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37389D" w:rsidRPr="0037389D" w14:paraId="0514B1A9" w14:textId="77777777" w:rsidTr="00B2547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76E27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99978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9D17F7D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7389D" w:rsidRPr="0037389D" w14:paraId="7D16727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5F04C4E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AC10BE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0B4301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7389D" w:rsidRPr="0037389D" w14:paraId="66667A3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132887C" w14:textId="21089A53" w:rsidR="004D5CDB" w:rsidRPr="0037389D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AAF90D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21592A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7389D" w:rsidRPr="0037389D" w14:paraId="29FFBAD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46CA280" w14:textId="552F93C6" w:rsidR="004D5CDB" w:rsidRPr="0037389D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A2B348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C4C67F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7389D" w:rsidRPr="0037389D" w14:paraId="1E1AC3F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910D984" w14:textId="2A8DE940" w:rsidR="004D5CDB" w:rsidRPr="0037389D" w:rsidRDefault="00283F3D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6756483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09DBAF9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7389D" w:rsidRPr="0037389D" w14:paraId="69806C6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03DBB418" w14:textId="4CCA3DE3" w:rsidR="004D5CDB" w:rsidRPr="0037389D" w:rsidRDefault="00283F3D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E98B165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2DA3DC4" w14:textId="77777777" w:rsidR="004D5CDB" w:rsidRPr="0037389D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7389D" w:rsidRPr="0037389D" w14:paraId="27D5753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0E629589" w14:textId="4BB048B9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70F6B74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59A344F" w14:textId="626D5645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7389D" w:rsidRPr="0037389D" w14:paraId="4B2DBF7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7ECABFD1" w14:textId="0E6028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2DBB6C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C7BF9DF" w14:textId="5AAED501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37389D" w:rsidRPr="0037389D" w14:paraId="6FCED85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517482B" w14:textId="1CF81B9C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3870D6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54DAC10" w14:textId="77777777" w:rsidR="00CC6F37" w:rsidRPr="0037389D" w:rsidRDefault="00CC6F37" w:rsidP="00CC6F3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37389D" w:rsidRPr="0037389D" w14:paraId="5EE73333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6D4EB5CE" w14:textId="62C51042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FA19A31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5A53B77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7389D" w:rsidRPr="0037389D" w14:paraId="63D6A7A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66A405D0" w14:textId="4EEBFB3B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D7FF80B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15BA505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7389D" w:rsidRPr="0037389D" w14:paraId="69034E0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CEA8ECE" w14:textId="552D3A8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D754636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134322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7389D" w:rsidRPr="0037389D" w14:paraId="33EC75B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ED68611" w14:textId="69DE5981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6E2143D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A2F4EBC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37389D" w:rsidRPr="0037389D" w14:paraId="4F7C7D2D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116BB04A" w14:textId="6D81E4B4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B56C811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B46356C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7389D" w:rsidRPr="0037389D" w14:paraId="46447F24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75DAF472" w14:textId="61A78C24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BE0B618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6B69A27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7389D" w:rsidRPr="0037389D" w14:paraId="107D18C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4CCE7207" w14:textId="7D7F666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6F94A3D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4A1DBE1" w14:textId="47D65455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37389D" w:rsidRPr="0037389D" w14:paraId="79BFF526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A2CACE4" w14:textId="5FD4BCA9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EF16074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D0DE967" w14:textId="710ABBEE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37389D" w:rsidRPr="0037389D" w14:paraId="167C9A5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542C9FC0" w14:textId="35728D94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EF966C9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0E90549" w14:textId="46972478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7389D" w:rsidRPr="0037389D" w14:paraId="7B4561A3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538ABE7" w14:textId="65CECD88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A27A9A4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3C18F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37389D" w:rsidRPr="0037389D" w14:paraId="0765881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FBFB07D" w14:textId="763AD431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7E27211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3EDB07" w14:textId="4C1585AD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7389D" w:rsidRPr="0037389D" w14:paraId="0602342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3A204" w14:textId="63AE75B2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B0B595B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6FD319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7389D" w:rsidRPr="0037389D" w14:paraId="093F568C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3E7D8E7" w14:textId="62EBAB91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D02591"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078DDB3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DDF651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7389D" w:rsidRPr="0037389D" w14:paraId="19F546B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F16EBD9" w14:textId="7E6E4362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D02591"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62E83B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73F7C6" w14:textId="6471699E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7389D" w:rsidRPr="0037389D" w14:paraId="7D5FE8C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1A5AD05" w14:textId="38522930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D02591"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BEB85E9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7D2778" w14:textId="558D4872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37389D" w:rsidRPr="0037389D" w14:paraId="77444D7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3711CDC" w14:textId="62A906E3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D02591"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6D21BB" w14:textId="77777777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B3B56F" w14:textId="1C12416C" w:rsidR="00CC6F37" w:rsidRPr="0037389D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7389D" w:rsidRPr="0037389D" w14:paraId="29A284D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96C5690" w14:textId="2B30F2C2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C41A7CF" w14:textId="77777777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CF6D57" w14:textId="3C78ADC0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37389D" w:rsidRPr="0037389D" w14:paraId="1936E26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E16B4F1" w14:textId="2339AC3A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8284F08" w14:textId="77777777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6C9258" w14:textId="709D7372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การบริหารจัดการทุน</w:t>
            </w:r>
          </w:p>
        </w:tc>
      </w:tr>
      <w:tr w:rsidR="0037389D" w:rsidRPr="0037389D" w14:paraId="7C29601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213061D" w14:textId="15E23D7F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5EDE69E3" w14:textId="77777777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912446" w14:textId="790F588E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37389D" w:rsidRPr="0037389D" w14:paraId="42DD8A6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25DE9BD" w14:textId="62A30C7F" w:rsidR="00D02591" w:rsidRPr="0037389D" w:rsidRDefault="00D02591" w:rsidP="007B18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strike/>
              </w:rPr>
            </w:pPr>
          </w:p>
        </w:tc>
        <w:tc>
          <w:tcPr>
            <w:tcW w:w="270" w:type="dxa"/>
          </w:tcPr>
          <w:p w14:paraId="37DCC104" w14:textId="77777777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E589A0" w14:textId="3510DAB4" w:rsidR="00D02591" w:rsidRPr="0037389D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  <w:cs/>
              </w:rPr>
            </w:pPr>
          </w:p>
        </w:tc>
      </w:tr>
    </w:tbl>
    <w:p w14:paraId="145FA4BD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</w:rPr>
        <w:br w:type="page"/>
      </w:r>
      <w:r w:rsidRPr="0037389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43F92CB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EF4F11" w14:textId="20089009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37389D">
        <w:rPr>
          <w:rFonts w:ascii="Angsana New" w:hAnsi="Angsana New" w:hint="cs"/>
          <w:sz w:val="30"/>
          <w:szCs w:val="30"/>
          <w:cs/>
        </w:rPr>
        <w:t>คณะ</w:t>
      </w:r>
      <w:r w:rsidRPr="003738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6F34E3"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="006F34E3" w:rsidRPr="0037389D">
        <w:rPr>
          <w:rFonts w:ascii="Angsana New" w:hAnsi="Angsana New"/>
          <w:sz w:val="30"/>
          <w:szCs w:val="30"/>
        </w:rPr>
        <w:t xml:space="preserve">14 </w:t>
      </w:r>
      <w:r w:rsidR="006F34E3" w:rsidRPr="0037389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="00D6443C" w:rsidRPr="0037389D">
        <w:rPr>
          <w:rFonts w:ascii="Angsana New" w:hAnsi="Angsana New"/>
          <w:sz w:val="30"/>
          <w:szCs w:val="30"/>
        </w:rPr>
        <w:t>256</w:t>
      </w:r>
      <w:r w:rsidR="00B528AA" w:rsidRPr="0037389D">
        <w:rPr>
          <w:rFonts w:ascii="Angsana New" w:hAnsi="Angsana New"/>
          <w:sz w:val="30"/>
          <w:szCs w:val="30"/>
        </w:rPr>
        <w:t>6</w:t>
      </w:r>
    </w:p>
    <w:p w14:paraId="48B8E012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78E269" w14:textId="77777777" w:rsidR="004D5CDB" w:rsidRPr="0037389D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392C81C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13BEA6" w14:textId="6D6D27F0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 xml:space="preserve">บริษัท </w:t>
      </w:r>
      <w:r w:rsidRPr="0037389D">
        <w:rPr>
          <w:rFonts w:ascii="Angsana New" w:hAnsi="Angsana New" w:hint="cs"/>
          <w:sz w:val="30"/>
          <w:szCs w:val="30"/>
          <w:cs/>
        </w:rPr>
        <w:t>ผลิตภัณฑ์ตราเพชร</w:t>
      </w:r>
      <w:r w:rsidRPr="0037389D">
        <w:rPr>
          <w:rFonts w:ascii="Angsana New" w:hAnsi="Angsana New"/>
          <w:sz w:val="30"/>
          <w:szCs w:val="30"/>
          <w:cs/>
        </w:rPr>
        <w:t xml:space="preserve"> จำกัด </w:t>
      </w:r>
      <w:r w:rsidRPr="0037389D">
        <w:rPr>
          <w:rFonts w:ascii="Angsana New" w:hAnsi="Angsana New"/>
          <w:sz w:val="30"/>
          <w:szCs w:val="30"/>
        </w:rPr>
        <w:t>(</w:t>
      </w:r>
      <w:r w:rsidRPr="0037389D">
        <w:rPr>
          <w:rFonts w:ascii="Angsana New" w:hAnsi="Angsana New"/>
          <w:sz w:val="30"/>
          <w:szCs w:val="30"/>
          <w:cs/>
        </w:rPr>
        <w:t>มหาชน</w:t>
      </w:r>
      <w:r w:rsidRPr="0037389D">
        <w:rPr>
          <w:rFonts w:ascii="Angsana New" w:hAnsi="Angsana New"/>
          <w:sz w:val="30"/>
          <w:szCs w:val="30"/>
        </w:rPr>
        <w:t>) “</w:t>
      </w:r>
      <w:r w:rsidRPr="0037389D">
        <w:rPr>
          <w:rFonts w:ascii="Angsana New" w:hAnsi="Angsana New"/>
          <w:sz w:val="30"/>
          <w:szCs w:val="30"/>
          <w:cs/>
        </w:rPr>
        <w:t>บริษัท</w:t>
      </w:r>
      <w:r w:rsidRPr="0037389D">
        <w:rPr>
          <w:rFonts w:ascii="Angsana New" w:hAnsi="Angsana New"/>
          <w:sz w:val="30"/>
          <w:szCs w:val="30"/>
        </w:rPr>
        <w:t>”</w:t>
      </w:r>
      <w:r w:rsidRPr="0037389D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เมื่อ</w:t>
      </w:r>
      <w:r w:rsidRPr="0037389D">
        <w:rPr>
          <w:rFonts w:ascii="Angsana New" w:hAnsi="Angsana New" w:hint="cs"/>
          <w:sz w:val="30"/>
          <w:szCs w:val="30"/>
          <w:cs/>
        </w:rPr>
        <w:t>เดือนพฤศจิกายน</w:t>
      </w:r>
      <w:r w:rsidRPr="0037389D">
        <w:rPr>
          <w:rFonts w:ascii="Angsana New" w:hAnsi="Angsana New"/>
          <w:sz w:val="30"/>
          <w:szCs w:val="30"/>
          <w:cs/>
        </w:rPr>
        <w:t xml:space="preserve"> </w:t>
      </w:r>
      <w:r w:rsidR="00D6443C" w:rsidRPr="0037389D">
        <w:rPr>
          <w:rFonts w:ascii="Angsana New" w:hAnsi="Angsana New"/>
          <w:sz w:val="30"/>
          <w:szCs w:val="30"/>
        </w:rPr>
        <w:t>2548</w:t>
      </w:r>
      <w:r w:rsidRPr="0037389D">
        <w:rPr>
          <w:rFonts w:ascii="Angsana New" w:hAnsi="Angsana New" w:hint="cs"/>
          <w:sz w:val="30"/>
          <w:szCs w:val="30"/>
          <w:cs/>
        </w:rPr>
        <w:t xml:space="preserve"> โดยมี</w:t>
      </w:r>
      <w:r w:rsidRPr="0037389D">
        <w:rPr>
          <w:rFonts w:ascii="Angsana New" w:hAnsi="Angsana New"/>
          <w:sz w:val="30"/>
          <w:szCs w:val="30"/>
          <w:cs/>
        </w:rPr>
        <w:t>ที่อยู่จดทะเบียน</w:t>
      </w:r>
      <w:r w:rsidRPr="0037389D">
        <w:rPr>
          <w:rFonts w:ascii="Angsana New" w:hAnsi="Angsana New" w:hint="cs"/>
          <w:sz w:val="30"/>
          <w:szCs w:val="30"/>
          <w:cs/>
        </w:rPr>
        <w:t>ของบริษัท</w:t>
      </w:r>
      <w:r w:rsidRPr="0037389D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D6443C" w:rsidRPr="0037389D">
        <w:rPr>
          <w:rFonts w:ascii="Angsana New" w:hAnsi="Angsana New"/>
          <w:sz w:val="30"/>
          <w:szCs w:val="30"/>
        </w:rPr>
        <w:t>69</w:t>
      </w:r>
      <w:r w:rsidRPr="0037389D">
        <w:rPr>
          <w:rFonts w:ascii="Angsana New" w:hAnsi="Angsana New"/>
          <w:sz w:val="30"/>
          <w:szCs w:val="30"/>
        </w:rPr>
        <w:t xml:space="preserve"> - </w:t>
      </w:r>
      <w:r w:rsidR="00D6443C" w:rsidRPr="0037389D">
        <w:rPr>
          <w:rFonts w:ascii="Angsana New" w:hAnsi="Angsana New"/>
          <w:sz w:val="30"/>
          <w:szCs w:val="30"/>
        </w:rPr>
        <w:t>70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 xml:space="preserve">หมู่ </w:t>
      </w:r>
      <w:r w:rsidR="00D6443C" w:rsidRPr="0037389D">
        <w:rPr>
          <w:rFonts w:ascii="Angsana New" w:hAnsi="Angsana New"/>
          <w:sz w:val="30"/>
          <w:szCs w:val="30"/>
        </w:rPr>
        <w:t>1</w:t>
      </w:r>
      <w:r w:rsidRPr="0037389D">
        <w:rPr>
          <w:rFonts w:ascii="Angsana New" w:hAnsi="Angsana New"/>
          <w:sz w:val="30"/>
          <w:szCs w:val="30"/>
          <w:cs/>
        </w:rPr>
        <w:t xml:space="preserve"> ถนนมิตรภาพ (กม. </w:t>
      </w:r>
      <w:r w:rsidR="00D6443C" w:rsidRPr="0037389D">
        <w:rPr>
          <w:rFonts w:ascii="Angsana New" w:hAnsi="Angsana New"/>
          <w:sz w:val="30"/>
          <w:szCs w:val="30"/>
        </w:rPr>
        <w:t>115</w:t>
      </w:r>
      <w:r w:rsidRPr="0037389D">
        <w:rPr>
          <w:rFonts w:ascii="Angsana New" w:hAnsi="Angsana New"/>
          <w:sz w:val="30"/>
          <w:szCs w:val="30"/>
          <w:cs/>
        </w:rPr>
        <w:t>) ตำบลตลิ่งชัน อำเภอเมือง จังหวัดสระบุรี ประเทศไทย</w:t>
      </w:r>
    </w:p>
    <w:p w14:paraId="4D85D679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1B694" w14:textId="6B8E3C95" w:rsidR="004D5CDB" w:rsidRPr="0037389D" w:rsidRDefault="004D5CDB" w:rsidP="004D5CDB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5C056D" w:rsidRPr="0037389D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37389D">
        <w:rPr>
          <w:rFonts w:ascii="Angsana New" w:hAnsi="Angsana New"/>
          <w:sz w:val="30"/>
          <w:szCs w:val="30"/>
          <w:cs/>
        </w:rPr>
        <w:t xml:space="preserve">คือ บริษัท มายเรียด วัสดุ จำกัด </w:t>
      </w:r>
      <w:r w:rsidRPr="0037389D">
        <w:rPr>
          <w:rFonts w:ascii="Angsana New" w:hAnsi="Angsana New"/>
          <w:sz w:val="30"/>
          <w:szCs w:val="30"/>
        </w:rPr>
        <w:t>(</w:t>
      </w:r>
      <w:r w:rsidRPr="0037389D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D6443C" w:rsidRPr="0037389D">
        <w:rPr>
          <w:rFonts w:ascii="Angsana New" w:hAnsi="Angsana New"/>
          <w:sz w:val="30"/>
          <w:szCs w:val="30"/>
        </w:rPr>
        <w:t>5</w:t>
      </w:r>
      <w:r w:rsidR="00424D83" w:rsidRPr="0037389D">
        <w:rPr>
          <w:rFonts w:ascii="Angsana New" w:hAnsi="Angsana New"/>
          <w:sz w:val="30"/>
          <w:szCs w:val="30"/>
        </w:rPr>
        <w:t>7</w:t>
      </w:r>
      <w:r w:rsidRPr="0037389D">
        <w:rPr>
          <w:rFonts w:ascii="Angsana New" w:hAnsi="Angsana New"/>
          <w:sz w:val="30"/>
          <w:szCs w:val="30"/>
        </w:rPr>
        <w:t>.</w:t>
      </w:r>
      <w:r w:rsidR="00424D83" w:rsidRPr="0037389D">
        <w:rPr>
          <w:rFonts w:ascii="Angsana New" w:hAnsi="Angsana New"/>
          <w:sz w:val="30"/>
          <w:szCs w:val="30"/>
        </w:rPr>
        <w:t>0</w:t>
      </w:r>
      <w:r w:rsidR="00D6443C" w:rsidRPr="0037389D">
        <w:rPr>
          <w:rFonts w:ascii="Angsana New" w:hAnsi="Angsana New"/>
          <w:sz w:val="30"/>
          <w:szCs w:val="30"/>
        </w:rPr>
        <w:t>6</w:t>
      </w:r>
      <w:r w:rsidRPr="0037389D">
        <w:rPr>
          <w:rFonts w:ascii="Angsana New" w:hAnsi="Angsana New"/>
          <w:sz w:val="30"/>
          <w:szCs w:val="30"/>
        </w:rPr>
        <w:t>)</w:t>
      </w:r>
      <w:r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ซึ่ง</w:t>
      </w:r>
      <w:r w:rsidRPr="0037389D">
        <w:rPr>
          <w:rFonts w:ascii="Angsana New" w:hAnsi="Angsana New" w:hint="cs"/>
          <w:sz w:val="30"/>
          <w:szCs w:val="30"/>
          <w:cs/>
        </w:rPr>
        <w:t>บริษัทเป็นนิติบุคคล</w:t>
      </w:r>
      <w:r w:rsidRPr="0037389D">
        <w:rPr>
          <w:rFonts w:ascii="Angsana New" w:hAnsi="Angsana New"/>
          <w:sz w:val="30"/>
          <w:szCs w:val="30"/>
          <w:cs/>
        </w:rPr>
        <w:t>ที่จัดตั้งขึ้นในประเทศไทย</w:t>
      </w:r>
    </w:p>
    <w:p w14:paraId="6545FE57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3B40BF" w14:textId="77FE66D1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บริษัท</w:t>
      </w:r>
      <w:r w:rsidRPr="0037389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7389D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</w:t>
      </w:r>
      <w:r w:rsidRPr="0037389D">
        <w:rPr>
          <w:rFonts w:ascii="Angsana New" w:hAnsi="Angsana New" w:hint="cs"/>
          <w:sz w:val="30"/>
          <w:szCs w:val="30"/>
          <w:cs/>
        </w:rPr>
        <w:t>กระเบื้อง</w:t>
      </w:r>
      <w:r w:rsidRPr="0037389D">
        <w:rPr>
          <w:rFonts w:ascii="Angsana New" w:hAnsi="Angsana New"/>
          <w:sz w:val="30"/>
          <w:szCs w:val="30"/>
          <w:cs/>
        </w:rPr>
        <w:t>มุงหลังคา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วัสดุแทนไม้และคอนกรีตมวลเบา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 w:hint="cs"/>
          <w:spacing w:val="6"/>
          <w:sz w:val="30"/>
          <w:szCs w:val="30"/>
          <w:cs/>
        </w:rPr>
        <w:t>รายละเอียดของบริษัท</w:t>
      </w:r>
      <w:r w:rsidRPr="0037389D">
        <w:rPr>
          <w:rFonts w:ascii="Angsana New" w:hAnsi="Angsana New" w:hint="cs"/>
          <w:spacing w:val="-6"/>
          <w:sz w:val="30"/>
          <w:szCs w:val="30"/>
          <w:cs/>
        </w:rPr>
        <w:t xml:space="preserve">ย่อย ณ วันที่ </w:t>
      </w:r>
      <w:r w:rsidR="00D6443C" w:rsidRPr="0037389D">
        <w:rPr>
          <w:rFonts w:ascii="Angsana New" w:hAnsi="Angsana New"/>
          <w:spacing w:val="-6"/>
          <w:sz w:val="30"/>
          <w:szCs w:val="30"/>
        </w:rPr>
        <w:t>31</w:t>
      </w:r>
      <w:r w:rsidRPr="0037389D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D6443C" w:rsidRPr="0037389D">
        <w:rPr>
          <w:rFonts w:ascii="Angsana New" w:hAnsi="Angsana New"/>
          <w:spacing w:val="-6"/>
          <w:sz w:val="30"/>
          <w:szCs w:val="30"/>
        </w:rPr>
        <w:t>256</w:t>
      </w:r>
      <w:r w:rsidR="00B528AA" w:rsidRPr="0037389D">
        <w:rPr>
          <w:rFonts w:ascii="Angsana New" w:hAnsi="Angsana New"/>
          <w:spacing w:val="-6"/>
          <w:sz w:val="30"/>
          <w:szCs w:val="30"/>
        </w:rPr>
        <w:t>5</w:t>
      </w:r>
      <w:r w:rsidRPr="0037389D">
        <w:rPr>
          <w:rFonts w:ascii="Angsana New" w:hAnsi="Angsana New"/>
          <w:spacing w:val="-6"/>
          <w:sz w:val="30"/>
          <w:szCs w:val="30"/>
        </w:rPr>
        <w:t xml:space="preserve"> </w:t>
      </w:r>
      <w:r w:rsidRPr="0037389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37389D">
        <w:rPr>
          <w:rFonts w:ascii="Angsana New" w:hAnsi="Angsana New"/>
          <w:spacing w:val="-6"/>
          <w:sz w:val="30"/>
          <w:szCs w:val="30"/>
        </w:rPr>
        <w:t xml:space="preserve"> </w:t>
      </w:r>
      <w:r w:rsidR="00D6443C" w:rsidRPr="0037389D">
        <w:rPr>
          <w:rFonts w:ascii="Angsana New" w:hAnsi="Angsana New"/>
          <w:spacing w:val="-6"/>
          <w:sz w:val="30"/>
          <w:szCs w:val="30"/>
        </w:rPr>
        <w:t>25</w:t>
      </w:r>
      <w:r w:rsidR="00D6443C" w:rsidRPr="0037389D">
        <w:rPr>
          <w:rFonts w:ascii="Angsana New" w:hAnsi="Angsana New" w:hint="cs"/>
          <w:spacing w:val="-6"/>
          <w:sz w:val="30"/>
          <w:szCs w:val="30"/>
        </w:rPr>
        <w:t>6</w:t>
      </w:r>
      <w:r w:rsidR="00B528AA" w:rsidRPr="0037389D">
        <w:rPr>
          <w:rFonts w:ascii="Angsana New" w:hAnsi="Angsana New"/>
          <w:spacing w:val="-6"/>
          <w:sz w:val="30"/>
          <w:szCs w:val="30"/>
        </w:rPr>
        <w:t>4</w:t>
      </w:r>
      <w:r w:rsidRPr="0037389D">
        <w:rPr>
          <w:rFonts w:ascii="Angsana New" w:hAnsi="Angsana New"/>
          <w:spacing w:val="-6"/>
          <w:sz w:val="30"/>
          <w:szCs w:val="30"/>
        </w:rPr>
        <w:t xml:space="preserve"> </w:t>
      </w:r>
      <w:r w:rsidRPr="0037389D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37389D">
        <w:rPr>
          <w:rFonts w:ascii="Angsana New" w:hAnsi="Angsana New" w:hint="cs"/>
          <w:spacing w:val="6"/>
          <w:sz w:val="30"/>
          <w:szCs w:val="30"/>
          <w:cs/>
        </w:rPr>
        <w:t>เปิดเผยไว้ในหมายเหตุประกอบ</w:t>
      </w:r>
      <w:r w:rsidRPr="0037389D">
        <w:rPr>
          <w:rFonts w:ascii="Angsana New" w:hAnsi="Angsana New" w:hint="cs"/>
          <w:sz w:val="30"/>
          <w:szCs w:val="30"/>
          <w:cs/>
        </w:rPr>
        <w:t>งบการเงิน</w:t>
      </w:r>
      <w:r w:rsidRPr="0037389D">
        <w:rPr>
          <w:rFonts w:ascii="Angsana New" w:hAnsi="Angsana New"/>
          <w:sz w:val="30"/>
          <w:szCs w:val="30"/>
          <w:cs/>
        </w:rPr>
        <w:br/>
      </w:r>
      <w:r w:rsidRPr="0037389D">
        <w:rPr>
          <w:rFonts w:ascii="Angsana New" w:hAnsi="Angsana New" w:hint="cs"/>
          <w:sz w:val="30"/>
          <w:szCs w:val="30"/>
          <w:cs/>
        </w:rPr>
        <w:t>ข้อ</w:t>
      </w:r>
      <w:r w:rsidR="009104ED" w:rsidRPr="0037389D">
        <w:rPr>
          <w:rFonts w:ascii="Angsana New" w:hAnsi="Angsana New"/>
          <w:sz w:val="30"/>
          <w:szCs w:val="30"/>
        </w:rPr>
        <w:t xml:space="preserve"> </w:t>
      </w:r>
      <w:r w:rsidR="00677B0E" w:rsidRPr="0037389D">
        <w:rPr>
          <w:rFonts w:ascii="Angsana New" w:hAnsi="Angsana New"/>
          <w:sz w:val="30"/>
          <w:szCs w:val="30"/>
        </w:rPr>
        <w:t>8</w:t>
      </w:r>
    </w:p>
    <w:p w14:paraId="012FC3DF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79E561" w14:textId="77777777" w:rsidR="004D5CDB" w:rsidRPr="0037389D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2F018FA2" w14:textId="77777777" w:rsidR="004D5CDB" w:rsidRPr="0037389D" w:rsidRDefault="004D5CDB" w:rsidP="008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F01290" w14:textId="41CD3033" w:rsidR="004D5CDB" w:rsidRPr="0037389D" w:rsidRDefault="004D5CDB" w:rsidP="008D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งบการเงิน</w:t>
      </w:r>
      <w:r w:rsidRPr="0037389D">
        <w:rPr>
          <w:rFonts w:ascii="Angsana New" w:hAnsi="Angsana New" w:hint="cs"/>
          <w:sz w:val="30"/>
          <w:szCs w:val="30"/>
          <w:cs/>
        </w:rPr>
        <w:t>นี้</w:t>
      </w:r>
      <w:r w:rsidRPr="0037389D">
        <w:rPr>
          <w:rFonts w:ascii="Angsana New" w:hAnsi="Angsana New"/>
          <w:sz w:val="30"/>
          <w:szCs w:val="30"/>
          <w:cs/>
        </w:rPr>
        <w:t>จัดทำขึ้นตาม</w:t>
      </w:r>
      <w:r w:rsidRPr="0037389D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7389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37389D">
        <w:rPr>
          <w:rFonts w:ascii="Angsana New" w:hAnsi="Angsana New"/>
          <w:sz w:val="30"/>
          <w:szCs w:val="30"/>
        </w:rPr>
        <w:br/>
      </w:r>
      <w:r w:rsidRPr="0037389D">
        <w:rPr>
          <w:rFonts w:ascii="Angsana New" w:hAnsi="Angsana New"/>
          <w:spacing w:val="10"/>
          <w:sz w:val="30"/>
          <w:szCs w:val="30"/>
          <w:cs/>
        </w:rPr>
        <w:t>สภาวิชาชีพบัญชี</w:t>
      </w:r>
      <w:r w:rsidRPr="0037389D">
        <w:rPr>
          <w:rFonts w:ascii="Angsana New" w:hAnsi="Angsana New" w:hint="cs"/>
          <w:spacing w:val="10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="00885D0C" w:rsidRPr="0037389D">
        <w:rPr>
          <w:rFonts w:ascii="Angsana New" w:hAnsi="Angsana New"/>
          <w:spacing w:val="10"/>
          <w:sz w:val="30"/>
          <w:szCs w:val="30"/>
        </w:rPr>
        <w:t xml:space="preserve"> </w:t>
      </w:r>
      <w:r w:rsidR="00885D0C" w:rsidRPr="0037389D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885D0C"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="00885D0C" w:rsidRPr="0037389D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885D0C" w:rsidRPr="0037389D">
        <w:rPr>
          <w:rFonts w:ascii="Angsana New" w:hAnsi="Angsana New" w:hint="cs"/>
          <w:sz w:val="30"/>
          <w:szCs w:val="30"/>
          <w:cs/>
        </w:rPr>
        <w:t>เปิดเผยในหมายเหตุแต่ละข้อ</w:t>
      </w:r>
      <w:r w:rsidR="00885D0C" w:rsidRPr="0037389D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BF2AFD" w14:textId="4FE10812" w:rsidR="00885D0C" w:rsidRPr="0037389D" w:rsidRDefault="00885D0C" w:rsidP="008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6FF846B" w14:textId="75BB4633" w:rsidR="00885D0C" w:rsidRPr="0037389D" w:rsidRDefault="00885D0C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7389D">
        <w:rPr>
          <w:rFonts w:asciiTheme="majorBidi" w:hAnsiTheme="majorBidi" w:cstheme="majorBidi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7389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  <w:lang w:val="en-GB"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677B0E" w:rsidRPr="0037389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B528AA" w:rsidRPr="0037389D">
        <w:rPr>
          <w:rFonts w:asciiTheme="majorBidi" w:hAnsiTheme="majorBidi" w:cstheme="majorBidi"/>
          <w:sz w:val="30"/>
          <w:szCs w:val="30"/>
          <w:lang w:val="en-GB"/>
        </w:rPr>
        <w:br/>
      </w:r>
      <w:r w:rsidRPr="0037389D">
        <w:rPr>
          <w:rFonts w:asciiTheme="majorBidi" w:hAnsiTheme="majorBidi" w:cstheme="majorBidi"/>
          <w:sz w:val="30"/>
          <w:szCs w:val="30"/>
          <w:cs/>
          <w:lang w:val="en-GB"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37389D">
        <w:rPr>
          <w:rFonts w:asciiTheme="majorBidi" w:hAnsiTheme="majorBidi" w:cstheme="majorBidi" w:hint="cs"/>
          <w:sz w:val="30"/>
          <w:szCs w:val="30"/>
          <w:cs/>
          <w:lang w:val="en-GB"/>
        </w:rPr>
        <w:t>ไป</w:t>
      </w:r>
    </w:p>
    <w:p w14:paraId="4DCE976E" w14:textId="77777777" w:rsidR="00EC5416" w:rsidRPr="0037389D" w:rsidRDefault="00EC5416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2ED77" w14:textId="0DCE7D97" w:rsidR="00DD770E" w:rsidRPr="0037389D" w:rsidRDefault="00DD770E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5B4C546" w14:textId="4300E9D8" w:rsidR="00885D0C" w:rsidRPr="0037389D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1517CE06" w14:textId="4D478BC1" w:rsidR="00885D0C" w:rsidRPr="0037389D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CC94135" w14:textId="5FD75CC7" w:rsidR="00885D0C" w:rsidRPr="0037389D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40F25EB" w14:textId="342E8A3A" w:rsidR="00885D0C" w:rsidRPr="0037389D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7879B573" w14:textId="7032E992" w:rsidR="00885D0C" w:rsidRPr="0037389D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C377C59" w14:textId="77777777" w:rsidR="00885D0C" w:rsidRPr="0037389D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76999977" w14:textId="280004D8" w:rsidR="004D5CDB" w:rsidRPr="0037389D" w:rsidRDefault="00283F3D" w:rsidP="00CD2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D2336" w:rsidRPr="0037389D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4D5CDB" w:rsidRPr="0037389D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DA16C9A" w14:textId="2A05E243" w:rsidR="004D5CDB" w:rsidRPr="0037389D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2F6E9A" w14:textId="7A150299" w:rsidR="00CD2336" w:rsidRPr="0037389D" w:rsidRDefault="00CD2336" w:rsidP="00CC4F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677B0E"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0A9BFA2" w14:textId="77777777" w:rsidR="00CC4FBA" w:rsidRPr="0037389D" w:rsidRDefault="00CC4FBA" w:rsidP="00CC4F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D0523F" w14:textId="2F08F093" w:rsidR="004D5CDB" w:rsidRPr="0037389D" w:rsidRDefault="004D5CDB" w:rsidP="004D5CDB">
      <w:pPr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6F34E3" w:rsidRPr="0037389D">
        <w:rPr>
          <w:rFonts w:ascii="Angsana New" w:hAnsi="Angsana New" w:hint="cs"/>
          <w:sz w:val="30"/>
          <w:szCs w:val="30"/>
          <w:cs/>
        </w:rPr>
        <w:t>บริษัทใหญ่ และ</w:t>
      </w:r>
      <w:r w:rsidRPr="0037389D">
        <w:rPr>
          <w:rFonts w:ascii="Angsana New" w:hAnsi="Angsana New"/>
          <w:sz w:val="30"/>
          <w:szCs w:val="30"/>
          <w:cs/>
        </w:rPr>
        <w:t xml:space="preserve">บริษัทย่อย ได้เปิดเผยในหมายเหตุข้อ </w:t>
      </w:r>
      <w:r w:rsidR="006F34E3" w:rsidRPr="0037389D">
        <w:rPr>
          <w:rFonts w:ascii="Angsana New" w:hAnsi="Angsana New"/>
          <w:sz w:val="30"/>
          <w:szCs w:val="30"/>
        </w:rPr>
        <w:t xml:space="preserve">1 </w:t>
      </w:r>
      <w:r w:rsidR="006F34E3" w:rsidRPr="0037389D">
        <w:rPr>
          <w:rFonts w:ascii="Angsana New" w:hAnsi="Angsana New" w:hint="cs"/>
          <w:sz w:val="30"/>
          <w:szCs w:val="30"/>
          <w:cs/>
        </w:rPr>
        <w:t xml:space="preserve">และ </w:t>
      </w:r>
      <w:r w:rsidR="00677B0E" w:rsidRPr="0037389D">
        <w:rPr>
          <w:rFonts w:ascii="Angsana New" w:hAnsi="Angsana New"/>
          <w:sz w:val="30"/>
          <w:szCs w:val="30"/>
        </w:rPr>
        <w:t>8</w:t>
      </w:r>
      <w:r w:rsidRPr="0037389D">
        <w:rPr>
          <w:rFonts w:ascii="Angsana New" w:hAnsi="Angsana New"/>
          <w:sz w:val="30"/>
          <w:szCs w:val="30"/>
          <w:cs/>
        </w:rPr>
        <w:t xml:space="preserve"> </w:t>
      </w:r>
      <w:r w:rsidR="00CC4FBA" w:rsidRPr="0037389D">
        <w:rPr>
          <w:rFonts w:ascii="Angsana New" w:hAnsi="Angsana New"/>
          <w:sz w:val="30"/>
          <w:szCs w:val="30"/>
          <w:cs/>
        </w:rPr>
        <w:t>สำหรับ</w:t>
      </w:r>
      <w:r w:rsidRPr="0037389D">
        <w:rPr>
          <w:rFonts w:ascii="Angsana New" w:hAnsi="Angsana New"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36F00FEE" w14:textId="77777777" w:rsidR="004D5CDB" w:rsidRPr="0037389D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360" w:type="dxa"/>
        <w:tblLook w:val="0000" w:firstRow="0" w:lastRow="0" w:firstColumn="0" w:lastColumn="0" w:noHBand="0" w:noVBand="0"/>
      </w:tblPr>
      <w:tblGrid>
        <w:gridCol w:w="3488"/>
        <w:gridCol w:w="1462"/>
        <w:gridCol w:w="4217"/>
      </w:tblGrid>
      <w:tr w:rsidR="0037389D" w:rsidRPr="0037389D" w14:paraId="76D29C70" w14:textId="77777777" w:rsidTr="00AA12FD">
        <w:trPr>
          <w:trHeight w:val="337"/>
        </w:trPr>
        <w:tc>
          <w:tcPr>
            <w:tcW w:w="3488" w:type="dxa"/>
          </w:tcPr>
          <w:p w14:paraId="51910465" w14:textId="3B519AEF" w:rsidR="00AA12FD" w:rsidRPr="0037389D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62" w:type="dxa"/>
          </w:tcPr>
          <w:p w14:paraId="4362757A" w14:textId="6CA319A0" w:rsidR="00AA12FD" w:rsidRPr="0037389D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17" w:type="dxa"/>
          </w:tcPr>
          <w:p w14:paraId="33419A8B" w14:textId="5016C779" w:rsidR="00AA12FD" w:rsidRPr="0037389D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A12FD" w:rsidRPr="0037389D" w14:paraId="6E60C2E3" w14:textId="77777777" w:rsidTr="00AA12FD">
        <w:trPr>
          <w:trHeight w:val="337"/>
        </w:trPr>
        <w:tc>
          <w:tcPr>
            <w:tcW w:w="3488" w:type="dxa"/>
          </w:tcPr>
          <w:p w14:paraId="590DABE2" w14:textId="421606E1" w:rsidR="00AA12FD" w:rsidRPr="0037389D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พหล </w:t>
            </w:r>
            <w:r w:rsidR="00D6443C" w:rsidRPr="0037389D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62" w:type="dxa"/>
          </w:tcPr>
          <w:p w14:paraId="7C87F548" w14:textId="64CF9B66" w:rsidR="00AA12FD" w:rsidRPr="0037389D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06D9D8D9" w14:textId="0B89951D" w:rsidR="00AA12FD" w:rsidRPr="0037389D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59D57FCB" w14:textId="77777777" w:rsidR="004D5CDB" w:rsidRPr="0037389D" w:rsidRDefault="004D5CDB" w:rsidP="004D5CDB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  <w:cs/>
        </w:rPr>
      </w:pPr>
    </w:p>
    <w:p w14:paraId="4E4F163C" w14:textId="169FE56B" w:rsidR="004D5CDB" w:rsidRPr="0037389D" w:rsidRDefault="004D5CDB" w:rsidP="004D5CDB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lang w:val="en-US"/>
        </w:rPr>
      </w:pPr>
      <w:r w:rsidRPr="0037389D">
        <w:rPr>
          <w:rFonts w:ascii="Angsana New" w:hAnsi="Angsana New" w:cs="Angsana New"/>
          <w:cs/>
        </w:rPr>
        <w:t>นโยบายการกำหนดราคาสำหรับรายการ</w:t>
      </w:r>
      <w:r w:rsidRPr="0037389D">
        <w:rPr>
          <w:rFonts w:ascii="Angsana New" w:hAnsi="Angsana New" w:cs="Angsana New" w:hint="cs"/>
          <w:cs/>
        </w:rPr>
        <w:t>กับ</w:t>
      </w:r>
      <w:r w:rsidR="00211E35" w:rsidRPr="0037389D">
        <w:rPr>
          <w:rFonts w:ascii="Angsana New" w:hAnsi="Angsana New" w:cs="Angsana New" w:hint="cs"/>
          <w:cs/>
        </w:rPr>
        <w:t>แต่ละประเภทมี</w:t>
      </w:r>
      <w:r w:rsidRPr="0037389D">
        <w:rPr>
          <w:rFonts w:ascii="Angsana New" w:hAnsi="Angsana New" w:cs="Angsana New"/>
          <w:cs/>
        </w:rPr>
        <w:t>ดังต่อไปนี้</w:t>
      </w:r>
    </w:p>
    <w:p w14:paraId="4B14CA8C" w14:textId="77777777" w:rsidR="004D5CDB" w:rsidRPr="0037389D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8489" w:type="dxa"/>
        <w:tblInd w:w="450" w:type="dxa"/>
        <w:tblLook w:val="0000" w:firstRow="0" w:lastRow="0" w:firstColumn="0" w:lastColumn="0" w:noHBand="0" w:noVBand="0"/>
      </w:tblPr>
      <w:tblGrid>
        <w:gridCol w:w="4068"/>
        <w:gridCol w:w="4410"/>
        <w:gridCol w:w="11"/>
      </w:tblGrid>
      <w:tr w:rsidR="0037389D" w:rsidRPr="0037389D" w14:paraId="65B761D9" w14:textId="77777777" w:rsidTr="00B2547A">
        <w:tc>
          <w:tcPr>
            <w:tcW w:w="4068" w:type="dxa"/>
          </w:tcPr>
          <w:p w14:paraId="77AB330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21" w:type="dxa"/>
            <w:gridSpan w:val="2"/>
            <w:tcBorders>
              <w:left w:val="nil"/>
            </w:tcBorders>
          </w:tcPr>
          <w:p w14:paraId="7DD16908" w14:textId="77777777" w:rsidR="004D5CDB" w:rsidRPr="0037389D" w:rsidRDefault="004D5CDB" w:rsidP="00B2547A">
            <w:pPr>
              <w:tabs>
                <w:tab w:val="left" w:pos="360"/>
              </w:tabs>
              <w:ind w:lef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D5CDB" w:rsidRPr="0037389D" w14:paraId="6935B2F0" w14:textId="77777777" w:rsidTr="00B2547A">
        <w:trPr>
          <w:gridAfter w:val="1"/>
          <w:wAfter w:w="11" w:type="dxa"/>
          <w:trHeight w:val="119"/>
        </w:trPr>
        <w:tc>
          <w:tcPr>
            <w:tcW w:w="4068" w:type="dxa"/>
          </w:tcPr>
          <w:p w14:paraId="4731AB1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  <w:p w14:paraId="577E0C84" w14:textId="1DC63EB5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  <w:p w14:paraId="19B2F866" w14:textId="77777777" w:rsidR="004D5CDB" w:rsidRPr="0037389D" w:rsidRDefault="004D5CDB" w:rsidP="008D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4410" w:type="dxa"/>
          </w:tcPr>
          <w:p w14:paraId="01F02FB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663E821" w14:textId="61AC12CD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1CD39F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</w:tc>
      </w:tr>
    </w:tbl>
    <w:p w14:paraId="4C1E84EB" w14:textId="1E9DB6B4" w:rsidR="000A38C1" w:rsidRPr="0037389D" w:rsidRDefault="000A38C1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376D12A" w14:textId="77777777" w:rsidR="000A38C1" w:rsidRPr="0037389D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37389D">
        <w:rPr>
          <w:rFonts w:ascii="Angsana New" w:hAnsi="Angsana New"/>
          <w:sz w:val="28"/>
          <w:szCs w:val="28"/>
        </w:rPr>
        <w:br w:type="page"/>
      </w:r>
    </w:p>
    <w:p w14:paraId="49DDFC25" w14:textId="66CC4AF0" w:rsidR="004D5CDB" w:rsidRPr="00BF3738" w:rsidRDefault="004D5CDB" w:rsidP="00BF3738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  <w:r w:rsidRPr="00BF3738">
        <w:rPr>
          <w:rFonts w:asciiTheme="majorBidi" w:hAnsiTheme="majorBidi" w:cstheme="majorBidi"/>
          <w:cs/>
          <w:lang w:val="en-US"/>
        </w:rPr>
        <w:lastRenderedPageBreak/>
        <w:t>รายการที่สำคัญกับบุคคล</w:t>
      </w:r>
      <w:r w:rsidRPr="00BF3738">
        <w:rPr>
          <w:rFonts w:asciiTheme="majorBidi" w:hAnsiTheme="majorBidi" w:cstheme="majorBidi" w:hint="cs"/>
          <w:cs/>
          <w:lang w:val="en-US"/>
        </w:rPr>
        <w:t>หรือ</w:t>
      </w:r>
      <w:r w:rsidRPr="00BF3738">
        <w:rPr>
          <w:rFonts w:asciiTheme="majorBidi" w:hAnsiTheme="majorBidi" w:cstheme="majorBidi"/>
          <w:cs/>
          <w:lang w:val="en-US"/>
        </w:rPr>
        <w:t>กิจการที่เกี่ยวข้องกันสำหรับ</w:t>
      </w:r>
      <w:r w:rsidRPr="00BF3738">
        <w:rPr>
          <w:rFonts w:asciiTheme="majorBidi" w:hAnsiTheme="majorBidi" w:cstheme="majorBidi" w:hint="cs"/>
          <w:cs/>
          <w:lang w:val="en-US"/>
        </w:rPr>
        <w:t>แต่ละปี</w:t>
      </w:r>
      <w:r w:rsidRPr="00BF3738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D6443C" w:rsidRPr="00BF3738">
        <w:rPr>
          <w:rFonts w:asciiTheme="majorBidi" w:hAnsiTheme="majorBidi" w:cstheme="majorBidi"/>
          <w:lang w:val="en-US"/>
        </w:rPr>
        <w:t>31</w:t>
      </w:r>
      <w:r w:rsidRPr="00BF3738">
        <w:rPr>
          <w:rFonts w:asciiTheme="majorBidi" w:hAnsiTheme="majorBidi" w:cstheme="majorBidi"/>
          <w:lang w:val="en-US"/>
        </w:rPr>
        <w:t xml:space="preserve"> </w:t>
      </w:r>
      <w:r w:rsidRPr="00BF3738">
        <w:rPr>
          <w:rFonts w:asciiTheme="majorBidi" w:hAnsiTheme="majorBidi" w:cstheme="majorBidi" w:hint="cs"/>
          <w:cs/>
          <w:lang w:val="en-US"/>
        </w:rPr>
        <w:t>ธันวาคม</w:t>
      </w:r>
      <w:r w:rsidRPr="00BF3738">
        <w:rPr>
          <w:rFonts w:asciiTheme="majorBidi" w:hAnsiTheme="majorBidi" w:cstheme="majorBidi"/>
          <w:cs/>
          <w:lang w:val="en-US"/>
        </w:rPr>
        <w:t xml:space="preserve"> สรุปได้ดังนี้</w:t>
      </w:r>
    </w:p>
    <w:p w14:paraId="641EE9F0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8"/>
        <w:gridCol w:w="1172"/>
        <w:gridCol w:w="270"/>
        <w:gridCol w:w="1172"/>
        <w:gridCol w:w="270"/>
        <w:gridCol w:w="1196"/>
        <w:gridCol w:w="270"/>
        <w:gridCol w:w="1196"/>
      </w:tblGrid>
      <w:tr w:rsidR="0037389D" w:rsidRPr="0037389D" w14:paraId="56FCA5B1" w14:textId="77777777" w:rsidTr="005B0686">
        <w:trPr>
          <w:tblHeader/>
        </w:trPr>
        <w:tc>
          <w:tcPr>
            <w:tcW w:w="1977" w:type="pct"/>
          </w:tcPr>
          <w:p w14:paraId="11017581" w14:textId="0CFED209" w:rsidR="00CC4FBA" w:rsidRPr="0037389D" w:rsidRDefault="00CC4FBA" w:rsidP="00CC4F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25" w:type="pct"/>
            <w:gridSpan w:val="3"/>
          </w:tcPr>
          <w:p w14:paraId="00059D20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2697E22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5418D051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6E2211DC" w14:textId="77777777" w:rsidTr="005B0686">
        <w:trPr>
          <w:trHeight w:val="434"/>
          <w:tblHeader/>
        </w:trPr>
        <w:tc>
          <w:tcPr>
            <w:tcW w:w="1977" w:type="pct"/>
          </w:tcPr>
          <w:p w14:paraId="356D5137" w14:textId="7CA684E1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hanging="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3DD1839F" w14:textId="30916BD0" w:rsidR="00CC4FBA" w:rsidRPr="0037389D" w:rsidRDefault="00B528A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9B34008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CAC4181" w14:textId="75937D14" w:rsidR="00CC4FBA" w:rsidRPr="0037389D" w:rsidRDefault="00B528A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759E075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2E04C63E" w14:textId="013A4166" w:rsidR="00CC4FBA" w:rsidRPr="0037389D" w:rsidRDefault="00B528A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835F4EB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9019E49" w14:textId="22D42E13" w:rsidR="00CC4FBA" w:rsidRPr="0037389D" w:rsidRDefault="00B528A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20236ABE" w14:textId="77777777" w:rsidTr="00D6008A">
        <w:trPr>
          <w:trHeight w:val="317"/>
          <w:tblHeader/>
        </w:trPr>
        <w:tc>
          <w:tcPr>
            <w:tcW w:w="1977" w:type="pct"/>
          </w:tcPr>
          <w:p w14:paraId="2C141FBB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7"/>
          </w:tcPr>
          <w:p w14:paraId="1B1217B0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4137B9E0" w14:textId="77777777" w:rsidTr="005B0686">
        <w:tc>
          <w:tcPr>
            <w:tcW w:w="1977" w:type="pct"/>
          </w:tcPr>
          <w:p w14:paraId="09C2D085" w14:textId="77777777" w:rsidR="00CC4FBA" w:rsidRPr="0037389D" w:rsidRDefault="00CC4FBA" w:rsidP="00CC4FB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7389D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9" w:type="pct"/>
          </w:tcPr>
          <w:p w14:paraId="11C63B76" w14:textId="77777777" w:rsidR="00CC4FBA" w:rsidRPr="0037389D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E3D9BB" w14:textId="77777777" w:rsidR="00CC4FBA" w:rsidRPr="0037389D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24E028" w14:textId="77777777" w:rsidR="00CC4FBA" w:rsidRPr="0037389D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B836DF" w14:textId="77777777" w:rsidR="00CC4FBA" w:rsidRPr="0037389D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F1DE8C5" w14:textId="77777777" w:rsidR="00CC4FBA" w:rsidRPr="0037389D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77ACA7" w14:textId="77777777" w:rsidR="00CC4FBA" w:rsidRPr="0037389D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F274967" w14:textId="77777777" w:rsidR="00CC4FBA" w:rsidRPr="0037389D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421C9910" w14:textId="77777777" w:rsidTr="005B0686">
        <w:tc>
          <w:tcPr>
            <w:tcW w:w="1977" w:type="pct"/>
          </w:tcPr>
          <w:p w14:paraId="3E6941BB" w14:textId="20B51E0C" w:rsidR="005B0686" w:rsidRPr="0037389D" w:rsidRDefault="005B0686" w:rsidP="005B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9" w:type="pct"/>
          </w:tcPr>
          <w:p w14:paraId="670B89E2" w14:textId="52E7DFC9" w:rsidR="005B0686" w:rsidRPr="001526B7" w:rsidRDefault="005B0686" w:rsidP="001526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52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B592F8" w14:textId="77777777" w:rsidR="005B0686" w:rsidRPr="001526B7" w:rsidRDefault="005B0686" w:rsidP="001526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0D41534" w14:textId="5F4E8335" w:rsidR="005B0686" w:rsidRPr="001526B7" w:rsidRDefault="005B0686" w:rsidP="001526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52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3E2EF4" w14:textId="77777777" w:rsidR="005B0686" w:rsidRPr="0037389D" w:rsidRDefault="005B0686" w:rsidP="005B0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39C0FEB" w14:textId="0D0E624F" w:rsidR="005B0686" w:rsidRPr="0037389D" w:rsidRDefault="005B0686" w:rsidP="005B0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173,272</w:t>
            </w:r>
          </w:p>
        </w:tc>
        <w:tc>
          <w:tcPr>
            <w:tcW w:w="147" w:type="pct"/>
          </w:tcPr>
          <w:p w14:paraId="451B9CF0" w14:textId="77777777" w:rsidR="005B0686" w:rsidRPr="0037389D" w:rsidRDefault="005B0686" w:rsidP="005B0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F6072B0" w14:textId="0FD71F29" w:rsidR="005B0686" w:rsidRPr="0037389D" w:rsidRDefault="005B0686" w:rsidP="005B0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GB"/>
              </w:rPr>
              <w:t>145,681</w:t>
            </w:r>
          </w:p>
        </w:tc>
      </w:tr>
      <w:tr w:rsidR="0037389D" w:rsidRPr="0037389D" w14:paraId="4FA1F997" w14:textId="77777777" w:rsidTr="005B0686">
        <w:tc>
          <w:tcPr>
            <w:tcW w:w="1977" w:type="pct"/>
          </w:tcPr>
          <w:p w14:paraId="11E2AED4" w14:textId="61F1AAD9" w:rsidR="005B0686" w:rsidRPr="0037389D" w:rsidRDefault="005B0686" w:rsidP="005B0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639" w:type="pct"/>
          </w:tcPr>
          <w:p w14:paraId="4059B66F" w14:textId="2480F7AB" w:rsidR="005B0686" w:rsidRPr="001526B7" w:rsidRDefault="005B0686" w:rsidP="001526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52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B89BBC" w14:textId="77777777" w:rsidR="005B0686" w:rsidRPr="001526B7" w:rsidRDefault="005B0686" w:rsidP="001526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13B6C36" w14:textId="7E2CC772" w:rsidR="005B0686" w:rsidRPr="001526B7" w:rsidRDefault="005B0686" w:rsidP="001526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526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B3498E" w14:textId="77777777" w:rsidR="005B0686" w:rsidRPr="0037389D" w:rsidRDefault="005B0686" w:rsidP="005B0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C19A2AD" w14:textId="56C2AC15" w:rsidR="005B0686" w:rsidRPr="0037389D" w:rsidRDefault="005B0686" w:rsidP="005B0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167</w:t>
            </w:r>
          </w:p>
        </w:tc>
        <w:tc>
          <w:tcPr>
            <w:tcW w:w="147" w:type="pct"/>
          </w:tcPr>
          <w:p w14:paraId="5E82BBBC" w14:textId="77777777" w:rsidR="005B0686" w:rsidRPr="0037389D" w:rsidRDefault="005B0686" w:rsidP="005B0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86902EC" w14:textId="466AECE4" w:rsidR="005B0686" w:rsidRPr="0037389D" w:rsidRDefault="005B0686" w:rsidP="005B0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GB"/>
              </w:rPr>
              <w:t>411</w:t>
            </w:r>
          </w:p>
        </w:tc>
      </w:tr>
      <w:tr w:rsidR="0037389D" w:rsidRPr="0037389D" w14:paraId="31D6E646" w14:textId="77777777" w:rsidTr="005B0686">
        <w:tc>
          <w:tcPr>
            <w:tcW w:w="1977" w:type="pct"/>
          </w:tcPr>
          <w:p w14:paraId="172BE63C" w14:textId="77777777" w:rsidR="009A72BB" w:rsidRDefault="009A72BB" w:rsidP="00B528A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251C1CCA" w14:textId="48343D99" w:rsidR="00B528AA" w:rsidRPr="0037389D" w:rsidRDefault="00B528AA" w:rsidP="00B528A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7389D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9" w:type="pct"/>
          </w:tcPr>
          <w:p w14:paraId="4289338B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8B443F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DC5FC2E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683BA3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CC4CEA1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37DE6B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B5C5FE0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6D1BA323" w14:textId="77777777" w:rsidTr="005B0686">
        <w:tc>
          <w:tcPr>
            <w:tcW w:w="1977" w:type="pct"/>
          </w:tcPr>
          <w:p w14:paraId="1C4CD35D" w14:textId="77777777" w:rsidR="00B528AA" w:rsidRPr="0037389D" w:rsidRDefault="00B528AA" w:rsidP="00B528A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37389D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9" w:type="pct"/>
          </w:tcPr>
          <w:p w14:paraId="4A5558A6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36A52E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66BBD7D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512DD7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B586B3E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171712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2DCD673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6087B108" w14:textId="77777777" w:rsidTr="005B0686">
        <w:tc>
          <w:tcPr>
            <w:tcW w:w="1977" w:type="pct"/>
          </w:tcPr>
          <w:p w14:paraId="584E59BF" w14:textId="77777777" w:rsidR="00B528AA" w:rsidRPr="0037389D" w:rsidRDefault="00B528AA" w:rsidP="00B528A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37389D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7389D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  <w:r w:rsidRPr="0037389D">
              <w:rPr>
                <w:rFonts w:ascii="Angsana New" w:hAnsi="Angsana New" w:cs="Angsana New" w:hint="cs"/>
                <w:cs/>
                <w:lang w:val="en-US"/>
              </w:rPr>
              <w:t>ของพนักงาน</w:t>
            </w:r>
          </w:p>
        </w:tc>
        <w:tc>
          <w:tcPr>
            <w:tcW w:w="639" w:type="pct"/>
          </w:tcPr>
          <w:p w14:paraId="50D5D1AC" w14:textId="2AD43CA1" w:rsidR="00B528AA" w:rsidRPr="0037389D" w:rsidRDefault="00144E9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47,596</w:t>
            </w:r>
          </w:p>
        </w:tc>
        <w:tc>
          <w:tcPr>
            <w:tcW w:w="147" w:type="pct"/>
          </w:tcPr>
          <w:p w14:paraId="35D992CB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6E15161" w14:textId="3D49825F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48,972</w:t>
            </w:r>
          </w:p>
        </w:tc>
        <w:tc>
          <w:tcPr>
            <w:tcW w:w="147" w:type="pct"/>
          </w:tcPr>
          <w:p w14:paraId="3CFBFC10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A01B52D" w14:textId="650FFA11" w:rsidR="00B528AA" w:rsidRPr="0037389D" w:rsidRDefault="00144E9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47,596</w:t>
            </w:r>
          </w:p>
        </w:tc>
        <w:tc>
          <w:tcPr>
            <w:tcW w:w="147" w:type="pct"/>
          </w:tcPr>
          <w:p w14:paraId="1E903E24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EACA6CC" w14:textId="7311689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48,972</w:t>
            </w:r>
          </w:p>
        </w:tc>
      </w:tr>
      <w:tr w:rsidR="0037389D" w:rsidRPr="0037389D" w14:paraId="4D9DABF5" w14:textId="77777777" w:rsidTr="005B0686">
        <w:tc>
          <w:tcPr>
            <w:tcW w:w="1977" w:type="pct"/>
          </w:tcPr>
          <w:p w14:paraId="509F6057" w14:textId="77777777" w:rsidR="00B528AA" w:rsidRPr="0037389D" w:rsidRDefault="00B528AA" w:rsidP="00B528A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37389D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7389D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D3FBAAE" w14:textId="2A80AAE1" w:rsidR="00B528AA" w:rsidRPr="0037389D" w:rsidRDefault="00144E9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  <w:tc>
          <w:tcPr>
            <w:tcW w:w="147" w:type="pct"/>
          </w:tcPr>
          <w:p w14:paraId="60E96D37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60FC62C" w14:textId="57C74252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147" w:type="pct"/>
          </w:tcPr>
          <w:p w14:paraId="5632751A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68C34EAB" w14:textId="6D100966" w:rsidR="00B528AA" w:rsidRPr="0037389D" w:rsidRDefault="00144E9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  <w:tc>
          <w:tcPr>
            <w:tcW w:w="147" w:type="pct"/>
          </w:tcPr>
          <w:p w14:paraId="27ADE95D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55DE5632" w14:textId="0BC0B18B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</w:tr>
      <w:tr w:rsidR="0037389D" w:rsidRPr="0037389D" w14:paraId="5B7D3275" w14:textId="77777777" w:rsidTr="005B0686">
        <w:tc>
          <w:tcPr>
            <w:tcW w:w="1977" w:type="pct"/>
          </w:tcPr>
          <w:p w14:paraId="34DAB025" w14:textId="276F07C2" w:rsidR="00B528AA" w:rsidRPr="0037389D" w:rsidRDefault="00B528AA" w:rsidP="00B5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4A442A0" w14:textId="146DE8DC" w:rsidR="00B528AA" w:rsidRPr="0037389D" w:rsidRDefault="00144E9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48,71</w:t>
            </w:r>
            <w:r w:rsidR="001B2B7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C9CBD07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40CABA1" w14:textId="72CB04FC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50,235</w:t>
            </w:r>
          </w:p>
        </w:tc>
        <w:tc>
          <w:tcPr>
            <w:tcW w:w="147" w:type="pct"/>
          </w:tcPr>
          <w:p w14:paraId="05212385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635C6B99" w14:textId="0AD608A4" w:rsidR="00B528AA" w:rsidRPr="0037389D" w:rsidRDefault="00144E9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48,71</w:t>
            </w:r>
            <w:r w:rsidR="001B2B7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6B98B4F4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5C62F5D1" w14:textId="7E2291F3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50,235</w:t>
            </w:r>
          </w:p>
        </w:tc>
      </w:tr>
      <w:tr w:rsidR="0037389D" w:rsidRPr="0037389D" w14:paraId="0FCCF2D2" w14:textId="77777777" w:rsidTr="005B0686">
        <w:tc>
          <w:tcPr>
            <w:tcW w:w="1977" w:type="pct"/>
          </w:tcPr>
          <w:p w14:paraId="6D05A30B" w14:textId="77777777" w:rsidR="00B528AA" w:rsidRPr="0037389D" w:rsidRDefault="00B528AA" w:rsidP="00B5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0C4CD675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ACC0AE9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00CB86A2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AF89D3E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4EB50354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14D8E83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6761036A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7389D" w:rsidRPr="0037389D" w14:paraId="22FA81F5" w14:textId="77777777" w:rsidTr="005B0686">
        <w:tc>
          <w:tcPr>
            <w:tcW w:w="1977" w:type="pct"/>
          </w:tcPr>
          <w:p w14:paraId="448C18B0" w14:textId="77777777" w:rsidR="00B528AA" w:rsidRPr="0037389D" w:rsidRDefault="00B528AA" w:rsidP="00B528AA">
            <w:pPr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</w:tcPr>
          <w:p w14:paraId="4D9BECD5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D9797F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F170056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74BF2D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9D71CAE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41873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6CDADA6D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8AA" w:rsidRPr="0037389D" w14:paraId="655A6DD2" w14:textId="77777777" w:rsidTr="005B0686">
        <w:tc>
          <w:tcPr>
            <w:tcW w:w="1977" w:type="pct"/>
          </w:tcPr>
          <w:p w14:paraId="5E500311" w14:textId="77777777" w:rsidR="00B528AA" w:rsidRPr="0037389D" w:rsidRDefault="00B528AA" w:rsidP="00B52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39" w:type="pct"/>
          </w:tcPr>
          <w:p w14:paraId="3E929A2A" w14:textId="10477DA4" w:rsidR="00B528AA" w:rsidRPr="0037389D" w:rsidRDefault="00CA4EE5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7389D">
              <w:rPr>
                <w:rFonts w:ascii="Angsana New" w:hAnsi="Angsana New"/>
                <w:sz w:val="30"/>
                <w:szCs w:val="30"/>
              </w:rPr>
              <w:t>,349</w:t>
            </w:r>
          </w:p>
        </w:tc>
        <w:tc>
          <w:tcPr>
            <w:tcW w:w="147" w:type="pct"/>
          </w:tcPr>
          <w:p w14:paraId="193101D2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81F907C" w14:textId="343D0BEE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  <w:tc>
          <w:tcPr>
            <w:tcW w:w="147" w:type="pct"/>
          </w:tcPr>
          <w:p w14:paraId="3DF6AB8E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B203D81" w14:textId="43B6B100" w:rsidR="00B528AA" w:rsidRPr="0037389D" w:rsidRDefault="00CA4EE5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7389D">
              <w:rPr>
                <w:rFonts w:ascii="Angsana New" w:hAnsi="Angsana New"/>
                <w:sz w:val="30"/>
                <w:szCs w:val="30"/>
              </w:rPr>
              <w:t>,349</w:t>
            </w:r>
          </w:p>
        </w:tc>
        <w:tc>
          <w:tcPr>
            <w:tcW w:w="147" w:type="pct"/>
          </w:tcPr>
          <w:p w14:paraId="5EE44C50" w14:textId="77777777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75079B8" w14:textId="7D50CB39" w:rsidR="00B528AA" w:rsidRPr="0037389D" w:rsidRDefault="00B528A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</w:tr>
    </w:tbl>
    <w:p w14:paraId="02BF8F62" w14:textId="34BA094A" w:rsidR="00C80163" w:rsidRPr="0037389D" w:rsidRDefault="00C80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90C546F" w14:textId="054741F8" w:rsidR="004D5CDB" w:rsidRPr="0037389D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  <w:r w:rsidRPr="0037389D">
        <w:rPr>
          <w:rFonts w:asciiTheme="majorBidi" w:hAnsiTheme="majorBidi" w:cstheme="majorBidi"/>
          <w:cs/>
          <w:lang w:val="en-US"/>
        </w:rPr>
        <w:t xml:space="preserve">ยอดคงเหลือกับกิจการที่เกี่ยวข้องกัน ณ วันที่ </w:t>
      </w:r>
      <w:r w:rsidR="00D6443C" w:rsidRPr="0037389D">
        <w:rPr>
          <w:rFonts w:asciiTheme="majorBidi" w:hAnsiTheme="majorBidi" w:cstheme="majorBidi"/>
          <w:lang w:val="en-US"/>
        </w:rPr>
        <w:t>31</w:t>
      </w:r>
      <w:r w:rsidRPr="0037389D">
        <w:rPr>
          <w:rFonts w:asciiTheme="majorBidi" w:hAnsiTheme="majorBidi" w:cstheme="majorBidi"/>
          <w:cs/>
          <w:lang w:val="en-US"/>
        </w:rPr>
        <w:t xml:space="preserve"> ธันวาคม มีดังนี้</w:t>
      </w:r>
    </w:p>
    <w:p w14:paraId="291006C2" w14:textId="77777777" w:rsidR="004D5CDB" w:rsidRPr="0037389D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09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84"/>
        <w:gridCol w:w="559"/>
        <w:gridCol w:w="1174"/>
        <w:gridCol w:w="271"/>
        <w:gridCol w:w="1187"/>
        <w:gridCol w:w="271"/>
        <w:gridCol w:w="1205"/>
        <w:gridCol w:w="271"/>
        <w:gridCol w:w="1177"/>
      </w:tblGrid>
      <w:tr w:rsidR="0037389D" w:rsidRPr="0037389D" w14:paraId="0B7939F1" w14:textId="77777777" w:rsidTr="00D6008A">
        <w:trPr>
          <w:tblHeader/>
        </w:trPr>
        <w:tc>
          <w:tcPr>
            <w:tcW w:w="1640" w:type="pct"/>
          </w:tcPr>
          <w:p w14:paraId="66E0118C" w14:textId="7DA4FFF9" w:rsidR="004D5CDB" w:rsidRPr="0037389D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3D0E163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6" w:type="pct"/>
            <w:gridSpan w:val="3"/>
          </w:tcPr>
          <w:p w14:paraId="60779E43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7FF5F75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4AFDF3A7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205C6CAC" w14:textId="77777777" w:rsidTr="00D6008A">
        <w:trPr>
          <w:tblHeader/>
        </w:trPr>
        <w:tc>
          <w:tcPr>
            <w:tcW w:w="1640" w:type="pct"/>
          </w:tcPr>
          <w:p w14:paraId="44B09816" w14:textId="037E5230" w:rsidR="00CC4FBA" w:rsidRPr="0037389D" w:rsidRDefault="00CC4FBA" w:rsidP="00CC4FB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45C74D0C" w14:textId="77777777" w:rsidR="00CC4FBA" w:rsidRPr="0037389D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9E3A306" w14:textId="002D89F1" w:rsidR="00CC4FBA" w:rsidRPr="0037389D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CF1D29A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4294B57" w14:textId="768EF6E8" w:rsidR="00CC4FBA" w:rsidRPr="0037389D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1F3C29F1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14:paraId="6221B427" w14:textId="0CE92596" w:rsidR="00CC4FBA" w:rsidRPr="0037389D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42091F73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73084C1A" w14:textId="127770C0" w:rsidR="00CC4FBA" w:rsidRPr="0037389D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89D" w:rsidRPr="0037389D" w14:paraId="1F24B21C" w14:textId="77777777" w:rsidTr="00D6008A">
        <w:trPr>
          <w:tblHeader/>
        </w:trPr>
        <w:tc>
          <w:tcPr>
            <w:tcW w:w="1640" w:type="pct"/>
          </w:tcPr>
          <w:p w14:paraId="14C1B344" w14:textId="77777777" w:rsidR="004D5CDB" w:rsidRPr="0037389D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6606F4B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3" w:type="pct"/>
            <w:gridSpan w:val="7"/>
          </w:tcPr>
          <w:p w14:paraId="33E624F6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1051979B" w14:textId="77777777" w:rsidTr="00D6008A">
        <w:tc>
          <w:tcPr>
            <w:tcW w:w="1640" w:type="pct"/>
          </w:tcPr>
          <w:p w14:paraId="032011DC" w14:textId="544265AB" w:rsidR="00C80163" w:rsidRPr="0037389D" w:rsidRDefault="00D82F9A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ลูกหนี้การค้า</w:t>
            </w:r>
          </w:p>
        </w:tc>
        <w:tc>
          <w:tcPr>
            <w:tcW w:w="307" w:type="pct"/>
          </w:tcPr>
          <w:p w14:paraId="0059E0DE" w14:textId="77777777" w:rsidR="00C80163" w:rsidRPr="0037389D" w:rsidRDefault="00C8016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3" w:type="pct"/>
            <w:gridSpan w:val="7"/>
          </w:tcPr>
          <w:p w14:paraId="1314641E" w14:textId="77777777" w:rsidR="00C80163" w:rsidRPr="0037389D" w:rsidRDefault="00C80163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7389D" w:rsidRPr="0037389D" w14:paraId="4DE47984" w14:textId="77777777" w:rsidTr="00D6008A">
        <w:tc>
          <w:tcPr>
            <w:tcW w:w="1640" w:type="pct"/>
          </w:tcPr>
          <w:p w14:paraId="5DD18D40" w14:textId="77777777" w:rsidR="004D5CDB" w:rsidRPr="0037389D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307" w:type="pct"/>
          </w:tcPr>
          <w:p w14:paraId="4B24A91D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5" w:type="pct"/>
          </w:tcPr>
          <w:p w14:paraId="5878A7B5" w14:textId="77777777" w:rsidR="004D5CDB" w:rsidRPr="0037389D" w:rsidRDefault="004D5CDB" w:rsidP="00D6008A">
            <w:pPr>
              <w:pStyle w:val="a"/>
              <w:tabs>
                <w:tab w:val="clear" w:pos="1080"/>
                <w:tab w:val="decimal" w:pos="890"/>
              </w:tabs>
              <w:ind w:left="-120"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27C6B35B" w14:textId="77777777" w:rsidR="004D5CDB" w:rsidRPr="0037389D" w:rsidRDefault="004D5CDB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CDB736B" w14:textId="77777777" w:rsidR="004D5CDB" w:rsidRPr="0037389D" w:rsidRDefault="004D5CDB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9E77CAD" w14:textId="77777777" w:rsidR="004D5CDB" w:rsidRPr="0037389D" w:rsidRDefault="004D5CDB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20A6EA84" w14:textId="77777777" w:rsidR="004D5CDB" w:rsidRPr="0037389D" w:rsidRDefault="004D5CDB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7F927C" w14:textId="77777777" w:rsidR="004D5CDB" w:rsidRPr="0037389D" w:rsidRDefault="004D5CDB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3F23724B" w14:textId="77777777" w:rsidR="004D5CDB" w:rsidRPr="0037389D" w:rsidRDefault="004D5CDB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0EE778DB" w14:textId="77777777" w:rsidTr="00D6008A">
        <w:tc>
          <w:tcPr>
            <w:tcW w:w="1640" w:type="pct"/>
          </w:tcPr>
          <w:p w14:paraId="5116A7BA" w14:textId="67212B57" w:rsidR="00D6008A" w:rsidRPr="0037389D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307" w:type="pct"/>
          </w:tcPr>
          <w:p w14:paraId="6D2D5E30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00834C8E" w14:textId="311371FB" w:rsidR="00D6008A" w:rsidRPr="0037389D" w:rsidRDefault="00F43D45" w:rsidP="001526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81C9377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0B5218B2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78A2925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3A597165" w14:textId="10FD867A" w:rsidR="00D6008A" w:rsidRPr="0037389D" w:rsidRDefault="00D96AD4" w:rsidP="001526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9" w:type="pct"/>
          </w:tcPr>
          <w:p w14:paraId="145FFA53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4112F255" w14:textId="085115A6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37389D" w:rsidRPr="0037389D" w14:paraId="56E28732" w14:textId="77777777" w:rsidTr="00D6008A">
        <w:tc>
          <w:tcPr>
            <w:tcW w:w="1640" w:type="pct"/>
          </w:tcPr>
          <w:p w14:paraId="28B84C73" w14:textId="60CF0DC5" w:rsidR="00D6008A" w:rsidRPr="0037389D" w:rsidRDefault="00D6008A" w:rsidP="004B58A4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41598D34" w14:textId="77777777" w:rsidR="00D6008A" w:rsidRPr="0037389D" w:rsidRDefault="00D6008A" w:rsidP="00D6008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5" w:type="pct"/>
          </w:tcPr>
          <w:p w14:paraId="238ACAED" w14:textId="77777777" w:rsidR="00D6008A" w:rsidRPr="0037389D" w:rsidRDefault="00D6008A" w:rsidP="00D6008A">
            <w:pPr>
              <w:pStyle w:val="a"/>
              <w:tabs>
                <w:tab w:val="clear" w:pos="1080"/>
                <w:tab w:val="decimal" w:pos="890"/>
              </w:tabs>
              <w:ind w:left="-120"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1E97A112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3A0AE124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6C055C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211667C0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96F59B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15938BE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4A6EB7AC" w14:textId="77777777" w:rsidTr="00D6008A">
        <w:tc>
          <w:tcPr>
            <w:tcW w:w="1640" w:type="pct"/>
          </w:tcPr>
          <w:p w14:paraId="73D36100" w14:textId="39BDEA60" w:rsidR="00D6008A" w:rsidRPr="0037389D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307" w:type="pct"/>
          </w:tcPr>
          <w:p w14:paraId="0F3D3C9B" w14:textId="77777777" w:rsidR="00D6008A" w:rsidRPr="0037389D" w:rsidRDefault="00D6008A" w:rsidP="00D6008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5" w:type="pct"/>
          </w:tcPr>
          <w:p w14:paraId="3B4AC6AC" w14:textId="77777777" w:rsidR="00D6008A" w:rsidRPr="0037389D" w:rsidRDefault="00D6008A" w:rsidP="00D6008A">
            <w:pPr>
              <w:pStyle w:val="a"/>
              <w:tabs>
                <w:tab w:val="clear" w:pos="1080"/>
                <w:tab w:val="decimal" w:pos="890"/>
              </w:tabs>
              <w:ind w:left="-120"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3EB48F73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FEFF5E3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B8C767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02C68E44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4C83FF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0709772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32C83B7E" w14:textId="77777777" w:rsidTr="00D6008A">
        <w:tc>
          <w:tcPr>
            <w:tcW w:w="1640" w:type="pct"/>
          </w:tcPr>
          <w:p w14:paraId="0B9A9F33" w14:textId="3A3B910A" w:rsidR="00D6008A" w:rsidRPr="0037389D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307" w:type="pct"/>
          </w:tcPr>
          <w:p w14:paraId="45DA24AB" w14:textId="77777777" w:rsidR="00D6008A" w:rsidRPr="0037389D" w:rsidRDefault="00D6008A" w:rsidP="00D6008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5" w:type="pct"/>
          </w:tcPr>
          <w:p w14:paraId="5CBD965A" w14:textId="77777777" w:rsidR="00D6008A" w:rsidRPr="0037389D" w:rsidRDefault="00D6008A" w:rsidP="00D6008A">
            <w:pPr>
              <w:pStyle w:val="a"/>
              <w:tabs>
                <w:tab w:val="clear" w:pos="1080"/>
                <w:tab w:val="decimal" w:pos="890"/>
              </w:tabs>
              <w:ind w:left="-120"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703DD98D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FCFF4C8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7EE4831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4B5447BB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50B928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2DC26C5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544B1E02" w14:textId="77777777" w:rsidTr="00D6008A">
        <w:tc>
          <w:tcPr>
            <w:tcW w:w="1640" w:type="pct"/>
          </w:tcPr>
          <w:p w14:paraId="26E804E7" w14:textId="24E40C1D" w:rsidR="00D6008A" w:rsidRPr="0037389D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307" w:type="pct"/>
          </w:tcPr>
          <w:p w14:paraId="2E10E59D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9458DC0" w14:textId="5208665A" w:rsidR="00D6008A" w:rsidRPr="0037389D" w:rsidRDefault="00F43D45" w:rsidP="001526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C5BF729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F25B5C3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4BAD9D2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3F434147" w14:textId="524E3728" w:rsidR="00D6008A" w:rsidRPr="0037389D" w:rsidRDefault="00D96AD4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27,218</w:t>
            </w:r>
          </w:p>
        </w:tc>
        <w:tc>
          <w:tcPr>
            <w:tcW w:w="149" w:type="pct"/>
          </w:tcPr>
          <w:p w14:paraId="122C2187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420EFEA0" w14:textId="1C715B73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103,878</w:t>
            </w:r>
          </w:p>
        </w:tc>
      </w:tr>
      <w:tr w:rsidR="0037389D" w:rsidRPr="0037389D" w14:paraId="4E21C1A0" w14:textId="77777777" w:rsidTr="00D6008A">
        <w:tc>
          <w:tcPr>
            <w:tcW w:w="1640" w:type="pct"/>
          </w:tcPr>
          <w:p w14:paraId="2CE33669" w14:textId="77777777" w:rsidR="00D6008A" w:rsidRPr="0037389D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23AB33B0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79EA9CBC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88BC22C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64A4DEC9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03A5D4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14:paraId="3AFD8391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AAD2B71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506858C1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60DE9550" w14:textId="77777777" w:rsidTr="00D6008A">
        <w:tc>
          <w:tcPr>
            <w:tcW w:w="1640" w:type="pct"/>
          </w:tcPr>
          <w:p w14:paraId="26433525" w14:textId="77777777" w:rsidR="00D6008A" w:rsidRPr="0037389D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7B5A97D1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5D7F22C9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666E94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1AD23BF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A411327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5D88A4EC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E2BD5D6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2B7665B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4A7D1813" w14:textId="77777777" w:rsidTr="00D6008A">
        <w:tc>
          <w:tcPr>
            <w:tcW w:w="1640" w:type="pct"/>
          </w:tcPr>
          <w:p w14:paraId="0E49F56A" w14:textId="77777777" w:rsidR="005B0686" w:rsidRPr="0037389D" w:rsidRDefault="005B0686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4658A90B" w14:textId="77777777" w:rsidR="005B0686" w:rsidRPr="0037389D" w:rsidRDefault="005B0686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5259D40D" w14:textId="77777777" w:rsidR="005B0686" w:rsidRPr="0037389D" w:rsidRDefault="005B068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B28D462" w14:textId="77777777" w:rsidR="005B0686" w:rsidRPr="0037389D" w:rsidRDefault="005B068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48688F63" w14:textId="77777777" w:rsidR="005B0686" w:rsidRPr="0037389D" w:rsidRDefault="005B068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51B65C" w14:textId="77777777" w:rsidR="005B0686" w:rsidRPr="0037389D" w:rsidRDefault="005B068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4FCDC8C1" w14:textId="77777777" w:rsidR="005B0686" w:rsidRPr="0037389D" w:rsidRDefault="005B068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9B6C28" w14:textId="77777777" w:rsidR="005B0686" w:rsidRPr="0037389D" w:rsidRDefault="005B068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7990FE6A" w14:textId="77777777" w:rsidR="005B0686" w:rsidRPr="0037389D" w:rsidRDefault="005B0686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10B51EA5" w14:textId="77777777" w:rsidTr="00D6008A">
        <w:tc>
          <w:tcPr>
            <w:tcW w:w="1640" w:type="pct"/>
          </w:tcPr>
          <w:p w14:paraId="7F94CF58" w14:textId="03E7B001" w:rsidR="00D6008A" w:rsidRPr="0037389D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307" w:type="pct"/>
          </w:tcPr>
          <w:p w14:paraId="0AE35E28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F9FC952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FB2FBF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2638DE0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0469BE5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0FD79203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092D31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717A22A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59F842ED" w14:textId="77777777" w:rsidTr="00D6008A">
        <w:tc>
          <w:tcPr>
            <w:tcW w:w="1640" w:type="pct"/>
          </w:tcPr>
          <w:p w14:paraId="0D7F887B" w14:textId="6A57D274" w:rsidR="00D6008A" w:rsidRPr="0037389D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307" w:type="pct"/>
          </w:tcPr>
          <w:p w14:paraId="70A38B6E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D28F65E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7805448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12E29B8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035055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612DBA92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25B703F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78EDE85D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08A" w:rsidRPr="0037389D" w14:paraId="06FFFE84" w14:textId="77777777" w:rsidTr="00D6008A">
        <w:tc>
          <w:tcPr>
            <w:tcW w:w="1640" w:type="pct"/>
          </w:tcPr>
          <w:p w14:paraId="31E87C61" w14:textId="46319FE8" w:rsidR="00D6008A" w:rsidRPr="0037389D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cs/>
                <w:lang w:val="en-US"/>
              </w:rPr>
              <w:t xml:space="preserve">บริษัท พหล </w:t>
            </w:r>
            <w:r w:rsidRPr="0037389D">
              <w:rPr>
                <w:rFonts w:asciiTheme="majorBidi" w:hAnsiTheme="majorBidi" w:cstheme="majorBidi"/>
                <w:lang w:val="en-US"/>
              </w:rPr>
              <w:t>8</w:t>
            </w:r>
            <w:r w:rsidRPr="0037389D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307" w:type="pct"/>
          </w:tcPr>
          <w:p w14:paraId="3EF86A35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B0F4C58" w14:textId="2E9100E2" w:rsidR="00D6008A" w:rsidRPr="0037389D" w:rsidRDefault="00185984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012</w:t>
            </w:r>
          </w:p>
        </w:tc>
        <w:tc>
          <w:tcPr>
            <w:tcW w:w="149" w:type="pct"/>
          </w:tcPr>
          <w:p w14:paraId="74F0A4AE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EEAA9CF" w14:textId="77874FD7" w:rsidR="00D6008A" w:rsidRPr="0037389D" w:rsidRDefault="006F34E3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  <w:tc>
          <w:tcPr>
            <w:tcW w:w="149" w:type="pct"/>
          </w:tcPr>
          <w:p w14:paraId="1B815B1E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4C915D79" w14:textId="0D3EDDD2" w:rsidR="00D6008A" w:rsidRPr="0037389D" w:rsidRDefault="00185984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3,012</w:t>
            </w:r>
          </w:p>
        </w:tc>
        <w:tc>
          <w:tcPr>
            <w:tcW w:w="149" w:type="pct"/>
          </w:tcPr>
          <w:p w14:paraId="7FBBC10C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60E9DE3F" w14:textId="14750F6B" w:rsidR="00D6008A" w:rsidRPr="0037389D" w:rsidRDefault="006F34E3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</w:tr>
    </w:tbl>
    <w:p w14:paraId="4686BE0D" w14:textId="77777777" w:rsidR="00723D56" w:rsidRPr="0037389D" w:rsidRDefault="00723D56" w:rsidP="00570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A35CBE5" w14:textId="1F0055E3" w:rsidR="004D5CDB" w:rsidRPr="0037389D" w:rsidRDefault="004D5CDB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7389D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D4F517D" w14:textId="0BD04CEE" w:rsidR="00CC4FBA" w:rsidRPr="0037389D" w:rsidRDefault="00CC4FBA" w:rsidP="00CC4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5D93C75" w14:textId="11C6F7DA" w:rsidR="00677B0E" w:rsidRPr="0037389D" w:rsidRDefault="00677B0E" w:rsidP="0028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91F2D9B" w14:textId="77777777" w:rsidR="00335437" w:rsidRPr="0037389D" w:rsidRDefault="00335437" w:rsidP="0028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1240E3E" w14:textId="50E9A5F6" w:rsidR="00CC4FBA" w:rsidRPr="0037389D" w:rsidRDefault="00CC4FBA" w:rsidP="0028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389D">
        <w:rPr>
          <w:rFonts w:asciiTheme="majorBidi" w:eastAsia="Times New Roman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F73312" w:rsidRPr="0037389D">
        <w:rPr>
          <w:rFonts w:asciiTheme="majorBidi" w:hAnsiTheme="majorBidi" w:cstheme="majorBidi"/>
          <w:sz w:val="30"/>
          <w:szCs w:val="30"/>
          <w:cs/>
          <w:lang w:eastAsia="ko-KR"/>
        </w:rPr>
        <w:t>และ</w:t>
      </w:r>
      <w:r w:rsidRPr="0037389D">
        <w:rPr>
          <w:rFonts w:asciiTheme="majorBidi" w:eastAsia="Times New Roman" w:hAnsiTheme="majorBidi" w:cstheme="majorBidi"/>
          <w:sz w:val="30"/>
          <w:szCs w:val="30"/>
          <w:cs/>
        </w:rPr>
        <w:t>ยอดเงินฝากธนาคาร</w:t>
      </w:r>
      <w:r w:rsidR="00F73312" w:rsidRPr="0037389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37389D">
        <w:rPr>
          <w:rFonts w:asciiTheme="majorBidi" w:eastAsia="Times New Roman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3CDBDB7F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657"/>
        <w:gridCol w:w="1166"/>
        <w:gridCol w:w="268"/>
        <w:gridCol w:w="1201"/>
        <w:gridCol w:w="268"/>
        <w:gridCol w:w="1208"/>
        <w:gridCol w:w="259"/>
        <w:gridCol w:w="1181"/>
      </w:tblGrid>
      <w:tr w:rsidR="0037389D" w:rsidRPr="0037389D" w14:paraId="7BE1C50F" w14:textId="77777777" w:rsidTr="00D6008A">
        <w:tc>
          <w:tcPr>
            <w:tcW w:w="1619" w:type="pct"/>
          </w:tcPr>
          <w:p w14:paraId="59805FAB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358" w:type="pct"/>
          </w:tcPr>
          <w:p w14:paraId="2CE2F65E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35" w:type="pct"/>
            <w:gridSpan w:val="3"/>
          </w:tcPr>
          <w:p w14:paraId="1A12466C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A2461A5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70C2CA8F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12D43D67" w14:textId="77777777" w:rsidTr="00D6008A">
        <w:trPr>
          <w:trHeight w:val="434"/>
        </w:trPr>
        <w:tc>
          <w:tcPr>
            <w:tcW w:w="1619" w:type="pct"/>
          </w:tcPr>
          <w:p w14:paraId="1F51CD0F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8" w:type="pct"/>
          </w:tcPr>
          <w:p w14:paraId="20346EA0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1684B01E" w14:textId="121114FC" w:rsidR="00CC4FBA" w:rsidRPr="0037389D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7B652704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7296C687" w14:textId="05CF4CEC" w:rsidR="00CC4FBA" w:rsidRPr="0037389D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1D4B0F79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639D541F" w14:textId="05BF0D8D" w:rsidR="00CC4FBA" w:rsidRPr="0037389D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25B107D3" w14:textId="77777777" w:rsidR="00CC4FBA" w:rsidRPr="0037389D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385E5F9" w14:textId="697DC205" w:rsidR="00CC4FBA" w:rsidRPr="0037389D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89D" w:rsidRPr="0037389D" w14:paraId="4B447F42" w14:textId="77777777" w:rsidTr="00D6008A">
        <w:trPr>
          <w:trHeight w:val="434"/>
        </w:trPr>
        <w:tc>
          <w:tcPr>
            <w:tcW w:w="1619" w:type="pct"/>
          </w:tcPr>
          <w:p w14:paraId="734457E1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8" w:type="pct"/>
          </w:tcPr>
          <w:p w14:paraId="1FEC4D2C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7"/>
          </w:tcPr>
          <w:p w14:paraId="47596355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7474B05B" w14:textId="77777777" w:rsidTr="00D6008A">
        <w:tc>
          <w:tcPr>
            <w:tcW w:w="1619" w:type="pct"/>
          </w:tcPr>
          <w:p w14:paraId="1DD2D67A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358" w:type="pct"/>
          </w:tcPr>
          <w:p w14:paraId="3C7AD572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F5B490F" w14:textId="4B0A5172" w:rsidR="00D6008A" w:rsidRPr="0037389D" w:rsidRDefault="007E5173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100</w:t>
            </w:r>
          </w:p>
        </w:tc>
        <w:tc>
          <w:tcPr>
            <w:tcW w:w="146" w:type="pct"/>
          </w:tcPr>
          <w:p w14:paraId="7C0EABB2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59DDD767" w14:textId="1E4A6983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2E9D817B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B7D1736" w14:textId="40132D45" w:rsidR="00D6008A" w:rsidRPr="0037389D" w:rsidRDefault="007E5173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100</w:t>
            </w:r>
          </w:p>
        </w:tc>
        <w:tc>
          <w:tcPr>
            <w:tcW w:w="141" w:type="pct"/>
          </w:tcPr>
          <w:p w14:paraId="38F0500E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63BF00A" w14:textId="4DE72DCA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37389D" w:rsidRPr="0037389D" w14:paraId="36F37967" w14:textId="77777777" w:rsidTr="00D6008A">
        <w:tc>
          <w:tcPr>
            <w:tcW w:w="1619" w:type="pct"/>
          </w:tcPr>
          <w:p w14:paraId="3B9E95A9" w14:textId="578E3B56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358" w:type="pct"/>
          </w:tcPr>
          <w:p w14:paraId="4DE03EF3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EDBBFDA" w14:textId="01CDFA92" w:rsidR="007E5173" w:rsidRPr="0037389D" w:rsidRDefault="007E5173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11,279</w:t>
            </w:r>
          </w:p>
        </w:tc>
        <w:tc>
          <w:tcPr>
            <w:tcW w:w="146" w:type="pct"/>
          </w:tcPr>
          <w:p w14:paraId="3F5BE44A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4351B968" w14:textId="557120E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22,897</w:t>
            </w:r>
          </w:p>
        </w:tc>
        <w:tc>
          <w:tcPr>
            <w:tcW w:w="146" w:type="pct"/>
          </w:tcPr>
          <w:p w14:paraId="3142B269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6C321A3" w14:textId="184A97FC" w:rsidR="00D6008A" w:rsidRPr="0037389D" w:rsidRDefault="007E5173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,792</w:t>
            </w:r>
          </w:p>
        </w:tc>
        <w:tc>
          <w:tcPr>
            <w:tcW w:w="141" w:type="pct"/>
          </w:tcPr>
          <w:p w14:paraId="66EE4C98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EFD5003" w14:textId="4D2E50AF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22,284</w:t>
            </w:r>
          </w:p>
        </w:tc>
      </w:tr>
      <w:tr w:rsidR="00D6008A" w:rsidRPr="0037389D" w14:paraId="78A2932B" w14:textId="77777777" w:rsidTr="00D6008A">
        <w:tc>
          <w:tcPr>
            <w:tcW w:w="1619" w:type="pct"/>
          </w:tcPr>
          <w:p w14:paraId="03642A5B" w14:textId="38F0CCAB" w:rsidR="00D6008A" w:rsidRPr="0037389D" w:rsidRDefault="00D6008A" w:rsidP="00D6008A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358" w:type="pct"/>
          </w:tcPr>
          <w:p w14:paraId="34B9990F" w14:textId="77777777" w:rsidR="00D6008A" w:rsidRPr="0037389D" w:rsidRDefault="00D6008A" w:rsidP="00D6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F31B089" w14:textId="09747856" w:rsidR="00D6008A" w:rsidRPr="0037389D" w:rsidRDefault="007E5173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11,379</w:t>
            </w:r>
          </w:p>
        </w:tc>
        <w:tc>
          <w:tcPr>
            <w:tcW w:w="146" w:type="pct"/>
          </w:tcPr>
          <w:p w14:paraId="404E5AAD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8F96FB3" w14:textId="017B9F8A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22,997</w:t>
            </w:r>
          </w:p>
        </w:tc>
        <w:tc>
          <w:tcPr>
            <w:tcW w:w="146" w:type="pct"/>
          </w:tcPr>
          <w:p w14:paraId="343ED921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6A1C9C2E" w14:textId="2CE7BD96" w:rsidR="00D6008A" w:rsidRPr="0037389D" w:rsidRDefault="007E5173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10,892</w:t>
            </w:r>
          </w:p>
        </w:tc>
        <w:tc>
          <w:tcPr>
            <w:tcW w:w="141" w:type="pct"/>
          </w:tcPr>
          <w:p w14:paraId="66A07EB4" w14:textId="77777777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629B21B" w14:textId="418194AD" w:rsidR="00D6008A" w:rsidRPr="0037389D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22,384</w:t>
            </w:r>
          </w:p>
        </w:tc>
      </w:tr>
    </w:tbl>
    <w:p w14:paraId="14524138" w14:textId="77777777" w:rsidR="00BB42FC" w:rsidRPr="0037389D" w:rsidRDefault="00BB42FC" w:rsidP="00BB4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E4A6EBB" w14:textId="0D755438" w:rsidR="000356E9" w:rsidRPr="0037389D" w:rsidRDefault="000356E9" w:rsidP="00BB42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37389D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6ECF6BD5" w14:textId="77777777" w:rsidR="000356E9" w:rsidRPr="0037389D" w:rsidRDefault="000356E9" w:rsidP="000356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1295DC7" w14:textId="76154C22" w:rsidR="000356E9" w:rsidRPr="0037389D" w:rsidRDefault="000356E9" w:rsidP="000356E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A16B801" w14:textId="77777777" w:rsidR="009E7D9C" w:rsidRPr="0037389D" w:rsidRDefault="009E7D9C" w:rsidP="000356E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AFF5B49" w14:textId="64022D62" w:rsidR="000356E9" w:rsidRPr="0037389D" w:rsidRDefault="000356E9" w:rsidP="00695EB5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37389D">
        <w:rPr>
          <w:rFonts w:asciiTheme="majorBidi" w:hAnsiTheme="majorBidi" w:cstheme="majorBidi"/>
          <w:spacing w:val="6"/>
          <w:sz w:val="30"/>
          <w:szCs w:val="30"/>
          <w:cs/>
        </w:rPr>
        <w:t>ลูกหนี้การค้ารับรู้เมื่</w:t>
      </w:r>
      <w:r w:rsidR="00DF05B2" w:rsidRPr="0037389D">
        <w:rPr>
          <w:rFonts w:asciiTheme="majorBidi" w:hAnsiTheme="majorBidi" w:cstheme="majorBidi"/>
          <w:spacing w:val="6"/>
          <w:sz w:val="30"/>
          <w:szCs w:val="30"/>
          <w:cs/>
        </w:rPr>
        <w:t>อกลุ่มบริษัท</w:t>
      </w:r>
      <w:r w:rsidRPr="0037389D">
        <w:rPr>
          <w:rFonts w:asciiTheme="majorBidi" w:hAnsiTheme="majorBidi" w:cstheme="majorBidi"/>
          <w:spacing w:val="6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="00DF05B2" w:rsidRPr="0037389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215DB7A5" w14:textId="69DD3976" w:rsidR="006F34E3" w:rsidRPr="0037389D" w:rsidRDefault="006F3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</w:rPr>
        <w:br w:type="page"/>
      </w:r>
    </w:p>
    <w:p w14:paraId="235AF5CB" w14:textId="39571FC0" w:rsidR="000356E9" w:rsidRPr="0037389D" w:rsidRDefault="00DF05B2" w:rsidP="00EB25B4">
      <w:pPr>
        <w:pStyle w:val="ListParagraph"/>
        <w:tabs>
          <w:tab w:val="clear" w:pos="454"/>
          <w:tab w:val="clear" w:pos="907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กลุ่มบริษัทป</w:t>
      </w:r>
      <w:r w:rsidR="000356E9" w:rsidRPr="0037389D">
        <w:rPr>
          <w:rFonts w:asciiTheme="majorBidi" w:hAnsiTheme="majorBidi" w:cstheme="majorBidi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</w:t>
      </w:r>
      <w:r w:rsidR="000356E9" w:rsidRPr="0037389D">
        <w:rPr>
          <w:rFonts w:asciiTheme="majorBidi" w:hAnsiTheme="majorBidi" w:cstheme="majorBidi"/>
          <w:spacing w:val="-8"/>
          <w:sz w:val="30"/>
          <w:szCs w:val="30"/>
          <w:cs/>
        </w:rPr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</w:t>
      </w:r>
      <w:r w:rsidR="000356E9" w:rsidRPr="0037389D">
        <w:rPr>
          <w:rFonts w:asciiTheme="majorBidi" w:hAnsiTheme="majorBidi" w:cstheme="majorBidi"/>
          <w:sz w:val="30"/>
          <w:szCs w:val="30"/>
          <w:cs/>
        </w:rPr>
        <w:t>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B9DD5F" w14:textId="77777777" w:rsidR="000356E9" w:rsidRPr="0037389D" w:rsidRDefault="000356E9" w:rsidP="000356E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98"/>
        <w:gridCol w:w="1008"/>
        <w:gridCol w:w="180"/>
        <w:gridCol w:w="990"/>
        <w:gridCol w:w="178"/>
        <w:gridCol w:w="1001"/>
        <w:gridCol w:w="180"/>
        <w:gridCol w:w="990"/>
      </w:tblGrid>
      <w:tr w:rsidR="0037389D" w:rsidRPr="0037389D" w14:paraId="405FA183" w14:textId="77777777" w:rsidTr="00D243F4">
        <w:trPr>
          <w:cantSplit/>
          <w:tblHeader/>
        </w:trPr>
        <w:tc>
          <w:tcPr>
            <w:tcW w:w="4698" w:type="dxa"/>
            <w:vAlign w:val="bottom"/>
            <w:hideMark/>
          </w:tcPr>
          <w:p w14:paraId="2D6E49EC" w14:textId="4FFA62CD" w:rsidR="000356E9" w:rsidRPr="0037389D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7B16B65A" w14:textId="26188251" w:rsidR="000356E9" w:rsidRPr="0037389D" w:rsidRDefault="000356E9" w:rsidP="000A21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15E8FCF" w14:textId="77777777" w:rsidR="000356E9" w:rsidRPr="0037389D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13BFCE72" w14:textId="06F01FFB" w:rsidR="000356E9" w:rsidRPr="0037389D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389D" w:rsidRPr="0037389D" w14:paraId="0CFF3EA6" w14:textId="77777777" w:rsidTr="00D243F4">
        <w:trPr>
          <w:cantSplit/>
          <w:tblHeader/>
        </w:trPr>
        <w:tc>
          <w:tcPr>
            <w:tcW w:w="4698" w:type="dxa"/>
            <w:vAlign w:val="bottom"/>
          </w:tcPr>
          <w:p w14:paraId="2FC3FDFA" w14:textId="77777777" w:rsidR="000356E9" w:rsidRPr="0037389D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0CF31C11" w14:textId="22201C44" w:rsidR="000356E9" w:rsidRPr="0037389D" w:rsidRDefault="00D243F4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7389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5886D26" w14:textId="77777777" w:rsidR="000356E9" w:rsidRPr="0037389D" w:rsidRDefault="000356E9" w:rsidP="000A21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D034C1" w14:textId="2872B5FB" w:rsidR="000356E9" w:rsidRPr="0037389D" w:rsidRDefault="00D243F4" w:rsidP="000A216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7389D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7784A3CE" w14:textId="77777777" w:rsidR="000356E9" w:rsidRPr="0037389D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68D11EB" w14:textId="5C1B2BA2" w:rsidR="000356E9" w:rsidRPr="0037389D" w:rsidRDefault="00D243F4" w:rsidP="000A216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5CF5366B" w14:textId="77777777" w:rsidR="000356E9" w:rsidRPr="0037389D" w:rsidRDefault="000356E9" w:rsidP="000A21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357CBD" w14:textId="1834BC33" w:rsidR="000356E9" w:rsidRPr="0037389D" w:rsidRDefault="00D243F4" w:rsidP="000A216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7389D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37389D" w:rsidRPr="0037389D" w14:paraId="1B3F06BB" w14:textId="77777777" w:rsidTr="00D243F4">
        <w:trPr>
          <w:cantSplit/>
          <w:tblHeader/>
        </w:trPr>
        <w:tc>
          <w:tcPr>
            <w:tcW w:w="4698" w:type="dxa"/>
            <w:vAlign w:val="bottom"/>
          </w:tcPr>
          <w:p w14:paraId="37130D91" w14:textId="77777777" w:rsidR="000356E9" w:rsidRPr="0037389D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527" w:type="dxa"/>
            <w:gridSpan w:val="7"/>
            <w:vAlign w:val="bottom"/>
            <w:hideMark/>
          </w:tcPr>
          <w:p w14:paraId="70FC5468" w14:textId="362063A2" w:rsidR="000356E9" w:rsidRPr="0037389D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B42FC"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7389D" w:rsidRPr="0037389D" w14:paraId="1BDAFE82" w14:textId="77777777" w:rsidTr="00D243F4">
        <w:trPr>
          <w:cantSplit/>
        </w:trPr>
        <w:tc>
          <w:tcPr>
            <w:tcW w:w="4698" w:type="dxa"/>
            <w:hideMark/>
          </w:tcPr>
          <w:p w14:paraId="5BF1EB9B" w14:textId="77777777" w:rsidR="00654C91" w:rsidRPr="0037389D" w:rsidRDefault="00654C91" w:rsidP="00654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08" w:type="dxa"/>
          </w:tcPr>
          <w:p w14:paraId="6AE87192" w14:textId="6DD5E6FD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459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CA4EE5" w:rsidRPr="0037389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259ED31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EED5414" w14:textId="1CC470D5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423,479</w:t>
            </w:r>
          </w:p>
        </w:tc>
        <w:tc>
          <w:tcPr>
            <w:tcW w:w="178" w:type="dxa"/>
          </w:tcPr>
          <w:p w14:paraId="71BF7707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94639CF" w14:textId="5A95FF3D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459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895ACD" w:rsidRPr="0037389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624942F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455D50B" w14:textId="148986B8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423,919</w:t>
            </w:r>
          </w:p>
        </w:tc>
      </w:tr>
      <w:tr w:rsidR="0037389D" w:rsidRPr="0037389D" w14:paraId="3D8C5F3B" w14:textId="77777777" w:rsidTr="00D243F4">
        <w:trPr>
          <w:cantSplit/>
        </w:trPr>
        <w:tc>
          <w:tcPr>
            <w:tcW w:w="4698" w:type="dxa"/>
            <w:hideMark/>
          </w:tcPr>
          <w:p w14:paraId="3B629047" w14:textId="5BA709BE" w:rsidR="00654C91" w:rsidRPr="0037389D" w:rsidRDefault="00654C91" w:rsidP="00654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08" w:type="dxa"/>
          </w:tcPr>
          <w:p w14:paraId="4F45BF78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F49F7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556DBC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05F9972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E8E5D37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9AE6A9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8FDFE0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3E060E74" w14:textId="77777777" w:rsidTr="00D243F4">
        <w:trPr>
          <w:cantSplit/>
        </w:trPr>
        <w:tc>
          <w:tcPr>
            <w:tcW w:w="4698" w:type="dxa"/>
            <w:hideMark/>
          </w:tcPr>
          <w:p w14:paraId="4D2E1F84" w14:textId="29510696" w:rsidR="00654C91" w:rsidRPr="0037389D" w:rsidRDefault="00654C91" w:rsidP="00654C9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7D7BF6EC" w14:textId="1B028173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94,315</w:t>
            </w:r>
          </w:p>
        </w:tc>
        <w:tc>
          <w:tcPr>
            <w:tcW w:w="180" w:type="dxa"/>
          </w:tcPr>
          <w:p w14:paraId="17BCB220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D0A28CD" w14:textId="4B6EC36E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79,805</w:t>
            </w:r>
          </w:p>
        </w:tc>
        <w:tc>
          <w:tcPr>
            <w:tcW w:w="178" w:type="dxa"/>
          </w:tcPr>
          <w:p w14:paraId="49CC1CA2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6735CBA" w14:textId="580F5E7F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94,315</w:t>
            </w:r>
          </w:p>
        </w:tc>
        <w:tc>
          <w:tcPr>
            <w:tcW w:w="180" w:type="dxa"/>
          </w:tcPr>
          <w:p w14:paraId="02B9184D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1E5F574" w14:textId="14B64316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79,805</w:t>
            </w:r>
          </w:p>
        </w:tc>
      </w:tr>
      <w:tr w:rsidR="0037389D" w:rsidRPr="0037389D" w14:paraId="24A0B3F1" w14:textId="77777777" w:rsidTr="00D243F4">
        <w:trPr>
          <w:cantSplit/>
        </w:trPr>
        <w:tc>
          <w:tcPr>
            <w:tcW w:w="4698" w:type="dxa"/>
            <w:hideMark/>
          </w:tcPr>
          <w:p w14:paraId="0965422C" w14:textId="3B4DBE10" w:rsidR="00654C91" w:rsidRPr="0037389D" w:rsidRDefault="00654C91" w:rsidP="00654C9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91 - 180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0CA85726" w14:textId="4A2CEA86" w:rsidR="00654C91" w:rsidRPr="0037389D" w:rsidRDefault="00654C91" w:rsidP="001526B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23F305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B2ED2B8" w14:textId="4E1A323A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78" w:type="dxa"/>
          </w:tcPr>
          <w:p w14:paraId="5E56B6C2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FAE091E" w14:textId="60A9153D" w:rsidR="00654C91" w:rsidRPr="0037389D" w:rsidRDefault="00654C91" w:rsidP="001526B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A0992C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620D539" w14:textId="1F5A0B45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37389D" w:rsidRPr="0037389D" w14:paraId="61AD6490" w14:textId="77777777" w:rsidTr="00D243F4">
        <w:trPr>
          <w:cantSplit/>
        </w:trPr>
        <w:tc>
          <w:tcPr>
            <w:tcW w:w="4698" w:type="dxa"/>
            <w:hideMark/>
          </w:tcPr>
          <w:p w14:paraId="4423DBEC" w14:textId="6A096CF5" w:rsidR="00654C91" w:rsidRPr="0037389D" w:rsidRDefault="00654C91" w:rsidP="00654C9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181 - 360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2EB8CF7E" w14:textId="382DF70A" w:rsidR="00654C91" w:rsidRPr="0037389D" w:rsidRDefault="00654C91" w:rsidP="001526B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FCD7B0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8EB3648" w14:textId="1E8982D5" w:rsidR="00654C91" w:rsidRPr="0037389D" w:rsidRDefault="00654C91" w:rsidP="00654C9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28E3C9B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5B7C5A0" w14:textId="51A09C9A" w:rsidR="00654C91" w:rsidRPr="0037389D" w:rsidRDefault="00654C91" w:rsidP="001526B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255142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0AB2B6B" w14:textId="2ABCABF2" w:rsidR="00654C91" w:rsidRPr="0037389D" w:rsidRDefault="00654C91" w:rsidP="00654C91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89D" w:rsidRPr="0037389D" w14:paraId="492F059C" w14:textId="77777777" w:rsidTr="00D243F4">
        <w:trPr>
          <w:cantSplit/>
        </w:trPr>
        <w:tc>
          <w:tcPr>
            <w:tcW w:w="4698" w:type="dxa"/>
            <w:hideMark/>
          </w:tcPr>
          <w:p w14:paraId="53F7C719" w14:textId="19968C7D" w:rsidR="00654C91" w:rsidRPr="0037389D" w:rsidRDefault="00654C91" w:rsidP="00654C9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DDB4D" w14:textId="566B04BC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4,897</w:t>
            </w:r>
          </w:p>
        </w:tc>
        <w:tc>
          <w:tcPr>
            <w:tcW w:w="180" w:type="dxa"/>
          </w:tcPr>
          <w:p w14:paraId="39F31548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42BBF" w14:textId="19A23A62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5,537</w:t>
            </w:r>
          </w:p>
        </w:tc>
        <w:tc>
          <w:tcPr>
            <w:tcW w:w="178" w:type="dxa"/>
          </w:tcPr>
          <w:p w14:paraId="128F07E5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E96F0" w14:textId="690ACAFF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4,897</w:t>
            </w:r>
          </w:p>
        </w:tc>
        <w:tc>
          <w:tcPr>
            <w:tcW w:w="180" w:type="dxa"/>
          </w:tcPr>
          <w:p w14:paraId="5A61383F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7B887" w14:textId="31942219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5,537</w:t>
            </w:r>
          </w:p>
        </w:tc>
      </w:tr>
      <w:tr w:rsidR="0037389D" w:rsidRPr="0037389D" w14:paraId="2939C3EA" w14:textId="77777777" w:rsidTr="00D243F4">
        <w:trPr>
          <w:cantSplit/>
        </w:trPr>
        <w:tc>
          <w:tcPr>
            <w:tcW w:w="4698" w:type="dxa"/>
            <w:hideMark/>
          </w:tcPr>
          <w:p w14:paraId="2BF70119" w14:textId="77777777" w:rsidR="00654C91" w:rsidRPr="0037389D" w:rsidRDefault="00654C91" w:rsidP="00654C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1E43D" w14:textId="2A40C8E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</w:t>
            </w:r>
            <w:r w:rsidR="00CA4EE5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80" w:type="dxa"/>
          </w:tcPr>
          <w:p w14:paraId="03CDCEEE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8840FA" w14:textId="33F12362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508,888</w:t>
            </w:r>
          </w:p>
        </w:tc>
        <w:tc>
          <w:tcPr>
            <w:tcW w:w="178" w:type="dxa"/>
          </w:tcPr>
          <w:p w14:paraId="4B31795B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97D49" w14:textId="686DB629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</w:t>
            </w:r>
            <w:r w:rsidR="00895ACD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80" w:type="dxa"/>
          </w:tcPr>
          <w:p w14:paraId="3B184292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CBEA7D8" w14:textId="103E4D41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509,328</w:t>
            </w:r>
          </w:p>
        </w:tc>
      </w:tr>
      <w:tr w:rsidR="0037389D" w:rsidRPr="0037389D" w14:paraId="543E8F0D" w14:textId="77777777" w:rsidTr="00D243F4">
        <w:trPr>
          <w:cantSplit/>
          <w:trHeight w:val="71"/>
        </w:trPr>
        <w:tc>
          <w:tcPr>
            <w:tcW w:w="4698" w:type="dxa"/>
            <w:vAlign w:val="bottom"/>
            <w:hideMark/>
          </w:tcPr>
          <w:p w14:paraId="281DB58F" w14:textId="77777777" w:rsidR="00654C91" w:rsidRPr="0037389D" w:rsidRDefault="00654C91" w:rsidP="00654C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B08B7" w14:textId="6B8917D6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(5,393)</w:t>
            </w:r>
          </w:p>
        </w:tc>
        <w:tc>
          <w:tcPr>
            <w:tcW w:w="180" w:type="dxa"/>
            <w:vAlign w:val="bottom"/>
          </w:tcPr>
          <w:p w14:paraId="061A1F30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2B2B96" w14:textId="72B7ADBA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(5,537)</w:t>
            </w:r>
          </w:p>
        </w:tc>
        <w:tc>
          <w:tcPr>
            <w:tcW w:w="178" w:type="dxa"/>
            <w:vAlign w:val="bottom"/>
          </w:tcPr>
          <w:p w14:paraId="1A33E758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EEA3E" w14:textId="6D614896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(5,393)</w:t>
            </w:r>
          </w:p>
        </w:tc>
        <w:tc>
          <w:tcPr>
            <w:tcW w:w="180" w:type="dxa"/>
            <w:vAlign w:val="bottom"/>
          </w:tcPr>
          <w:p w14:paraId="0CAD2D1C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AA843D1" w14:textId="791FCD44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(5,537)</w:t>
            </w:r>
          </w:p>
        </w:tc>
      </w:tr>
      <w:tr w:rsidR="00654C91" w:rsidRPr="0037389D" w14:paraId="37984C80" w14:textId="77777777" w:rsidTr="00D243F4">
        <w:trPr>
          <w:cantSplit/>
        </w:trPr>
        <w:tc>
          <w:tcPr>
            <w:tcW w:w="4698" w:type="dxa"/>
            <w:hideMark/>
          </w:tcPr>
          <w:p w14:paraId="7F02D5A9" w14:textId="77777777" w:rsidR="00654C91" w:rsidRPr="0037389D" w:rsidRDefault="00654C91" w:rsidP="00654C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BC2D6" w14:textId="3A478452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553,72</w:t>
            </w:r>
            <w:r w:rsidR="00CA4EE5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5FE4AC1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86C519" w14:textId="466FBF52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503,351</w:t>
            </w:r>
          </w:p>
        </w:tc>
        <w:tc>
          <w:tcPr>
            <w:tcW w:w="178" w:type="dxa"/>
          </w:tcPr>
          <w:p w14:paraId="38443B01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876EC" w14:textId="0D644605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553,72</w:t>
            </w:r>
            <w:r w:rsidR="00895ACD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017023D" w14:textId="77777777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3DBDDB71" w14:textId="6B12BAC4" w:rsidR="00654C91" w:rsidRPr="0037389D" w:rsidRDefault="00654C91" w:rsidP="00654C91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503,791</w:t>
            </w:r>
          </w:p>
        </w:tc>
      </w:tr>
    </w:tbl>
    <w:p w14:paraId="5A31204E" w14:textId="40A2EDB6" w:rsidR="000356E9" w:rsidRPr="0037389D" w:rsidRDefault="000356E9" w:rsidP="00BB4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A7BDF4" w14:textId="77FC45FD" w:rsidR="00D243F4" w:rsidRPr="0037389D" w:rsidRDefault="00D243F4"/>
    <w:tbl>
      <w:tblPr>
        <w:tblW w:w="92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58"/>
        <w:gridCol w:w="270"/>
        <w:gridCol w:w="1413"/>
      </w:tblGrid>
      <w:tr w:rsidR="0037389D" w:rsidRPr="0037389D" w14:paraId="32653E69" w14:textId="77777777" w:rsidTr="00D243F4">
        <w:trPr>
          <w:trHeight w:val="60"/>
          <w:tblHeader/>
        </w:trPr>
        <w:tc>
          <w:tcPr>
            <w:tcW w:w="6120" w:type="dxa"/>
          </w:tcPr>
          <w:p w14:paraId="144FF392" w14:textId="2366A3D4" w:rsidR="00455193" w:rsidRPr="0037389D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141" w:type="dxa"/>
            <w:gridSpan w:val="3"/>
          </w:tcPr>
          <w:p w14:paraId="7DD54D35" w14:textId="77777777" w:rsidR="00455193" w:rsidRPr="0037389D" w:rsidRDefault="00455193" w:rsidP="004551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738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/</w:t>
            </w:r>
          </w:p>
          <w:p w14:paraId="5F900038" w14:textId="7AFFD83F" w:rsidR="00455193" w:rsidRPr="0037389D" w:rsidRDefault="00455193" w:rsidP="0045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6AE5D33C" w14:textId="77777777" w:rsidTr="00D243F4">
        <w:trPr>
          <w:trHeight w:val="307"/>
          <w:tblHeader/>
        </w:trPr>
        <w:tc>
          <w:tcPr>
            <w:tcW w:w="6120" w:type="dxa"/>
          </w:tcPr>
          <w:p w14:paraId="7118025B" w14:textId="77777777" w:rsidR="00455193" w:rsidRPr="0037389D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11F5073" w14:textId="22C128A3" w:rsidR="00455193" w:rsidRPr="0037389D" w:rsidRDefault="00D243F4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95E1B20" w14:textId="77777777" w:rsidR="00455193" w:rsidRPr="0037389D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5A43822D" w14:textId="114490B3" w:rsidR="00455193" w:rsidRPr="0037389D" w:rsidRDefault="00D243F4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249C3961" w14:textId="77777777" w:rsidTr="00D243F4">
        <w:trPr>
          <w:trHeight w:val="307"/>
          <w:tblHeader/>
        </w:trPr>
        <w:tc>
          <w:tcPr>
            <w:tcW w:w="6120" w:type="dxa"/>
          </w:tcPr>
          <w:p w14:paraId="0DE58B4D" w14:textId="77777777" w:rsidR="00455193" w:rsidRPr="0037389D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1" w:type="dxa"/>
            <w:gridSpan w:val="3"/>
          </w:tcPr>
          <w:p w14:paraId="3A1DCF08" w14:textId="77777777" w:rsidR="00455193" w:rsidRPr="0037389D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>พันบาท)</w:t>
            </w:r>
          </w:p>
        </w:tc>
      </w:tr>
      <w:tr w:rsidR="0037389D" w:rsidRPr="0037389D" w14:paraId="49B105C8" w14:textId="77777777" w:rsidTr="00D243F4">
        <w:trPr>
          <w:trHeight w:val="319"/>
        </w:trPr>
        <w:tc>
          <w:tcPr>
            <w:tcW w:w="6120" w:type="dxa"/>
            <w:shd w:val="clear" w:color="auto" w:fill="auto"/>
          </w:tcPr>
          <w:p w14:paraId="1851FF0E" w14:textId="4EE5F1B2" w:rsidR="00D243F4" w:rsidRPr="0037389D" w:rsidRDefault="00D243F4" w:rsidP="00D2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</w:rPr>
              <w:t>1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14:paraId="1CB27423" w14:textId="5A86B383" w:rsidR="00D243F4" w:rsidRPr="0037389D" w:rsidRDefault="00AD3D30" w:rsidP="000B483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5,537</w:t>
            </w:r>
          </w:p>
        </w:tc>
        <w:tc>
          <w:tcPr>
            <w:tcW w:w="270" w:type="dxa"/>
          </w:tcPr>
          <w:p w14:paraId="051E1119" w14:textId="77777777" w:rsidR="00D243F4" w:rsidRPr="0037389D" w:rsidRDefault="00D243F4" w:rsidP="00D243F4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D82B044" w14:textId="73E3632F" w:rsidR="00D243F4" w:rsidRPr="0037389D" w:rsidRDefault="00D243F4" w:rsidP="000B483E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6,950</w:t>
            </w:r>
          </w:p>
        </w:tc>
      </w:tr>
      <w:tr w:rsidR="0037389D" w:rsidRPr="0037389D" w14:paraId="1638072D" w14:textId="77777777" w:rsidTr="00D243F4">
        <w:trPr>
          <w:trHeight w:val="307"/>
        </w:trPr>
        <w:tc>
          <w:tcPr>
            <w:tcW w:w="6120" w:type="dxa"/>
            <w:shd w:val="clear" w:color="auto" w:fill="auto"/>
          </w:tcPr>
          <w:p w14:paraId="2737A4D9" w14:textId="2C212B90" w:rsidR="00D243F4" w:rsidRPr="0037389D" w:rsidRDefault="00D243F4" w:rsidP="00D2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8" w:type="dxa"/>
          </w:tcPr>
          <w:p w14:paraId="1CBBCE7C" w14:textId="7FEEF4BB" w:rsidR="00D243F4" w:rsidRPr="0037389D" w:rsidRDefault="00AD3D30" w:rsidP="000B483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780" w:right="-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(144)</w:t>
            </w:r>
          </w:p>
        </w:tc>
        <w:tc>
          <w:tcPr>
            <w:tcW w:w="270" w:type="dxa"/>
          </w:tcPr>
          <w:p w14:paraId="6BED209E" w14:textId="77777777" w:rsidR="00D243F4" w:rsidRPr="0037389D" w:rsidRDefault="00D243F4" w:rsidP="00D243F4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780"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</w:tcPr>
          <w:p w14:paraId="030948BC" w14:textId="24B85A18" w:rsidR="00D243F4" w:rsidRPr="0037389D" w:rsidRDefault="00D243F4" w:rsidP="00D243F4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(1,413)</w:t>
            </w:r>
          </w:p>
        </w:tc>
      </w:tr>
      <w:tr w:rsidR="00D243F4" w:rsidRPr="0037389D" w14:paraId="39C82ADF" w14:textId="77777777" w:rsidTr="00D243F4">
        <w:trPr>
          <w:trHeight w:val="349"/>
        </w:trPr>
        <w:tc>
          <w:tcPr>
            <w:tcW w:w="6120" w:type="dxa"/>
            <w:shd w:val="clear" w:color="auto" w:fill="auto"/>
          </w:tcPr>
          <w:p w14:paraId="052C9B75" w14:textId="25F97C96" w:rsidR="00D243F4" w:rsidRPr="0037389D" w:rsidRDefault="00D243F4" w:rsidP="00D2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1B547F4B" w14:textId="7E3854AC" w:rsidR="00D243F4" w:rsidRPr="0037389D" w:rsidRDefault="00AD3D30" w:rsidP="000B483E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1064" w:right="-180" w:hanging="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5,393</w:t>
            </w:r>
          </w:p>
        </w:tc>
        <w:tc>
          <w:tcPr>
            <w:tcW w:w="270" w:type="dxa"/>
          </w:tcPr>
          <w:p w14:paraId="13A42509" w14:textId="77777777" w:rsidR="00D243F4" w:rsidRPr="0037389D" w:rsidRDefault="00D243F4" w:rsidP="00D243F4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1064" w:right="-180" w:hanging="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1B2D7402" w14:textId="70C91236" w:rsidR="00D243F4" w:rsidRPr="0037389D" w:rsidRDefault="00D243F4" w:rsidP="00D243F4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-130" w:right="-180" w:hanging="2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5,537</w:t>
            </w:r>
          </w:p>
        </w:tc>
      </w:tr>
    </w:tbl>
    <w:p w14:paraId="0B6104B6" w14:textId="77777777" w:rsidR="000356E9" w:rsidRPr="0037389D" w:rsidRDefault="000356E9" w:rsidP="00837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FE7F47" w14:textId="43544EA4" w:rsidR="006F34E3" w:rsidRPr="0037389D" w:rsidRDefault="000356E9" w:rsidP="000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572F29" w:rsidRPr="0037389D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37389D">
        <w:rPr>
          <w:rFonts w:asciiTheme="majorBidi" w:hAnsiTheme="majorBidi" w:cstheme="majorBidi"/>
          <w:sz w:val="30"/>
          <w:szCs w:val="30"/>
        </w:rPr>
        <w:t>2</w:t>
      </w:r>
      <w:r w:rsidR="00A40118" w:rsidRPr="0037389D">
        <w:rPr>
          <w:rFonts w:asciiTheme="majorBidi" w:hAnsiTheme="majorBidi" w:cstheme="majorBidi"/>
          <w:sz w:val="30"/>
          <w:szCs w:val="30"/>
        </w:rPr>
        <w:t>4</w:t>
      </w:r>
    </w:p>
    <w:p w14:paraId="1459B6D5" w14:textId="77777777" w:rsidR="006F34E3" w:rsidRPr="0037389D" w:rsidRDefault="006F3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</w:rPr>
        <w:br w:type="page"/>
      </w:r>
    </w:p>
    <w:p w14:paraId="3B4C5525" w14:textId="20CF5DC9" w:rsidR="00A2705B" w:rsidRPr="0037389D" w:rsidRDefault="00A2705B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37389D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</w:t>
      </w:r>
      <w:r w:rsidR="00CD5666" w:rsidRPr="0037389D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37389D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7A6B533D" w14:textId="561854E8" w:rsidR="00A2705B" w:rsidRPr="0037389D" w:rsidRDefault="00A2705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Cs w:val="18"/>
        </w:rPr>
      </w:pPr>
    </w:p>
    <w:p w14:paraId="4BAD05DE" w14:textId="386F3B91" w:rsidR="003214AE" w:rsidRPr="0037389D" w:rsidRDefault="003214AE" w:rsidP="003214AE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37389D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1E4D029E" w14:textId="77777777" w:rsidR="000A0E52" w:rsidRPr="0037389D" w:rsidRDefault="000A0E52" w:rsidP="003214AE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</w:p>
    <w:p w14:paraId="32A76019" w14:textId="2A4EEFD2" w:rsidR="00695EB5" w:rsidRPr="0037389D" w:rsidRDefault="00D7463B" w:rsidP="00D746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37389D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3E6297" w:rsidRPr="0037389D">
        <w:rPr>
          <w:rFonts w:ascii="Angsana New" w:hAnsi="Angsana New"/>
          <w:sz w:val="30"/>
          <w:szCs w:val="30"/>
        </w:rPr>
        <w:t xml:space="preserve"> </w:t>
      </w:r>
      <w:r w:rsidR="003E6297" w:rsidRPr="0037389D">
        <w:rPr>
          <w:rFonts w:ascii="Angsana New" w:hAnsi="Angsana New" w:hint="cs"/>
          <w:sz w:val="30"/>
          <w:szCs w:val="30"/>
          <w:cs/>
        </w:rPr>
        <w:t>ลูกหนี้อื่นแสดงในราคาทุน</w:t>
      </w:r>
    </w:p>
    <w:p w14:paraId="5C5FBAEF" w14:textId="77777777" w:rsidR="00695EB5" w:rsidRPr="0037389D" w:rsidRDefault="00695EB5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Cs w:val="1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808"/>
        <w:gridCol w:w="1170"/>
        <w:gridCol w:w="272"/>
        <w:gridCol w:w="1170"/>
        <w:gridCol w:w="272"/>
        <w:gridCol w:w="1155"/>
        <w:gridCol w:w="274"/>
        <w:gridCol w:w="1074"/>
      </w:tblGrid>
      <w:tr w:rsidR="0037389D" w:rsidRPr="0037389D" w14:paraId="111EA284" w14:textId="77777777" w:rsidTr="00C046A4">
        <w:tc>
          <w:tcPr>
            <w:tcW w:w="1627" w:type="pct"/>
          </w:tcPr>
          <w:p w14:paraId="02655375" w14:textId="77777777" w:rsidR="00A2705B" w:rsidRPr="0037389D" w:rsidRDefault="00A2705B" w:rsidP="00C02A1E">
            <w:pPr>
              <w:pStyle w:val="a"/>
              <w:tabs>
                <w:tab w:val="clear" w:pos="1080"/>
              </w:tabs>
              <w:ind w:left="-126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440" w:type="pct"/>
          </w:tcPr>
          <w:p w14:paraId="043F7292" w14:textId="77777777" w:rsidR="00A2705B" w:rsidRPr="0037389D" w:rsidRDefault="00A2705B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111AEDF6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127B333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7B1288FF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74748F65" w14:textId="77777777" w:rsidTr="005D2510">
        <w:trPr>
          <w:trHeight w:val="434"/>
        </w:trPr>
        <w:tc>
          <w:tcPr>
            <w:tcW w:w="1627" w:type="pct"/>
          </w:tcPr>
          <w:p w14:paraId="5F4D4970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14:paraId="33074353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8AEA7BC" w14:textId="4990A434" w:rsidR="00A2705B" w:rsidRPr="0037389D" w:rsidRDefault="005D2510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1F65B64F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0FB477" w14:textId="39C9B77A" w:rsidR="00A2705B" w:rsidRPr="0037389D" w:rsidRDefault="005D2510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218B02D0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6CF7A746" w14:textId="6BBE5D79" w:rsidR="00A2705B" w:rsidRPr="0037389D" w:rsidRDefault="005D2510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3D90DBB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F0AEF3" w14:textId="5DBDE898" w:rsidR="00A2705B" w:rsidRPr="0037389D" w:rsidRDefault="005D2510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6A49D3C4" w14:textId="77777777" w:rsidTr="00C046A4">
        <w:trPr>
          <w:trHeight w:val="70"/>
        </w:trPr>
        <w:tc>
          <w:tcPr>
            <w:tcW w:w="1627" w:type="pct"/>
          </w:tcPr>
          <w:p w14:paraId="36ADFDD8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14:paraId="4BF00D87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7"/>
          </w:tcPr>
          <w:p w14:paraId="5343C783" w14:textId="77777777" w:rsidR="00A2705B" w:rsidRPr="0037389D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3143FB0C" w14:textId="77777777" w:rsidTr="005D2510">
        <w:tc>
          <w:tcPr>
            <w:tcW w:w="1627" w:type="pct"/>
            <w:vAlign w:val="bottom"/>
          </w:tcPr>
          <w:p w14:paraId="2D4DE49D" w14:textId="77777777" w:rsidR="005D2510" w:rsidRPr="0037389D" w:rsidDel="00D60FB5" w:rsidRDefault="005D2510" w:rsidP="005D251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ส่วนลดค้างรับ</w:t>
            </w:r>
          </w:p>
        </w:tc>
        <w:tc>
          <w:tcPr>
            <w:tcW w:w="440" w:type="pct"/>
          </w:tcPr>
          <w:p w14:paraId="20482FC8" w14:textId="77777777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C5DCFD8" w14:textId="375BBC16" w:rsidR="005D2510" w:rsidRPr="0037389D" w:rsidRDefault="00924ED3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33,751</w:t>
            </w:r>
          </w:p>
        </w:tc>
        <w:tc>
          <w:tcPr>
            <w:tcW w:w="148" w:type="pct"/>
          </w:tcPr>
          <w:p w14:paraId="05FB5030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53FF631" w14:textId="2401AD02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34,078</w:t>
            </w:r>
          </w:p>
        </w:tc>
        <w:tc>
          <w:tcPr>
            <w:tcW w:w="148" w:type="pct"/>
          </w:tcPr>
          <w:p w14:paraId="51D4647B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C1FA2BE" w14:textId="57E05234" w:rsidR="005D2510" w:rsidRPr="0037389D" w:rsidRDefault="00924ED3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33,958</w:t>
            </w:r>
          </w:p>
        </w:tc>
        <w:tc>
          <w:tcPr>
            <w:tcW w:w="149" w:type="pct"/>
          </w:tcPr>
          <w:p w14:paraId="44B3279E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03B503" w14:textId="588D19A0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33,983</w:t>
            </w:r>
          </w:p>
        </w:tc>
      </w:tr>
      <w:tr w:rsidR="0037389D" w:rsidRPr="0037389D" w14:paraId="7EFCC633" w14:textId="77777777" w:rsidTr="005D2510">
        <w:tc>
          <w:tcPr>
            <w:tcW w:w="1627" w:type="pct"/>
            <w:vAlign w:val="bottom"/>
          </w:tcPr>
          <w:p w14:paraId="1802D5BA" w14:textId="77777777" w:rsidR="005D2510" w:rsidRPr="0037389D" w:rsidDel="00D60FB5" w:rsidRDefault="005D2510" w:rsidP="005D251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440" w:type="pct"/>
          </w:tcPr>
          <w:p w14:paraId="3FCDF64B" w14:textId="77777777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B6E7E26" w14:textId="066BB51D" w:rsidR="005D2510" w:rsidRPr="0037389D" w:rsidRDefault="00924ED3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48" w:type="pct"/>
          </w:tcPr>
          <w:p w14:paraId="38EA6F04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4B1C5EC" w14:textId="72952906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1,329</w:t>
            </w:r>
          </w:p>
        </w:tc>
        <w:tc>
          <w:tcPr>
            <w:tcW w:w="148" w:type="pct"/>
          </w:tcPr>
          <w:p w14:paraId="03029D92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6638B4F" w14:textId="33368683" w:rsidR="005D2510" w:rsidRPr="0037389D" w:rsidRDefault="00924ED3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49" w:type="pct"/>
          </w:tcPr>
          <w:p w14:paraId="03E4220F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FB4116" w14:textId="48FC9393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539</w:t>
            </w:r>
          </w:p>
        </w:tc>
      </w:tr>
      <w:tr w:rsidR="0037389D" w:rsidRPr="0037389D" w14:paraId="1581312F" w14:textId="77777777" w:rsidTr="005D2510">
        <w:tc>
          <w:tcPr>
            <w:tcW w:w="1627" w:type="pct"/>
            <w:vAlign w:val="bottom"/>
          </w:tcPr>
          <w:p w14:paraId="424C913B" w14:textId="77777777" w:rsidR="005D2510" w:rsidRPr="0037389D" w:rsidDel="00D60FB5" w:rsidRDefault="005D2510" w:rsidP="005D251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40" w:type="pct"/>
          </w:tcPr>
          <w:p w14:paraId="0E6C6445" w14:textId="77777777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F4F6AC1" w14:textId="3633FC05" w:rsidR="005D2510" w:rsidRPr="0037389D" w:rsidRDefault="00154CFC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17,203</w:t>
            </w:r>
          </w:p>
        </w:tc>
        <w:tc>
          <w:tcPr>
            <w:tcW w:w="148" w:type="pct"/>
          </w:tcPr>
          <w:p w14:paraId="54BF5716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B7CD343" w14:textId="2C18C713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13,555</w:t>
            </w:r>
          </w:p>
        </w:tc>
        <w:tc>
          <w:tcPr>
            <w:tcW w:w="148" w:type="pct"/>
          </w:tcPr>
          <w:p w14:paraId="0EC19D3D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4B9F637" w14:textId="3F463985" w:rsidR="005D2510" w:rsidRPr="0037389D" w:rsidRDefault="0016636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37389D">
              <w:rPr>
                <w:rFonts w:ascii="Angsana New" w:hAnsi="Angsana New"/>
                <w:sz w:val="30"/>
                <w:szCs w:val="30"/>
              </w:rPr>
              <w:t>,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793</w:t>
            </w:r>
          </w:p>
        </w:tc>
        <w:tc>
          <w:tcPr>
            <w:tcW w:w="149" w:type="pct"/>
          </w:tcPr>
          <w:p w14:paraId="5D2779A4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E72645D" w14:textId="16FB8FD6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13,110</w:t>
            </w:r>
          </w:p>
        </w:tc>
      </w:tr>
      <w:tr w:rsidR="0037389D" w:rsidRPr="0037389D" w14:paraId="2C111011" w14:textId="77777777" w:rsidTr="005D2510">
        <w:tc>
          <w:tcPr>
            <w:tcW w:w="1627" w:type="pct"/>
            <w:vAlign w:val="bottom"/>
          </w:tcPr>
          <w:p w14:paraId="1848930C" w14:textId="77777777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40" w:type="pct"/>
          </w:tcPr>
          <w:p w14:paraId="333DE4F7" w14:textId="77777777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88594A5" w14:textId="7EA40B33" w:rsidR="005D2510" w:rsidRPr="0037389D" w:rsidRDefault="00924ED3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148" w:type="pct"/>
          </w:tcPr>
          <w:p w14:paraId="67A471A1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AA818B6" w14:textId="2640E3DD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3,443</w:t>
            </w:r>
          </w:p>
        </w:tc>
        <w:tc>
          <w:tcPr>
            <w:tcW w:w="148" w:type="pct"/>
          </w:tcPr>
          <w:p w14:paraId="0DC8D530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CA74875" w14:textId="4B5D985A" w:rsidR="005D2510" w:rsidRPr="0037389D" w:rsidRDefault="00924ED3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49" w:type="pct"/>
          </w:tcPr>
          <w:p w14:paraId="6893AF48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4B843E3" w14:textId="1872E291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3,438</w:t>
            </w:r>
          </w:p>
        </w:tc>
      </w:tr>
      <w:tr w:rsidR="005D2510" w:rsidRPr="0037389D" w14:paraId="12EB65C8" w14:textId="77777777" w:rsidTr="005D2510">
        <w:tc>
          <w:tcPr>
            <w:tcW w:w="1627" w:type="pct"/>
          </w:tcPr>
          <w:p w14:paraId="25A22349" w14:textId="77777777" w:rsidR="005D2510" w:rsidRPr="0037389D" w:rsidRDefault="005D2510" w:rsidP="005D2510">
            <w:pPr>
              <w:pStyle w:val="a"/>
              <w:tabs>
                <w:tab w:val="clear" w:pos="1080"/>
                <w:tab w:val="left" w:pos="147"/>
                <w:tab w:val="left" w:pos="342"/>
              </w:tabs>
              <w:ind w:left="-24"/>
              <w:rPr>
                <w:rFonts w:ascii="Angsana New" w:hAnsi="Angsana New" w:cs="Angsana New"/>
                <w:cs/>
                <w:lang w:val="en-US"/>
              </w:rPr>
            </w:pPr>
            <w:r w:rsidRPr="0037389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440" w:type="pct"/>
          </w:tcPr>
          <w:p w14:paraId="58306975" w14:textId="77777777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44A8159" w14:textId="2DBFCBAA" w:rsidR="005D2510" w:rsidRPr="0037389D" w:rsidRDefault="00924ED3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52,230</w:t>
            </w:r>
          </w:p>
        </w:tc>
        <w:tc>
          <w:tcPr>
            <w:tcW w:w="148" w:type="pct"/>
          </w:tcPr>
          <w:p w14:paraId="495116FD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6EBB1B7" w14:textId="17C276F8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52,405</w:t>
            </w:r>
          </w:p>
        </w:tc>
        <w:tc>
          <w:tcPr>
            <w:tcW w:w="148" w:type="pct"/>
          </w:tcPr>
          <w:p w14:paraId="5B0D9019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25DE806" w14:textId="0964B3E4" w:rsidR="005D2510" w:rsidRPr="0037389D" w:rsidRDefault="00924ED3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50,389</w:t>
            </w:r>
          </w:p>
        </w:tc>
        <w:tc>
          <w:tcPr>
            <w:tcW w:w="149" w:type="pct"/>
          </w:tcPr>
          <w:p w14:paraId="579AF8F5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F4DB37B" w14:textId="335AD8D3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51,070</w:t>
            </w:r>
          </w:p>
        </w:tc>
      </w:tr>
    </w:tbl>
    <w:p w14:paraId="0C79E2F3" w14:textId="77777777" w:rsidR="0020597F" w:rsidRPr="0037389D" w:rsidRDefault="0020597F" w:rsidP="005D25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Cs w:val="18"/>
        </w:rPr>
      </w:pPr>
    </w:p>
    <w:p w14:paraId="4CF6C49C" w14:textId="5279AB4B" w:rsidR="004D5CDB" w:rsidRPr="0037389D" w:rsidRDefault="004D5CDB" w:rsidP="00C046A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hanging="630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2FBEA998" w14:textId="77777777" w:rsidR="00695EB5" w:rsidRPr="0037389D" w:rsidRDefault="00695EB5" w:rsidP="00205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046B3FF9" w14:textId="0B6A322E" w:rsidR="00695EB5" w:rsidRPr="0037389D" w:rsidRDefault="00695EB5" w:rsidP="00C046A4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37389D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0413CCD5" w14:textId="77777777" w:rsidR="000A0E52" w:rsidRPr="0037389D" w:rsidRDefault="000A0E52" w:rsidP="00C046A4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</w:p>
    <w:p w14:paraId="67A33080" w14:textId="13C0D855" w:rsidR="0020597F" w:rsidRPr="0037389D" w:rsidRDefault="0020597F" w:rsidP="00C04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สินค้าคงเหลือ</w:t>
      </w:r>
      <w:r w:rsidRPr="0037389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37389D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BF147E"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 xml:space="preserve">ต้นทุนของสินค้าคำนวณโดยใช้วิธีถัวเฉลี่ยแบบเคลื่อนที่ </w:t>
      </w:r>
      <w:r w:rsidRPr="0037389D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F73312" w:rsidRPr="0037389D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251D1C56" w14:textId="68D4D91F" w:rsidR="004D5CDB" w:rsidRPr="0037389D" w:rsidRDefault="00695EB5" w:rsidP="00205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</w:rPr>
        <w:br w:type="page"/>
      </w:r>
    </w:p>
    <w:tbl>
      <w:tblPr>
        <w:tblW w:w="18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168"/>
        <w:gridCol w:w="269"/>
        <w:gridCol w:w="1179"/>
        <w:gridCol w:w="269"/>
        <w:gridCol w:w="1149"/>
        <w:gridCol w:w="298"/>
        <w:gridCol w:w="1153"/>
        <w:gridCol w:w="1153"/>
        <w:gridCol w:w="1153"/>
        <w:gridCol w:w="1153"/>
        <w:gridCol w:w="1153"/>
        <w:gridCol w:w="1153"/>
        <w:gridCol w:w="1153"/>
        <w:gridCol w:w="1153"/>
        <w:gridCol w:w="1153"/>
      </w:tblGrid>
      <w:tr w:rsidR="0037389D" w:rsidRPr="0037389D" w14:paraId="17A7729D" w14:textId="77777777" w:rsidTr="00D47E9A">
        <w:trPr>
          <w:gridAfter w:val="8"/>
          <w:wAfter w:w="2504" w:type="pct"/>
          <w:tblHeader/>
        </w:trPr>
        <w:tc>
          <w:tcPr>
            <w:tcW w:w="1007" w:type="pct"/>
          </w:tcPr>
          <w:p w14:paraId="1DDF6F0E" w14:textId="77777777" w:rsidR="005D2510" w:rsidRPr="0037389D" w:rsidRDefault="005D2510" w:rsidP="005D251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710" w:type="pct"/>
            <w:gridSpan w:val="3"/>
          </w:tcPr>
          <w:p w14:paraId="1FB43A9D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3" w:type="pct"/>
          </w:tcPr>
          <w:p w14:paraId="60395A4C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gridSpan w:val="3"/>
          </w:tcPr>
          <w:p w14:paraId="1349F778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478A84EB" w14:textId="77777777" w:rsidTr="00A07BF6">
        <w:trPr>
          <w:gridAfter w:val="8"/>
          <w:wAfter w:w="2504" w:type="pct"/>
          <w:trHeight w:val="434"/>
          <w:tblHeader/>
        </w:trPr>
        <w:tc>
          <w:tcPr>
            <w:tcW w:w="1007" w:type="pct"/>
          </w:tcPr>
          <w:p w14:paraId="1A5F468B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7" w:type="pct"/>
          </w:tcPr>
          <w:p w14:paraId="54221511" w14:textId="2FA6B5A9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3" w:type="pct"/>
          </w:tcPr>
          <w:p w14:paraId="3A8F0D76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1D042B01" w14:textId="2104C510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73" w:type="pct"/>
          </w:tcPr>
          <w:p w14:paraId="43F2959D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2" w:type="pct"/>
          </w:tcPr>
          <w:p w14:paraId="4C62701E" w14:textId="638D417B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" w:type="pct"/>
          </w:tcPr>
          <w:p w14:paraId="7773FEB2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37FEDDAA" w14:textId="2E5BC08E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89D" w:rsidRPr="0037389D" w14:paraId="5695DE01" w14:textId="77777777" w:rsidTr="00D47E9A">
        <w:trPr>
          <w:gridAfter w:val="8"/>
          <w:wAfter w:w="2504" w:type="pct"/>
          <w:trHeight w:val="434"/>
          <w:tblHeader/>
        </w:trPr>
        <w:tc>
          <w:tcPr>
            <w:tcW w:w="1007" w:type="pct"/>
          </w:tcPr>
          <w:p w14:paraId="0B82C08F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7"/>
          </w:tcPr>
          <w:p w14:paraId="3221D284" w14:textId="77777777" w:rsidR="005D2510" w:rsidRPr="0037389D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1F92B91F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1787261" w14:textId="2DA2B413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17" w:type="pct"/>
          </w:tcPr>
          <w:p w14:paraId="24C8C942" w14:textId="389FFBDA" w:rsidR="005D2510" w:rsidRPr="0037389D" w:rsidRDefault="00895ACD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208</w:t>
            </w:r>
            <w:r w:rsidR="00894C72" w:rsidRPr="003738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73" w:type="pct"/>
          </w:tcPr>
          <w:p w14:paraId="45DDB088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64CA3D27" w14:textId="2D54032F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128,700</w:t>
            </w:r>
          </w:p>
        </w:tc>
        <w:tc>
          <w:tcPr>
            <w:tcW w:w="73" w:type="pct"/>
          </w:tcPr>
          <w:p w14:paraId="3D98E2A6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2D3BE035" w14:textId="56312B30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205,</w:t>
            </w:r>
            <w:r w:rsidR="00895ACD" w:rsidRPr="0037389D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81" w:type="pct"/>
          </w:tcPr>
          <w:p w14:paraId="6D152C4A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60510752" w14:textId="0432587A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124,983</w:t>
            </w:r>
          </w:p>
        </w:tc>
      </w:tr>
      <w:tr w:rsidR="0037389D" w:rsidRPr="0037389D" w14:paraId="4588BAEF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88D6EFB" w14:textId="785779F1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สินค้าสำเร็จรูปซื้อมาเพื่อขาย</w:t>
            </w:r>
          </w:p>
        </w:tc>
        <w:tc>
          <w:tcPr>
            <w:tcW w:w="317" w:type="pct"/>
          </w:tcPr>
          <w:p w14:paraId="54E74922" w14:textId="062E9A58" w:rsidR="005D2510" w:rsidRPr="0037389D" w:rsidRDefault="00894C72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26,382</w:t>
            </w:r>
          </w:p>
        </w:tc>
        <w:tc>
          <w:tcPr>
            <w:tcW w:w="73" w:type="pct"/>
          </w:tcPr>
          <w:p w14:paraId="47ED6ECC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7AC072F4" w14:textId="3DA04680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39,598</w:t>
            </w:r>
          </w:p>
        </w:tc>
        <w:tc>
          <w:tcPr>
            <w:tcW w:w="73" w:type="pct"/>
          </w:tcPr>
          <w:p w14:paraId="4406FB98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5AEEC0EC" w14:textId="500F9EB9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26,380</w:t>
            </w:r>
          </w:p>
        </w:tc>
        <w:tc>
          <w:tcPr>
            <w:tcW w:w="81" w:type="pct"/>
          </w:tcPr>
          <w:p w14:paraId="146BFB3F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0D926DBE" w14:textId="2A732A36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39,272</w:t>
            </w:r>
          </w:p>
        </w:tc>
      </w:tr>
      <w:tr w:rsidR="0037389D" w:rsidRPr="0037389D" w14:paraId="61ECC678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05BECBCB" w14:textId="11F5782B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17" w:type="pct"/>
          </w:tcPr>
          <w:p w14:paraId="039CEA84" w14:textId="2F5FAC2A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113,4</w:t>
            </w:r>
            <w:r w:rsidR="00895ACD" w:rsidRPr="0037389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73" w:type="pct"/>
          </w:tcPr>
          <w:p w14:paraId="35DD6D2C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0AB1F2B3" w14:textId="29128687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96,428</w:t>
            </w:r>
          </w:p>
        </w:tc>
        <w:tc>
          <w:tcPr>
            <w:tcW w:w="73" w:type="pct"/>
          </w:tcPr>
          <w:p w14:paraId="67B87BF7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2B78A2C0" w14:textId="1F44DA29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113,</w:t>
            </w:r>
            <w:r w:rsidR="00895ACD" w:rsidRPr="0037389D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81" w:type="pct"/>
          </w:tcPr>
          <w:p w14:paraId="4E08686E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339B2525" w14:textId="38B53D50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96,428</w:t>
            </w:r>
          </w:p>
        </w:tc>
      </w:tr>
      <w:tr w:rsidR="0037389D" w:rsidRPr="0037389D" w14:paraId="34AFEA3B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76AAAC79" w14:textId="0BBFB975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317" w:type="pct"/>
          </w:tcPr>
          <w:p w14:paraId="0CA7903A" w14:textId="508F1E88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68,821</w:t>
            </w:r>
          </w:p>
        </w:tc>
        <w:tc>
          <w:tcPr>
            <w:tcW w:w="73" w:type="pct"/>
          </w:tcPr>
          <w:p w14:paraId="1354B4B3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33A4F046" w14:textId="4242F0B3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73,032</w:t>
            </w:r>
          </w:p>
        </w:tc>
        <w:tc>
          <w:tcPr>
            <w:tcW w:w="73" w:type="pct"/>
          </w:tcPr>
          <w:p w14:paraId="59A27E93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49DEC2BD" w14:textId="19A91403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68,821</w:t>
            </w:r>
          </w:p>
        </w:tc>
        <w:tc>
          <w:tcPr>
            <w:tcW w:w="81" w:type="pct"/>
          </w:tcPr>
          <w:p w14:paraId="01E1B7BD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4B52706D" w14:textId="79F5F698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73,032</w:t>
            </w:r>
          </w:p>
        </w:tc>
      </w:tr>
      <w:tr w:rsidR="0037389D" w:rsidRPr="0037389D" w14:paraId="2CED26B6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7B7EB45C" w14:textId="6BD990D9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17" w:type="pct"/>
          </w:tcPr>
          <w:p w14:paraId="46DA326B" w14:textId="76B6C831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651,660</w:t>
            </w:r>
          </w:p>
        </w:tc>
        <w:tc>
          <w:tcPr>
            <w:tcW w:w="73" w:type="pct"/>
          </w:tcPr>
          <w:p w14:paraId="3BCD1C98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46CED85F" w14:textId="5FB84CFB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392,174</w:t>
            </w:r>
          </w:p>
        </w:tc>
        <w:tc>
          <w:tcPr>
            <w:tcW w:w="73" w:type="pct"/>
          </w:tcPr>
          <w:p w14:paraId="084F9699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70511624" w14:textId="16CBCBCF" w:rsidR="005D2510" w:rsidRPr="0037389D" w:rsidRDefault="00185984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647,163</w:t>
            </w:r>
          </w:p>
        </w:tc>
        <w:tc>
          <w:tcPr>
            <w:tcW w:w="81" w:type="pct"/>
          </w:tcPr>
          <w:p w14:paraId="71CB4382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1DE9C9BD" w14:textId="2B36FCFA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388,603</w:t>
            </w:r>
          </w:p>
        </w:tc>
      </w:tr>
      <w:tr w:rsidR="0037389D" w:rsidRPr="0037389D" w14:paraId="160E21BB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20805A1F" w14:textId="0AA41C14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317" w:type="pct"/>
          </w:tcPr>
          <w:p w14:paraId="770E15E6" w14:textId="11D79B8F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80,647</w:t>
            </w:r>
          </w:p>
        </w:tc>
        <w:tc>
          <w:tcPr>
            <w:tcW w:w="73" w:type="pct"/>
          </w:tcPr>
          <w:p w14:paraId="726B130F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10C7260E" w14:textId="6760AD64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67,267</w:t>
            </w:r>
          </w:p>
        </w:tc>
        <w:tc>
          <w:tcPr>
            <w:tcW w:w="73" w:type="pct"/>
          </w:tcPr>
          <w:p w14:paraId="430BA773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3123C1BE" w14:textId="42428EAD" w:rsidR="005D2510" w:rsidRPr="0037389D" w:rsidRDefault="00185984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77,294</w:t>
            </w:r>
          </w:p>
        </w:tc>
        <w:tc>
          <w:tcPr>
            <w:tcW w:w="81" w:type="pct"/>
          </w:tcPr>
          <w:p w14:paraId="43CC5D21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121DA34B" w14:textId="7D9F1B69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65,049</w:t>
            </w:r>
          </w:p>
        </w:tc>
      </w:tr>
      <w:tr w:rsidR="0037389D" w:rsidRPr="0037389D" w14:paraId="56C0E2BE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644B3ADF" w14:textId="606D8ECB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351E79FE" w14:textId="7838A18E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32,776</w:t>
            </w:r>
          </w:p>
        </w:tc>
        <w:tc>
          <w:tcPr>
            <w:tcW w:w="73" w:type="pct"/>
          </w:tcPr>
          <w:p w14:paraId="6D3ADE36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066BAEC3" w14:textId="36609617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43,649</w:t>
            </w:r>
          </w:p>
        </w:tc>
        <w:tc>
          <w:tcPr>
            <w:tcW w:w="73" w:type="pct"/>
          </w:tcPr>
          <w:p w14:paraId="6C1C2D1A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0FFB3C7A" w14:textId="5A799E28" w:rsidR="005D2510" w:rsidRPr="0037389D" w:rsidRDefault="00185984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32,776</w:t>
            </w:r>
          </w:p>
        </w:tc>
        <w:tc>
          <w:tcPr>
            <w:tcW w:w="81" w:type="pct"/>
          </w:tcPr>
          <w:p w14:paraId="344BDBE1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5D3F0C1F" w14:textId="73EC427E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43,649</w:t>
            </w:r>
          </w:p>
        </w:tc>
      </w:tr>
      <w:tr w:rsidR="0037389D" w:rsidRPr="0037389D" w14:paraId="2A2920E9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3F76F723" w14:textId="77777777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14:paraId="51F3C7CA" w14:textId="20D534C7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1,181,949</w:t>
            </w:r>
          </w:p>
        </w:tc>
        <w:tc>
          <w:tcPr>
            <w:tcW w:w="73" w:type="pct"/>
          </w:tcPr>
          <w:p w14:paraId="10447491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2D388C89" w14:textId="473D58EF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840,848</w:t>
            </w:r>
          </w:p>
        </w:tc>
        <w:tc>
          <w:tcPr>
            <w:tcW w:w="73" w:type="pct"/>
          </w:tcPr>
          <w:p w14:paraId="6D741D89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1A9E12B3" w14:textId="4899A6EE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1,171,36</w:t>
            </w:r>
            <w:r w:rsidR="00895ACD" w:rsidRPr="003738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" w:type="pct"/>
          </w:tcPr>
          <w:p w14:paraId="3D400F4E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</w:tcPr>
          <w:p w14:paraId="5D97F89A" w14:textId="60137B64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831,016</w:t>
            </w:r>
          </w:p>
        </w:tc>
      </w:tr>
      <w:tr w:rsidR="0037389D" w:rsidRPr="0037389D" w14:paraId="24E85181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66D8391C" w14:textId="789C6C61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ค่าเผื่อสินค้ามูลค่าลดลง</w:t>
            </w:r>
          </w:p>
        </w:tc>
        <w:tc>
          <w:tcPr>
            <w:tcW w:w="317" w:type="pct"/>
          </w:tcPr>
          <w:p w14:paraId="1013C9EE" w14:textId="3B870619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(17,252)</w:t>
            </w:r>
          </w:p>
        </w:tc>
        <w:tc>
          <w:tcPr>
            <w:tcW w:w="73" w:type="pct"/>
          </w:tcPr>
          <w:p w14:paraId="6236725F" w14:textId="77777777" w:rsidR="005D2510" w:rsidRPr="0037389D" w:rsidRDefault="005D2510" w:rsidP="00C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5DCE8837" w14:textId="138BC3F4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(26,301)</w:t>
            </w:r>
          </w:p>
        </w:tc>
        <w:tc>
          <w:tcPr>
            <w:tcW w:w="73" w:type="pct"/>
          </w:tcPr>
          <w:p w14:paraId="574CA0C9" w14:textId="77777777" w:rsidR="005D2510" w:rsidRPr="0037389D" w:rsidRDefault="005D2510" w:rsidP="00C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31C1340F" w14:textId="7172EFE1" w:rsidR="005D2510" w:rsidRPr="0037389D" w:rsidRDefault="00185984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(15,217)</w:t>
            </w:r>
          </w:p>
        </w:tc>
        <w:tc>
          <w:tcPr>
            <w:tcW w:w="81" w:type="pct"/>
          </w:tcPr>
          <w:p w14:paraId="5BF6F2A6" w14:textId="77777777" w:rsidR="005D2510" w:rsidRPr="0037389D" w:rsidRDefault="005D2510" w:rsidP="00C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2BC7A3EC" w14:textId="2EBD9563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(25,206)</w:t>
            </w:r>
          </w:p>
        </w:tc>
      </w:tr>
      <w:tr w:rsidR="0037389D" w:rsidRPr="0037389D" w14:paraId="3E72F4AC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5EA67B7" w14:textId="75C68A0E" w:rsidR="005D2510" w:rsidRPr="0037389D" w:rsidRDefault="005D2510" w:rsidP="005D2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2C99ADE0" w14:textId="6CF6E513" w:rsidR="005D2510" w:rsidRPr="0037389D" w:rsidRDefault="00A07BF6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1,164,697</w:t>
            </w:r>
          </w:p>
        </w:tc>
        <w:tc>
          <w:tcPr>
            <w:tcW w:w="73" w:type="pct"/>
          </w:tcPr>
          <w:p w14:paraId="1EB02E6A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14:paraId="67F14949" w14:textId="52B64911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814,547</w:t>
            </w:r>
          </w:p>
        </w:tc>
        <w:tc>
          <w:tcPr>
            <w:tcW w:w="73" w:type="pct"/>
          </w:tcPr>
          <w:p w14:paraId="2E9558E0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327F5DAC" w14:textId="77E69823" w:rsidR="005D2510" w:rsidRPr="0037389D" w:rsidRDefault="00185984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1,156,14</w:t>
            </w:r>
            <w:r w:rsidR="00895ACD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1" w:type="pct"/>
          </w:tcPr>
          <w:p w14:paraId="5B395039" w14:textId="77777777" w:rsidR="005D2510" w:rsidRPr="0037389D" w:rsidRDefault="005D2510" w:rsidP="00C9094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40C77226" w14:textId="611E4DE6" w:rsidR="005D2510" w:rsidRPr="0037389D" w:rsidRDefault="005D2510" w:rsidP="00C90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805,810</w:t>
            </w:r>
          </w:p>
        </w:tc>
      </w:tr>
      <w:tr w:rsidR="0037389D" w:rsidRPr="0037389D" w14:paraId="07CD54DC" w14:textId="163CA2F0" w:rsidTr="00A07BF6">
        <w:tc>
          <w:tcPr>
            <w:tcW w:w="1007" w:type="pct"/>
          </w:tcPr>
          <w:p w14:paraId="5EFFCC8A" w14:textId="77777777" w:rsidR="009A72BB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4C3151BB" w14:textId="0A2C4280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3AE4E44E" w14:textId="1B195997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317" w:type="pct"/>
          </w:tcPr>
          <w:p w14:paraId="7A1754CE" w14:textId="77777777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" w:type="pct"/>
          </w:tcPr>
          <w:p w14:paraId="6C1D662F" w14:textId="77777777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3EE602F3" w14:textId="77777777" w:rsidR="00D47E9A" w:rsidRPr="0037389D" w:rsidRDefault="00D47E9A" w:rsidP="00D47E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</w:tcPr>
          <w:p w14:paraId="190BF115" w14:textId="77777777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7A2C6D12" w14:textId="77777777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15613F75" w14:textId="77777777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4ECC1EFB" w14:textId="77777777" w:rsidR="00D47E9A" w:rsidRPr="0037389D" w:rsidRDefault="00D47E9A" w:rsidP="00D47E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2F4399A5" w14:textId="77777777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4F6A1B38" w14:textId="77777777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34A309BD" w14:textId="77777777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6DB95BB1" w14:textId="77777777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7AFF92CD" w14:textId="77777777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39AFCC44" w14:textId="77777777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283C280B" w14:textId="77777777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26D8F195" w14:textId="77777777" w:rsidR="00D47E9A" w:rsidRPr="0037389D" w:rsidRDefault="00D47E9A" w:rsidP="00D47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6D92162A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76C97B0F" w14:textId="191E3B60" w:rsidR="00D47E9A" w:rsidRPr="0037389D" w:rsidRDefault="00D47E9A" w:rsidP="00D47E9A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317" w:type="pct"/>
          </w:tcPr>
          <w:p w14:paraId="2A82F82B" w14:textId="05E4EDEB" w:rsidR="00D47E9A" w:rsidRPr="0037389D" w:rsidRDefault="00A07BF6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3,37</w:t>
            </w:r>
            <w:r w:rsidR="005B0686" w:rsidRPr="0037389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BCF" w:rsidRPr="0037389D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73" w:type="pct"/>
          </w:tcPr>
          <w:p w14:paraId="7D775E10" w14:textId="77777777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676080D9" w14:textId="7F743A35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3,087,711</w:t>
            </w:r>
          </w:p>
        </w:tc>
        <w:tc>
          <w:tcPr>
            <w:tcW w:w="73" w:type="pct"/>
          </w:tcPr>
          <w:p w14:paraId="7C3BFA8B" w14:textId="77777777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24078E0D" w14:textId="2EAF1236" w:rsidR="00D47E9A" w:rsidRPr="0037389D" w:rsidRDefault="00A07BF6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14BCF" w:rsidRPr="0037389D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4BCF" w:rsidRPr="0037389D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81" w:type="pct"/>
          </w:tcPr>
          <w:p w14:paraId="50E13D66" w14:textId="77777777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6BFD4021" w14:textId="63FFB194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3,102,143</w:t>
            </w:r>
          </w:p>
        </w:tc>
      </w:tr>
      <w:tr w:rsidR="0037389D" w:rsidRPr="0037389D" w14:paraId="15A672D2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186943EB" w14:textId="77777777" w:rsidR="00D47E9A" w:rsidRPr="0037389D" w:rsidRDefault="00D47E9A" w:rsidP="00D47E9A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317" w:type="pct"/>
          </w:tcPr>
          <w:p w14:paraId="195F4F30" w14:textId="77777777" w:rsidR="00D47E9A" w:rsidRPr="0037389D" w:rsidRDefault="00D47E9A" w:rsidP="00D47E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</w:tcPr>
          <w:p w14:paraId="786D9C7B" w14:textId="77777777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201915CB" w14:textId="77777777" w:rsidR="00D47E9A" w:rsidRPr="0037389D" w:rsidRDefault="00D47E9A" w:rsidP="00D47E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</w:tcPr>
          <w:p w14:paraId="7D65D101" w14:textId="77777777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460FFF69" w14:textId="77777777" w:rsidR="00D47E9A" w:rsidRPr="0037389D" w:rsidRDefault="00D47E9A" w:rsidP="00D47E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" w:type="pct"/>
          </w:tcPr>
          <w:p w14:paraId="6EC63649" w14:textId="77777777" w:rsidR="00D47E9A" w:rsidRPr="0037389D" w:rsidRDefault="00D47E9A" w:rsidP="00D47E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451D71E0" w14:textId="77777777" w:rsidR="00D47E9A" w:rsidRPr="0037389D" w:rsidRDefault="00D47E9A" w:rsidP="00D47E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7389D" w:rsidRPr="0037389D" w14:paraId="02D99732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D8FB0F7" w14:textId="0496AB1C" w:rsidR="00D14BCF" w:rsidRPr="0037389D" w:rsidRDefault="00D14BCF" w:rsidP="00D1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317" w:type="pct"/>
          </w:tcPr>
          <w:p w14:paraId="7C84C2ED" w14:textId="6B53723F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73" w:type="pct"/>
            <w:vAlign w:val="center"/>
          </w:tcPr>
          <w:p w14:paraId="0C36FE14" w14:textId="77777777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34BE0209" w14:textId="34FDCC64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3" w:type="pct"/>
          </w:tcPr>
          <w:p w14:paraId="7860D2A8" w14:textId="77777777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357E6A7F" w14:textId="09AF6835" w:rsidR="00D14BCF" w:rsidRPr="0037389D" w:rsidRDefault="00D14BCF" w:rsidP="001C3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1" w:type="pct"/>
          </w:tcPr>
          <w:p w14:paraId="4DC86087" w14:textId="77777777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1B2C0572" w14:textId="068C7F7D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7389D" w:rsidRPr="0037389D" w14:paraId="22AC1D7A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7C80D0D3" w14:textId="52C8B625" w:rsidR="00D14BCF" w:rsidRPr="0037389D" w:rsidRDefault="00D14BCF" w:rsidP="00D1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74D82CC1" w14:textId="1CC023B3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(195)</w:t>
            </w:r>
          </w:p>
        </w:tc>
        <w:tc>
          <w:tcPr>
            <w:tcW w:w="73" w:type="pct"/>
          </w:tcPr>
          <w:p w14:paraId="2439DCEE" w14:textId="77777777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5ADD50D4" w14:textId="356FB0CE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(455)</w:t>
            </w:r>
          </w:p>
        </w:tc>
        <w:tc>
          <w:tcPr>
            <w:tcW w:w="73" w:type="pct"/>
          </w:tcPr>
          <w:p w14:paraId="7772C1F5" w14:textId="77777777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0887D842" w14:textId="529C4E4D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(195)</w:t>
            </w:r>
          </w:p>
        </w:tc>
        <w:tc>
          <w:tcPr>
            <w:tcW w:w="81" w:type="pct"/>
          </w:tcPr>
          <w:p w14:paraId="5E800004" w14:textId="77777777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6F8D8173" w14:textId="246F6F88" w:rsidR="00D14BCF" w:rsidRPr="0037389D" w:rsidRDefault="00D14BCF" w:rsidP="0054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4BCF" w:rsidRPr="0037389D" w14:paraId="28E1D37F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002E2A43" w14:textId="081C0085" w:rsidR="00D14BCF" w:rsidRPr="0037389D" w:rsidRDefault="00D14BCF" w:rsidP="00D1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06180690" w14:textId="34F12E90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3,375,444</w:t>
            </w:r>
          </w:p>
        </w:tc>
        <w:tc>
          <w:tcPr>
            <w:tcW w:w="73" w:type="pct"/>
          </w:tcPr>
          <w:p w14:paraId="62C07AF5" w14:textId="77777777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14:paraId="0D39FD82" w14:textId="7B4E8CA4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3,087,261</w:t>
            </w:r>
          </w:p>
        </w:tc>
        <w:tc>
          <w:tcPr>
            <w:tcW w:w="73" w:type="pct"/>
          </w:tcPr>
          <w:p w14:paraId="04BF1229" w14:textId="77777777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31286FA2" w14:textId="11F91650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3,395,536</w:t>
            </w:r>
          </w:p>
        </w:tc>
        <w:tc>
          <w:tcPr>
            <w:tcW w:w="81" w:type="pct"/>
          </w:tcPr>
          <w:p w14:paraId="774F714A" w14:textId="77777777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DBA231D" w14:textId="0F7670C2" w:rsidR="00D14BCF" w:rsidRPr="0037389D" w:rsidRDefault="00D14BCF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3,102,148</w:t>
            </w:r>
          </w:p>
        </w:tc>
      </w:tr>
    </w:tbl>
    <w:p w14:paraId="4819B9FC" w14:textId="77777777" w:rsidR="00351EA2" w:rsidRPr="0037389D" w:rsidRDefault="00351EA2">
      <w:pPr>
        <w:rPr>
          <w:rFonts w:asciiTheme="majorBidi" w:hAnsiTheme="majorBidi" w:cstheme="majorBidi"/>
        </w:rPr>
      </w:pPr>
    </w:p>
    <w:p w14:paraId="35C74DD5" w14:textId="77777777" w:rsidR="00351EA2" w:rsidRPr="0037389D" w:rsidRDefault="00351EA2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  <w:cs/>
        </w:rPr>
      </w:pPr>
      <w:r w:rsidRPr="0037389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6F4A4341" w14:textId="57D57F23" w:rsidR="00351EA2" w:rsidRPr="0037389D" w:rsidRDefault="00351EA2">
      <w:pPr>
        <w:rPr>
          <w:rFonts w:asciiTheme="majorBidi" w:hAnsiTheme="majorBidi" w:cstheme="majorBidi"/>
        </w:rPr>
      </w:pPr>
    </w:p>
    <w:p w14:paraId="1787791D" w14:textId="06A5AAC0" w:rsidR="00C046A4" w:rsidRPr="0037389D" w:rsidRDefault="00C046A4" w:rsidP="00C046A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37389D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1C94310A" w14:textId="77777777" w:rsidR="000A0E52" w:rsidRPr="0037389D" w:rsidRDefault="000A0E52" w:rsidP="00C046A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D461E4D" w14:textId="555BDB04" w:rsidR="00354759" w:rsidRPr="002A00A3" w:rsidRDefault="00D528F6" w:rsidP="002A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37389D">
        <w:rPr>
          <w:rFonts w:asciiTheme="majorBidi" w:hAnsiTheme="majorBidi"/>
          <w:sz w:val="30"/>
          <w:szCs w:val="30"/>
          <w:cs/>
        </w:rPr>
        <w:t xml:space="preserve">  </w:t>
      </w:r>
      <w:r w:rsidRPr="0037389D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CCED4AB" w14:textId="77777777" w:rsidR="00354759" w:rsidRPr="0037389D" w:rsidRDefault="00354759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lastRenderedPageBreak/>
        <w:t>เมื่อกลุ่มบริษัทสูญเสียการควบคุมในบริษัทย่อย</w:t>
      </w:r>
      <w:r w:rsidRPr="0037389D">
        <w:rPr>
          <w:rFonts w:ascii="Angsana New" w:hAnsi="Angsana New"/>
          <w:sz w:val="30"/>
          <w:szCs w:val="30"/>
          <w:cs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37389D">
        <w:rPr>
          <w:rFonts w:ascii="Angsana New" w:hAnsi="Angsana New"/>
          <w:sz w:val="30"/>
          <w:szCs w:val="30"/>
          <w:cs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</w:t>
      </w:r>
      <w:r w:rsidRPr="0037389D">
        <w:rPr>
          <w:rFonts w:ascii="Angsana New" w:hAnsi="Angsana New"/>
          <w:sz w:val="30"/>
          <w:szCs w:val="30"/>
          <w:cs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41CB8636" w14:textId="77777777" w:rsidR="00D528F6" w:rsidRPr="0037389D" w:rsidRDefault="00D528F6" w:rsidP="00D5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0120B83" w14:textId="04900A5A" w:rsidR="00351EA2" w:rsidRPr="0037389D" w:rsidRDefault="00D528F6" w:rsidP="00351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</w:t>
      </w:r>
      <w:r w:rsidR="00F73312" w:rsidRPr="0037389D">
        <w:rPr>
          <w:rFonts w:ascii="Angsana New" w:hAnsi="Angsana New" w:hint="cs"/>
          <w:sz w:val="30"/>
          <w:szCs w:val="30"/>
          <w:cs/>
          <w:lang w:eastAsia="ko-KR"/>
        </w:rPr>
        <w:t>การ</w:t>
      </w:r>
      <w:r w:rsidRPr="0037389D">
        <w:rPr>
          <w:rFonts w:ascii="Angsana New" w:hAnsi="Angsana New" w:hint="cs"/>
          <w:sz w:val="30"/>
          <w:szCs w:val="30"/>
          <w:cs/>
        </w:rPr>
        <w:t>ด้อยค่า</w:t>
      </w:r>
      <w:r w:rsidR="00454538" w:rsidRPr="0037389D">
        <w:rPr>
          <w:rFonts w:ascii="Angsana New" w:hAnsi="Angsana New"/>
          <w:sz w:val="30"/>
          <w:szCs w:val="30"/>
          <w:cs/>
        </w:rPr>
        <w:t xml:space="preserve"> </w:t>
      </w:r>
      <w:r w:rsidR="00454538" w:rsidRPr="0037389D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="00454538" w:rsidRPr="0037389D">
        <w:rPr>
          <w:rFonts w:ascii="Angsana New" w:hAnsi="Angsana New"/>
          <w:sz w:val="30"/>
          <w:szCs w:val="30"/>
          <w:cs/>
        </w:rPr>
        <w:t xml:space="preserve"> </w:t>
      </w:r>
      <w:r w:rsidR="00454538" w:rsidRPr="0037389D"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454538" w:rsidRPr="0037389D">
        <w:rPr>
          <w:rFonts w:ascii="Angsana New" w:hAnsi="Angsana New"/>
          <w:sz w:val="30"/>
          <w:szCs w:val="30"/>
          <w:cs/>
        </w:rPr>
        <w:t xml:space="preserve"> </w:t>
      </w:r>
      <w:r w:rsidR="00454538" w:rsidRPr="0037389D">
        <w:rPr>
          <w:rFonts w:ascii="Angsana New" w:hAnsi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24E9E13C" w14:textId="3B7279AA" w:rsidR="002826F0" w:rsidRPr="0037389D" w:rsidRDefault="002826F0" w:rsidP="00351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1B23172" w14:textId="77777777" w:rsidR="002826F0" w:rsidRPr="0037389D" w:rsidRDefault="002826F0" w:rsidP="00351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71F4AFA" w14:textId="77777777" w:rsidR="004D5CDB" w:rsidRPr="0037389D" w:rsidRDefault="004D5CDB" w:rsidP="00354759"/>
    <w:p w14:paraId="7AB15860" w14:textId="77777777" w:rsidR="00E2407E" w:rsidRPr="0037389D" w:rsidRDefault="00E2407E" w:rsidP="00354759"/>
    <w:p w14:paraId="50FA2695" w14:textId="768C2D43" w:rsidR="00E2407E" w:rsidRPr="0037389D" w:rsidRDefault="00E2407E" w:rsidP="00354759">
      <w:pPr>
        <w:sectPr w:rsidR="00E2407E" w:rsidRPr="0037389D" w:rsidSect="000A737A">
          <w:headerReference w:type="default" r:id="rId9"/>
          <w:footerReference w:type="default" r:id="rId10"/>
          <w:pgSz w:w="11909" w:h="16834" w:code="9"/>
          <w:pgMar w:top="691" w:right="1109" w:bottom="576" w:left="1152" w:header="720" w:footer="720" w:gutter="0"/>
          <w:pgNumType w:start="18"/>
          <w:cols w:space="720"/>
          <w:docGrid w:linePitch="245"/>
        </w:sectPr>
      </w:pPr>
    </w:p>
    <w:p w14:paraId="3E411D8B" w14:textId="77777777" w:rsidR="000532B7" w:rsidRPr="0037389D" w:rsidRDefault="000532B7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144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8"/>
        <w:gridCol w:w="1259"/>
        <w:gridCol w:w="1170"/>
        <w:gridCol w:w="810"/>
        <w:gridCol w:w="180"/>
        <w:gridCol w:w="810"/>
        <w:gridCol w:w="180"/>
        <w:gridCol w:w="902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</w:tblGrid>
      <w:tr w:rsidR="0037389D" w:rsidRPr="0037389D" w:rsidDel="00685444" w14:paraId="4FB02E56" w14:textId="77777777" w:rsidTr="00B2547A">
        <w:trPr>
          <w:cantSplit/>
          <w:tblHeader/>
        </w:trPr>
        <w:tc>
          <w:tcPr>
            <w:tcW w:w="1608" w:type="dxa"/>
          </w:tcPr>
          <w:p w14:paraId="688C65A0" w14:textId="77777777" w:rsidR="004D5CDB" w:rsidRPr="0037389D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239811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DC86E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1F4EC801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15"/>
          </w:tcPr>
          <w:p w14:paraId="2C5B9001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:rsidDel="00685444" w14:paraId="7F95D7A8" w14:textId="77777777" w:rsidTr="00B2547A">
        <w:trPr>
          <w:cantSplit/>
          <w:tblHeader/>
        </w:trPr>
        <w:tc>
          <w:tcPr>
            <w:tcW w:w="1608" w:type="dxa"/>
          </w:tcPr>
          <w:p w14:paraId="34EE6705" w14:textId="77777777" w:rsidR="004D5CDB" w:rsidRPr="0037389D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8F2F31F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5D0F7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6C0E725D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8462" w:type="dxa"/>
            <w:gridSpan w:val="15"/>
          </w:tcPr>
          <w:p w14:paraId="01464370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7389D" w:rsidRPr="0037389D" w:rsidDel="00685444" w14:paraId="0111682A" w14:textId="77777777" w:rsidTr="00B2547A">
        <w:trPr>
          <w:cantSplit/>
          <w:trHeight w:val="363"/>
          <w:tblHeader/>
        </w:trPr>
        <w:tc>
          <w:tcPr>
            <w:tcW w:w="1608" w:type="dxa"/>
          </w:tcPr>
          <w:p w14:paraId="327F3C2C" w14:textId="77777777" w:rsidR="004D5CDB" w:rsidRPr="0037389D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563437D4" w14:textId="48A720A9" w:rsidR="004D5CDB" w:rsidRPr="0037389D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1170" w:type="dxa"/>
          </w:tcPr>
          <w:p w14:paraId="2C4EA3AC" w14:textId="0A1E0E63" w:rsidR="004D5CDB" w:rsidRPr="0037389D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1980" w:type="dxa"/>
            <w:gridSpan w:val="4"/>
          </w:tcPr>
          <w:p w14:paraId="5FE9C74A" w14:textId="77777777" w:rsidR="004D5CDB" w:rsidRPr="0037389D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982" w:type="dxa"/>
            <w:gridSpan w:val="3"/>
          </w:tcPr>
          <w:p w14:paraId="268F3880" w14:textId="77777777" w:rsidR="004D5CDB" w:rsidRPr="0037389D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5F775F70" w14:textId="77777777" w:rsidR="004D5CDB" w:rsidRPr="0037389D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978" w:type="dxa"/>
            <w:gridSpan w:val="3"/>
          </w:tcPr>
          <w:p w14:paraId="01953CD5" w14:textId="77777777" w:rsidR="004D5CDB" w:rsidRPr="0037389D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554B757E" w14:textId="77777777" w:rsidR="004D5CDB" w:rsidRPr="0037389D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4AE752DE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2762E9C3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18AEB2E3" w14:textId="77777777" w:rsidR="004D5CDB" w:rsidRPr="0037389D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37389D" w:rsidRPr="0037389D" w14:paraId="3C1C7E8D" w14:textId="77777777" w:rsidTr="00B2547A">
        <w:trPr>
          <w:cantSplit/>
          <w:trHeight w:val="389"/>
          <w:tblHeader/>
        </w:trPr>
        <w:tc>
          <w:tcPr>
            <w:tcW w:w="1608" w:type="dxa"/>
          </w:tcPr>
          <w:p w14:paraId="7268D8AE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4D8DF6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170" w:type="dxa"/>
          </w:tcPr>
          <w:p w14:paraId="294BEEDC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ดำเนินธุรกิจ</w:t>
            </w:r>
          </w:p>
        </w:tc>
        <w:tc>
          <w:tcPr>
            <w:tcW w:w="810" w:type="dxa"/>
          </w:tcPr>
          <w:p w14:paraId="61173540" w14:textId="34E02942" w:rsidR="00351EA2" w:rsidRPr="0037389D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262D574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A3B0FD" w14:textId="58EAD6F4" w:rsidR="00351EA2" w:rsidRPr="0037389D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06C99854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EE58DC0" w14:textId="5F5CF3BB" w:rsidR="00351EA2" w:rsidRPr="0037389D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77C0AA4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B11436" w14:textId="1F776444" w:rsidR="00351EA2" w:rsidRPr="0037389D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2" w:type="dxa"/>
          </w:tcPr>
          <w:p w14:paraId="30614544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EAB200A" w14:textId="6ADB5325" w:rsidR="00351EA2" w:rsidRPr="0037389D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25F8ED69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B89D73" w14:textId="2D714EB3" w:rsidR="00351EA2" w:rsidRPr="0037389D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2" w:type="dxa"/>
          </w:tcPr>
          <w:p w14:paraId="1A7D297C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EAD3251" w14:textId="7FA0C59A" w:rsidR="00351EA2" w:rsidRPr="0037389D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65703713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DB217" w14:textId="2A57F26A" w:rsidR="00351EA2" w:rsidRPr="0037389D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2" w:type="dxa"/>
          </w:tcPr>
          <w:p w14:paraId="4BA5DC32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FD3AB7" w14:textId="3AA591EA" w:rsidR="00351EA2" w:rsidRPr="0037389D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1C23C12" w14:textId="77777777" w:rsidR="00351EA2" w:rsidRPr="0037389D" w:rsidRDefault="00351EA2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76438" w14:textId="0A713D06" w:rsidR="00351EA2" w:rsidRPr="0037389D" w:rsidRDefault="001E0255" w:rsidP="00351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7389D" w:rsidRPr="0037389D" w14:paraId="6B9E2CF3" w14:textId="77777777" w:rsidTr="00B2547A">
        <w:trPr>
          <w:cantSplit/>
          <w:tblHeader/>
        </w:trPr>
        <w:tc>
          <w:tcPr>
            <w:tcW w:w="1608" w:type="dxa"/>
          </w:tcPr>
          <w:p w14:paraId="2C2FC8A2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30A76C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593B965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F3C2565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1735508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091D65E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560" w:type="dxa"/>
            <w:gridSpan w:val="14"/>
          </w:tcPr>
          <w:p w14:paraId="65D9B268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89D" w:rsidRPr="0037389D" w14:paraId="45F9B6EF" w14:textId="77777777" w:rsidTr="00B2547A">
        <w:trPr>
          <w:cantSplit/>
          <w:trHeight w:val="197"/>
        </w:trPr>
        <w:tc>
          <w:tcPr>
            <w:tcW w:w="1608" w:type="dxa"/>
          </w:tcPr>
          <w:p w14:paraId="2E2F5912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9" w:type="dxa"/>
          </w:tcPr>
          <w:p w14:paraId="6978C581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3DC805" w14:textId="77777777" w:rsidR="004D5CDB" w:rsidRPr="0037389D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22F3FB5" w14:textId="77777777" w:rsidR="004D5CDB" w:rsidRPr="0037389D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9ABDF10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9960A0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1C9E9C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8FDA143" w14:textId="77777777" w:rsidR="004D5CDB" w:rsidRPr="0037389D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52051F7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F56DA2" w14:textId="77777777" w:rsidR="004D5CDB" w:rsidRPr="0037389D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97BD843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F245849" w14:textId="77777777" w:rsidR="004D5CDB" w:rsidRPr="0037389D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05BA91D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7360AD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050ADF6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22E6174" w14:textId="77777777" w:rsidR="004D5CDB" w:rsidRPr="0037389D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85D63A1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C3DA19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92DD48" w14:textId="77777777" w:rsidR="004D5CDB" w:rsidRPr="0037389D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dxa"/>
          </w:tcPr>
          <w:p w14:paraId="7A3FD1B8" w14:textId="77777777" w:rsidR="004D5CDB" w:rsidRPr="0037389D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D5D7362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205F6E" w14:textId="77777777" w:rsidR="004D5CDB" w:rsidRPr="0037389D" w:rsidRDefault="004D5CDB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7389D" w:rsidRPr="0037389D" w14:paraId="31FE224C" w14:textId="77777777" w:rsidTr="001411B1">
        <w:trPr>
          <w:cantSplit/>
          <w:trHeight w:val="197"/>
        </w:trPr>
        <w:tc>
          <w:tcPr>
            <w:tcW w:w="1608" w:type="dxa"/>
            <w:vAlign w:val="bottom"/>
          </w:tcPr>
          <w:p w14:paraId="17EBBC9A" w14:textId="77777777" w:rsidR="00780DFA" w:rsidRPr="0037389D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ไดมอนด์</w:t>
            </w:r>
          </w:p>
          <w:p w14:paraId="49AF2840" w14:textId="77777777" w:rsidR="00780DFA" w:rsidRPr="0037389D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  วัสดุ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9" w:type="dxa"/>
          </w:tcPr>
          <w:p w14:paraId="5FA803F4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14:paraId="4BAC8646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มวลเบา</w:t>
            </w:r>
          </w:p>
        </w:tc>
        <w:tc>
          <w:tcPr>
            <w:tcW w:w="1170" w:type="dxa"/>
          </w:tcPr>
          <w:p w14:paraId="34A81514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2F3D7E74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14:paraId="79F13844" w14:textId="77777777" w:rsidR="00D14BCF" w:rsidRPr="0037389D" w:rsidRDefault="00D14BCF" w:rsidP="00780D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D5858BB" w14:textId="2A257473" w:rsidR="00780DFA" w:rsidRPr="0037389D" w:rsidRDefault="00D14BCF" w:rsidP="00780D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37389D">
              <w:rPr>
                <w:rFonts w:ascii="Angsana New" w:hAnsi="Angsana New"/>
                <w:sz w:val="30"/>
                <w:szCs w:val="30"/>
              </w:rPr>
              <w:t>.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7150E1E3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F6A74B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461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7CBC63" w14:textId="66198B2F" w:rsidR="00780DFA" w:rsidRPr="0037389D" w:rsidRDefault="00D6443C" w:rsidP="00780D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780DFA" w:rsidRPr="0037389D">
              <w:rPr>
                <w:rFonts w:ascii="Angsana New" w:hAnsi="Angsana New"/>
                <w:sz w:val="30"/>
                <w:szCs w:val="30"/>
              </w:rPr>
              <w:t>.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6F54217E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995BE9C" w14:textId="18375FB5" w:rsidR="00780DFA" w:rsidRPr="0037389D" w:rsidRDefault="00D14BCF" w:rsidP="00780D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0BE266F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626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D56045" w14:textId="1B5D2283" w:rsidR="00780DFA" w:rsidRPr="0037389D" w:rsidRDefault="00D6443C" w:rsidP="00780DF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780DFA"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79DAF8C6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086CF98" w14:textId="249F29E8" w:rsidR="00780DFA" w:rsidRPr="0037389D" w:rsidRDefault="00605C08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ED6EA3D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E4EED8" w14:textId="60212AEA" w:rsidR="00780DFA" w:rsidRPr="0037389D" w:rsidRDefault="00D6443C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780DFA" w:rsidRPr="0037389D">
              <w:rPr>
                <w:rFonts w:ascii="Angsana New" w:hAnsi="Angsana New" w:hint="cs"/>
                <w:sz w:val="30"/>
                <w:szCs w:val="30"/>
                <w:rtl/>
                <w:cs/>
                <w:lang w:val="en-US"/>
              </w:rPr>
              <w:t>,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3AAB8F4A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8627D2A" w14:textId="03D6275F" w:rsidR="00780DFA" w:rsidRPr="0037389D" w:rsidRDefault="008766C9" w:rsidP="001C3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68A733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E31B6E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35A024E0" w14:textId="5CF0F21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D6443C"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,</w:t>
            </w:r>
            <w:r w:rsidR="00D6443C"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5BB37E04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3516BCE" w14:textId="34D144C9" w:rsidR="00780DFA" w:rsidRPr="0037389D" w:rsidRDefault="008766C9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100,000</w:t>
            </w:r>
          </w:p>
        </w:tc>
        <w:tc>
          <w:tcPr>
            <w:tcW w:w="180" w:type="dxa"/>
            <w:vAlign w:val="bottom"/>
          </w:tcPr>
          <w:p w14:paraId="15A1AC6F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60D5B1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BF2F06B" w14:textId="7D739FB6" w:rsidR="00780DFA" w:rsidRPr="0037389D" w:rsidRDefault="00D6443C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170</w:t>
            </w:r>
            <w:r w:rsidR="00780DFA"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,</w:t>
            </w: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37389D" w:rsidRPr="0037389D" w14:paraId="2A06AEAF" w14:textId="77777777" w:rsidTr="00B2547A">
        <w:trPr>
          <w:cantSplit/>
          <w:trHeight w:val="197"/>
        </w:trPr>
        <w:tc>
          <w:tcPr>
            <w:tcW w:w="1608" w:type="dxa"/>
            <w:vAlign w:val="bottom"/>
          </w:tcPr>
          <w:p w14:paraId="7D7686F6" w14:textId="77777777" w:rsidR="00780DFA" w:rsidRPr="0037389D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</w:tcPr>
          <w:p w14:paraId="472484E7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B5D5F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209DBFA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8F72F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D3FBF76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A0CF3B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13B0191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B81088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5F3128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5EDC033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10E3" w14:textId="589C0719" w:rsidR="00780DFA" w:rsidRPr="0037389D" w:rsidRDefault="00605C08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3DB9C52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8D70B" w14:textId="620D0030" w:rsidR="00780DFA" w:rsidRPr="0037389D" w:rsidRDefault="00D6443C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</w:t>
            </w:r>
            <w:r w:rsidR="00780DFA" w:rsidRPr="0037389D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  <w:lang w:val="en-US"/>
              </w:rPr>
              <w:t>,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1D2EB85C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4636289" w14:textId="49B11E82" w:rsidR="00780DFA" w:rsidRPr="0037389D" w:rsidRDefault="008766C9" w:rsidP="001C36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C7F5B1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294B8F" w14:textId="5994134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6443C" w:rsidRPr="0037389D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37389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D6443C" w:rsidRPr="0037389D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37389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404498FF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2AE45C8" w14:textId="7A93E8F9" w:rsidR="00780DFA" w:rsidRPr="0037389D" w:rsidRDefault="008766C9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180" w:type="dxa"/>
            <w:vAlign w:val="bottom"/>
          </w:tcPr>
          <w:p w14:paraId="12B7C6A7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4CA29A" w14:textId="0A204F28" w:rsidR="00780DFA" w:rsidRPr="0037389D" w:rsidRDefault="00D6443C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170</w:t>
            </w:r>
            <w:r w:rsidR="00780DFA" w:rsidRPr="0037389D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37389D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37389D" w:rsidRPr="0037389D" w14:paraId="729C7AB3" w14:textId="77777777" w:rsidTr="00B2547A">
        <w:trPr>
          <w:cantSplit/>
          <w:trHeight w:val="197"/>
        </w:trPr>
        <w:tc>
          <w:tcPr>
            <w:tcW w:w="1608" w:type="dxa"/>
            <w:vAlign w:val="bottom"/>
          </w:tcPr>
          <w:p w14:paraId="5D684704" w14:textId="77777777" w:rsidR="00780DFA" w:rsidRPr="0037389D" w:rsidRDefault="00780DFA" w:rsidP="0078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4793D52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A32369A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365742F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26F86E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0156722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224EA8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F304B8F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CFA68E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358E4D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0A0C510" w14:textId="77777777" w:rsidR="00780DFA" w:rsidRPr="0037389D" w:rsidRDefault="00780DFA" w:rsidP="00780D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52B4CD47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340E28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1100DEA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79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FF2ADBC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BFFFC6F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8400F9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1261159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C744259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32220F6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572710" w14:textId="77777777" w:rsidR="00780DFA" w:rsidRPr="0037389D" w:rsidRDefault="00780DFA" w:rsidP="00780DFA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828105" w14:textId="77777777" w:rsidR="00780DFA" w:rsidRPr="0037389D" w:rsidRDefault="00780DFA" w:rsidP="00780D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9B3A5B3" w14:textId="77777777" w:rsidR="001C3621" w:rsidRDefault="001C3621" w:rsidP="004D5CDB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81C15B7" w14:textId="38F4281D" w:rsidR="004D5CDB" w:rsidRPr="0037389D" w:rsidRDefault="004D5CDB" w:rsidP="004D5CDB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7389D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 w:rsidR="00755B84" w:rsidRPr="0037389D">
        <w:rPr>
          <w:rFonts w:ascii="Angsana New" w:hAnsi="Angsana New" w:hint="cs"/>
          <w:sz w:val="30"/>
          <w:szCs w:val="30"/>
          <w:cs/>
          <w:lang w:bidi="th-TH"/>
        </w:rPr>
        <w:t>จัดตั้งและ</w:t>
      </w:r>
      <w:r w:rsidRPr="0037389D">
        <w:rPr>
          <w:rFonts w:ascii="Angsana New" w:hAnsi="Angsana New" w:hint="cs"/>
          <w:sz w:val="30"/>
          <w:szCs w:val="30"/>
          <w:cs/>
          <w:lang w:bidi="th-TH"/>
        </w:rPr>
        <w:t>ดำเนินธุรกิจในประเทศไทย</w:t>
      </w:r>
      <w:r w:rsidRPr="0037389D">
        <w:rPr>
          <w:rFonts w:ascii="Angsana New" w:hAnsi="Angsana New"/>
          <w:sz w:val="30"/>
          <w:szCs w:val="30"/>
          <w:lang w:bidi="th-TH"/>
        </w:rPr>
        <w:t xml:space="preserve"> </w:t>
      </w:r>
      <w:r w:rsidR="00755B84" w:rsidRPr="0037389D">
        <w:rPr>
          <w:rFonts w:ascii="Angsana New" w:hAnsi="Angsana New" w:hint="cs"/>
          <w:sz w:val="30"/>
          <w:szCs w:val="30"/>
          <w:cs/>
          <w:lang w:bidi="th-TH"/>
        </w:rPr>
        <w:t>บริษัทไม่ได้รับ</w:t>
      </w:r>
      <w:r w:rsidRPr="0037389D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  <w:r w:rsidR="00D42876" w:rsidRPr="0037389D">
        <w:rPr>
          <w:rFonts w:ascii="Angsana New" w:hAnsi="Angsana New" w:hint="cs"/>
          <w:sz w:val="30"/>
          <w:szCs w:val="30"/>
          <w:cs/>
          <w:lang w:bidi="th-TH"/>
        </w:rPr>
        <w:t>รับ</w:t>
      </w:r>
      <w:r w:rsidRPr="0037389D">
        <w:rPr>
          <w:rFonts w:ascii="Angsana New" w:hAnsi="Angsana New" w:hint="cs"/>
          <w:sz w:val="30"/>
          <w:szCs w:val="30"/>
          <w:cs/>
          <w:lang w:bidi="th-TH"/>
        </w:rPr>
        <w:t xml:space="preserve">สำหรับปี </w:t>
      </w:r>
      <w:r w:rsidR="00D6443C" w:rsidRPr="0037389D">
        <w:rPr>
          <w:rFonts w:ascii="Angsana New" w:hAnsi="Angsana New"/>
          <w:sz w:val="30"/>
          <w:szCs w:val="30"/>
          <w:lang w:val="en-US" w:bidi="th-TH"/>
        </w:rPr>
        <w:t>256</w:t>
      </w:r>
      <w:r w:rsidR="001E0255" w:rsidRPr="0037389D">
        <w:rPr>
          <w:rFonts w:ascii="Angsana New" w:hAnsi="Angsana New"/>
          <w:sz w:val="30"/>
          <w:szCs w:val="30"/>
          <w:lang w:val="en-US" w:bidi="th-TH"/>
        </w:rPr>
        <w:t>5</w:t>
      </w:r>
      <w:r w:rsidRPr="0037389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D6443C" w:rsidRPr="0037389D">
        <w:rPr>
          <w:rFonts w:ascii="Angsana New" w:hAnsi="Angsana New"/>
          <w:sz w:val="30"/>
          <w:szCs w:val="30"/>
          <w:lang w:val="en-US" w:bidi="th-TH"/>
        </w:rPr>
        <w:t>256</w:t>
      </w:r>
      <w:r w:rsidR="001E0255" w:rsidRPr="0037389D">
        <w:rPr>
          <w:rFonts w:ascii="Angsana New" w:hAnsi="Angsana New"/>
          <w:sz w:val="30"/>
          <w:szCs w:val="30"/>
          <w:lang w:val="en-US" w:bidi="th-TH"/>
        </w:rPr>
        <w:t>4</w:t>
      </w:r>
    </w:p>
    <w:p w14:paraId="687A14E0" w14:textId="77777777" w:rsidR="004D5CDB" w:rsidRPr="0037389D" w:rsidRDefault="004D5CDB" w:rsidP="004D5CDB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pacing w:val="-6"/>
          <w:sz w:val="16"/>
          <w:szCs w:val="16"/>
          <w:lang w:val="en-US" w:bidi="th-TH"/>
        </w:rPr>
      </w:pPr>
    </w:p>
    <w:p w14:paraId="2E7FB7E8" w14:textId="77777777" w:rsidR="004D5CDB" w:rsidRPr="0037389D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4D5CDB" w:rsidRPr="0037389D" w:rsidSect="004B15A0">
          <w:footerReference w:type="default" r:id="rId11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78"/>
        <w:gridCol w:w="1175"/>
        <w:gridCol w:w="269"/>
        <w:gridCol w:w="456"/>
        <w:gridCol w:w="944"/>
        <w:gridCol w:w="1710"/>
        <w:gridCol w:w="269"/>
        <w:gridCol w:w="1261"/>
      </w:tblGrid>
      <w:tr w:rsidR="007E1D36" w:rsidRPr="0037389D" w14:paraId="5C71786E" w14:textId="77777777" w:rsidTr="007E1D36">
        <w:trPr>
          <w:tblHeader/>
        </w:trPr>
        <w:tc>
          <w:tcPr>
            <w:tcW w:w="1680" w:type="pct"/>
          </w:tcPr>
          <w:p w14:paraId="17595F08" w14:textId="4D8425BB" w:rsidR="007E1D36" w:rsidRPr="0037389D" w:rsidRDefault="007E1D36" w:rsidP="00E510A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037" w:type="pct"/>
            <w:gridSpan w:val="3"/>
          </w:tcPr>
          <w:p w14:paraId="3069C879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14:paraId="653C9CAD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8" w:type="pct"/>
            <w:gridSpan w:val="3"/>
          </w:tcPr>
          <w:p w14:paraId="61538711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D36" w:rsidRPr="0037389D" w14:paraId="14ACDD2A" w14:textId="77777777" w:rsidTr="007E1D36">
        <w:trPr>
          <w:trHeight w:val="434"/>
          <w:tblHeader/>
        </w:trPr>
        <w:tc>
          <w:tcPr>
            <w:tcW w:w="1680" w:type="pct"/>
          </w:tcPr>
          <w:p w14:paraId="08260B53" w14:textId="115403F6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41" w:type="pct"/>
          </w:tcPr>
          <w:p w14:paraId="617E94C0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D787E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pct"/>
          </w:tcPr>
          <w:p w14:paraId="15A46573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14:paraId="5ED4A0ED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3" w:type="pct"/>
          </w:tcPr>
          <w:p w14:paraId="1E2E8E20" w14:textId="69051976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B0F15EC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</w:tcPr>
          <w:p w14:paraId="0CC8F6B3" w14:textId="5ED0844F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37389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E1D36" w:rsidRPr="0037389D" w14:paraId="795752AF" w14:textId="77777777" w:rsidTr="007E1D36">
        <w:trPr>
          <w:trHeight w:val="434"/>
          <w:tblHeader/>
        </w:trPr>
        <w:tc>
          <w:tcPr>
            <w:tcW w:w="1680" w:type="pct"/>
          </w:tcPr>
          <w:p w14:paraId="46AD4735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6F2EC63F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7850DA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pct"/>
          </w:tcPr>
          <w:p w14:paraId="52C2AB36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" w:type="pct"/>
          </w:tcPr>
          <w:p w14:paraId="112F25BD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8" w:type="pct"/>
            <w:gridSpan w:val="3"/>
          </w:tcPr>
          <w:p w14:paraId="58C78572" w14:textId="2D21BA25" w:rsidR="007E1D36" w:rsidRPr="0037389D" w:rsidRDefault="008B538D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</w:t>
            </w:r>
            <w:r w:rsidR="007E1D36" w:rsidRPr="003738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7E1D36"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E1D36" w:rsidRPr="0037389D" w14:paraId="3C59E002" w14:textId="77777777" w:rsidTr="007E1D36">
        <w:tc>
          <w:tcPr>
            <w:tcW w:w="1680" w:type="pct"/>
          </w:tcPr>
          <w:p w14:paraId="260BEF79" w14:textId="77777777" w:rsidR="007E1D36" w:rsidRPr="0037389D" w:rsidRDefault="007E1D36" w:rsidP="00E510A6">
            <w:pPr>
              <w:tabs>
                <w:tab w:val="clear" w:pos="227"/>
                <w:tab w:val="left" w:pos="160"/>
              </w:tabs>
              <w:ind w:left="160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sz w:val="30"/>
                <w:szCs w:val="30"/>
              </w:rPr>
              <w:t>1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41" w:type="pct"/>
          </w:tcPr>
          <w:p w14:paraId="0BFC56C1" w14:textId="77777777" w:rsidR="007E1D36" w:rsidRPr="0037389D" w:rsidRDefault="007E1D3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98DF89" w14:textId="77777777" w:rsidR="007E1D36" w:rsidRPr="0037389D" w:rsidRDefault="007E1D3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9" w:type="pct"/>
          </w:tcPr>
          <w:p w14:paraId="05C4782B" w14:textId="77777777" w:rsidR="007E1D36" w:rsidRPr="0037389D" w:rsidRDefault="007E1D3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5" w:type="pct"/>
          </w:tcPr>
          <w:p w14:paraId="5D42C497" w14:textId="77777777" w:rsidR="007E1D36" w:rsidRPr="0037389D" w:rsidRDefault="007E1D3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3" w:type="pct"/>
          </w:tcPr>
          <w:p w14:paraId="657CACD2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  <w:tc>
          <w:tcPr>
            <w:tcW w:w="147" w:type="pct"/>
          </w:tcPr>
          <w:p w14:paraId="7AFED791" w14:textId="77777777" w:rsidR="007E1D36" w:rsidRPr="0037389D" w:rsidRDefault="007E1D3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8" w:type="pct"/>
          </w:tcPr>
          <w:p w14:paraId="1DA0C95E" w14:textId="77777777" w:rsidR="007E1D36" w:rsidRPr="0037389D" w:rsidRDefault="007E1D36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</w:tr>
      <w:tr w:rsidR="007E1D36" w:rsidRPr="0037389D" w14:paraId="7D375FB7" w14:textId="77777777" w:rsidTr="007E1D36">
        <w:tc>
          <w:tcPr>
            <w:tcW w:w="1680" w:type="pct"/>
          </w:tcPr>
          <w:p w14:paraId="5C3BFC80" w14:textId="3CB98C01" w:rsidR="007E1D36" w:rsidRPr="0037389D" w:rsidRDefault="007E1D36" w:rsidP="00D14BCF">
            <w:pPr>
              <w:tabs>
                <w:tab w:val="clear" w:pos="227"/>
                <w:tab w:val="left" w:pos="160"/>
              </w:tabs>
              <w:ind w:left="160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641" w:type="pct"/>
          </w:tcPr>
          <w:p w14:paraId="70C0CBE0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5A4BC9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9" w:type="pct"/>
          </w:tcPr>
          <w:p w14:paraId="361A17CA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5" w:type="pct"/>
          </w:tcPr>
          <w:p w14:paraId="220F7BF3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3" w:type="pct"/>
          </w:tcPr>
          <w:p w14:paraId="4712CB67" w14:textId="76276CD3" w:rsidR="007E1D36" w:rsidRPr="001526B7" w:rsidRDefault="007E1D36" w:rsidP="001526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526B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="001526B7" w:rsidRPr="001526B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526B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</w:t>
            </w:r>
            <w:r w:rsidR="001526B7">
              <w:rPr>
                <w:rFonts w:ascii="Angsana New" w:hAnsi="Angsana New" w:cstheme="minorBidi" w:hint="cs"/>
                <w:b w:val="0"/>
                <w:bCs w:val="0"/>
                <w:sz w:val="30"/>
                <w:szCs w:val="30"/>
                <w:cs/>
              </w:rPr>
              <w:t xml:space="preserve">      </w:t>
            </w:r>
            <w:r w:rsidRPr="001526B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(100,000)</w:t>
            </w:r>
          </w:p>
        </w:tc>
        <w:tc>
          <w:tcPr>
            <w:tcW w:w="147" w:type="pct"/>
          </w:tcPr>
          <w:p w14:paraId="37121C1D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8" w:type="pct"/>
          </w:tcPr>
          <w:p w14:paraId="4CCD5B60" w14:textId="655F319B" w:rsidR="007E1D36" w:rsidRPr="0037389D" w:rsidRDefault="007E1D36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</w:tr>
      <w:tr w:rsidR="007E1D36" w:rsidRPr="0037389D" w14:paraId="28D040AF" w14:textId="77777777" w:rsidTr="007E1D36">
        <w:trPr>
          <w:trHeight w:val="452"/>
        </w:trPr>
        <w:tc>
          <w:tcPr>
            <w:tcW w:w="1680" w:type="pct"/>
          </w:tcPr>
          <w:p w14:paraId="5EF383CB" w14:textId="28A74693" w:rsidR="007E1D36" w:rsidRPr="0037389D" w:rsidRDefault="007E1D36" w:rsidP="00D14BCF">
            <w:pPr>
              <w:tabs>
                <w:tab w:val="clear" w:pos="227"/>
                <w:tab w:val="left" w:pos="160"/>
              </w:tabs>
              <w:ind w:left="160" w:hanging="11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641" w:type="pct"/>
          </w:tcPr>
          <w:p w14:paraId="7863F3C4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8B8CEE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9" w:type="pct"/>
          </w:tcPr>
          <w:p w14:paraId="5DAA617F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5" w:type="pct"/>
          </w:tcPr>
          <w:p w14:paraId="6C6B3993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688CA094" w14:textId="527695F4" w:rsidR="007E1D36" w:rsidRPr="0037389D" w:rsidRDefault="007E1D36" w:rsidP="007E1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47" w:type="pct"/>
          </w:tcPr>
          <w:p w14:paraId="75F9486C" w14:textId="77777777" w:rsidR="007E1D36" w:rsidRPr="0037389D" w:rsidRDefault="007E1D36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775C3E55" w14:textId="68C4316B" w:rsidR="007E1D36" w:rsidRPr="0037389D" w:rsidRDefault="007E1D36" w:rsidP="007E1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55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1D36" w:rsidRPr="0037389D" w14:paraId="6542C9F3" w14:textId="77777777" w:rsidTr="007E1D36">
        <w:tc>
          <w:tcPr>
            <w:tcW w:w="1680" w:type="pct"/>
            <w:vAlign w:val="bottom"/>
          </w:tcPr>
          <w:p w14:paraId="584E5283" w14:textId="77777777" w:rsidR="007E1D36" w:rsidRPr="0037389D" w:rsidRDefault="007E1D36" w:rsidP="00D14BCF">
            <w:pPr>
              <w:tabs>
                <w:tab w:val="clear" w:pos="227"/>
                <w:tab w:val="clear" w:pos="454"/>
                <w:tab w:val="clear" w:pos="680"/>
                <w:tab w:val="left" w:pos="160"/>
                <w:tab w:val="left" w:pos="720"/>
              </w:tabs>
              <w:ind w:left="160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41" w:type="pct"/>
          </w:tcPr>
          <w:p w14:paraId="21B2566A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A9EA3D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pct"/>
          </w:tcPr>
          <w:p w14:paraId="7E8BF5CE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5A61E342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double" w:sz="4" w:space="0" w:color="auto"/>
            </w:tcBorders>
          </w:tcPr>
          <w:p w14:paraId="78584BE4" w14:textId="47ADEE98" w:rsidR="007E1D36" w:rsidRPr="0037389D" w:rsidRDefault="007E1D36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47" w:type="pct"/>
          </w:tcPr>
          <w:p w14:paraId="6E645FC3" w14:textId="77777777" w:rsidR="007E1D36" w:rsidRPr="0037389D" w:rsidRDefault="007E1D36" w:rsidP="00D14B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1BBAB873" w14:textId="77777777" w:rsidR="007E1D36" w:rsidRPr="0037389D" w:rsidRDefault="007E1D36" w:rsidP="00D14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170,000</w:t>
            </w:r>
          </w:p>
        </w:tc>
      </w:tr>
    </w:tbl>
    <w:p w14:paraId="46787CD2" w14:textId="4593CD12" w:rsidR="002826F0" w:rsidRPr="0037389D" w:rsidRDefault="002826F0" w:rsidP="002826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93BA3A" w14:textId="1BC0D49C" w:rsidR="002826F0" w:rsidRPr="0037389D" w:rsidRDefault="002826F0" w:rsidP="002826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i/>
          <w:iCs/>
          <w:sz w:val="30"/>
          <w:szCs w:val="30"/>
          <w:cs/>
        </w:rPr>
        <w:t>การลดทุน</w:t>
      </w:r>
      <w:r w:rsidR="00FB3EDD" w:rsidRPr="0037389D">
        <w:rPr>
          <w:rFonts w:asciiTheme="majorBidi" w:hAnsiTheme="majorBidi" w:cstheme="majorBidi" w:hint="cs"/>
          <w:i/>
          <w:iCs/>
          <w:sz w:val="30"/>
          <w:szCs w:val="30"/>
          <w:cs/>
        </w:rPr>
        <w:t>ในบริษัทย่อย</w:t>
      </w:r>
    </w:p>
    <w:p w14:paraId="0C6CDAC2" w14:textId="77777777" w:rsidR="002826F0" w:rsidRPr="0037389D" w:rsidRDefault="002826F0" w:rsidP="002F3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8D0787" w14:textId="5FC9E635" w:rsidR="002F3599" w:rsidRPr="002F3599" w:rsidRDefault="002F3599" w:rsidP="002F3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F359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F3599">
        <w:rPr>
          <w:rFonts w:asciiTheme="majorBidi" w:hAnsiTheme="majorBidi"/>
          <w:sz w:val="30"/>
          <w:szCs w:val="30"/>
          <w:cs/>
        </w:rPr>
        <w:t xml:space="preserve"> 25 </w:t>
      </w:r>
      <w:r w:rsidRPr="002F3599">
        <w:rPr>
          <w:rFonts w:asciiTheme="majorBidi" w:hAnsiTheme="majorBidi" w:hint="cs"/>
          <w:sz w:val="30"/>
          <w:szCs w:val="30"/>
          <w:cs/>
        </w:rPr>
        <w:t>กรกฎาคม</w:t>
      </w:r>
      <w:r w:rsidRPr="002F3599">
        <w:rPr>
          <w:rFonts w:asciiTheme="majorBidi" w:hAnsiTheme="majorBidi"/>
          <w:sz w:val="30"/>
          <w:szCs w:val="30"/>
          <w:cs/>
        </w:rPr>
        <w:t xml:space="preserve"> 2565 </w:t>
      </w:r>
      <w:r w:rsidRPr="002F3599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ที่ประชุมคณะกรรมการบริษัทมีมติให้ลดทุนจดทะเบียนและทุนชำระแล้วของบริษัท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ไดมอนด์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วัสดุ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จำกัด</w:t>
      </w:r>
      <w:r w:rsidRPr="002F3599">
        <w:rPr>
          <w:rFonts w:asciiTheme="majorBidi" w:hAnsiTheme="majorBidi"/>
          <w:sz w:val="30"/>
          <w:szCs w:val="30"/>
          <w:cs/>
        </w:rPr>
        <w:t xml:space="preserve"> (“</w:t>
      </w:r>
      <w:r w:rsidRPr="002F3599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2F3599">
        <w:rPr>
          <w:rFonts w:asciiTheme="majorBidi" w:hAnsiTheme="majorBidi" w:hint="eastAsia"/>
          <w:sz w:val="30"/>
          <w:szCs w:val="30"/>
          <w:cs/>
        </w:rPr>
        <w:t>”</w:t>
      </w:r>
      <w:r w:rsidRPr="002F3599">
        <w:rPr>
          <w:rFonts w:asciiTheme="majorBidi" w:hAnsiTheme="majorBidi"/>
          <w:sz w:val="30"/>
          <w:szCs w:val="30"/>
          <w:cs/>
        </w:rPr>
        <w:t xml:space="preserve">) </w:t>
      </w:r>
      <w:r w:rsidRPr="002F3599">
        <w:rPr>
          <w:rFonts w:asciiTheme="majorBidi" w:hAnsiTheme="majorBidi" w:hint="cs"/>
          <w:sz w:val="30"/>
          <w:szCs w:val="30"/>
          <w:cs/>
        </w:rPr>
        <w:t>ซึ่งวันที่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19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กันยายน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2565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ที่ประชุมวิสามัญของผู้ถือหุ้นของบริษัทย่อยมีมติอนุมัติให้ลดทุนจดทะเบียนและทุนชำระแล้วจากเดิม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200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ล้านบาท</w:t>
      </w:r>
      <w:r w:rsidRPr="002F3599">
        <w:rPr>
          <w:rFonts w:asciiTheme="majorBidi" w:hAnsiTheme="majorBidi"/>
          <w:sz w:val="30"/>
          <w:szCs w:val="30"/>
          <w:cs/>
        </w:rPr>
        <w:t xml:space="preserve"> (</w:t>
      </w:r>
      <w:r w:rsidRPr="002F3599">
        <w:rPr>
          <w:rFonts w:asciiTheme="majorBidi" w:hAnsiTheme="majorBidi" w:hint="cs"/>
          <w:sz w:val="30"/>
          <w:szCs w:val="30"/>
          <w:cs/>
        </w:rPr>
        <w:t>หุ้นสามัญ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2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ล้านหุ้น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100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บาท</w:t>
      </w:r>
      <w:r w:rsidRPr="002F3599">
        <w:rPr>
          <w:rFonts w:asciiTheme="majorBidi" w:hAnsiTheme="majorBidi"/>
          <w:sz w:val="30"/>
          <w:szCs w:val="30"/>
          <w:cs/>
        </w:rPr>
        <w:t xml:space="preserve">) </w:t>
      </w:r>
      <w:r w:rsidRPr="002F3599">
        <w:rPr>
          <w:rFonts w:asciiTheme="majorBidi" w:hAnsiTheme="majorBidi" w:hint="cs"/>
          <w:sz w:val="30"/>
          <w:szCs w:val="30"/>
          <w:cs/>
        </w:rPr>
        <w:t>เป็น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100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ล้านบาท</w:t>
      </w:r>
      <w:r w:rsidRPr="002F3599">
        <w:rPr>
          <w:rFonts w:asciiTheme="majorBidi" w:hAnsiTheme="majorBidi"/>
          <w:sz w:val="30"/>
          <w:szCs w:val="30"/>
          <w:cs/>
        </w:rPr>
        <w:t xml:space="preserve"> (</w:t>
      </w:r>
      <w:r w:rsidRPr="002F3599">
        <w:rPr>
          <w:rFonts w:asciiTheme="majorBidi" w:hAnsiTheme="majorBidi" w:hint="cs"/>
          <w:sz w:val="30"/>
          <w:szCs w:val="30"/>
          <w:cs/>
        </w:rPr>
        <w:t>หุ้นสามัญ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2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ล้านหุ้น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50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บาท</w:t>
      </w:r>
      <w:r w:rsidRPr="002F3599">
        <w:rPr>
          <w:rFonts w:asciiTheme="majorBidi" w:hAnsiTheme="majorBidi"/>
          <w:sz w:val="30"/>
          <w:szCs w:val="30"/>
          <w:cs/>
        </w:rPr>
        <w:t xml:space="preserve">) </w:t>
      </w:r>
    </w:p>
    <w:p w14:paraId="53E3572F" w14:textId="77777777" w:rsidR="002F3599" w:rsidRDefault="002F3599" w:rsidP="002F3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78E2DE84" w14:textId="03E12D7E" w:rsidR="002F3599" w:rsidRDefault="002F3599" w:rsidP="002F3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  <w:r w:rsidRPr="002F3599">
        <w:rPr>
          <w:rFonts w:asciiTheme="majorBidi" w:hAnsiTheme="majorBidi" w:hint="cs"/>
          <w:sz w:val="30"/>
          <w:szCs w:val="30"/>
          <w:cs/>
        </w:rPr>
        <w:t>ทั้งนี้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บริษัทย่อยได้ดำเนินการจดทะเบียนลดทุนกับกระทรวงพาณิชย์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25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ตุลาคม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2565</w:t>
      </w:r>
    </w:p>
    <w:p w14:paraId="5C645547" w14:textId="102876D6" w:rsidR="002F3599" w:rsidRDefault="002F3599" w:rsidP="002F3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30"/>
          <w:szCs w:val="30"/>
        </w:rPr>
      </w:pPr>
    </w:p>
    <w:p w14:paraId="33AA8A4B" w14:textId="0E524BA2" w:rsidR="002F3599" w:rsidRDefault="00121D59" w:rsidP="002F3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121D59">
        <w:rPr>
          <w:rFonts w:asciiTheme="majorBidi" w:hAnsiTheme="majorBidi" w:hint="cs"/>
          <w:i/>
          <w:iCs/>
          <w:sz w:val="30"/>
          <w:szCs w:val="30"/>
          <w:cs/>
        </w:rPr>
        <w:t>กลับรายการขาดทุนจากการด้อยค่า</w:t>
      </w:r>
    </w:p>
    <w:p w14:paraId="66B0DC1B" w14:textId="77777777" w:rsidR="00121D59" w:rsidRDefault="00121D59" w:rsidP="002F3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B81606" w14:textId="4CF64906" w:rsidR="002F3599" w:rsidRPr="002F3599" w:rsidRDefault="002F3599" w:rsidP="002F3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2F3599">
        <w:rPr>
          <w:rFonts w:asciiTheme="majorBidi" w:hAnsiTheme="majorBidi" w:hint="cs"/>
          <w:sz w:val="30"/>
          <w:szCs w:val="30"/>
          <w:cs/>
        </w:rPr>
        <w:t>เนื่องจากบริษัทย่อยได้ดำเนินการจดทะเบียนลดทุนกับกระทรวงพาณิชย์และคืนทุนบางส่วนให้แก่บริษัท</w:t>
      </w:r>
      <w:r>
        <w:rPr>
          <w:rFonts w:asciiTheme="majorBidi" w:hAnsiTheme="majorBidi"/>
          <w:sz w:val="30"/>
          <w:szCs w:val="30"/>
          <w:cs/>
        </w:rPr>
        <w:br/>
      </w:r>
      <w:r w:rsidR="00DC3F85">
        <w:rPr>
          <w:rFonts w:asciiTheme="majorBidi" w:hAnsiTheme="majorBidi" w:hint="cs"/>
          <w:sz w:val="30"/>
          <w:szCs w:val="30"/>
          <w:cs/>
        </w:rPr>
        <w:t>เมื่อ</w:t>
      </w:r>
      <w:r w:rsidRPr="002F3599">
        <w:rPr>
          <w:rFonts w:asciiTheme="majorBidi" w:hAnsiTheme="majorBidi" w:hint="cs"/>
          <w:sz w:val="30"/>
          <w:szCs w:val="30"/>
          <w:cs/>
        </w:rPr>
        <w:t>เดือนตุลาคม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2565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ส่งผลให้มูลค่าที่คาดว่าจะได้รับคืนสูงกว่ามูลค่าตามบัญชีของเงินลงทุนในบริษัทย่อย</w:t>
      </w:r>
      <w:r>
        <w:rPr>
          <w:rFonts w:asciiTheme="majorBidi" w:hAnsiTheme="majorBidi"/>
          <w:sz w:val="30"/>
          <w:szCs w:val="30"/>
          <w:cs/>
        </w:rPr>
        <w:br/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ดังนั้น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Pr="002F3599">
        <w:rPr>
          <w:rFonts w:asciiTheme="majorBidi" w:hAnsiTheme="majorBidi" w:hint="cs"/>
          <w:sz w:val="30"/>
          <w:szCs w:val="30"/>
          <w:cs/>
        </w:rPr>
        <w:t>บริษัทจึงกลับรายการผลขาดทุนจากการด้อยค่าเงินลงทุนในบริษัทย่อยที่มีอยู่จำนวน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30</w:t>
      </w:r>
      <w:r w:rsidRPr="002F3599">
        <w:rPr>
          <w:rFonts w:asciiTheme="majorBidi" w:hAnsiTheme="majorBidi"/>
          <w:sz w:val="30"/>
          <w:szCs w:val="30"/>
        </w:rPr>
        <w:t> </w:t>
      </w:r>
      <w:r w:rsidRPr="002F3599">
        <w:rPr>
          <w:rFonts w:asciiTheme="majorBidi" w:hAnsiTheme="majorBidi" w:hint="cs"/>
          <w:sz w:val="30"/>
          <w:szCs w:val="30"/>
          <w:cs/>
        </w:rPr>
        <w:t>ล้านบาทในปี</w:t>
      </w:r>
      <w:r w:rsidRPr="002F3599">
        <w:rPr>
          <w:rFonts w:asciiTheme="majorBidi" w:hAnsiTheme="majorBidi"/>
          <w:sz w:val="30"/>
          <w:szCs w:val="30"/>
          <w:cs/>
        </w:rPr>
        <w:t xml:space="preserve"> </w:t>
      </w:r>
      <w:r w:rsidR="00DC3F85">
        <w:rPr>
          <w:rFonts w:asciiTheme="majorBidi" w:hAnsiTheme="majorBidi"/>
          <w:sz w:val="30"/>
          <w:szCs w:val="30"/>
        </w:rPr>
        <w:t>2565</w:t>
      </w:r>
    </w:p>
    <w:p w14:paraId="7B63B4BF" w14:textId="77777777" w:rsidR="002F3599" w:rsidRDefault="002F3599" w:rsidP="002F35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rPr>
          <w:rFonts w:asciiTheme="majorBidi" w:hAnsiTheme="majorBidi"/>
          <w:sz w:val="30"/>
          <w:szCs w:val="30"/>
        </w:rPr>
      </w:pPr>
    </w:p>
    <w:p w14:paraId="6866BBCD" w14:textId="327F6577" w:rsidR="004D5CDB" w:rsidRPr="00B74814" w:rsidRDefault="004D5CDB" w:rsidP="00B7481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2F3599">
        <w:rPr>
          <w:rFonts w:ascii="Angsana New" w:hAnsi="Angsana New"/>
          <w:sz w:val="30"/>
          <w:szCs w:val="30"/>
        </w:rPr>
        <w:br w:type="page"/>
      </w:r>
      <w:r w:rsidRPr="00B74814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83F8F53" w14:textId="4877A011" w:rsidR="004D5CDB" w:rsidRPr="0037389D" w:rsidRDefault="004D5CDB" w:rsidP="002369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A32D213" w14:textId="526CA1ED" w:rsidR="00351EA2" w:rsidRPr="0037389D" w:rsidRDefault="00453F63" w:rsidP="00236919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C8CD6AB" w14:textId="77777777" w:rsidR="00EB4909" w:rsidRPr="0037389D" w:rsidRDefault="00EB4909" w:rsidP="00236919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6953CB0D" w14:textId="6A0B3F43" w:rsidR="00351EA2" w:rsidRPr="0037389D" w:rsidRDefault="00351EA2" w:rsidP="009A7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อสังหาริมทรัพย์เพื่อการลงทุนวัดมูลค่าด้วยราคาทุนหักขาดทุนจากการด้อยค่า</w:t>
      </w:r>
      <w:r w:rsidR="00453F63" w:rsidRPr="003738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ต้นทุนรวมค่าใช้จ่ายทางตรงเพื่อให้ได้มาซึ่งอสังหาริมทรัพย์เพื่อการลงทุน </w:t>
      </w:r>
    </w:p>
    <w:p w14:paraId="4EA18E55" w14:textId="2D586532" w:rsidR="00351EA2" w:rsidRPr="0037389D" w:rsidRDefault="00351EA2" w:rsidP="0023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86563" w14:textId="77777777" w:rsidR="00453F63" w:rsidRPr="0037389D" w:rsidRDefault="00453F63" w:rsidP="0023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32EF1A0" w14:textId="77777777" w:rsidR="00453F63" w:rsidRPr="0037389D" w:rsidRDefault="00453F63" w:rsidP="0023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1BEE4" w14:textId="5F004A05" w:rsidR="00351EA2" w:rsidRPr="0037389D" w:rsidRDefault="00351EA2" w:rsidP="0023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3CE659B" w14:textId="77777777" w:rsidR="00453F63" w:rsidRPr="0037389D" w:rsidRDefault="00453F63" w:rsidP="009C1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56"/>
        <w:gridCol w:w="726"/>
        <w:gridCol w:w="326"/>
        <w:gridCol w:w="274"/>
        <w:gridCol w:w="125"/>
        <w:gridCol w:w="726"/>
        <w:gridCol w:w="232"/>
        <w:gridCol w:w="214"/>
        <w:gridCol w:w="24"/>
        <w:gridCol w:w="1098"/>
        <w:gridCol w:w="271"/>
        <w:gridCol w:w="1068"/>
      </w:tblGrid>
      <w:tr w:rsidR="009C1952" w:rsidRPr="0037389D" w14:paraId="3B75C559" w14:textId="77777777" w:rsidTr="009C1952">
        <w:tc>
          <w:tcPr>
            <w:tcW w:w="2101" w:type="pct"/>
          </w:tcPr>
          <w:p w14:paraId="75CE906A" w14:textId="688A3AD1" w:rsidR="009C1952" w:rsidRPr="0037389D" w:rsidRDefault="009C1952" w:rsidP="006667E9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9" w:type="pct"/>
          </w:tcPr>
          <w:p w14:paraId="10872E38" w14:textId="77777777" w:rsidR="009C1952" w:rsidRPr="0037389D" w:rsidRDefault="009C1952" w:rsidP="006667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6"/>
          </w:tcPr>
          <w:p w14:paraId="2D04C9A0" w14:textId="7C79A790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BB7CA34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301FFEF7" w14:textId="50978CB7" w:rsidR="009C1952" w:rsidRPr="009C1952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44D506E1" w14:textId="3C15EC88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952" w:rsidRPr="0037389D" w14:paraId="597B305E" w14:textId="77777777" w:rsidTr="009C1952">
        <w:trPr>
          <w:trHeight w:val="434"/>
        </w:trPr>
        <w:tc>
          <w:tcPr>
            <w:tcW w:w="2101" w:type="pct"/>
          </w:tcPr>
          <w:p w14:paraId="3020B87B" w14:textId="19FF51D9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25215A8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gridSpan w:val="2"/>
          </w:tcPr>
          <w:p w14:paraId="5215B91A" w14:textId="117D09B2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66B0A04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14:paraId="736C00AF" w14:textId="621E364C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163337C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5BAE3E8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DC5F62E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E81ED57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C1952" w:rsidRPr="0037389D" w14:paraId="11F5488F" w14:textId="77777777" w:rsidTr="009C1952">
        <w:trPr>
          <w:trHeight w:val="434"/>
        </w:trPr>
        <w:tc>
          <w:tcPr>
            <w:tcW w:w="2101" w:type="pct"/>
          </w:tcPr>
          <w:p w14:paraId="65FB7976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B6F929C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4" w:type="pct"/>
          </w:tcPr>
          <w:p w14:paraId="3AB28B50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4" w:type="pct"/>
            <w:gridSpan w:val="3"/>
          </w:tcPr>
          <w:p w14:paraId="6E975B25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4" w:type="pct"/>
          </w:tcPr>
          <w:p w14:paraId="3F90878A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pct"/>
            <w:gridSpan w:val="2"/>
          </w:tcPr>
          <w:p w14:paraId="26AC7E98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pct"/>
            <w:gridSpan w:val="4"/>
          </w:tcPr>
          <w:p w14:paraId="02585659" w14:textId="0658D4E7" w:rsidR="009C1952" w:rsidRPr="009C1952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C19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C19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C195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9C19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C1952" w:rsidRPr="0037389D" w14:paraId="63CD09E3" w14:textId="77777777" w:rsidTr="009C1952">
        <w:tc>
          <w:tcPr>
            <w:tcW w:w="2101" w:type="pct"/>
          </w:tcPr>
          <w:p w14:paraId="09ED6095" w14:textId="089FE562" w:rsidR="009C1952" w:rsidRPr="009C1952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19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" w:type="pct"/>
          </w:tcPr>
          <w:p w14:paraId="729EFB4F" w14:textId="77777777" w:rsidR="009C1952" w:rsidRPr="0037389D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center"/>
          </w:tcPr>
          <w:p w14:paraId="581BF4F7" w14:textId="632E0F83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43919DE4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center"/>
          </w:tcPr>
          <w:p w14:paraId="44631ED3" w14:textId="733213CA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29A26D2E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7434019" w14:textId="0AC89A77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9FED660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072EBCD" w14:textId="72F3B736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1952" w:rsidRPr="0037389D" w14:paraId="060E1E8A" w14:textId="77777777" w:rsidTr="009C1952">
        <w:tc>
          <w:tcPr>
            <w:tcW w:w="2101" w:type="pct"/>
          </w:tcPr>
          <w:p w14:paraId="4C013151" w14:textId="312B369F" w:rsidR="009C1952" w:rsidRPr="0037389D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9C195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9C19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C19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/>
                <w:sz w:val="30"/>
                <w:szCs w:val="30"/>
              </w:rPr>
              <w:t>1</w:t>
            </w:r>
            <w:r w:rsidRPr="009C19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9C19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9C19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/>
                <w:sz w:val="30"/>
                <w:szCs w:val="30"/>
              </w:rPr>
              <w:t>31</w:t>
            </w:r>
            <w:r w:rsidRPr="009C195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4CDC0D2" w14:textId="77777777" w:rsidR="009C1952" w:rsidRPr="0037389D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center"/>
          </w:tcPr>
          <w:p w14:paraId="446B34AC" w14:textId="5B34AEF0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5FD0720A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center"/>
          </w:tcPr>
          <w:p w14:paraId="5AB3D561" w14:textId="7915FA6A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400DCBB8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4D37BE" w14:textId="0B9B1012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20,059</w:t>
            </w:r>
          </w:p>
        </w:tc>
        <w:tc>
          <w:tcPr>
            <w:tcW w:w="147" w:type="pct"/>
          </w:tcPr>
          <w:p w14:paraId="6960756C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14:paraId="3485A4C0" w14:textId="40C08478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20,059</w:t>
            </w:r>
          </w:p>
        </w:tc>
      </w:tr>
      <w:tr w:rsidR="009C1952" w:rsidRPr="0037389D" w14:paraId="59CED633" w14:textId="77777777" w:rsidTr="009C1952">
        <w:tc>
          <w:tcPr>
            <w:tcW w:w="2101" w:type="pct"/>
          </w:tcPr>
          <w:p w14:paraId="66B63DDE" w14:textId="0FFAF51A" w:rsidR="009C1952" w:rsidRPr="0037389D" w:rsidRDefault="009C1952" w:rsidP="0066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8704E27" w14:textId="77777777" w:rsidR="009C1952" w:rsidRPr="0037389D" w:rsidRDefault="009C1952" w:rsidP="0066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shd w:val="clear" w:color="auto" w:fill="auto"/>
            <w:vAlign w:val="center"/>
          </w:tcPr>
          <w:p w14:paraId="07732C93" w14:textId="1242B3F0" w:rsidR="009C1952" w:rsidRPr="0037389D" w:rsidRDefault="009C1952" w:rsidP="006667E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881C75C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center"/>
          </w:tcPr>
          <w:p w14:paraId="55CA0AF5" w14:textId="0F2825E6" w:rsidR="009C1952" w:rsidRPr="0037389D" w:rsidRDefault="009C1952" w:rsidP="006667E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4313407B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9D829A" w14:textId="053CBE34" w:rsidR="009C1952" w:rsidRPr="0037389D" w:rsidRDefault="009C1952" w:rsidP="006667E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9A83892" w14:textId="77777777" w:rsidR="009C1952" w:rsidRPr="0037389D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058EFEBA" w14:textId="29999D85" w:rsidR="009C1952" w:rsidRPr="0037389D" w:rsidRDefault="009C1952" w:rsidP="006667E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1952" w:rsidRPr="0037389D" w14:paraId="7DB202F7" w14:textId="77777777" w:rsidTr="009C1952">
        <w:tc>
          <w:tcPr>
            <w:tcW w:w="2101" w:type="pct"/>
          </w:tcPr>
          <w:p w14:paraId="6EFC37F1" w14:textId="09959A50" w:rsidR="009C1952" w:rsidRPr="009C1952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195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9" w:type="pct"/>
          </w:tcPr>
          <w:p w14:paraId="5CFB1B73" w14:textId="77777777" w:rsidR="009C1952" w:rsidRPr="0037389D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gridSpan w:val="2"/>
            <w:vMerge w:val="restart"/>
            <w:shd w:val="clear" w:color="auto" w:fill="auto"/>
            <w:vAlign w:val="center"/>
          </w:tcPr>
          <w:p w14:paraId="2858F135" w14:textId="5508EA47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772A3D57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vMerge w:val="restart"/>
            <w:shd w:val="clear" w:color="auto" w:fill="auto"/>
            <w:vAlign w:val="center"/>
          </w:tcPr>
          <w:p w14:paraId="2A803090" w14:textId="23FDA753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12D3C4D4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Merge w:val="restart"/>
            <w:shd w:val="clear" w:color="auto" w:fill="auto"/>
            <w:vAlign w:val="center"/>
          </w:tcPr>
          <w:p w14:paraId="48A93303" w14:textId="77777777" w:rsidR="009C1952" w:rsidRDefault="009C1952" w:rsidP="009C1952">
            <w:pPr>
              <w:pStyle w:val="acctfourfigures"/>
              <w:tabs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132BB8D" w14:textId="51A3D180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3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9C1952"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  <w:tc>
          <w:tcPr>
            <w:tcW w:w="147" w:type="pct"/>
          </w:tcPr>
          <w:p w14:paraId="7251F573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Merge w:val="restart"/>
            <w:vAlign w:val="center"/>
          </w:tcPr>
          <w:p w14:paraId="6DA1D98F" w14:textId="77777777" w:rsidR="009C1952" w:rsidRDefault="009C1952" w:rsidP="009C1952">
            <w:pPr>
              <w:pStyle w:val="acctfourfigures"/>
              <w:tabs>
                <w:tab w:val="decimal" w:pos="822"/>
              </w:tabs>
              <w:spacing w:line="240" w:lineRule="atLeast"/>
              <w:ind w:right="-465" w:firstLine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D4225D4" w14:textId="1E16D97A" w:rsidR="009C1952" w:rsidRPr="0037389D" w:rsidRDefault="009C1952" w:rsidP="009C195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-465" w:firstLine="1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95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20,059</w:t>
            </w:r>
          </w:p>
        </w:tc>
      </w:tr>
      <w:tr w:rsidR="009C1952" w:rsidRPr="0037389D" w14:paraId="47D7A876" w14:textId="77777777" w:rsidTr="009C1952">
        <w:tc>
          <w:tcPr>
            <w:tcW w:w="2101" w:type="pct"/>
          </w:tcPr>
          <w:p w14:paraId="3128AC7A" w14:textId="7C027E12" w:rsidR="009C1952" w:rsidRPr="009C1952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19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9C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9C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C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9C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9C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C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C19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006D89C8" w14:textId="77777777" w:rsidR="009C1952" w:rsidRPr="0037389D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gridSpan w:val="2"/>
            <w:vMerge/>
            <w:tcBorders>
              <w:bottom w:val="nil"/>
            </w:tcBorders>
            <w:shd w:val="clear" w:color="auto" w:fill="auto"/>
            <w:vAlign w:val="bottom"/>
          </w:tcPr>
          <w:p w14:paraId="054B7FBF" w14:textId="5CE947F0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3C707DCE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vMerge/>
            <w:tcBorders>
              <w:bottom w:val="nil"/>
            </w:tcBorders>
            <w:shd w:val="clear" w:color="auto" w:fill="auto"/>
            <w:vAlign w:val="bottom"/>
          </w:tcPr>
          <w:p w14:paraId="42972EBF" w14:textId="52107870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3CE926FC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Merge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8963F8" w14:textId="7BE76621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CCCF371" w14:textId="77777777" w:rsidR="009C1952" w:rsidRPr="0037389D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Merge/>
            <w:tcBorders>
              <w:bottom w:val="double" w:sz="4" w:space="0" w:color="auto"/>
            </w:tcBorders>
            <w:vAlign w:val="bottom"/>
          </w:tcPr>
          <w:p w14:paraId="6DA4016D" w14:textId="577030E2" w:rsidR="009C1952" w:rsidRPr="0037389D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465" w:firstLine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483D48B1" w14:textId="77777777" w:rsidR="009C1952" w:rsidRDefault="009C1952" w:rsidP="0023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9BA6DDD" w14:textId="49792996" w:rsidR="00453F63" w:rsidRPr="0037389D" w:rsidRDefault="004D5CDB" w:rsidP="0023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pacing w:val="-6"/>
          <w:sz w:val="30"/>
          <w:szCs w:val="30"/>
          <w:cs/>
        </w:rPr>
        <w:t>อสังหาริมทรัพย์เพื่อการลงทุน ได้แก่ ที่ดิน ซึ่งถือครองเพื่อโครงการในอนาคต</w:t>
      </w:r>
      <w:r w:rsidRPr="003738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มูลค่ายุติธรรมของอสังหาริมทรัพย์</w:t>
      </w:r>
      <w:r w:rsidRPr="0037389D">
        <w:rPr>
          <w:rFonts w:asciiTheme="majorBidi" w:hAnsiTheme="majorBidi" w:cstheme="majorBidi"/>
          <w:spacing w:val="-6"/>
          <w:sz w:val="30"/>
          <w:szCs w:val="30"/>
        </w:rPr>
        <w:br/>
      </w:r>
      <w:r w:rsidRPr="0037389D">
        <w:rPr>
          <w:rFonts w:asciiTheme="majorBidi" w:hAnsiTheme="majorBidi" w:cstheme="majorBidi"/>
          <w:spacing w:val="-6"/>
          <w:sz w:val="30"/>
          <w:szCs w:val="30"/>
          <w:cs/>
        </w:rPr>
        <w:t>เพื่อการลงทุน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6443C" w:rsidRPr="0037389D">
        <w:rPr>
          <w:rFonts w:asciiTheme="majorBidi" w:hAnsiTheme="majorBidi" w:cstheme="majorBidi"/>
          <w:sz w:val="30"/>
          <w:szCs w:val="30"/>
        </w:rPr>
        <w:t>31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6443C" w:rsidRPr="0037389D">
        <w:rPr>
          <w:rFonts w:asciiTheme="majorBidi" w:hAnsiTheme="majorBidi" w:cstheme="majorBidi"/>
          <w:sz w:val="30"/>
          <w:szCs w:val="30"/>
        </w:rPr>
        <w:t>256</w:t>
      </w:r>
      <w:r w:rsidR="00236919" w:rsidRPr="0037389D">
        <w:rPr>
          <w:rFonts w:asciiTheme="majorBidi" w:hAnsiTheme="majorBidi" w:cstheme="majorBidi"/>
          <w:sz w:val="30"/>
          <w:szCs w:val="30"/>
        </w:rPr>
        <w:t>5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 มีจำนวนเงิน </w:t>
      </w:r>
      <w:r w:rsidR="00F07AA8" w:rsidRPr="0037389D">
        <w:rPr>
          <w:rFonts w:asciiTheme="majorBidi" w:hAnsiTheme="majorBidi" w:cstheme="majorBidi"/>
          <w:sz w:val="30"/>
          <w:szCs w:val="30"/>
        </w:rPr>
        <w:t>54.4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7389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6443C" w:rsidRPr="0037389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36919" w:rsidRPr="0037389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7389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C2CDA" w:rsidRPr="0037389D">
        <w:rPr>
          <w:rFonts w:asciiTheme="majorBidi" w:hAnsiTheme="majorBidi" w:cstheme="majorBidi"/>
          <w:i/>
          <w:iCs/>
          <w:sz w:val="30"/>
          <w:szCs w:val="30"/>
        </w:rPr>
        <w:t>50.2</w:t>
      </w:r>
      <w:r w:rsidR="002C2CDA"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7389D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>ประเมินราคาโดย</w:t>
      </w:r>
      <w:r w:rsidRPr="0037389D">
        <w:rPr>
          <w:rFonts w:asciiTheme="majorBidi" w:hAnsiTheme="majorBidi" w:cstheme="majorBidi"/>
          <w:sz w:val="30"/>
          <w:szCs w:val="30"/>
        </w:rPr>
        <w:br/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ผู้ประเมินราคาอิสระ 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6443C" w:rsidRPr="0037389D">
        <w:rPr>
          <w:rFonts w:asciiTheme="majorBidi" w:hAnsiTheme="majorBidi" w:cstheme="majorBidi"/>
          <w:sz w:val="30"/>
          <w:szCs w:val="30"/>
        </w:rPr>
        <w:t>3</w:t>
      </w:r>
    </w:p>
    <w:p w14:paraId="679AE536" w14:textId="42B6F965" w:rsidR="002C2CDA" w:rsidRPr="0037389D" w:rsidRDefault="00453F63" w:rsidP="0023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</w:rPr>
        <w:br w:type="page"/>
      </w:r>
    </w:p>
    <w:p w14:paraId="02A69627" w14:textId="6F3F2AF9" w:rsidR="002C2CDA" w:rsidRPr="0037389D" w:rsidRDefault="002C2CDA" w:rsidP="001F43F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61F6DA5C" w14:textId="77777777" w:rsidR="00354759" w:rsidRPr="0037389D" w:rsidRDefault="00354759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92B1307" w14:textId="3214223B" w:rsidR="00354759" w:rsidRPr="0037389D" w:rsidRDefault="00453F63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37389D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49720F8B" w14:textId="77777777" w:rsidR="00EB4909" w:rsidRPr="0037389D" w:rsidRDefault="00EB4909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3F1FA25" w14:textId="2B95B41A" w:rsidR="002C2CDA" w:rsidRPr="0037389D" w:rsidRDefault="002C2CDA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7389D">
        <w:rPr>
          <w:rFonts w:ascii="Angsana New" w:hAnsi="Angsana New" w:hint="cs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88763EB" w14:textId="77777777" w:rsidR="00354759" w:rsidRPr="0037389D" w:rsidRDefault="00354759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F67E16F" w14:textId="61CFD2D3" w:rsidR="002C2CDA" w:rsidRPr="0037389D" w:rsidRDefault="002C2CDA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7389D">
        <w:rPr>
          <w:rFonts w:ascii="Angsana New" w:hAnsi="Angsana New"/>
          <w:sz w:val="30"/>
          <w:szCs w:val="30"/>
          <w:cs/>
        </w:rPr>
        <w:t>ราคาทุน</w:t>
      </w:r>
      <w:r w:rsidRPr="0037389D">
        <w:rPr>
          <w:rFonts w:ascii="Angsana New" w:hAnsi="Angsana New" w:hint="cs"/>
          <w:sz w:val="30"/>
          <w:szCs w:val="30"/>
          <w:cs/>
        </w:rPr>
        <w:t>รวมถึง</w:t>
      </w:r>
      <w:r w:rsidRPr="0037389D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37389D">
        <w:rPr>
          <w:rFonts w:ascii="Angsana New" w:hAnsi="Angsana New" w:hint="cs"/>
          <w:sz w:val="30"/>
          <w:szCs w:val="30"/>
          <w:cs/>
        </w:rPr>
        <w:t>ได้มาของ</w:t>
      </w:r>
      <w:r w:rsidRPr="0037389D">
        <w:rPr>
          <w:rFonts w:ascii="Angsana New" w:hAnsi="Angsana New"/>
          <w:sz w:val="30"/>
          <w:szCs w:val="30"/>
          <w:cs/>
        </w:rPr>
        <w:t>สินทรัพย์</w:t>
      </w:r>
      <w:r w:rsidRPr="0037389D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</w:t>
      </w:r>
      <w:r w:rsidR="00453F63" w:rsidRPr="0037389D">
        <w:rPr>
          <w:rFonts w:ascii="Angsana New" w:hAnsi="Angsana New" w:hint="cs"/>
          <w:sz w:val="30"/>
          <w:szCs w:val="30"/>
          <w:cs/>
        </w:rPr>
        <w:t>การกู้ยืม</w:t>
      </w:r>
      <w:r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="00453F63" w:rsidRPr="0037389D">
        <w:rPr>
          <w:rFonts w:ascii="Angsana New" w:hAnsi="Angsana New" w:hint="cs"/>
          <w:sz w:val="30"/>
          <w:szCs w:val="30"/>
          <w:cs/>
        </w:rPr>
        <w:t>และ</w:t>
      </w:r>
      <w:r w:rsidRPr="0037389D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การขนย้าย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37389D">
        <w:rPr>
          <w:rFonts w:ascii="Angsana New" w:hAnsi="Angsana New" w:hint="cs"/>
          <w:sz w:val="30"/>
          <w:szCs w:val="30"/>
          <w:cs/>
        </w:rPr>
        <w:t>ตั้งของสินทรัพย์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37389D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389D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37389D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389D">
        <w:rPr>
          <w:rFonts w:ascii="Angsana New" w:hAnsi="Angsana New"/>
          <w:sz w:val="30"/>
          <w:szCs w:val="30"/>
          <w:cs/>
        </w:rPr>
        <w:t>นั้นให้ถือว่า</w:t>
      </w:r>
      <w:r w:rsidRPr="0037389D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389D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37389D">
        <w:rPr>
          <w:rFonts w:ascii="Angsana New" w:hAnsi="Angsana New" w:hint="cs"/>
          <w:sz w:val="30"/>
          <w:szCs w:val="30"/>
          <w:cs/>
        </w:rPr>
        <w:t>ุปกรณ์</w:t>
      </w:r>
    </w:p>
    <w:p w14:paraId="6A0AE8DB" w14:textId="77777777" w:rsidR="00354759" w:rsidRPr="0037389D" w:rsidRDefault="00354759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383565" w14:textId="4E2484E3" w:rsidR="002C2CDA" w:rsidRPr="0037389D" w:rsidRDefault="002C2CDA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54893E9" w14:textId="77777777" w:rsidR="00354759" w:rsidRPr="0037389D" w:rsidRDefault="00354759" w:rsidP="001F43F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1B8D838E" w14:textId="3DB0D93D" w:rsidR="002C2CDA" w:rsidRPr="0037389D" w:rsidRDefault="002C2CDA" w:rsidP="001F43F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37389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37389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BF147E" w:rsidRPr="0037389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37389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37389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37389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5942B4" w:rsidRPr="0037389D">
        <w:rPr>
          <w:rFonts w:ascii="Angsana New" w:eastAsiaTheme="minorEastAsia" w:hAnsi="Angsana New" w:cs="Angsana New" w:hint="cs"/>
          <w:color w:val="auto"/>
          <w:sz w:val="30"/>
          <w:szCs w:val="30"/>
          <w:cs/>
          <w:lang w:eastAsia="ko-KR"/>
        </w:rPr>
        <w:t>เป็นประจำ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</w:t>
      </w:r>
      <w:r w:rsidRPr="0037389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37389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37389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37389D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37389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44CBDDD9" w14:textId="77777777" w:rsidR="002C2CDA" w:rsidRPr="0037389D" w:rsidRDefault="002C2CDA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2AEAF86" w14:textId="77777777" w:rsidR="00354759" w:rsidRPr="0037389D" w:rsidRDefault="002C2CDA" w:rsidP="001F43F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7389D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37389D">
        <w:rPr>
          <w:rFonts w:asciiTheme="majorBidi" w:hAnsiTheme="majorBidi" w:cstheme="majorBidi"/>
          <w:color w:val="auto"/>
          <w:sz w:val="28"/>
          <w:szCs w:val="28"/>
          <w:cs/>
        </w:rPr>
        <w:t xml:space="preserve">  </w:t>
      </w:r>
    </w:p>
    <w:p w14:paraId="744B5EA1" w14:textId="77777777" w:rsidR="00354759" w:rsidRPr="0037389D" w:rsidRDefault="00354759" w:rsidP="001F43F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FCC634A" w14:textId="2A437E1F" w:rsidR="002C2CDA" w:rsidRPr="0037389D" w:rsidRDefault="002C2CDA" w:rsidP="001F43F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7389D">
        <w:rPr>
          <w:rFonts w:ascii="Angsana New" w:hAnsi="Angsana New" w:cs="Angsana New"/>
          <w:color w:val="auto"/>
          <w:sz w:val="30"/>
          <w:szCs w:val="30"/>
          <w:cs/>
        </w:rPr>
        <w:t>ประมาณการอายุการ</w:t>
      </w:r>
      <w:r w:rsidRPr="0037389D">
        <w:rPr>
          <w:rFonts w:ascii="Angsana New" w:hAnsi="Angsana New" w:cs="Angsana New" w:hint="cs"/>
          <w:color w:val="auto"/>
          <w:sz w:val="30"/>
          <w:szCs w:val="30"/>
          <w:cs/>
        </w:rPr>
        <w:t>ให้ประโยชน์</w:t>
      </w:r>
      <w:r w:rsidRPr="0037389D">
        <w:rPr>
          <w:rFonts w:ascii="Angsana New" w:hAnsi="Angsana New" w:cs="Angsana New"/>
          <w:color w:val="auto"/>
          <w:sz w:val="30"/>
          <w:szCs w:val="30"/>
          <w:cs/>
        </w:rPr>
        <w:t>ของสินทรัพย์แสดงได้ดังนี้</w:t>
      </w:r>
    </w:p>
    <w:p w14:paraId="7A4A2E18" w14:textId="77777777" w:rsidR="001F43F4" w:rsidRPr="0037389D" w:rsidRDefault="001F43F4" w:rsidP="001F43F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tbl>
      <w:tblPr>
        <w:tblW w:w="7178" w:type="dxa"/>
        <w:tblInd w:w="450" w:type="dxa"/>
        <w:tblLook w:val="0000" w:firstRow="0" w:lastRow="0" w:firstColumn="0" w:lastColumn="0" w:noHBand="0" w:noVBand="0"/>
      </w:tblPr>
      <w:tblGrid>
        <w:gridCol w:w="5308"/>
        <w:gridCol w:w="1195"/>
        <w:gridCol w:w="675"/>
      </w:tblGrid>
      <w:tr w:rsidR="0037389D" w:rsidRPr="0037389D" w14:paraId="40E01C34" w14:textId="77777777" w:rsidTr="001F43F4">
        <w:tc>
          <w:tcPr>
            <w:tcW w:w="5308" w:type="dxa"/>
            <w:vAlign w:val="bottom"/>
          </w:tcPr>
          <w:p w14:paraId="7F09C507" w14:textId="77777777" w:rsidR="002C2CDA" w:rsidRPr="0037389D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1195" w:type="dxa"/>
          </w:tcPr>
          <w:p w14:paraId="34D891C2" w14:textId="77777777" w:rsidR="002C2CDA" w:rsidRPr="0037389D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5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35C8ED3" w14:textId="77777777" w:rsidR="002C2CDA" w:rsidRPr="0037389D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7389D" w:rsidRPr="0037389D" w14:paraId="5F6D2A3D" w14:textId="77777777" w:rsidTr="001F43F4">
        <w:tc>
          <w:tcPr>
            <w:tcW w:w="5308" w:type="dxa"/>
            <w:vAlign w:val="bottom"/>
          </w:tcPr>
          <w:p w14:paraId="70A6D1ED" w14:textId="77777777" w:rsidR="002C2CDA" w:rsidRPr="0037389D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4AD06589" w14:textId="77777777" w:rsidR="002C2CDA" w:rsidRPr="0037389D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5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7D41D19" w14:textId="77777777" w:rsidR="002C2CDA" w:rsidRPr="0037389D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7389D" w:rsidRPr="0037389D" w14:paraId="24505655" w14:textId="77777777" w:rsidTr="001F43F4">
        <w:tc>
          <w:tcPr>
            <w:tcW w:w="5308" w:type="dxa"/>
            <w:vAlign w:val="bottom"/>
          </w:tcPr>
          <w:p w14:paraId="79FA3E0C" w14:textId="77777777" w:rsidR="002C2CDA" w:rsidRPr="0037389D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102B550A" w14:textId="77777777" w:rsidR="002C2CDA" w:rsidRPr="0037389D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96A0BB7" w14:textId="77777777" w:rsidR="002C2CDA" w:rsidRPr="0037389D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C2CDA" w:rsidRPr="0037389D" w14:paraId="759FDD67" w14:textId="77777777" w:rsidTr="001F43F4">
        <w:tc>
          <w:tcPr>
            <w:tcW w:w="5308" w:type="dxa"/>
            <w:shd w:val="clear" w:color="auto" w:fill="auto"/>
            <w:vAlign w:val="bottom"/>
          </w:tcPr>
          <w:p w14:paraId="390CAF1B" w14:textId="77777777" w:rsidR="002C2CDA" w:rsidRPr="0037389D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6A66970" w14:textId="77777777" w:rsidR="002C2CDA" w:rsidRPr="0037389D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2927C43B" w14:textId="77777777" w:rsidR="002C2CDA" w:rsidRPr="0037389D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3D3608B" w14:textId="1BE0E9B7" w:rsidR="00AC08B8" w:rsidRPr="0037389D" w:rsidRDefault="00AC08B8" w:rsidP="002C2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A7955E3" w14:textId="376A551A" w:rsidR="002C2CDA" w:rsidRPr="0037389D" w:rsidRDefault="00AC08B8" w:rsidP="00AC0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</w:rPr>
        <w:br w:type="page"/>
      </w:r>
    </w:p>
    <w:p w14:paraId="1A2960E6" w14:textId="51FDA9F2" w:rsidR="002C2CDA" w:rsidRPr="0037389D" w:rsidRDefault="00951257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Theme="majorBidi" w:hAnsiTheme="majorBidi" w:cstheme="majorBidi" w:hint="cs"/>
          <w:sz w:val="30"/>
          <w:szCs w:val="30"/>
          <w:cs/>
        </w:rPr>
        <w:lastRenderedPageBreak/>
        <w:t>ยอดสินทรัพย์ตามบัญชีขอ</w:t>
      </w:r>
      <w:r w:rsidR="00D02591" w:rsidRPr="0037389D">
        <w:rPr>
          <w:rFonts w:asciiTheme="majorBidi" w:hAnsiTheme="majorBidi" w:cstheme="majorBidi" w:hint="cs"/>
          <w:sz w:val="30"/>
          <w:szCs w:val="30"/>
          <w:cs/>
        </w:rPr>
        <w:t>งกลุ่มบริษัท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ได้รับการทบทวน ณ ทุกวันที่รายงานว่า</w:t>
      </w:r>
      <w:r w:rsidRPr="0037389D">
        <w:rPr>
          <w:rFonts w:asciiTheme="majorBidi" w:hAnsiTheme="majorBidi" w:cstheme="majorBidi"/>
          <w:sz w:val="30"/>
          <w:szCs w:val="30"/>
          <w:cs/>
        </w:rPr>
        <w:t>มีข้อบ่งชี้เรื่องการด้อยค่า</w:t>
      </w:r>
      <w:r w:rsidR="005942B4" w:rsidRPr="0037389D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ในกรณีที่มีข้อบ่งชี</w:t>
      </w:r>
      <w:r w:rsidR="00D02591" w:rsidRPr="0037389D">
        <w:rPr>
          <w:rFonts w:asciiTheme="majorBidi" w:hAnsiTheme="majorBidi" w:cstheme="majorBidi" w:hint="cs"/>
          <w:sz w:val="30"/>
          <w:szCs w:val="30"/>
          <w:cs/>
        </w:rPr>
        <w:t>้กลุ่มบริษัท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Pr="0037389D">
        <w:rPr>
          <w:rFonts w:asciiTheme="majorBidi" w:hAnsiTheme="majorBidi" w:hint="cs"/>
          <w:sz w:val="30"/>
          <w:szCs w:val="30"/>
          <w:cs/>
        </w:rPr>
        <w:t xml:space="preserve">หรือมูลค่าตามบัญชีของหน่วยสินทรัพย์ที่ก่อให้เกิดเงินสด 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 xml:space="preserve">สูงกว่ามูลค่าที่คาดว่าจะได้รับคืน </w:t>
      </w:r>
      <w:bookmarkStart w:id="0" w:name="_Hlk87298023"/>
      <w:r w:rsidRPr="0037389D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ที่เคยรับรู้ในงวดก่อน</w:t>
      </w:r>
      <w:r w:rsidRPr="0037389D">
        <w:rPr>
          <w:rFonts w:asciiTheme="majorBidi" w:hAnsiTheme="majorBidi" w:cstheme="majorBidi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0"/>
    </w:p>
    <w:p w14:paraId="389C3BBA" w14:textId="77777777" w:rsidR="00D02591" w:rsidRPr="0037389D" w:rsidRDefault="00D02591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B81B23" w14:textId="4B17FC2F" w:rsidR="00D02591" w:rsidRPr="0037389D" w:rsidRDefault="00D02591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D02591" w:rsidRPr="0037389D" w:rsidSect="00236919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37389D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37389D">
        <w:rPr>
          <w:rFonts w:ascii="Angsana New" w:hAnsi="Angsana New"/>
          <w:sz w:val="30"/>
          <w:szCs w:val="30"/>
          <w:cs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4B6F0417" w14:textId="3C715165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p w14:paraId="624C58BF" w14:textId="77777777" w:rsidR="004D52D5" w:rsidRPr="0037389D" w:rsidRDefault="004D52D5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tbl>
      <w:tblPr>
        <w:tblW w:w="141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60"/>
        <w:gridCol w:w="236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37389D" w:rsidRPr="0037389D" w14:paraId="3B1DDFC9" w14:textId="77777777" w:rsidTr="005E3B32">
        <w:trPr>
          <w:cantSplit/>
        </w:trPr>
        <w:tc>
          <w:tcPr>
            <w:tcW w:w="3460" w:type="dxa"/>
          </w:tcPr>
          <w:p w14:paraId="7CFCC76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A036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4BE213C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89D" w:rsidRPr="0037389D" w14:paraId="3194CEDB" w14:textId="77777777" w:rsidTr="005E3B32">
        <w:trPr>
          <w:cantSplit/>
          <w:trHeight w:val="66"/>
        </w:trPr>
        <w:tc>
          <w:tcPr>
            <w:tcW w:w="3460" w:type="dxa"/>
          </w:tcPr>
          <w:p w14:paraId="041EECB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6C52B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3AE2AB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A8BDF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B80C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9D7E4A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6BA16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BB1E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3C6D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6F6E7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C73B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E43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DFE18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FDCDAD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3D37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6E7059A1" w14:textId="77777777" w:rsidTr="005E3B32">
        <w:trPr>
          <w:cantSplit/>
        </w:trPr>
        <w:tc>
          <w:tcPr>
            <w:tcW w:w="3460" w:type="dxa"/>
          </w:tcPr>
          <w:p w14:paraId="34D071B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832C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000D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11BF83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0E28D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4208F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FB66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653F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1181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75AB2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4DD7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15C0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42FB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3336672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0127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6B668642" w14:textId="77777777" w:rsidTr="005E3B32">
        <w:trPr>
          <w:cantSplit/>
        </w:trPr>
        <w:tc>
          <w:tcPr>
            <w:tcW w:w="3460" w:type="dxa"/>
          </w:tcPr>
          <w:p w14:paraId="672B7AD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15300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E12C4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7E6D6E0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3A7A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3DE3EE6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3E213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68C0F9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4010D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42D3E0C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62FAB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3A640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1C36E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7D74593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8FB6D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05A42762" w14:textId="77777777" w:rsidTr="005E3B32">
        <w:trPr>
          <w:cantSplit/>
        </w:trPr>
        <w:tc>
          <w:tcPr>
            <w:tcW w:w="3460" w:type="dxa"/>
          </w:tcPr>
          <w:p w14:paraId="573993A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33DD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96EA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8A7B47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24BD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E4231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22F4B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3139FC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6244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20BC45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77143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4E818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CD08B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DD33B8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0748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14271D21" w14:textId="77777777" w:rsidTr="005E3B32">
        <w:trPr>
          <w:cantSplit/>
          <w:trHeight w:val="326"/>
        </w:trPr>
        <w:tc>
          <w:tcPr>
            <w:tcW w:w="3460" w:type="dxa"/>
          </w:tcPr>
          <w:p w14:paraId="05878C4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C1D6A0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4F79F13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43A2E1AB" w14:textId="77777777" w:rsidTr="005E3B32">
        <w:trPr>
          <w:cantSplit/>
          <w:trHeight w:val="209"/>
        </w:trPr>
        <w:tc>
          <w:tcPr>
            <w:tcW w:w="3460" w:type="dxa"/>
          </w:tcPr>
          <w:p w14:paraId="3B95282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6432E7C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F2247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ECAE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6A73D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B690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2934E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EF8A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F4FE3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A94E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FFA0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6AAF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38AA5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B3CF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8FCC7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286119F7" w14:textId="77777777" w:rsidTr="005E3B32">
        <w:trPr>
          <w:cantSplit/>
        </w:trPr>
        <w:tc>
          <w:tcPr>
            <w:tcW w:w="3460" w:type="dxa"/>
          </w:tcPr>
          <w:p w14:paraId="5AB8360F" w14:textId="0A0450E5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7FECE9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485B56" w14:textId="1C884B5B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230,619</w:t>
            </w:r>
          </w:p>
        </w:tc>
        <w:tc>
          <w:tcPr>
            <w:tcW w:w="270" w:type="dxa"/>
          </w:tcPr>
          <w:p w14:paraId="33E4BBF9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0C0F1B" w14:textId="33BFAAD1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881,881</w:t>
            </w:r>
          </w:p>
        </w:tc>
        <w:tc>
          <w:tcPr>
            <w:tcW w:w="270" w:type="dxa"/>
          </w:tcPr>
          <w:p w14:paraId="0EAC5BDF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4D446B" w14:textId="5B08D5B6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4,546,397</w:t>
            </w:r>
          </w:p>
        </w:tc>
        <w:tc>
          <w:tcPr>
            <w:tcW w:w="270" w:type="dxa"/>
          </w:tcPr>
          <w:p w14:paraId="00467E8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701F90" w14:textId="7CFB9363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104,402</w:t>
            </w:r>
          </w:p>
        </w:tc>
        <w:tc>
          <w:tcPr>
            <w:tcW w:w="270" w:type="dxa"/>
          </w:tcPr>
          <w:p w14:paraId="0777A51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53A0D" w14:textId="5A5228DC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28,301</w:t>
            </w:r>
          </w:p>
        </w:tc>
        <w:tc>
          <w:tcPr>
            <w:tcW w:w="270" w:type="dxa"/>
          </w:tcPr>
          <w:p w14:paraId="2790BE45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E023B9" w14:textId="1CF66F58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27,184</w:t>
            </w:r>
          </w:p>
        </w:tc>
        <w:tc>
          <w:tcPr>
            <w:tcW w:w="270" w:type="dxa"/>
          </w:tcPr>
          <w:p w14:paraId="0FC75510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70D2B" w14:textId="351A3A44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5,818,784</w:t>
            </w:r>
          </w:p>
        </w:tc>
      </w:tr>
      <w:tr w:rsidR="0037389D" w:rsidRPr="0037389D" w14:paraId="42417BE2" w14:textId="77777777" w:rsidTr="005E3B32">
        <w:trPr>
          <w:cantSplit/>
        </w:trPr>
        <w:tc>
          <w:tcPr>
            <w:tcW w:w="3460" w:type="dxa"/>
          </w:tcPr>
          <w:p w14:paraId="302DEF9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D4CA1E2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EB3FE2" w14:textId="4A3A1E7D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E806A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14F01" w14:textId="32B08ECE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270" w:type="dxa"/>
          </w:tcPr>
          <w:p w14:paraId="4590B3C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4EA287" w14:textId="3A63562B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5,491</w:t>
            </w:r>
          </w:p>
        </w:tc>
        <w:tc>
          <w:tcPr>
            <w:tcW w:w="270" w:type="dxa"/>
          </w:tcPr>
          <w:p w14:paraId="72BDF3D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3FDD3C" w14:textId="0FED879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3917431B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762379" w14:textId="267768C6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6B3BA96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DFBDF2" w14:textId="4DFB4141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182,066</w:t>
            </w:r>
          </w:p>
        </w:tc>
        <w:tc>
          <w:tcPr>
            <w:tcW w:w="270" w:type="dxa"/>
          </w:tcPr>
          <w:p w14:paraId="2486D6CA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EAD02F" w14:textId="3B0345D6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189,095</w:t>
            </w:r>
          </w:p>
        </w:tc>
      </w:tr>
      <w:tr w:rsidR="0037389D" w:rsidRPr="0037389D" w14:paraId="77825E52" w14:textId="77777777" w:rsidTr="004D52D5">
        <w:trPr>
          <w:cantSplit/>
        </w:trPr>
        <w:tc>
          <w:tcPr>
            <w:tcW w:w="3460" w:type="dxa"/>
          </w:tcPr>
          <w:p w14:paraId="653A5AA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0AB49270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627707" w14:textId="079AF9D0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250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0357EF" w14:textId="5F6E5696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27,135</w:t>
            </w:r>
          </w:p>
        </w:tc>
        <w:tc>
          <w:tcPr>
            <w:tcW w:w="270" w:type="dxa"/>
          </w:tcPr>
          <w:p w14:paraId="3F516189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7AC66" w14:textId="26FC90E9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108,492</w:t>
            </w:r>
          </w:p>
        </w:tc>
        <w:tc>
          <w:tcPr>
            <w:tcW w:w="270" w:type="dxa"/>
          </w:tcPr>
          <w:p w14:paraId="173D808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795D3E" w14:textId="424FFB02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11,180</w:t>
            </w:r>
          </w:p>
        </w:tc>
        <w:tc>
          <w:tcPr>
            <w:tcW w:w="270" w:type="dxa"/>
          </w:tcPr>
          <w:p w14:paraId="23FAD9F5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85BF3" w14:textId="115D56B1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2F3C723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661E7" w14:textId="44D38B68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(147,265)</w:t>
            </w:r>
          </w:p>
        </w:tc>
        <w:tc>
          <w:tcPr>
            <w:tcW w:w="270" w:type="dxa"/>
          </w:tcPr>
          <w:p w14:paraId="53169E0E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A4F56" w14:textId="0297FD16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89D" w:rsidRPr="0037389D" w14:paraId="6BBA6A04" w14:textId="77777777" w:rsidTr="004D52D5">
        <w:trPr>
          <w:cantSplit/>
        </w:trPr>
        <w:tc>
          <w:tcPr>
            <w:tcW w:w="3460" w:type="dxa"/>
          </w:tcPr>
          <w:p w14:paraId="5F6965F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69790659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573D3" w14:textId="1BD4E27A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94A4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5383D2" w14:textId="51011F9D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(184)</w:t>
            </w:r>
          </w:p>
        </w:tc>
        <w:tc>
          <w:tcPr>
            <w:tcW w:w="270" w:type="dxa"/>
          </w:tcPr>
          <w:p w14:paraId="5DF4FD35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A2C601" w14:textId="3326AAD8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(24,170)</w:t>
            </w:r>
          </w:p>
        </w:tc>
        <w:tc>
          <w:tcPr>
            <w:tcW w:w="270" w:type="dxa"/>
          </w:tcPr>
          <w:p w14:paraId="7192CF7B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2E8796" w14:textId="6D74EE04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(4,467)</w:t>
            </w:r>
          </w:p>
        </w:tc>
        <w:tc>
          <w:tcPr>
            <w:tcW w:w="270" w:type="dxa"/>
          </w:tcPr>
          <w:p w14:paraId="1C14608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C80F7B" w14:textId="39DC0F95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(1,846)</w:t>
            </w:r>
          </w:p>
        </w:tc>
        <w:tc>
          <w:tcPr>
            <w:tcW w:w="270" w:type="dxa"/>
          </w:tcPr>
          <w:p w14:paraId="1A06C5DE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E18382" w14:textId="4A4E91FB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ECBFF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64D133" w14:textId="434335A2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(30,667)</w:t>
            </w:r>
          </w:p>
        </w:tc>
      </w:tr>
      <w:tr w:rsidR="0037389D" w:rsidRPr="0037389D" w14:paraId="5D646F49" w14:textId="77777777" w:rsidTr="00354759">
        <w:trPr>
          <w:cantSplit/>
        </w:trPr>
        <w:tc>
          <w:tcPr>
            <w:tcW w:w="3460" w:type="dxa"/>
          </w:tcPr>
          <w:p w14:paraId="69820925" w14:textId="325CB4C2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CA5CDA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CF20C9" w14:textId="403648A4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9A3C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7DAEB6" w14:textId="5E4CB7DC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461A5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42D581" w14:textId="2B079E32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5722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FA3105" w14:textId="10E7E34C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74C4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763A3A" w14:textId="4DD21E79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49544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FF3583" w14:textId="738EF176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493F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9D5F79" w14:textId="5DAA9124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3A73BBE6" w14:textId="77777777" w:rsidTr="00354759">
        <w:trPr>
          <w:cantSplit/>
        </w:trPr>
        <w:tc>
          <w:tcPr>
            <w:tcW w:w="3460" w:type="dxa"/>
          </w:tcPr>
          <w:p w14:paraId="2ACCE390" w14:textId="7AC6BC8F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142C33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47B56D" w14:textId="2E1EAD76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230,619</w:t>
            </w:r>
          </w:p>
        </w:tc>
        <w:tc>
          <w:tcPr>
            <w:tcW w:w="270" w:type="dxa"/>
          </w:tcPr>
          <w:p w14:paraId="5F07E30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9D4182" w14:textId="69F14F32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909,676</w:t>
            </w:r>
          </w:p>
        </w:tc>
        <w:tc>
          <w:tcPr>
            <w:tcW w:w="270" w:type="dxa"/>
          </w:tcPr>
          <w:p w14:paraId="47E6FA62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20597F" w14:textId="69782E5E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4,636,210</w:t>
            </w:r>
          </w:p>
        </w:tc>
        <w:tc>
          <w:tcPr>
            <w:tcW w:w="270" w:type="dxa"/>
          </w:tcPr>
          <w:p w14:paraId="0B16131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E70470" w14:textId="4297B9FE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111,713</w:t>
            </w:r>
          </w:p>
        </w:tc>
        <w:tc>
          <w:tcPr>
            <w:tcW w:w="270" w:type="dxa"/>
          </w:tcPr>
          <w:p w14:paraId="01A23E8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45A9A5" w14:textId="51C72A0D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27,009</w:t>
            </w:r>
          </w:p>
        </w:tc>
        <w:tc>
          <w:tcPr>
            <w:tcW w:w="270" w:type="dxa"/>
          </w:tcPr>
          <w:p w14:paraId="3389E84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A18A3E" w14:textId="60A51A53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61,985</w:t>
            </w:r>
          </w:p>
        </w:tc>
        <w:tc>
          <w:tcPr>
            <w:tcW w:w="270" w:type="dxa"/>
          </w:tcPr>
          <w:p w14:paraId="6C41562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93B42C" w14:textId="38EFC7AE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5,977,212</w:t>
            </w:r>
          </w:p>
        </w:tc>
      </w:tr>
      <w:tr w:rsidR="0037389D" w:rsidRPr="0037389D" w14:paraId="27265840" w14:textId="77777777" w:rsidTr="00354759">
        <w:trPr>
          <w:cantSplit/>
        </w:trPr>
        <w:tc>
          <w:tcPr>
            <w:tcW w:w="3460" w:type="dxa"/>
          </w:tcPr>
          <w:p w14:paraId="04FC3E1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5BE6185F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41DA91" w14:textId="1316C73B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AAF49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D36FB8" w14:textId="5B512B8E" w:rsidR="00793F11" w:rsidRPr="0037389D" w:rsidRDefault="00570766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71A46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BD1D53" w14:textId="2A948ED8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3,653</w:t>
            </w:r>
          </w:p>
        </w:tc>
        <w:tc>
          <w:tcPr>
            <w:tcW w:w="270" w:type="dxa"/>
          </w:tcPr>
          <w:p w14:paraId="631AB01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E1A837" w14:textId="70DB0D0F" w:rsidR="00793F11" w:rsidRPr="0037389D" w:rsidRDefault="00377AF2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18FEFB42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9CC13" w14:textId="23CC9513" w:rsidR="00793F11" w:rsidRPr="0037389D" w:rsidRDefault="005D4957" w:rsidP="000B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16B81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A207C0" w14:textId="08DFBDB2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152,298</w:t>
            </w:r>
          </w:p>
        </w:tc>
        <w:tc>
          <w:tcPr>
            <w:tcW w:w="270" w:type="dxa"/>
          </w:tcPr>
          <w:p w14:paraId="1F103B1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B71826" w14:textId="3F331776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156,0</w:t>
            </w:r>
            <w:r w:rsidR="00377AF2" w:rsidRPr="0037389D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</w:tr>
      <w:tr w:rsidR="0037389D" w:rsidRPr="0037389D" w14:paraId="443FAADE" w14:textId="77777777" w:rsidTr="005E3B32">
        <w:trPr>
          <w:cantSplit/>
        </w:trPr>
        <w:tc>
          <w:tcPr>
            <w:tcW w:w="3460" w:type="dxa"/>
          </w:tcPr>
          <w:p w14:paraId="05145F0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798F3A5B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E9D96" w14:textId="6BE5E079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045F4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87FE6" w14:textId="4793846E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13,644</w:t>
            </w:r>
          </w:p>
        </w:tc>
        <w:tc>
          <w:tcPr>
            <w:tcW w:w="270" w:type="dxa"/>
          </w:tcPr>
          <w:p w14:paraId="5BCF87B9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96B6FF" w14:textId="7EB25AF9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106,17</w:t>
            </w:r>
            <w:r w:rsidR="00377AF2" w:rsidRPr="0037389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F738F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13DE3" w14:textId="47569307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9,131</w:t>
            </w:r>
          </w:p>
        </w:tc>
        <w:tc>
          <w:tcPr>
            <w:tcW w:w="270" w:type="dxa"/>
          </w:tcPr>
          <w:p w14:paraId="71C0055A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A505E" w14:textId="0CD3CA4F" w:rsidR="00793F11" w:rsidRPr="0037389D" w:rsidRDefault="005D4957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1,55</w:t>
            </w:r>
            <w:r w:rsidR="00377AF2" w:rsidRPr="0037389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10A1DF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C2AED" w14:textId="2D5CEABB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(130,506)</w:t>
            </w:r>
          </w:p>
        </w:tc>
        <w:tc>
          <w:tcPr>
            <w:tcW w:w="270" w:type="dxa"/>
          </w:tcPr>
          <w:p w14:paraId="7577A7A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A679EB1" w14:textId="7932565B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89D" w:rsidRPr="0037389D" w14:paraId="247AAD9F" w14:textId="77777777" w:rsidTr="005E3B32">
        <w:trPr>
          <w:cantSplit/>
        </w:trPr>
        <w:tc>
          <w:tcPr>
            <w:tcW w:w="3460" w:type="dxa"/>
          </w:tcPr>
          <w:p w14:paraId="598AD3D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3DED22F0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62307F" w14:textId="6CE16B14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EB53C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9B263" w14:textId="014C3845" w:rsidR="00793F11" w:rsidRPr="0037389D" w:rsidRDefault="00570766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D698A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6AA5A" w14:textId="5BD70722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(40,18</w:t>
            </w:r>
            <w:r w:rsidR="0037389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C202A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ECB735" w14:textId="4E9E3AE5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(1,110)</w:t>
            </w:r>
          </w:p>
        </w:tc>
        <w:tc>
          <w:tcPr>
            <w:tcW w:w="270" w:type="dxa"/>
          </w:tcPr>
          <w:p w14:paraId="083D2D5F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24312" w14:textId="2FDB56D9" w:rsidR="00793F11" w:rsidRPr="0037389D" w:rsidRDefault="005D4957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27D3CDC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8AF729" w14:textId="287EBA71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8908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60D3A19" w14:textId="031D8EEA" w:rsidR="00793F11" w:rsidRPr="0037389D" w:rsidRDefault="00741007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1C04" w:rsidRPr="0037389D"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E37416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389D" w:rsidRPr="0037389D" w14:paraId="0F99866D" w14:textId="77777777" w:rsidTr="005E3B32">
        <w:trPr>
          <w:cantSplit/>
        </w:trPr>
        <w:tc>
          <w:tcPr>
            <w:tcW w:w="3460" w:type="dxa"/>
          </w:tcPr>
          <w:p w14:paraId="11636CC1" w14:textId="7528C2A3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E4FE03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3982" w14:textId="79B97883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230,619</w:t>
            </w:r>
          </w:p>
        </w:tc>
        <w:tc>
          <w:tcPr>
            <w:tcW w:w="270" w:type="dxa"/>
          </w:tcPr>
          <w:p w14:paraId="255D16A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EA1E" w14:textId="0AF714BC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923,320</w:t>
            </w:r>
          </w:p>
        </w:tc>
        <w:tc>
          <w:tcPr>
            <w:tcW w:w="270" w:type="dxa"/>
          </w:tcPr>
          <w:p w14:paraId="12347EDB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5813" w14:textId="2EB59BC9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4,705,85</w:t>
            </w:r>
            <w:r w:rsid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C869370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314EB" w14:textId="60E2CDA6" w:rsidR="00793F11" w:rsidRPr="0037389D" w:rsidRDefault="00570766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</w:t>
            </w:r>
            <w:r w:rsidR="00377AF2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79D6550F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0A8D" w14:textId="3BBD0DD5" w:rsidR="00793F11" w:rsidRPr="0037389D" w:rsidRDefault="005D4957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</w:t>
            </w:r>
            <w:r w:rsidR="00377AF2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C37E7F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753F" w14:textId="1274F591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83,777</w:t>
            </w:r>
          </w:p>
        </w:tc>
        <w:tc>
          <w:tcPr>
            <w:tcW w:w="270" w:type="dxa"/>
          </w:tcPr>
          <w:p w14:paraId="1916EB0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4405A6" w14:textId="4649137E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6,091,9</w:t>
            </w:r>
            <w:r w:rsidR="00377AF2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37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2F29F048" w14:textId="77777777" w:rsidR="004D52D5" w:rsidRPr="0037389D" w:rsidRDefault="004D52D5">
      <w:pPr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288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37389D" w:rsidRPr="0037389D" w14:paraId="37AC7B27" w14:textId="77777777" w:rsidTr="004D52D5">
        <w:trPr>
          <w:cantSplit/>
        </w:trPr>
        <w:tc>
          <w:tcPr>
            <w:tcW w:w="3402" w:type="dxa"/>
          </w:tcPr>
          <w:p w14:paraId="57640ED0" w14:textId="57714326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88" w:type="dxa"/>
          </w:tcPr>
          <w:p w14:paraId="34991E8D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135CAA8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89D" w:rsidRPr="0037389D" w14:paraId="296BCB71" w14:textId="77777777" w:rsidTr="004D52D5">
        <w:trPr>
          <w:cantSplit/>
        </w:trPr>
        <w:tc>
          <w:tcPr>
            <w:tcW w:w="3402" w:type="dxa"/>
          </w:tcPr>
          <w:p w14:paraId="6EFD6533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A205429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5495B79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46FBBC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343FC6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F7F7F05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38D8D4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E31A26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F1B8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C80612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C4E8B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DEC82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671209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12BE92B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9CE0DF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12C9C109" w14:textId="77777777" w:rsidTr="004D52D5">
        <w:trPr>
          <w:cantSplit/>
        </w:trPr>
        <w:tc>
          <w:tcPr>
            <w:tcW w:w="3402" w:type="dxa"/>
          </w:tcPr>
          <w:p w14:paraId="27686E6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C60B378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D1F010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14F37E31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3CD240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45AC0C9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A2A933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CA0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9AA76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DCD3D84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DEA30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E093C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44F572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68890E86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FF220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54B85C4D" w14:textId="77777777" w:rsidTr="004D52D5">
        <w:trPr>
          <w:cantSplit/>
        </w:trPr>
        <w:tc>
          <w:tcPr>
            <w:tcW w:w="3402" w:type="dxa"/>
          </w:tcPr>
          <w:p w14:paraId="60FF4338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C2AA17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03F9A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518DC945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F4617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2E0BB06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3806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41234EE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8560CF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4CDFB094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85ED44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EC18D3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814FA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3FD9EDB9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19831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593CB87D" w14:textId="77777777" w:rsidTr="004D52D5">
        <w:trPr>
          <w:cantSplit/>
        </w:trPr>
        <w:tc>
          <w:tcPr>
            <w:tcW w:w="3402" w:type="dxa"/>
          </w:tcPr>
          <w:p w14:paraId="3FB9E145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903F21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6BA7B7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0DC9E8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7AC7C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570FDC5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C4378D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493CC8C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1B1D21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C396802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57F995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70E8F56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9DB7A7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19B3A3E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61552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31814263" w14:textId="77777777" w:rsidTr="004D52D5">
        <w:trPr>
          <w:cantSplit/>
        </w:trPr>
        <w:tc>
          <w:tcPr>
            <w:tcW w:w="3402" w:type="dxa"/>
          </w:tcPr>
          <w:p w14:paraId="097E8694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5FD9635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7C78632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4C5F9F29" w14:textId="77777777" w:rsidTr="004D52D5">
        <w:trPr>
          <w:cantSplit/>
        </w:trPr>
        <w:tc>
          <w:tcPr>
            <w:tcW w:w="3402" w:type="dxa"/>
          </w:tcPr>
          <w:p w14:paraId="46DC9AD1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88" w:type="dxa"/>
          </w:tcPr>
          <w:p w14:paraId="182C2F60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223B7B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0D412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E49015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82B6E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26DE79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194B0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21D76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F2E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86081A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1B8F7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51CEAC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26889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1379F" w14:textId="77777777" w:rsidR="004D5CDB" w:rsidRPr="0037389D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68E748A7" w14:textId="77777777" w:rsidTr="004D52D5">
        <w:trPr>
          <w:cantSplit/>
        </w:trPr>
        <w:tc>
          <w:tcPr>
            <w:tcW w:w="3402" w:type="dxa"/>
          </w:tcPr>
          <w:p w14:paraId="0B69BDEA" w14:textId="56B675DC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14:paraId="72A78190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225D10" w14:textId="7732EF45" w:rsidR="00793F11" w:rsidRPr="0037389D" w:rsidRDefault="00793F11" w:rsidP="00793F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8EA1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18F51A" w14:textId="53382218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541,490</w:t>
            </w:r>
          </w:p>
        </w:tc>
        <w:tc>
          <w:tcPr>
            <w:tcW w:w="270" w:type="dxa"/>
          </w:tcPr>
          <w:p w14:paraId="727FDF9A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B20C22" w14:textId="2B80D7CC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3,127,044</w:t>
            </w:r>
          </w:p>
        </w:tc>
        <w:tc>
          <w:tcPr>
            <w:tcW w:w="270" w:type="dxa"/>
          </w:tcPr>
          <w:p w14:paraId="7F88517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AF9C9" w14:textId="08E3883A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83,874</w:t>
            </w:r>
          </w:p>
        </w:tc>
        <w:tc>
          <w:tcPr>
            <w:tcW w:w="270" w:type="dxa"/>
          </w:tcPr>
          <w:p w14:paraId="593D51AF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739339" w14:textId="1BEDC7C1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24,861</w:t>
            </w:r>
          </w:p>
        </w:tc>
        <w:tc>
          <w:tcPr>
            <w:tcW w:w="270" w:type="dxa"/>
          </w:tcPr>
          <w:p w14:paraId="0CE3B3B9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274A9" w14:textId="19B05BFB" w:rsidR="00793F11" w:rsidRPr="00B04566" w:rsidRDefault="00B04566" w:rsidP="00B04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F23091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3DF4DB" w14:textId="72DCA588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3,777,269</w:t>
            </w:r>
          </w:p>
        </w:tc>
      </w:tr>
      <w:tr w:rsidR="0037389D" w:rsidRPr="0037389D" w14:paraId="7428AEFE" w14:textId="77777777" w:rsidTr="004D52D5">
        <w:trPr>
          <w:cantSplit/>
        </w:trPr>
        <w:tc>
          <w:tcPr>
            <w:tcW w:w="3402" w:type="dxa"/>
          </w:tcPr>
          <w:p w14:paraId="0BDB195F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</w:tcPr>
          <w:p w14:paraId="6F68F7C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F74658" w14:textId="73EEEF09" w:rsidR="00793F11" w:rsidRPr="0037389D" w:rsidRDefault="00793F11" w:rsidP="00793F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273EA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59899" w14:textId="0C14F0D0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40,369</w:t>
            </w:r>
          </w:p>
        </w:tc>
        <w:tc>
          <w:tcPr>
            <w:tcW w:w="270" w:type="dxa"/>
          </w:tcPr>
          <w:p w14:paraId="7A2BEF15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80001A" w14:textId="1A6709CC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236,181</w:t>
            </w:r>
          </w:p>
        </w:tc>
        <w:tc>
          <w:tcPr>
            <w:tcW w:w="270" w:type="dxa"/>
          </w:tcPr>
          <w:p w14:paraId="0390A88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9D4C82" w14:textId="7DEF8D5B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8,763</w:t>
            </w:r>
          </w:p>
        </w:tc>
        <w:tc>
          <w:tcPr>
            <w:tcW w:w="270" w:type="dxa"/>
          </w:tcPr>
          <w:p w14:paraId="308CFA6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FDEAC" w14:textId="6A0EC960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1,516</w:t>
            </w:r>
          </w:p>
        </w:tc>
        <w:tc>
          <w:tcPr>
            <w:tcW w:w="270" w:type="dxa"/>
          </w:tcPr>
          <w:p w14:paraId="7DBE335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C5708C" w14:textId="6514CC1D" w:rsidR="00793F11" w:rsidRPr="0037389D" w:rsidRDefault="00793F11" w:rsidP="00B04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7B64C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D60FCC" w14:textId="7EBC1313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286,829</w:t>
            </w:r>
          </w:p>
        </w:tc>
      </w:tr>
      <w:tr w:rsidR="0037389D" w:rsidRPr="0037389D" w14:paraId="5982B219" w14:textId="77777777" w:rsidTr="004D52D5">
        <w:trPr>
          <w:cantSplit/>
        </w:trPr>
        <w:tc>
          <w:tcPr>
            <w:tcW w:w="3402" w:type="dxa"/>
          </w:tcPr>
          <w:p w14:paraId="57CE34B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88" w:type="dxa"/>
          </w:tcPr>
          <w:p w14:paraId="1CC946CB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ADAC50" w14:textId="34A11B12" w:rsidR="00793F11" w:rsidRPr="0037389D" w:rsidRDefault="00793F11" w:rsidP="00793F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87FB5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082C54" w14:textId="545068AD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(173)</w:t>
            </w:r>
          </w:p>
        </w:tc>
        <w:tc>
          <w:tcPr>
            <w:tcW w:w="270" w:type="dxa"/>
          </w:tcPr>
          <w:p w14:paraId="0A9969B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7A1542" w14:textId="2BCC97E8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(24,126)</w:t>
            </w:r>
          </w:p>
        </w:tc>
        <w:tc>
          <w:tcPr>
            <w:tcW w:w="270" w:type="dxa"/>
          </w:tcPr>
          <w:p w14:paraId="788E552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657A49" w14:textId="62EC57B3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(4,456)</w:t>
            </w:r>
          </w:p>
        </w:tc>
        <w:tc>
          <w:tcPr>
            <w:tcW w:w="270" w:type="dxa"/>
          </w:tcPr>
          <w:p w14:paraId="5B10F02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D9D366" w14:textId="1FED659D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(1,428)</w:t>
            </w:r>
          </w:p>
        </w:tc>
        <w:tc>
          <w:tcPr>
            <w:tcW w:w="270" w:type="dxa"/>
          </w:tcPr>
          <w:p w14:paraId="468FB19E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9DD1C5" w14:textId="335727C9" w:rsidR="00793F11" w:rsidRPr="0037389D" w:rsidRDefault="00793F11" w:rsidP="00B04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51E19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09361" w14:textId="4FE91DF1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(30,183)</w:t>
            </w:r>
          </w:p>
        </w:tc>
      </w:tr>
      <w:tr w:rsidR="0037389D" w:rsidRPr="0037389D" w14:paraId="409087A2" w14:textId="77777777" w:rsidTr="00354759">
        <w:trPr>
          <w:cantSplit/>
        </w:trPr>
        <w:tc>
          <w:tcPr>
            <w:tcW w:w="3402" w:type="dxa"/>
          </w:tcPr>
          <w:p w14:paraId="05F75C53" w14:textId="5B330320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88" w:type="dxa"/>
          </w:tcPr>
          <w:p w14:paraId="7D9D9D90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B28D1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C1EF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9C1776" w14:textId="5F83BDC2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CD2C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6EC5A6" w14:textId="0649FD36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17BB2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134862" w14:textId="29A6FD23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CC6F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F9089B" w14:textId="35236358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C0238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7DF078" w14:textId="77777777" w:rsidR="00793F11" w:rsidRPr="00B04566" w:rsidRDefault="00793F11" w:rsidP="00B04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EE212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B3820A" w14:textId="7C381691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712A73F5" w14:textId="77777777" w:rsidTr="00354759">
        <w:trPr>
          <w:cantSplit/>
        </w:trPr>
        <w:tc>
          <w:tcPr>
            <w:tcW w:w="3402" w:type="dxa"/>
          </w:tcPr>
          <w:p w14:paraId="57C6AE19" w14:textId="1104CA80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7C11D1D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AC205D" w14:textId="23C19DB5" w:rsidR="00793F11" w:rsidRPr="0037389D" w:rsidRDefault="00793F11" w:rsidP="00793F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6261F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55BDFD" w14:textId="7E65E605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581,686</w:t>
            </w:r>
          </w:p>
        </w:tc>
        <w:tc>
          <w:tcPr>
            <w:tcW w:w="270" w:type="dxa"/>
          </w:tcPr>
          <w:p w14:paraId="79666AA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16570A" w14:textId="26365C68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3,339,099</w:t>
            </w:r>
          </w:p>
        </w:tc>
        <w:tc>
          <w:tcPr>
            <w:tcW w:w="270" w:type="dxa"/>
          </w:tcPr>
          <w:p w14:paraId="19161AD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10556B" w14:textId="0E83CEBC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88,181</w:t>
            </w:r>
          </w:p>
        </w:tc>
        <w:tc>
          <w:tcPr>
            <w:tcW w:w="270" w:type="dxa"/>
          </w:tcPr>
          <w:p w14:paraId="0DA99CE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F4F1C8" w14:textId="719ECAAD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24,949</w:t>
            </w:r>
          </w:p>
        </w:tc>
        <w:tc>
          <w:tcPr>
            <w:tcW w:w="270" w:type="dxa"/>
          </w:tcPr>
          <w:p w14:paraId="55EC5F10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7D588" w14:textId="3DBBB59A" w:rsidR="00793F11" w:rsidRPr="00C17963" w:rsidRDefault="00793F11" w:rsidP="00B04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9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7B1C1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8AE971" w14:textId="7CD4DB82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4,033,915</w:t>
            </w:r>
          </w:p>
        </w:tc>
      </w:tr>
      <w:tr w:rsidR="0037389D" w:rsidRPr="0037389D" w14:paraId="3667EC96" w14:textId="77777777" w:rsidTr="00354759">
        <w:trPr>
          <w:cantSplit/>
        </w:trPr>
        <w:tc>
          <w:tcPr>
            <w:tcW w:w="3402" w:type="dxa"/>
          </w:tcPr>
          <w:p w14:paraId="3F92549E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</w:tcPr>
          <w:p w14:paraId="6BC5181F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3B5E98" w14:textId="1C3C96CE" w:rsidR="00793F11" w:rsidRPr="0037389D" w:rsidRDefault="000E1C04" w:rsidP="00793F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88E1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0BE69" w14:textId="16D15AD4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41,463</w:t>
            </w:r>
          </w:p>
        </w:tc>
        <w:tc>
          <w:tcPr>
            <w:tcW w:w="270" w:type="dxa"/>
          </w:tcPr>
          <w:p w14:paraId="7275A4BF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3E3517" w14:textId="10C4C28A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245,23</w:t>
            </w:r>
            <w:r w:rsidR="008D4E8B" w:rsidRPr="0037389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B877704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EDAF1E" w14:textId="0FCF51E2" w:rsidR="00793F11" w:rsidRPr="0037389D" w:rsidRDefault="008D4E8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10,1</w:t>
            </w:r>
            <w:r w:rsidR="00377AF2" w:rsidRPr="0037389D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7763E37E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B518F" w14:textId="419243B2" w:rsidR="00793F11" w:rsidRPr="0037389D" w:rsidRDefault="008D4E8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1,112</w:t>
            </w:r>
          </w:p>
        </w:tc>
        <w:tc>
          <w:tcPr>
            <w:tcW w:w="270" w:type="dxa"/>
          </w:tcPr>
          <w:p w14:paraId="0914AD4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4907FC" w14:textId="4E7107B0" w:rsidR="00793F11" w:rsidRPr="0037389D" w:rsidRDefault="008D4E8B" w:rsidP="00B04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C4446A" w14:textId="237BB1EB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813F58" w14:textId="6D697C5E" w:rsidR="00793F11" w:rsidRPr="0037389D" w:rsidRDefault="008D4E8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297,9</w:t>
            </w:r>
            <w:r w:rsidR="00377AF2" w:rsidRPr="0037389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37389D" w:rsidRPr="0037389D" w14:paraId="4A26D3D1" w14:textId="77777777" w:rsidTr="004D52D5">
        <w:trPr>
          <w:cantSplit/>
        </w:trPr>
        <w:tc>
          <w:tcPr>
            <w:tcW w:w="3402" w:type="dxa"/>
          </w:tcPr>
          <w:p w14:paraId="4BEC0A43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88" w:type="dxa"/>
          </w:tcPr>
          <w:p w14:paraId="3952890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5F9F78" w14:textId="5B72103C" w:rsidR="00793F11" w:rsidRPr="0037389D" w:rsidRDefault="000E1C04" w:rsidP="00793F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7594D7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DBB235" w14:textId="78964157" w:rsidR="00793F11" w:rsidRPr="0037389D" w:rsidRDefault="000E1C04" w:rsidP="00B04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0544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BDE409" w14:textId="576A2FFE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(40,</w:t>
            </w:r>
            <w:r w:rsidR="00377AF2" w:rsidRPr="0037389D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E2089B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10C42" w14:textId="51E585C1" w:rsidR="00793F11" w:rsidRPr="0037389D" w:rsidRDefault="008D4E8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(1,095)</w:t>
            </w:r>
          </w:p>
        </w:tc>
        <w:tc>
          <w:tcPr>
            <w:tcW w:w="270" w:type="dxa"/>
          </w:tcPr>
          <w:p w14:paraId="71F013D2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3542F2" w14:textId="0A70E6CD" w:rsidR="00793F11" w:rsidRPr="0037389D" w:rsidRDefault="008D4E8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705607DE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78B434" w14:textId="6140DD34" w:rsidR="00793F11" w:rsidRPr="0037389D" w:rsidRDefault="008D4E8B" w:rsidP="00B04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5FFBD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0CF20" w14:textId="49693CA4" w:rsidR="00793F11" w:rsidRPr="0037389D" w:rsidRDefault="008D4E8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(41,</w:t>
            </w:r>
            <w:r w:rsidR="00377AF2" w:rsidRPr="0037389D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389D" w:rsidRPr="0037389D" w14:paraId="776709BF" w14:textId="77777777" w:rsidTr="004D52D5">
        <w:trPr>
          <w:cantSplit/>
        </w:trPr>
        <w:tc>
          <w:tcPr>
            <w:tcW w:w="3402" w:type="dxa"/>
          </w:tcPr>
          <w:p w14:paraId="4E98E6EC" w14:textId="4D1A3F1B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5ADFB816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6015A" w14:textId="41E5BEDD" w:rsidR="00793F11" w:rsidRPr="0037389D" w:rsidRDefault="000E1C04" w:rsidP="00793F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EBFF9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8AF9" w14:textId="7B99FDB2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623,149</w:t>
            </w:r>
          </w:p>
        </w:tc>
        <w:tc>
          <w:tcPr>
            <w:tcW w:w="270" w:type="dxa"/>
          </w:tcPr>
          <w:p w14:paraId="744B524A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0C6F0" w14:textId="577B924C" w:rsidR="00793F11" w:rsidRPr="0037389D" w:rsidRDefault="000E1C04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</w:t>
            </w:r>
            <w:r w:rsidR="00377AF2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7AF2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1AFCA7F4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E90C" w14:textId="2A96F9A1" w:rsidR="00793F11" w:rsidRPr="0037389D" w:rsidRDefault="008D4E8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</w:t>
            </w:r>
            <w:r w:rsidR="00377AF2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1BD04E0C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EF049" w14:textId="35A910E6" w:rsidR="00793F11" w:rsidRPr="0037389D" w:rsidRDefault="008D4E8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26,05</w:t>
            </w:r>
            <w:r w:rsidR="00336F1B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64F6C2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B734C" w14:textId="1072EDCF" w:rsidR="00793F11" w:rsidRPr="00B04566" w:rsidRDefault="008D4E8B" w:rsidP="00B045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4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633081" w14:textId="77777777" w:rsidR="00793F11" w:rsidRPr="0037389D" w:rsidRDefault="00793F11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48B57B" w14:textId="4D812E19" w:rsidR="00793F11" w:rsidRPr="0037389D" w:rsidRDefault="008D4E8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4,290,</w:t>
            </w:r>
            <w:r w:rsidR="00377AF2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</w:tr>
    </w:tbl>
    <w:p w14:paraId="121895D3" w14:textId="77777777" w:rsidR="00B92F8C" w:rsidRPr="0037389D" w:rsidRDefault="00B92F8C">
      <w:pPr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4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399"/>
        <w:gridCol w:w="238"/>
        <w:gridCol w:w="1294"/>
        <w:gridCol w:w="15"/>
        <w:gridCol w:w="254"/>
        <w:gridCol w:w="16"/>
        <w:gridCol w:w="1377"/>
        <w:gridCol w:w="252"/>
        <w:gridCol w:w="16"/>
        <w:gridCol w:w="1289"/>
        <w:gridCol w:w="16"/>
        <w:gridCol w:w="254"/>
        <w:gridCol w:w="16"/>
        <w:gridCol w:w="1289"/>
        <w:gridCol w:w="16"/>
        <w:gridCol w:w="236"/>
        <w:gridCol w:w="1210"/>
        <w:gridCol w:w="270"/>
        <w:gridCol w:w="1260"/>
        <w:gridCol w:w="270"/>
        <w:gridCol w:w="1260"/>
      </w:tblGrid>
      <w:tr w:rsidR="0037389D" w:rsidRPr="0037389D" w14:paraId="05A56AA5" w14:textId="77777777" w:rsidTr="00DC3F85">
        <w:trPr>
          <w:cantSplit/>
          <w:trHeight w:val="335"/>
        </w:trPr>
        <w:tc>
          <w:tcPr>
            <w:tcW w:w="3399" w:type="dxa"/>
          </w:tcPr>
          <w:p w14:paraId="004D98EF" w14:textId="7F096567" w:rsidR="00B92F8C" w:rsidRPr="0037389D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BF0C6B7" w14:textId="77777777" w:rsidR="00B92F8C" w:rsidRPr="0037389D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0" w:type="dxa"/>
            <w:gridSpan w:val="19"/>
            <w:tcBorders>
              <w:left w:val="nil"/>
            </w:tcBorders>
          </w:tcPr>
          <w:p w14:paraId="5F20BAA6" w14:textId="6D9A0626" w:rsidR="00B92F8C" w:rsidRPr="0037389D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3F85" w:rsidRPr="0037389D" w14:paraId="6B005F43" w14:textId="77777777" w:rsidTr="00DC3F85">
        <w:trPr>
          <w:cantSplit/>
          <w:trHeight w:val="335"/>
        </w:trPr>
        <w:tc>
          <w:tcPr>
            <w:tcW w:w="3399" w:type="dxa"/>
          </w:tcPr>
          <w:p w14:paraId="0EFD606B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96899F3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2CE6D825" w14:textId="544888B4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FEC741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F2ECAD9" w14:textId="11E6E75E" w:rsidR="00DC3F85" w:rsidRPr="00222329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2" w:type="dxa"/>
          </w:tcPr>
          <w:p w14:paraId="4128D68D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56BBB278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BA77DD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01954410" w14:textId="515D83D3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52" w:type="dxa"/>
            <w:gridSpan w:val="2"/>
          </w:tcPr>
          <w:p w14:paraId="5660C725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59C4AC29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D7E67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B729A2" w14:textId="3FE647AB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EC4FB21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E2DB36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3F85" w:rsidRPr="0037389D" w14:paraId="6F106AFF" w14:textId="77777777" w:rsidTr="00DC3F85">
        <w:trPr>
          <w:cantSplit/>
          <w:trHeight w:val="335"/>
        </w:trPr>
        <w:tc>
          <w:tcPr>
            <w:tcW w:w="3399" w:type="dxa"/>
          </w:tcPr>
          <w:p w14:paraId="7C4FB673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917459A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2CD5E71C" w14:textId="52078952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250FDF8F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6D00483D" w14:textId="5C4C16C5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52" w:type="dxa"/>
          </w:tcPr>
          <w:p w14:paraId="3EE03D74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3BA25732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DF7DAA6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088C0912" w14:textId="557E8372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52" w:type="dxa"/>
            <w:gridSpan w:val="2"/>
          </w:tcPr>
          <w:p w14:paraId="7F44A731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07CEF0B9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AEAB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A9834" w14:textId="2DFD14F0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06EE0B0A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2A33C1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3F85" w:rsidRPr="0037389D" w14:paraId="7D1A8FBE" w14:textId="77777777" w:rsidTr="00DC3F85">
        <w:trPr>
          <w:cantSplit/>
          <w:trHeight w:val="335"/>
        </w:trPr>
        <w:tc>
          <w:tcPr>
            <w:tcW w:w="3399" w:type="dxa"/>
          </w:tcPr>
          <w:p w14:paraId="55EE8084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9C51E7F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5A2FC01B" w14:textId="174621E0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74E9C112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6A0B3A5" w14:textId="08F92666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52" w:type="dxa"/>
          </w:tcPr>
          <w:p w14:paraId="1E188E32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F13D20E" w14:textId="73B9858E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266E3E47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6E57DF70" w14:textId="1C9308AA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2" w:type="dxa"/>
            <w:gridSpan w:val="2"/>
          </w:tcPr>
          <w:p w14:paraId="3C23CDFD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44A237F4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96BB3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586A0" w14:textId="1B931B94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FA5E60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034FD6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3F85" w:rsidRPr="0037389D" w14:paraId="5EEA94DC" w14:textId="77777777" w:rsidTr="00DC3F85">
        <w:trPr>
          <w:cantSplit/>
          <w:trHeight w:val="335"/>
        </w:trPr>
        <w:tc>
          <w:tcPr>
            <w:tcW w:w="3399" w:type="dxa"/>
          </w:tcPr>
          <w:p w14:paraId="6C670215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6C7DBA3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7C41C75D" w14:textId="0AE4A8B5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028A421C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D16E173" w14:textId="17F37229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41D3B1E0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715BB894" w14:textId="54971095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66C4EAFE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B77FB66" w14:textId="0FE2327A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2" w:type="dxa"/>
            <w:gridSpan w:val="2"/>
          </w:tcPr>
          <w:p w14:paraId="34F44BD3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1B0DBA57" w14:textId="5659BBF3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8B26987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875CA5" w14:textId="5EAE3F41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6FA28D8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DA689" w14:textId="2F20B3EA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C3F85" w:rsidRPr="0037389D" w14:paraId="2F64E5E1" w14:textId="77777777" w:rsidTr="00DC3F85">
        <w:trPr>
          <w:cantSplit/>
          <w:trHeight w:val="335"/>
        </w:trPr>
        <w:tc>
          <w:tcPr>
            <w:tcW w:w="3399" w:type="dxa"/>
          </w:tcPr>
          <w:p w14:paraId="08B47238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D8E7589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0" w:type="dxa"/>
            <w:gridSpan w:val="19"/>
            <w:tcBorders>
              <w:left w:val="nil"/>
            </w:tcBorders>
          </w:tcPr>
          <w:p w14:paraId="32DEFB8C" w14:textId="178F2B82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F85" w:rsidRPr="0037389D" w14:paraId="4CB15C9B" w14:textId="77777777" w:rsidTr="00DC3F85">
        <w:trPr>
          <w:cantSplit/>
          <w:trHeight w:val="335"/>
        </w:trPr>
        <w:tc>
          <w:tcPr>
            <w:tcW w:w="3399" w:type="dxa"/>
          </w:tcPr>
          <w:p w14:paraId="7F553960" w14:textId="78EE3BED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38" w:type="dxa"/>
          </w:tcPr>
          <w:p w14:paraId="03870F04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6F57B8BC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56EB8D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8973F64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D679787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A2CD25B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8EF5BB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B75C667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10490B21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D3C9CD2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90817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85875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67551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4F8515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3F85" w:rsidRPr="0037389D" w14:paraId="796C14D8" w14:textId="77777777" w:rsidTr="00DC3F85">
        <w:trPr>
          <w:cantSplit/>
          <w:trHeight w:val="335"/>
        </w:trPr>
        <w:tc>
          <w:tcPr>
            <w:tcW w:w="3399" w:type="dxa"/>
          </w:tcPr>
          <w:p w14:paraId="35F8E47B" w14:textId="7850A736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2862006D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52B722D9" w14:textId="6D921C37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C0C316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C08FE2E" w14:textId="5F4FEDB1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00C06B9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</w:tcPr>
          <w:p w14:paraId="286AC325" w14:textId="7B404CE9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CD376A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</w:tcPr>
          <w:p w14:paraId="35D3903C" w14:textId="09A6E77B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10512684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43F4BD4" w14:textId="3CAB110C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CCE7E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AA6BE" w14:textId="3A5FA1F9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  <w:tc>
          <w:tcPr>
            <w:tcW w:w="270" w:type="dxa"/>
          </w:tcPr>
          <w:p w14:paraId="43FBA13D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656F50" w14:textId="01D5A0DB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</w:tr>
      <w:tr w:rsidR="00DC3F85" w:rsidRPr="0037389D" w14:paraId="48DD042B" w14:textId="77777777" w:rsidTr="00DC3F85">
        <w:trPr>
          <w:cantSplit/>
        </w:trPr>
        <w:tc>
          <w:tcPr>
            <w:tcW w:w="3399" w:type="dxa"/>
          </w:tcPr>
          <w:p w14:paraId="04373654" w14:textId="2B378E25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552BF0E8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11C5DD8F" w14:textId="70935A1F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D1724A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741A7BB0" w14:textId="3E4823D4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708040D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49903CF7" w14:textId="422C731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7FAC31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65FDB32F" w14:textId="21046F3E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50CFF4AE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54EA928C" w14:textId="4AF7D71E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4EECF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4A4EE5" w14:textId="13F8CDB2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17CE9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E1C8B1" w14:textId="2F5CBE2F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3F85" w:rsidRPr="0037389D" w14:paraId="426BBED7" w14:textId="77777777" w:rsidTr="00DC3F85">
        <w:trPr>
          <w:cantSplit/>
        </w:trPr>
        <w:tc>
          <w:tcPr>
            <w:tcW w:w="3399" w:type="dxa"/>
          </w:tcPr>
          <w:p w14:paraId="61F5C59A" w14:textId="0BFD1B96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2CAA98F0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7B9E98F" w14:textId="01B55C44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41D989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343144A" w14:textId="25A14A30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F6E4B93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556276F" w14:textId="37A7D0BB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533AFC7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AEB5910" w14:textId="3BFF76BE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01C46048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65AE56BD" w14:textId="527B2493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426D6C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CB421" w14:textId="5936F52A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0" w:type="dxa"/>
          </w:tcPr>
          <w:p w14:paraId="24474569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3E8471" w14:textId="2C683D53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</w:tr>
      <w:tr w:rsidR="00DC3F85" w:rsidRPr="0037389D" w14:paraId="311B0200" w14:textId="77777777" w:rsidTr="00DC3F85">
        <w:trPr>
          <w:cantSplit/>
        </w:trPr>
        <w:tc>
          <w:tcPr>
            <w:tcW w:w="3399" w:type="dxa"/>
          </w:tcPr>
          <w:p w14:paraId="2700D77E" w14:textId="1E1C4791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8" w:type="dxa"/>
          </w:tcPr>
          <w:p w14:paraId="6657B57E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A8FDE" w14:textId="1AC31FEE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CE2378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39B0C" w14:textId="4AACA7AE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DCFD6C6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F6BB5" w14:textId="5CA99D38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83E063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40371" w14:textId="72015378" w:rsidR="00DC3F85" w:rsidRPr="0037389D" w:rsidRDefault="00DC3F85" w:rsidP="00DC3F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2444D8D9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FCBA9" w14:textId="37EC128A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4C92B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5647FE" w14:textId="27AC0A1C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0" w:type="dxa"/>
          </w:tcPr>
          <w:p w14:paraId="5214CD8A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1E010D" w14:textId="6ECC5364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</w:tr>
      <w:tr w:rsidR="00DC3F85" w:rsidRPr="0037389D" w14:paraId="5DFF1FBF" w14:textId="77777777" w:rsidTr="00DC3F85">
        <w:trPr>
          <w:cantSplit/>
        </w:trPr>
        <w:tc>
          <w:tcPr>
            <w:tcW w:w="3399" w:type="dxa"/>
          </w:tcPr>
          <w:p w14:paraId="58FB90A5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5E8E5E1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12C7BDB6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C5A1D9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1FDEB430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DB34B50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225D068B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D0CB1A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160C7EA9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7863E78B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BB6AAA5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D4C31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0BBE3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49CE7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940E8E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C3F85" w:rsidRPr="0037389D" w14:paraId="1984361B" w14:textId="77777777" w:rsidTr="00DC3F85">
        <w:tblPrEx>
          <w:tblLook w:val="01E0" w:firstRow="1" w:lastRow="1" w:firstColumn="1" w:lastColumn="1" w:noHBand="0" w:noVBand="0"/>
        </w:tblPrEx>
        <w:tc>
          <w:tcPr>
            <w:tcW w:w="3637" w:type="dxa"/>
            <w:gridSpan w:val="2"/>
            <w:shd w:val="clear" w:color="auto" w:fill="auto"/>
          </w:tcPr>
          <w:p w14:paraId="0B1FE8C3" w14:textId="0A3AE11E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231494B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7D5B4E4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bottom"/>
          </w:tcPr>
          <w:p w14:paraId="7C893EDB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383D41F5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21182B26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3C0DCC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5EA1F68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C39985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7E55AC2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79D58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BBFCC8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D46E4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F5888C" w14:textId="77777777" w:rsidR="00DC3F85" w:rsidRPr="0037389D" w:rsidRDefault="00DC3F85" w:rsidP="00DC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DC3F85" w:rsidRPr="0037389D" w14:paraId="0A255532" w14:textId="77777777" w:rsidTr="00DC3F85">
        <w:tblPrEx>
          <w:tblLook w:val="01E0" w:firstRow="1" w:lastRow="1" w:firstColumn="1" w:lastColumn="1" w:noHBand="0" w:noVBand="0"/>
        </w:tblPrEx>
        <w:tc>
          <w:tcPr>
            <w:tcW w:w="3637" w:type="dxa"/>
            <w:gridSpan w:val="2"/>
            <w:shd w:val="clear" w:color="auto" w:fill="auto"/>
          </w:tcPr>
          <w:p w14:paraId="63EC5A7D" w14:textId="11E8EEF0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586751" w14:textId="4992D868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3807C92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7C77B" w14:textId="028B7261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327,990</w:t>
            </w:r>
          </w:p>
        </w:tc>
        <w:tc>
          <w:tcPr>
            <w:tcW w:w="268" w:type="dxa"/>
            <w:gridSpan w:val="2"/>
          </w:tcPr>
          <w:p w14:paraId="7DEC765F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double" w:sz="4" w:space="0" w:color="auto"/>
            </w:tcBorders>
          </w:tcPr>
          <w:p w14:paraId="73861FA8" w14:textId="7D4E46AA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1,297,111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7967B0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BCE49" w14:textId="1205B3FB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75B065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FCDF7E" w14:textId="60B0B4BE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6C596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6B2AF" w14:textId="4703CDB3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57,075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196FB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A9BF87" w14:textId="5E271652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1,938,387</w:t>
            </w:r>
          </w:p>
        </w:tc>
      </w:tr>
      <w:tr w:rsidR="00DC3F85" w:rsidRPr="0037389D" w14:paraId="1AA53BA8" w14:textId="77777777" w:rsidTr="00DC3F85">
        <w:tblPrEx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3637" w:type="dxa"/>
            <w:gridSpan w:val="2"/>
            <w:shd w:val="clear" w:color="auto" w:fill="auto"/>
          </w:tcPr>
          <w:p w14:paraId="2CF0D7F0" w14:textId="4D5E5A4D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8CC42" w14:textId="182F7F28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6E0D10D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0A7BA" w14:textId="7DD63175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300,171</w:t>
            </w:r>
          </w:p>
        </w:tc>
        <w:tc>
          <w:tcPr>
            <w:tcW w:w="268" w:type="dxa"/>
            <w:gridSpan w:val="2"/>
          </w:tcPr>
          <w:p w14:paraId="1EEF79C4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41F1CF5" w14:textId="3E0766F5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1,161,68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A6CB28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C8370" w14:textId="33C7D74F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DB4B96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F828C" w14:textId="533DE481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01286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541A" w14:textId="299ED174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E56D8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65770" w14:textId="1D10061B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1,796,43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DC3F85" w:rsidRPr="0037389D" w14:paraId="52F5E779" w14:textId="77777777" w:rsidTr="00DC3F85">
        <w:tblPrEx>
          <w:tblLook w:val="01E0" w:firstRow="1" w:lastRow="1" w:firstColumn="1" w:lastColumn="1" w:noHBand="0" w:noVBand="0"/>
        </w:tblPrEx>
        <w:tc>
          <w:tcPr>
            <w:tcW w:w="3637" w:type="dxa"/>
            <w:gridSpan w:val="2"/>
            <w:shd w:val="clear" w:color="auto" w:fill="auto"/>
          </w:tcPr>
          <w:p w14:paraId="1720160C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A96A3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5C71C19B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1D41B6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646E93E5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</w:tcBorders>
          </w:tcPr>
          <w:p w14:paraId="012C9B8D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7581E28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89A544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962B03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CD35A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5058E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F2D49B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D304BE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69D3FA" w14:textId="77777777" w:rsidR="00DC3F85" w:rsidRPr="0037389D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9796D2F" w14:textId="4A18CB49" w:rsidR="004D5CDB" w:rsidRPr="0037389D" w:rsidRDefault="004D5CDB" w:rsidP="0087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1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4D5CDB" w:rsidRPr="0037389D" w:rsidSect="000A737A">
          <w:footerReference w:type="default" r:id="rId13"/>
          <w:pgSz w:w="16834" w:h="11909" w:orient="landscape" w:code="9"/>
          <w:pgMar w:top="691" w:right="1152" w:bottom="576" w:left="1152" w:header="720" w:footer="615" w:gutter="0"/>
          <w:pgNumType w:start="32"/>
          <w:cols w:space="720"/>
          <w:docGrid w:linePitch="245"/>
        </w:sectPr>
      </w:pPr>
      <w:r w:rsidRPr="0037389D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37389D">
        <w:rPr>
          <w:rFonts w:asciiTheme="majorBidi" w:hAnsiTheme="majorBidi" w:cstheme="majorBidi"/>
          <w:sz w:val="30"/>
          <w:szCs w:val="30"/>
        </w:rPr>
        <w:t>31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443C" w:rsidRPr="0037389D">
        <w:rPr>
          <w:rFonts w:asciiTheme="majorBidi" w:hAnsiTheme="majorBidi" w:cstheme="majorBidi"/>
          <w:sz w:val="30"/>
          <w:szCs w:val="30"/>
        </w:rPr>
        <w:t>256</w:t>
      </w:r>
      <w:r w:rsidR="00194BE4" w:rsidRPr="0037389D">
        <w:rPr>
          <w:rFonts w:asciiTheme="majorBidi" w:hAnsiTheme="majorBidi" w:cstheme="majorBidi"/>
          <w:sz w:val="30"/>
          <w:szCs w:val="30"/>
        </w:rPr>
        <w:t>5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="00377AF2" w:rsidRPr="0037389D">
        <w:rPr>
          <w:rFonts w:asciiTheme="majorBidi" w:hAnsiTheme="majorBidi" w:cstheme="majorBidi"/>
          <w:sz w:val="30"/>
          <w:szCs w:val="30"/>
        </w:rPr>
        <w:t>2,604</w:t>
      </w:r>
      <w:r w:rsidR="009A72BB">
        <w:rPr>
          <w:rFonts w:asciiTheme="majorBidi" w:hAnsiTheme="majorBidi" w:cstheme="majorBidi"/>
          <w:sz w:val="30"/>
          <w:szCs w:val="30"/>
        </w:rPr>
        <w:t>.0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7389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6443C" w:rsidRPr="0037389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94BE4" w:rsidRPr="0037389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7389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94BE4" w:rsidRPr="0037389D">
        <w:rPr>
          <w:rFonts w:asciiTheme="majorBidi" w:hAnsiTheme="majorBidi" w:cstheme="majorBidi"/>
          <w:i/>
          <w:iCs/>
          <w:sz w:val="30"/>
          <w:szCs w:val="30"/>
        </w:rPr>
        <w:t>2,294.3</w:t>
      </w:r>
      <w:r w:rsidR="002934ED"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66C9" w:rsidRPr="0037389D">
        <w:rPr>
          <w:rFonts w:asciiTheme="majorBidi" w:hAnsiTheme="majorBidi" w:cstheme="majorBidi"/>
          <w:i/>
          <w:iCs/>
          <w:sz w:val="30"/>
          <w:szCs w:val="30"/>
        </w:rPr>
        <w:t>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37389D" w:rsidRPr="0037389D" w14:paraId="1C5C6664" w14:textId="77777777" w:rsidTr="00B2547A">
        <w:trPr>
          <w:cantSplit/>
        </w:trPr>
        <w:tc>
          <w:tcPr>
            <w:tcW w:w="3420" w:type="dxa"/>
          </w:tcPr>
          <w:p w14:paraId="625E6E1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5BB2C6F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487E4A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24D9E4BC" w14:textId="77777777" w:rsidTr="00B2547A">
        <w:trPr>
          <w:cantSplit/>
        </w:trPr>
        <w:tc>
          <w:tcPr>
            <w:tcW w:w="3420" w:type="dxa"/>
          </w:tcPr>
          <w:p w14:paraId="1FD0BDF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4194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C197D6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EC810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1ED4C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DD53A4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29457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A4BA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44D4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EE4BAC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E9AB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3502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87B06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8883CF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76A6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2CD21ECE" w14:textId="77777777" w:rsidTr="00B2547A">
        <w:trPr>
          <w:cantSplit/>
        </w:trPr>
        <w:tc>
          <w:tcPr>
            <w:tcW w:w="3420" w:type="dxa"/>
          </w:tcPr>
          <w:p w14:paraId="5628C8A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7808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A48D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5DC8D70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E754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6316B63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58E1B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95C1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ADBF6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695D53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0D12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3C36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BBC7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662981E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9A45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097F44B0" w14:textId="77777777" w:rsidTr="00B2547A">
        <w:trPr>
          <w:cantSplit/>
        </w:trPr>
        <w:tc>
          <w:tcPr>
            <w:tcW w:w="3420" w:type="dxa"/>
          </w:tcPr>
          <w:p w14:paraId="13F49B1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E2AB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EA00F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C33734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9133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2EC35BA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A00FE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28DE80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B44B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057D0C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2751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8379D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E59ED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690C973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1220C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14FEB695" w14:textId="77777777" w:rsidTr="00B2547A">
        <w:trPr>
          <w:cantSplit/>
        </w:trPr>
        <w:tc>
          <w:tcPr>
            <w:tcW w:w="3420" w:type="dxa"/>
          </w:tcPr>
          <w:p w14:paraId="727ACCB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D15F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11BF6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CE90F0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1C73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D73B29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97142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0EC4F1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A21C8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A2D9A3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81559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6BE65F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15B81B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E8C050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A86B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66518B97" w14:textId="77777777" w:rsidTr="00B2547A">
        <w:trPr>
          <w:cantSplit/>
        </w:trPr>
        <w:tc>
          <w:tcPr>
            <w:tcW w:w="3420" w:type="dxa"/>
          </w:tcPr>
          <w:p w14:paraId="0AAF2A0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EC155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07FBEA2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47008FD5" w14:textId="77777777" w:rsidTr="00B2547A">
        <w:trPr>
          <w:cantSplit/>
        </w:trPr>
        <w:tc>
          <w:tcPr>
            <w:tcW w:w="3420" w:type="dxa"/>
          </w:tcPr>
          <w:p w14:paraId="6165020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B0B04F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CAED7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5F29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38290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BB94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4FC5A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EE1B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07582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E462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6652E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6869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E6043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C255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7079E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492088AC" w14:textId="77777777" w:rsidTr="00F76BED">
        <w:trPr>
          <w:cantSplit/>
        </w:trPr>
        <w:tc>
          <w:tcPr>
            <w:tcW w:w="3420" w:type="dxa"/>
          </w:tcPr>
          <w:p w14:paraId="7B9AAD76" w14:textId="797C87F6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FD908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9EBD99" w14:textId="41A05A6F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45DC6AB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73ABC" w14:textId="3FBA2C9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809,574</w:t>
            </w:r>
          </w:p>
        </w:tc>
        <w:tc>
          <w:tcPr>
            <w:tcW w:w="270" w:type="dxa"/>
          </w:tcPr>
          <w:p w14:paraId="2E951DF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ABFE4D" w14:textId="644D75A5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4,452,072</w:t>
            </w:r>
          </w:p>
        </w:tc>
        <w:tc>
          <w:tcPr>
            <w:tcW w:w="270" w:type="dxa"/>
          </w:tcPr>
          <w:p w14:paraId="46479AD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0B7C19" w14:textId="0AA71E26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103,499</w:t>
            </w:r>
          </w:p>
        </w:tc>
        <w:tc>
          <w:tcPr>
            <w:tcW w:w="270" w:type="dxa"/>
          </w:tcPr>
          <w:p w14:paraId="07A4B70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0F641C" w14:textId="483C5E2A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23,186</w:t>
            </w:r>
          </w:p>
        </w:tc>
        <w:tc>
          <w:tcPr>
            <w:tcW w:w="270" w:type="dxa"/>
          </w:tcPr>
          <w:p w14:paraId="4A805FB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4A548" w14:textId="4EF53A3D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27,184</w:t>
            </w:r>
          </w:p>
        </w:tc>
        <w:tc>
          <w:tcPr>
            <w:tcW w:w="270" w:type="dxa"/>
          </w:tcPr>
          <w:p w14:paraId="13A57EA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F932D9" w14:textId="30C80CDA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5,626,037</w:t>
            </w:r>
          </w:p>
        </w:tc>
      </w:tr>
      <w:tr w:rsidR="0037389D" w:rsidRPr="0037389D" w14:paraId="1F281613" w14:textId="77777777" w:rsidTr="00F76BED">
        <w:trPr>
          <w:cantSplit/>
        </w:trPr>
        <w:tc>
          <w:tcPr>
            <w:tcW w:w="3420" w:type="dxa"/>
          </w:tcPr>
          <w:p w14:paraId="0028002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9AD7EC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5A46F6" w14:textId="05A1E71B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1257C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E7FB77" w14:textId="2F2BBD7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69A6A99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C604BD" w14:textId="3C106316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2,435</w:t>
            </w:r>
          </w:p>
        </w:tc>
        <w:tc>
          <w:tcPr>
            <w:tcW w:w="270" w:type="dxa"/>
          </w:tcPr>
          <w:p w14:paraId="7CB0A78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185404" w14:textId="5BB60933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0" w:type="dxa"/>
          </w:tcPr>
          <w:p w14:paraId="605BF31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9D129" w14:textId="718BCAEE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3C29EBE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4B1CB6" w14:textId="1AF511C3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179,393</w:t>
            </w:r>
          </w:p>
        </w:tc>
        <w:tc>
          <w:tcPr>
            <w:tcW w:w="270" w:type="dxa"/>
          </w:tcPr>
          <w:p w14:paraId="6F99434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B656AD" w14:textId="46B71EB6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182,397</w:t>
            </w:r>
          </w:p>
        </w:tc>
      </w:tr>
      <w:tr w:rsidR="0037389D" w:rsidRPr="0037389D" w14:paraId="3A390716" w14:textId="77777777" w:rsidTr="00F76BED">
        <w:trPr>
          <w:cantSplit/>
        </w:trPr>
        <w:tc>
          <w:tcPr>
            <w:tcW w:w="3420" w:type="dxa"/>
          </w:tcPr>
          <w:p w14:paraId="5FE3879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36D621B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D78214" w14:textId="7A2200C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61FF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262E3D" w14:textId="0585029A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27,110</w:t>
            </w:r>
          </w:p>
        </w:tc>
        <w:tc>
          <w:tcPr>
            <w:tcW w:w="270" w:type="dxa"/>
          </w:tcPr>
          <w:p w14:paraId="74C8A14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DF9601" w14:textId="5AC190DB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106,246</w:t>
            </w:r>
          </w:p>
        </w:tc>
        <w:tc>
          <w:tcPr>
            <w:tcW w:w="270" w:type="dxa"/>
          </w:tcPr>
          <w:p w14:paraId="4F8A783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26CE9" w14:textId="4EDF0344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11,107</w:t>
            </w:r>
          </w:p>
        </w:tc>
        <w:tc>
          <w:tcPr>
            <w:tcW w:w="270" w:type="dxa"/>
          </w:tcPr>
          <w:p w14:paraId="3F88F07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D4266" w14:textId="5C8D1C25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7768F5A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A412A2" w14:textId="2C7DAC7B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(144,922)</w:t>
            </w:r>
          </w:p>
        </w:tc>
        <w:tc>
          <w:tcPr>
            <w:tcW w:w="270" w:type="dxa"/>
          </w:tcPr>
          <w:p w14:paraId="016B8F1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E4991" w14:textId="6C4EB9E1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89D" w:rsidRPr="0037389D" w14:paraId="30983AED" w14:textId="77777777" w:rsidTr="00F76BED">
        <w:trPr>
          <w:cantSplit/>
        </w:trPr>
        <w:tc>
          <w:tcPr>
            <w:tcW w:w="3420" w:type="dxa"/>
          </w:tcPr>
          <w:p w14:paraId="38D199F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C0B848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E7D794" w14:textId="233DECB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462CD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43444" w14:textId="19AF0B9D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  <w:tc>
          <w:tcPr>
            <w:tcW w:w="270" w:type="dxa"/>
          </w:tcPr>
          <w:p w14:paraId="51C5D29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CEC68" w14:textId="6B5D456C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(24,171)</w:t>
            </w:r>
          </w:p>
        </w:tc>
        <w:tc>
          <w:tcPr>
            <w:tcW w:w="270" w:type="dxa"/>
          </w:tcPr>
          <w:p w14:paraId="2F762DC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C7A0AE" w14:textId="743D33B2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(4,506)</w:t>
            </w:r>
          </w:p>
        </w:tc>
        <w:tc>
          <w:tcPr>
            <w:tcW w:w="270" w:type="dxa"/>
          </w:tcPr>
          <w:p w14:paraId="7C6C2E8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26396" w14:textId="6AF5306B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(1,846)</w:t>
            </w:r>
          </w:p>
        </w:tc>
        <w:tc>
          <w:tcPr>
            <w:tcW w:w="270" w:type="dxa"/>
          </w:tcPr>
          <w:p w14:paraId="56F34A4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58F5C" w14:textId="5B4F635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9A92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AAB96D" w14:textId="0FA3052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(30,706)</w:t>
            </w:r>
          </w:p>
        </w:tc>
      </w:tr>
      <w:tr w:rsidR="0037389D" w:rsidRPr="0037389D" w14:paraId="2206A955" w14:textId="77777777" w:rsidTr="00B2547A">
        <w:trPr>
          <w:cantSplit/>
        </w:trPr>
        <w:tc>
          <w:tcPr>
            <w:tcW w:w="3420" w:type="dxa"/>
          </w:tcPr>
          <w:p w14:paraId="5B197601" w14:textId="6D066BA6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AD0FCE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825DA4" w14:textId="15A68254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F3A0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17256" w14:textId="7563EDCB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C20A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BCED6D" w14:textId="45053F8D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D2AC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E7592" w14:textId="52C0AEF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1501C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AB1592" w14:textId="593EA159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73BE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712FA3" w14:textId="42EB5592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D2E3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230869" w14:textId="18E922DE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2636D243" w14:textId="77777777" w:rsidTr="006A4CCB">
        <w:trPr>
          <w:cantSplit/>
        </w:trPr>
        <w:tc>
          <w:tcPr>
            <w:tcW w:w="3420" w:type="dxa"/>
          </w:tcPr>
          <w:p w14:paraId="749AE370" w14:textId="4384CC0A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5143D6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8503EB" w14:textId="5C56583E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1DF4245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21F804" w14:textId="77842E91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836,544</w:t>
            </w:r>
          </w:p>
        </w:tc>
        <w:tc>
          <w:tcPr>
            <w:tcW w:w="270" w:type="dxa"/>
          </w:tcPr>
          <w:p w14:paraId="44347AF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5DEA1D" w14:textId="24FB6E0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4,536,582</w:t>
            </w:r>
          </w:p>
        </w:tc>
        <w:tc>
          <w:tcPr>
            <w:tcW w:w="270" w:type="dxa"/>
          </w:tcPr>
          <w:p w14:paraId="29EB1D9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DB3FDD" w14:textId="5CB8FE66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110,572</w:t>
            </w:r>
          </w:p>
        </w:tc>
        <w:tc>
          <w:tcPr>
            <w:tcW w:w="270" w:type="dxa"/>
          </w:tcPr>
          <w:p w14:paraId="652DCD7C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3103D6" w14:textId="4004728F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21,853</w:t>
            </w:r>
          </w:p>
        </w:tc>
        <w:tc>
          <w:tcPr>
            <w:tcW w:w="270" w:type="dxa"/>
          </w:tcPr>
          <w:p w14:paraId="586CF0E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27E52" w14:textId="05ABBA2F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61,655</w:t>
            </w:r>
          </w:p>
        </w:tc>
        <w:tc>
          <w:tcPr>
            <w:tcW w:w="270" w:type="dxa"/>
          </w:tcPr>
          <w:p w14:paraId="6B94F6A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C7C0A8" w14:textId="28125592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5,777,728</w:t>
            </w:r>
          </w:p>
        </w:tc>
      </w:tr>
      <w:tr w:rsidR="0037389D" w:rsidRPr="0037389D" w14:paraId="0725DB48" w14:textId="77777777" w:rsidTr="006A4CCB">
        <w:trPr>
          <w:cantSplit/>
        </w:trPr>
        <w:tc>
          <w:tcPr>
            <w:tcW w:w="3420" w:type="dxa"/>
          </w:tcPr>
          <w:p w14:paraId="4312E18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663705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DA2B3F" w14:textId="4659C7D9" w:rsidR="00194BE4" w:rsidRPr="0037389D" w:rsidRDefault="00336F1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A081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D481DE" w14:textId="69768C78" w:rsidR="00194BE4" w:rsidRPr="0037389D" w:rsidRDefault="002F2840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86E7A1" w14:textId="77777777" w:rsidR="00194BE4" w:rsidRPr="0037389D" w:rsidRDefault="00194BE4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70FE5A" w14:textId="2163205C" w:rsidR="00194BE4" w:rsidRPr="0037389D" w:rsidRDefault="002F2840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AAE11" w14:textId="77777777" w:rsidR="00194BE4" w:rsidRPr="0037389D" w:rsidRDefault="00194BE4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54A72D" w14:textId="7CC6EE4A" w:rsidR="00194BE4" w:rsidRPr="0037389D" w:rsidRDefault="002F2840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E63DC" w14:textId="77777777" w:rsidR="00194BE4" w:rsidRPr="0037389D" w:rsidRDefault="00194BE4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69A1B9" w14:textId="58ACEAFA" w:rsidR="00194BE4" w:rsidRPr="0037389D" w:rsidRDefault="002F2840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E15E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4AA3F1" w14:textId="4E2F169D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149,831</w:t>
            </w:r>
          </w:p>
        </w:tc>
        <w:tc>
          <w:tcPr>
            <w:tcW w:w="270" w:type="dxa"/>
          </w:tcPr>
          <w:p w14:paraId="148045C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015BA7" w14:textId="01ABE8A5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149,831</w:t>
            </w:r>
          </w:p>
        </w:tc>
      </w:tr>
      <w:tr w:rsidR="0037389D" w:rsidRPr="0037389D" w14:paraId="124B7CDC" w14:textId="77777777" w:rsidTr="00B2547A">
        <w:trPr>
          <w:cantSplit/>
        </w:trPr>
        <w:tc>
          <w:tcPr>
            <w:tcW w:w="3420" w:type="dxa"/>
          </w:tcPr>
          <w:p w14:paraId="525A02D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622AE577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B1E265" w14:textId="7D54B8E1" w:rsidR="00194BE4" w:rsidRPr="0037389D" w:rsidRDefault="00336F1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7003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DF979E" w14:textId="19B25A21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13,323</w:t>
            </w:r>
          </w:p>
        </w:tc>
        <w:tc>
          <w:tcPr>
            <w:tcW w:w="270" w:type="dxa"/>
          </w:tcPr>
          <w:p w14:paraId="67C8623C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6D8FD6" w14:textId="655DA9B2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103,703</w:t>
            </w:r>
          </w:p>
        </w:tc>
        <w:tc>
          <w:tcPr>
            <w:tcW w:w="270" w:type="dxa"/>
          </w:tcPr>
          <w:p w14:paraId="3F33B7C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1DCECB" w14:textId="61C52A75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9,131</w:t>
            </w:r>
          </w:p>
        </w:tc>
        <w:tc>
          <w:tcPr>
            <w:tcW w:w="270" w:type="dxa"/>
          </w:tcPr>
          <w:p w14:paraId="18930D80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9B37A" w14:textId="1797DEC3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1,55</w:t>
            </w:r>
            <w:r w:rsidR="00741007" w:rsidRPr="003738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E7303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310F6A" w14:textId="6FE224D5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(127,709)</w:t>
            </w:r>
          </w:p>
        </w:tc>
        <w:tc>
          <w:tcPr>
            <w:tcW w:w="270" w:type="dxa"/>
          </w:tcPr>
          <w:p w14:paraId="502904C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0A98476" w14:textId="3B08B006" w:rsidR="00194BE4" w:rsidRPr="0037389D" w:rsidRDefault="009B4BB3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89D" w:rsidRPr="0037389D" w14:paraId="7B6B4C7B" w14:textId="77777777" w:rsidTr="00B2547A">
        <w:trPr>
          <w:cantSplit/>
        </w:trPr>
        <w:tc>
          <w:tcPr>
            <w:tcW w:w="3420" w:type="dxa"/>
          </w:tcPr>
          <w:p w14:paraId="7501BD2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EC2EBC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DBB39D" w14:textId="364582E7" w:rsidR="00194BE4" w:rsidRPr="0037389D" w:rsidRDefault="00336F1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6801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EC446C" w14:textId="6A386C5E" w:rsidR="00194BE4" w:rsidRPr="0037389D" w:rsidRDefault="002F2840" w:rsidP="00152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9D62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6A4866" w14:textId="5DF86102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(40,52</w:t>
            </w:r>
            <w:r w:rsidR="00741007" w:rsidRPr="0037389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6858E7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278CD4" w14:textId="6543723D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(1,110)</w:t>
            </w:r>
          </w:p>
        </w:tc>
        <w:tc>
          <w:tcPr>
            <w:tcW w:w="270" w:type="dxa"/>
          </w:tcPr>
          <w:p w14:paraId="245284F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C403C6" w14:textId="659634D9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56D18910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840540" w14:textId="51ABFCA9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A4B4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9B7CE1E" w14:textId="352A52D7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(41,638)</w:t>
            </w:r>
          </w:p>
        </w:tc>
      </w:tr>
      <w:tr w:rsidR="0037389D" w:rsidRPr="0037389D" w14:paraId="60954BB8" w14:textId="77777777" w:rsidTr="00B2547A">
        <w:trPr>
          <w:cantSplit/>
        </w:trPr>
        <w:tc>
          <w:tcPr>
            <w:tcW w:w="3420" w:type="dxa"/>
          </w:tcPr>
          <w:p w14:paraId="5E6206FD" w14:textId="528B1335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B2FEE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B0DA8" w14:textId="504FA2A7" w:rsidR="00194BE4" w:rsidRPr="0037389D" w:rsidRDefault="00336F1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2677E98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6D7DA" w14:textId="6E788A6B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849,867</w:t>
            </w:r>
          </w:p>
        </w:tc>
        <w:tc>
          <w:tcPr>
            <w:tcW w:w="270" w:type="dxa"/>
          </w:tcPr>
          <w:p w14:paraId="75D3B10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CD95" w14:textId="69B2BD65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4,599,76</w:t>
            </w:r>
            <w:r w:rsidR="00741007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4ABE3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F61AD" w14:textId="20BEF43F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118,593</w:t>
            </w:r>
          </w:p>
        </w:tc>
        <w:tc>
          <w:tcPr>
            <w:tcW w:w="270" w:type="dxa"/>
          </w:tcPr>
          <w:p w14:paraId="2402F7B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55D4E" w14:textId="3BC8E371" w:rsidR="00194BE4" w:rsidRPr="0037389D" w:rsidRDefault="002F2840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23,401</w:t>
            </w:r>
          </w:p>
        </w:tc>
        <w:tc>
          <w:tcPr>
            <w:tcW w:w="270" w:type="dxa"/>
          </w:tcPr>
          <w:p w14:paraId="1A39338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BAD99" w14:textId="2987C7C6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83,777</w:t>
            </w:r>
          </w:p>
        </w:tc>
        <w:tc>
          <w:tcPr>
            <w:tcW w:w="270" w:type="dxa"/>
          </w:tcPr>
          <w:p w14:paraId="66BF865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91CDE9" w14:textId="11EF6786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5,885,921</w:t>
            </w:r>
          </w:p>
        </w:tc>
      </w:tr>
    </w:tbl>
    <w:p w14:paraId="5A86B725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56"/>
        <w:gridCol w:w="236"/>
        <w:gridCol w:w="1259"/>
        <w:gridCol w:w="270"/>
        <w:gridCol w:w="1259"/>
        <w:gridCol w:w="270"/>
        <w:gridCol w:w="1349"/>
        <w:gridCol w:w="270"/>
        <w:gridCol w:w="1259"/>
        <w:gridCol w:w="270"/>
        <w:gridCol w:w="1169"/>
        <w:gridCol w:w="270"/>
        <w:gridCol w:w="1259"/>
        <w:gridCol w:w="275"/>
        <w:gridCol w:w="1259"/>
      </w:tblGrid>
      <w:tr w:rsidR="0037389D" w:rsidRPr="0037389D" w14:paraId="62E058C4" w14:textId="77777777" w:rsidTr="00A31623">
        <w:trPr>
          <w:cantSplit/>
        </w:trPr>
        <w:tc>
          <w:tcPr>
            <w:tcW w:w="3456" w:type="dxa"/>
          </w:tcPr>
          <w:p w14:paraId="7D2CF67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7D58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8" w:type="dxa"/>
            <w:gridSpan w:val="13"/>
            <w:tcBorders>
              <w:left w:val="nil"/>
            </w:tcBorders>
          </w:tcPr>
          <w:p w14:paraId="7EC83D3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48286E25" w14:textId="77777777" w:rsidTr="00A31623">
        <w:trPr>
          <w:cantSplit/>
        </w:trPr>
        <w:tc>
          <w:tcPr>
            <w:tcW w:w="3456" w:type="dxa"/>
          </w:tcPr>
          <w:p w14:paraId="53BA3AA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68341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A41F8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59E2C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5D74E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05AE43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9F1D61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F0E8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CDAA5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00C75C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0FAA5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68AE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B0C45D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30E1301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FE9F0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56D59A84" w14:textId="77777777" w:rsidTr="00A31623">
        <w:trPr>
          <w:cantSplit/>
        </w:trPr>
        <w:tc>
          <w:tcPr>
            <w:tcW w:w="3456" w:type="dxa"/>
          </w:tcPr>
          <w:p w14:paraId="521652A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E19B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DCCEF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8FD3CB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0E0D0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417486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C42209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140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BB21BD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E31C7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5C6CEE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C421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7F715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5" w:type="dxa"/>
          </w:tcPr>
          <w:p w14:paraId="722B4D3F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23F70C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3BBF09CB" w14:textId="77777777" w:rsidTr="00A31623">
        <w:trPr>
          <w:cantSplit/>
        </w:trPr>
        <w:tc>
          <w:tcPr>
            <w:tcW w:w="3456" w:type="dxa"/>
          </w:tcPr>
          <w:p w14:paraId="5B95A43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93F1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86849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609A4F6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E5107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60B65EB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F5D052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E9C4FA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A7F43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F5086D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F51F46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199E2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6FD4573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5" w:type="dxa"/>
          </w:tcPr>
          <w:p w14:paraId="4022C32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0A597D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6C912F26" w14:textId="77777777" w:rsidTr="00A31623">
        <w:trPr>
          <w:cantSplit/>
        </w:trPr>
        <w:tc>
          <w:tcPr>
            <w:tcW w:w="3456" w:type="dxa"/>
          </w:tcPr>
          <w:p w14:paraId="2AE77FC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E80C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3F8A6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AD035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65A80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DEBC76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4E3A8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27FAA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C88A1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165E2D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CBBB67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8537F5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464A237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253FA92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483E7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6D1ED421" w14:textId="77777777" w:rsidTr="00A31623">
        <w:trPr>
          <w:cantSplit/>
        </w:trPr>
        <w:tc>
          <w:tcPr>
            <w:tcW w:w="3456" w:type="dxa"/>
          </w:tcPr>
          <w:p w14:paraId="18CAAF6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B8D4B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38" w:type="dxa"/>
            <w:gridSpan w:val="13"/>
          </w:tcPr>
          <w:p w14:paraId="77C574C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52B0A412" w14:textId="77777777" w:rsidTr="00A31623">
        <w:trPr>
          <w:cantSplit/>
        </w:trPr>
        <w:tc>
          <w:tcPr>
            <w:tcW w:w="3456" w:type="dxa"/>
          </w:tcPr>
          <w:p w14:paraId="52BCF956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36B6421E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1345A1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E4F7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F6A967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DADCE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591AC6D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09D5A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6F151AC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7145D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0352EAA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C2BC4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C37C95B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3348904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7939F0" w14:textId="77777777" w:rsidR="004D5CDB" w:rsidRPr="0037389D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2CA2EA4B" w14:textId="77777777" w:rsidTr="00A31623">
        <w:trPr>
          <w:cantSplit/>
        </w:trPr>
        <w:tc>
          <w:tcPr>
            <w:tcW w:w="3456" w:type="dxa"/>
          </w:tcPr>
          <w:p w14:paraId="5D93385B" w14:textId="497A9E3C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3E5D18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2A3F30C" w14:textId="1DC15921" w:rsidR="00194BE4" w:rsidRPr="0037389D" w:rsidRDefault="00194BE4" w:rsidP="00194B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FE67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528DAD6" w14:textId="1D85038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509,928</w:t>
            </w:r>
          </w:p>
        </w:tc>
        <w:tc>
          <w:tcPr>
            <w:tcW w:w="270" w:type="dxa"/>
          </w:tcPr>
          <w:p w14:paraId="1B6036C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5218359" w14:textId="12E54942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3,061,860</w:t>
            </w:r>
          </w:p>
        </w:tc>
        <w:tc>
          <w:tcPr>
            <w:tcW w:w="270" w:type="dxa"/>
          </w:tcPr>
          <w:p w14:paraId="01B8C32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8227BA4" w14:textId="01381C15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83,088</w:t>
            </w:r>
          </w:p>
        </w:tc>
        <w:tc>
          <w:tcPr>
            <w:tcW w:w="270" w:type="dxa"/>
          </w:tcPr>
          <w:p w14:paraId="4DEE145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18EAB83" w14:textId="609A0075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20,029</w:t>
            </w:r>
          </w:p>
        </w:tc>
        <w:tc>
          <w:tcPr>
            <w:tcW w:w="270" w:type="dxa"/>
          </w:tcPr>
          <w:p w14:paraId="1956A7F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77883A" w14:textId="0F107681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0B1E17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22E473" w14:textId="059EE452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3,674,905</w:t>
            </w:r>
          </w:p>
        </w:tc>
      </w:tr>
      <w:tr w:rsidR="0037389D" w:rsidRPr="0037389D" w14:paraId="1CFC890E" w14:textId="77777777" w:rsidTr="00A31623">
        <w:trPr>
          <w:cantSplit/>
        </w:trPr>
        <w:tc>
          <w:tcPr>
            <w:tcW w:w="3456" w:type="dxa"/>
          </w:tcPr>
          <w:p w14:paraId="01030E60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6D4B252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6DD56C8" w14:textId="3BA9CCC5" w:rsidR="00194BE4" w:rsidRPr="0037389D" w:rsidRDefault="00194BE4" w:rsidP="00194B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7279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96020D" w14:textId="7C217722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36,164</w:t>
            </w:r>
          </w:p>
        </w:tc>
        <w:tc>
          <w:tcPr>
            <w:tcW w:w="270" w:type="dxa"/>
          </w:tcPr>
          <w:p w14:paraId="1BD989C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387AE6D" w14:textId="2AE43DD4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226,545</w:t>
            </w:r>
          </w:p>
        </w:tc>
        <w:tc>
          <w:tcPr>
            <w:tcW w:w="270" w:type="dxa"/>
          </w:tcPr>
          <w:p w14:paraId="073B4D3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0ED523" w14:textId="1124A5D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8,687</w:t>
            </w:r>
          </w:p>
        </w:tc>
        <w:tc>
          <w:tcPr>
            <w:tcW w:w="270" w:type="dxa"/>
          </w:tcPr>
          <w:p w14:paraId="1913472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9C854C" w14:textId="45FAE8F2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1,362</w:t>
            </w:r>
          </w:p>
        </w:tc>
        <w:tc>
          <w:tcPr>
            <w:tcW w:w="270" w:type="dxa"/>
          </w:tcPr>
          <w:p w14:paraId="76B272F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6F0B2EA" w14:textId="45C75C76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B0C7E5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58C14D" w14:textId="0C32FED3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272,758</w:t>
            </w:r>
          </w:p>
        </w:tc>
      </w:tr>
      <w:tr w:rsidR="0037389D" w:rsidRPr="0037389D" w14:paraId="20F038D8" w14:textId="77777777" w:rsidTr="00A31623">
        <w:trPr>
          <w:cantSplit/>
        </w:trPr>
        <w:tc>
          <w:tcPr>
            <w:tcW w:w="3456" w:type="dxa"/>
          </w:tcPr>
          <w:p w14:paraId="1F22AF0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10A0C02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1F8B5F9" w14:textId="1B66A3F8" w:rsidR="00194BE4" w:rsidRPr="0037389D" w:rsidRDefault="00194BE4" w:rsidP="00194B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9B31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B08B548" w14:textId="4BAD273A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(173)</w:t>
            </w:r>
          </w:p>
        </w:tc>
        <w:tc>
          <w:tcPr>
            <w:tcW w:w="270" w:type="dxa"/>
          </w:tcPr>
          <w:p w14:paraId="381F448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95B44F" w14:textId="4CC6B682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(24,126)</w:t>
            </w:r>
          </w:p>
        </w:tc>
        <w:tc>
          <w:tcPr>
            <w:tcW w:w="270" w:type="dxa"/>
          </w:tcPr>
          <w:p w14:paraId="6433016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3CAC4C9" w14:textId="7E547C4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(4,492)</w:t>
            </w:r>
          </w:p>
        </w:tc>
        <w:tc>
          <w:tcPr>
            <w:tcW w:w="270" w:type="dxa"/>
          </w:tcPr>
          <w:p w14:paraId="64EC151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FF28E97" w14:textId="0A30B4F2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(1,428)</w:t>
            </w:r>
          </w:p>
        </w:tc>
        <w:tc>
          <w:tcPr>
            <w:tcW w:w="270" w:type="dxa"/>
          </w:tcPr>
          <w:p w14:paraId="2755124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5AAABA0" w14:textId="099A52DA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7F86C25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FDA3355" w14:textId="00692BBF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(30,219)</w:t>
            </w:r>
          </w:p>
        </w:tc>
      </w:tr>
      <w:tr w:rsidR="0037389D" w:rsidRPr="0037389D" w14:paraId="05155867" w14:textId="77777777" w:rsidTr="00A31623">
        <w:trPr>
          <w:cantSplit/>
        </w:trPr>
        <w:tc>
          <w:tcPr>
            <w:tcW w:w="3456" w:type="dxa"/>
          </w:tcPr>
          <w:p w14:paraId="3AC17EC6" w14:textId="4B09DAF4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C2956A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8ED637C" w14:textId="5CFC77AA" w:rsidR="00194BE4" w:rsidRPr="0037389D" w:rsidRDefault="00194BE4" w:rsidP="00194B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E75B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3C60BDA" w14:textId="6C10D65C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16A0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0DABD2" w14:textId="148C7929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554E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16216B" w14:textId="3161EB4B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CCC0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4FB1CCE" w14:textId="5D02040A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CC787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3CF64D4" w14:textId="08F2931A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65BEA3C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F35FC1A" w14:textId="3DA89F43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661EE9C3" w14:textId="77777777" w:rsidTr="00A31623">
        <w:trPr>
          <w:cantSplit/>
        </w:trPr>
        <w:tc>
          <w:tcPr>
            <w:tcW w:w="3456" w:type="dxa"/>
          </w:tcPr>
          <w:p w14:paraId="1EED0AB6" w14:textId="29E729B3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6C0B0C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294B634B" w14:textId="05AB07CD" w:rsidR="00194BE4" w:rsidRPr="0037389D" w:rsidRDefault="00194BE4" w:rsidP="00194B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CFE4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23AEF3" w14:textId="0D56EBDD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545,919</w:t>
            </w:r>
          </w:p>
        </w:tc>
        <w:tc>
          <w:tcPr>
            <w:tcW w:w="270" w:type="dxa"/>
          </w:tcPr>
          <w:p w14:paraId="74FB9337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24B9765" w14:textId="5AA32D1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3,264,279</w:t>
            </w:r>
          </w:p>
        </w:tc>
        <w:tc>
          <w:tcPr>
            <w:tcW w:w="270" w:type="dxa"/>
          </w:tcPr>
          <w:p w14:paraId="58FBE59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2A4B5D7" w14:textId="4105A0D9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87,283</w:t>
            </w:r>
          </w:p>
        </w:tc>
        <w:tc>
          <w:tcPr>
            <w:tcW w:w="270" w:type="dxa"/>
          </w:tcPr>
          <w:p w14:paraId="13E0D1F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2E40145" w14:textId="0FF8885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19,963</w:t>
            </w:r>
          </w:p>
        </w:tc>
        <w:tc>
          <w:tcPr>
            <w:tcW w:w="270" w:type="dxa"/>
          </w:tcPr>
          <w:p w14:paraId="7011764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F457B0" w14:textId="4C932D79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0D4F48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4B67122" w14:textId="454459D1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3,917,444</w:t>
            </w:r>
          </w:p>
        </w:tc>
      </w:tr>
      <w:tr w:rsidR="0037389D" w:rsidRPr="0037389D" w14:paraId="376188AF" w14:textId="77777777" w:rsidTr="00A31623">
        <w:trPr>
          <w:cantSplit/>
        </w:trPr>
        <w:tc>
          <w:tcPr>
            <w:tcW w:w="3456" w:type="dxa"/>
          </w:tcPr>
          <w:p w14:paraId="5B37B2C7" w14:textId="2CDD964C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02D25DA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B5E9B17" w14:textId="2863303C" w:rsidR="00194BE4" w:rsidRPr="0037389D" w:rsidRDefault="009B4BB3" w:rsidP="00194B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0A4A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768E58C" w14:textId="719B23AF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37,174</w:t>
            </w:r>
          </w:p>
        </w:tc>
        <w:tc>
          <w:tcPr>
            <w:tcW w:w="270" w:type="dxa"/>
          </w:tcPr>
          <w:p w14:paraId="2E3AE7A7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4D5C990" w14:textId="77FF107E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234,799</w:t>
            </w:r>
          </w:p>
        </w:tc>
        <w:tc>
          <w:tcPr>
            <w:tcW w:w="270" w:type="dxa"/>
          </w:tcPr>
          <w:p w14:paraId="38A24F4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5C78EC9" w14:textId="43F3AB03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10,007</w:t>
            </w:r>
          </w:p>
        </w:tc>
        <w:tc>
          <w:tcPr>
            <w:tcW w:w="270" w:type="dxa"/>
          </w:tcPr>
          <w:p w14:paraId="13BD9FD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AAE23C" w14:textId="5047B29B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72B608C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7C03ED" w14:textId="3320D335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CAF6D2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0FAFA50" w14:textId="7A7A6ADD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282,929</w:t>
            </w:r>
          </w:p>
        </w:tc>
      </w:tr>
      <w:tr w:rsidR="0037389D" w:rsidRPr="0037389D" w14:paraId="1F93EFC5" w14:textId="77777777" w:rsidTr="00A31623">
        <w:trPr>
          <w:cantSplit/>
        </w:trPr>
        <w:tc>
          <w:tcPr>
            <w:tcW w:w="3456" w:type="dxa"/>
          </w:tcPr>
          <w:p w14:paraId="33C56F3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3847E3B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8F81523" w14:textId="003E3C40" w:rsidR="00194BE4" w:rsidRPr="0037389D" w:rsidRDefault="009B4BB3" w:rsidP="00194B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4FACE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BA8841E" w14:textId="66D1F909" w:rsidR="00194BE4" w:rsidRPr="0037389D" w:rsidRDefault="009B4BB3" w:rsidP="001526B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E12BD7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B5BD91C" w14:textId="7226B5B0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(40,499)</w:t>
            </w:r>
          </w:p>
        </w:tc>
        <w:tc>
          <w:tcPr>
            <w:tcW w:w="270" w:type="dxa"/>
          </w:tcPr>
          <w:p w14:paraId="7DA4C057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473BA26" w14:textId="3ECDE404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(1,095)</w:t>
            </w:r>
          </w:p>
        </w:tc>
        <w:tc>
          <w:tcPr>
            <w:tcW w:w="270" w:type="dxa"/>
          </w:tcPr>
          <w:p w14:paraId="56B9170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B61FFF" w14:textId="2D0F7B99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06F63E0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FB725FB" w14:textId="0D5373D2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2038DCE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08092FE" w14:textId="565D0F9B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(41,598)</w:t>
            </w:r>
          </w:p>
        </w:tc>
      </w:tr>
      <w:tr w:rsidR="0037389D" w:rsidRPr="0037389D" w14:paraId="18728064" w14:textId="77777777" w:rsidTr="00A31623">
        <w:trPr>
          <w:cantSplit/>
        </w:trPr>
        <w:tc>
          <w:tcPr>
            <w:tcW w:w="3456" w:type="dxa"/>
          </w:tcPr>
          <w:p w14:paraId="096215B6" w14:textId="001523A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2E7A2F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47C68" w14:textId="6E9A1D8B" w:rsidR="00194BE4" w:rsidRPr="0037389D" w:rsidRDefault="009B4BB3" w:rsidP="00194B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579F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51748" w14:textId="3C67B38E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583,093</w:t>
            </w:r>
          </w:p>
        </w:tc>
        <w:tc>
          <w:tcPr>
            <w:tcW w:w="270" w:type="dxa"/>
          </w:tcPr>
          <w:p w14:paraId="03FAE620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AF93F" w14:textId="7BDAA3F0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3,458,57</w:t>
            </w:r>
            <w:r w:rsidR="00741007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18B26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06B43" w14:textId="0E320B25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96,195</w:t>
            </w:r>
          </w:p>
        </w:tc>
        <w:tc>
          <w:tcPr>
            <w:tcW w:w="270" w:type="dxa"/>
          </w:tcPr>
          <w:p w14:paraId="0B9FC76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08625" w14:textId="10A20830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20,908</w:t>
            </w:r>
          </w:p>
        </w:tc>
        <w:tc>
          <w:tcPr>
            <w:tcW w:w="270" w:type="dxa"/>
          </w:tcPr>
          <w:p w14:paraId="0E16EBD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06386DB" w14:textId="558EF16A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253945E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3C115A" w14:textId="6E0F7A2F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4,158,775</w:t>
            </w:r>
          </w:p>
        </w:tc>
      </w:tr>
    </w:tbl>
    <w:p w14:paraId="33B4B8D5" w14:textId="77777777" w:rsidR="00A31623" w:rsidRPr="0037389D" w:rsidRDefault="00A31623">
      <w:pPr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718"/>
        <w:gridCol w:w="1259"/>
        <w:gridCol w:w="270"/>
        <w:gridCol w:w="1259"/>
        <w:gridCol w:w="270"/>
        <w:gridCol w:w="1348"/>
        <w:gridCol w:w="270"/>
        <w:gridCol w:w="1259"/>
        <w:gridCol w:w="270"/>
        <w:gridCol w:w="1172"/>
        <w:gridCol w:w="270"/>
        <w:gridCol w:w="1260"/>
        <w:gridCol w:w="275"/>
        <w:gridCol w:w="1260"/>
      </w:tblGrid>
      <w:tr w:rsidR="0037389D" w:rsidRPr="0037389D" w14:paraId="52361F11" w14:textId="77777777" w:rsidTr="00744073">
        <w:trPr>
          <w:cantSplit/>
          <w:trHeight w:val="335"/>
        </w:trPr>
        <w:tc>
          <w:tcPr>
            <w:tcW w:w="2970" w:type="dxa"/>
          </w:tcPr>
          <w:p w14:paraId="788F114A" w14:textId="41D219B6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8" w:type="dxa"/>
          </w:tcPr>
          <w:p w14:paraId="23973B52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</w:tcPr>
          <w:p w14:paraId="71DD4F3F" w14:textId="099955A5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1DD509FE" w14:textId="77777777" w:rsidTr="00744073">
        <w:trPr>
          <w:cantSplit/>
          <w:trHeight w:val="335"/>
        </w:trPr>
        <w:tc>
          <w:tcPr>
            <w:tcW w:w="2970" w:type="dxa"/>
          </w:tcPr>
          <w:p w14:paraId="2F944844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66A517F1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66945E14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A03D3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A19856" w14:textId="5A774D11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25DD72F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5150BE6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67C74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3913865" w14:textId="2DD472DF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52D54C1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1956B1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F9154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1712DD" w14:textId="4A47ABDA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203B8FD7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9DFA2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2943B20C" w14:textId="77777777" w:rsidTr="00744073">
        <w:trPr>
          <w:cantSplit/>
          <w:trHeight w:val="335"/>
        </w:trPr>
        <w:tc>
          <w:tcPr>
            <w:tcW w:w="2970" w:type="dxa"/>
          </w:tcPr>
          <w:p w14:paraId="67673766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7DC5326C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12C486E" w14:textId="3A98B80A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AE36CB7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CE90A2" w14:textId="0FD93C6A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C8F5CE8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2EC2A1E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881B6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350187" w14:textId="1BEF6DC0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88883CB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834BE04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A6CEE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1B942" w14:textId="4B521DEA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5" w:type="dxa"/>
          </w:tcPr>
          <w:p w14:paraId="218CE7CE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A5809C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1ED1B0E1" w14:textId="77777777" w:rsidTr="00744073">
        <w:trPr>
          <w:cantSplit/>
          <w:trHeight w:val="335"/>
        </w:trPr>
        <w:tc>
          <w:tcPr>
            <w:tcW w:w="2970" w:type="dxa"/>
          </w:tcPr>
          <w:p w14:paraId="4D3FA128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1D164770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BF473C" w14:textId="28527892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71CC7CE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629D8D1" w14:textId="7EE8355A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4E6F9F7E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B468F40" w14:textId="2D53C65E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CF241FF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DAB2E0" w14:textId="01EDC39E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50CE9AE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6D9BCA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E7D95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497DE" w14:textId="1976321B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5" w:type="dxa"/>
          </w:tcPr>
          <w:p w14:paraId="32E2F837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92448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070ED600" w14:textId="77777777" w:rsidTr="00744073">
        <w:trPr>
          <w:cantSplit/>
          <w:trHeight w:val="335"/>
        </w:trPr>
        <w:tc>
          <w:tcPr>
            <w:tcW w:w="2970" w:type="dxa"/>
          </w:tcPr>
          <w:p w14:paraId="58CCA764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3E3E8A75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00529043" w14:textId="666D0801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A750113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5B73295" w14:textId="7FD9092B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1C6FF3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FF6D75" w14:textId="4441ABA9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B16F37A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A875E37" w14:textId="266341BF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366E73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7FF07" w14:textId="48DDFD93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C3F93CC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5D44B" w14:textId="0755CB4B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567E439F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506B3" w14:textId="0164BC64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6F01AE1D" w14:textId="77777777" w:rsidTr="00744073">
        <w:trPr>
          <w:cantSplit/>
          <w:trHeight w:val="335"/>
        </w:trPr>
        <w:tc>
          <w:tcPr>
            <w:tcW w:w="2970" w:type="dxa"/>
          </w:tcPr>
          <w:p w14:paraId="765E4082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18DDA3FB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  <w:vAlign w:val="bottom"/>
          </w:tcPr>
          <w:p w14:paraId="129165F9" w14:textId="109BE80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4B50DE82" w14:textId="77777777" w:rsidTr="00DC3F85">
        <w:trPr>
          <w:cantSplit/>
          <w:trHeight w:val="335"/>
        </w:trPr>
        <w:tc>
          <w:tcPr>
            <w:tcW w:w="2970" w:type="dxa"/>
          </w:tcPr>
          <w:p w14:paraId="65B55BD4" w14:textId="3ADCC082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718" w:type="dxa"/>
          </w:tcPr>
          <w:p w14:paraId="7990CA06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2A34B9B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843DE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7044DC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0E8203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A9EA1FA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DB72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8C78645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6E773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99ED36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E0092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D88D40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2AF8A2B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47D1F" w14:textId="77777777" w:rsidR="00A31623" w:rsidRPr="0037389D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0DF1A529" w14:textId="77777777" w:rsidTr="00DC3F85">
        <w:trPr>
          <w:cantSplit/>
          <w:trHeight w:val="335"/>
        </w:trPr>
        <w:tc>
          <w:tcPr>
            <w:tcW w:w="2970" w:type="dxa"/>
          </w:tcPr>
          <w:p w14:paraId="0152C0B2" w14:textId="08BCEB04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718" w:type="dxa"/>
          </w:tcPr>
          <w:p w14:paraId="5EB7274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369EA77" w14:textId="60FA0C0A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4B43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9928BC8" w14:textId="4641778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93D6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B85F4F8" w14:textId="2B23AC75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13AE1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70A02E4" w14:textId="7FEFF02C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1DC590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F30EBE6" w14:textId="01C8A604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68E1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155F98" w14:textId="5F569B0E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  <w:tc>
          <w:tcPr>
            <w:tcW w:w="275" w:type="dxa"/>
          </w:tcPr>
          <w:p w14:paraId="3B012B40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E518B5" w14:textId="17B3F5E0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</w:tr>
      <w:tr w:rsidR="0037389D" w:rsidRPr="0037389D" w14:paraId="2E2B4591" w14:textId="77777777" w:rsidTr="00DC3F85">
        <w:trPr>
          <w:cantSplit/>
        </w:trPr>
        <w:tc>
          <w:tcPr>
            <w:tcW w:w="2970" w:type="dxa"/>
          </w:tcPr>
          <w:p w14:paraId="0A59BB5D" w14:textId="15A47E2B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18" w:type="dxa"/>
          </w:tcPr>
          <w:p w14:paraId="2F758B5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B7071E9" w14:textId="7165E4B6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ECC8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899C42" w14:textId="6D0414B3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C467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C6785A5" w14:textId="509AF729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EB2B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9B74B7" w14:textId="6408BB8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9871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3206BCD" w14:textId="3E0F2FDE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4674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8AAD10" w14:textId="67AC1ADB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B1E275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D7F6FE" w14:textId="508F4123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2424C4D3" w14:textId="77777777" w:rsidTr="0056367A">
        <w:trPr>
          <w:cantSplit/>
        </w:trPr>
        <w:tc>
          <w:tcPr>
            <w:tcW w:w="2970" w:type="dxa"/>
          </w:tcPr>
          <w:p w14:paraId="4D18969B" w14:textId="3942B4AB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18" w:type="dxa"/>
          </w:tcPr>
          <w:p w14:paraId="4356845C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920A545" w14:textId="57F3F97B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13ED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7842109" w14:textId="0F18A94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F41DD4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A291366" w14:textId="0F4458C0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A118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CDF9AAC" w14:textId="3C921AAA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D938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5149C2" w14:textId="774AD2C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87554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DFF277" w14:textId="12927B85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5" w:type="dxa"/>
          </w:tcPr>
          <w:p w14:paraId="47659F5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9F8E5A" w14:textId="189967A6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</w:tr>
      <w:tr w:rsidR="0037389D" w:rsidRPr="0037389D" w14:paraId="6F4042F5" w14:textId="77777777" w:rsidTr="0056367A">
        <w:trPr>
          <w:cantSplit/>
        </w:trPr>
        <w:tc>
          <w:tcPr>
            <w:tcW w:w="2970" w:type="dxa"/>
          </w:tcPr>
          <w:p w14:paraId="2475509A" w14:textId="2ECC7362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18" w:type="dxa"/>
          </w:tcPr>
          <w:p w14:paraId="43A1DED7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3EEAF1B" w14:textId="2FA81961" w:rsidR="00194BE4" w:rsidRPr="0037389D" w:rsidRDefault="00D96962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C05FD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D29D4C8" w14:textId="5EE26BA3" w:rsidR="00194BE4" w:rsidRPr="0037389D" w:rsidRDefault="00D96962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4EB6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B5793E1" w14:textId="2F483E68" w:rsidR="00194BE4" w:rsidRPr="0037389D" w:rsidRDefault="00D96962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0E0D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D4DE06F" w14:textId="018EEEBB" w:rsidR="00194BE4" w:rsidRPr="0037389D" w:rsidRDefault="00D96962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7DDBC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5F26637" w14:textId="63693254" w:rsidR="00194BE4" w:rsidRPr="0037389D" w:rsidRDefault="00D96962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481BA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58CC8C" w14:textId="071C15AA" w:rsidR="00194BE4" w:rsidRPr="0037389D" w:rsidRDefault="00D96962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5" w:type="dxa"/>
          </w:tcPr>
          <w:p w14:paraId="55AC07A0" w14:textId="5677539F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D6D20" w14:textId="077F687D" w:rsidR="00194BE4" w:rsidRPr="0037389D" w:rsidRDefault="00D96962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</w:tr>
      <w:tr w:rsidR="0037389D" w:rsidRPr="0037389D" w14:paraId="15555457" w14:textId="77777777" w:rsidTr="00194BE4">
        <w:trPr>
          <w:cantSplit/>
        </w:trPr>
        <w:tc>
          <w:tcPr>
            <w:tcW w:w="2970" w:type="dxa"/>
          </w:tcPr>
          <w:p w14:paraId="0F1E2AD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8" w:type="dxa"/>
          </w:tcPr>
          <w:p w14:paraId="135F27E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48B2EB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A8C4C9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3623CF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AC9342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3E2C25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D474FD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3CEADB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AEB31A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BDD9EC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021058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DE89B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</w:tcPr>
          <w:p w14:paraId="0D5765F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EE844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7389D" w:rsidRPr="0037389D" w14:paraId="09830584" w14:textId="77777777" w:rsidTr="00194BE4">
        <w:trPr>
          <w:cantSplit/>
        </w:trPr>
        <w:tc>
          <w:tcPr>
            <w:tcW w:w="2970" w:type="dxa"/>
          </w:tcPr>
          <w:p w14:paraId="14C4DB11" w14:textId="13737EB1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18" w:type="dxa"/>
          </w:tcPr>
          <w:p w14:paraId="5F14CC4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ECB27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7DC7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22B660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B4A3C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7B1BA39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059E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660901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4183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AD2FB28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A23C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B085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8BAFDC5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A62916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55116499" w14:textId="77777777" w:rsidTr="00194BE4">
        <w:trPr>
          <w:cantSplit/>
        </w:trPr>
        <w:tc>
          <w:tcPr>
            <w:tcW w:w="2970" w:type="dxa"/>
          </w:tcPr>
          <w:p w14:paraId="31C93C54" w14:textId="621935E1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718" w:type="dxa"/>
          </w:tcPr>
          <w:p w14:paraId="101C2B20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23AF1E7A" w14:textId="0233CDCE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210,522</w:t>
            </w:r>
          </w:p>
        </w:tc>
        <w:tc>
          <w:tcPr>
            <w:tcW w:w="270" w:type="dxa"/>
            <w:vAlign w:val="bottom"/>
          </w:tcPr>
          <w:p w14:paraId="1030FC79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25272BE" w14:textId="186AFCEE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290,625</w:t>
            </w:r>
          </w:p>
        </w:tc>
        <w:tc>
          <w:tcPr>
            <w:tcW w:w="270" w:type="dxa"/>
          </w:tcPr>
          <w:p w14:paraId="7008B31F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14:paraId="18CC8CC6" w14:textId="5B75E691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1,272,303</w:t>
            </w:r>
          </w:p>
        </w:tc>
        <w:tc>
          <w:tcPr>
            <w:tcW w:w="270" w:type="dxa"/>
            <w:vAlign w:val="bottom"/>
          </w:tcPr>
          <w:p w14:paraId="7A41399B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34BD98F" w14:textId="551B2AAE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23,289</w:t>
            </w:r>
          </w:p>
        </w:tc>
        <w:tc>
          <w:tcPr>
            <w:tcW w:w="270" w:type="dxa"/>
            <w:vAlign w:val="bottom"/>
          </w:tcPr>
          <w:p w14:paraId="7FE60C4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772DF82" w14:textId="0E41458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1,890</w:t>
            </w:r>
          </w:p>
        </w:tc>
        <w:tc>
          <w:tcPr>
            <w:tcW w:w="270" w:type="dxa"/>
            <w:vAlign w:val="bottom"/>
          </w:tcPr>
          <w:p w14:paraId="4CF549A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9186EAD" w14:textId="7915309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56,745</w:t>
            </w:r>
          </w:p>
        </w:tc>
        <w:tc>
          <w:tcPr>
            <w:tcW w:w="275" w:type="dxa"/>
            <w:vAlign w:val="bottom"/>
          </w:tcPr>
          <w:p w14:paraId="395AD437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C8C1513" w14:textId="3CF62E48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1,855,374</w:t>
            </w:r>
          </w:p>
        </w:tc>
      </w:tr>
      <w:tr w:rsidR="00194BE4" w:rsidRPr="0037389D" w14:paraId="3C7BAA65" w14:textId="77777777" w:rsidTr="00194BE4">
        <w:trPr>
          <w:cantSplit/>
        </w:trPr>
        <w:tc>
          <w:tcPr>
            <w:tcW w:w="2970" w:type="dxa"/>
          </w:tcPr>
          <w:p w14:paraId="3CF9ADD0" w14:textId="13C9AF0F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18" w:type="dxa"/>
          </w:tcPr>
          <w:p w14:paraId="518DD94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49D66FE2" w14:textId="03D5652E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428F162E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0652BDD4" w14:textId="34139317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266,774</w:t>
            </w:r>
          </w:p>
        </w:tc>
        <w:tc>
          <w:tcPr>
            <w:tcW w:w="270" w:type="dxa"/>
          </w:tcPr>
          <w:p w14:paraId="2F491CB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22DEB8B9" w14:textId="7121C438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1,141,182</w:t>
            </w:r>
          </w:p>
        </w:tc>
        <w:tc>
          <w:tcPr>
            <w:tcW w:w="270" w:type="dxa"/>
          </w:tcPr>
          <w:p w14:paraId="556165CD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148B4616" w14:textId="273CDF2C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22,398</w:t>
            </w:r>
          </w:p>
        </w:tc>
        <w:tc>
          <w:tcPr>
            <w:tcW w:w="270" w:type="dxa"/>
          </w:tcPr>
          <w:p w14:paraId="3E0C80F3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00BBC4A5" w14:textId="6264B75E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2,493</w:t>
            </w:r>
          </w:p>
        </w:tc>
        <w:tc>
          <w:tcPr>
            <w:tcW w:w="270" w:type="dxa"/>
          </w:tcPr>
          <w:p w14:paraId="3E73A3AA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55A93A9" w14:textId="4CC73B8E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78,867</w:t>
            </w:r>
          </w:p>
        </w:tc>
        <w:tc>
          <w:tcPr>
            <w:tcW w:w="275" w:type="dxa"/>
          </w:tcPr>
          <w:p w14:paraId="2EDFBD12" w14:textId="77777777" w:rsidR="00194BE4" w:rsidRPr="0037389D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8652CFC" w14:textId="1927007A" w:rsidR="00194BE4" w:rsidRPr="0037389D" w:rsidRDefault="009B4BB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1,722,236</w:t>
            </w:r>
          </w:p>
        </w:tc>
      </w:tr>
    </w:tbl>
    <w:p w14:paraId="39F39052" w14:textId="77777777" w:rsidR="00BF147E" w:rsidRPr="0037389D" w:rsidRDefault="00BF147E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-140"/>
        <w:jc w:val="thaiDistribute"/>
        <w:rPr>
          <w:rFonts w:asciiTheme="majorBidi" w:hAnsiTheme="majorBidi" w:cstheme="majorBidi"/>
        </w:rPr>
      </w:pPr>
    </w:p>
    <w:p w14:paraId="66A525CA" w14:textId="5DE083BC" w:rsidR="004D5CDB" w:rsidRPr="0037389D" w:rsidRDefault="004D5CDB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37389D">
        <w:rPr>
          <w:rFonts w:ascii="Angsana New" w:hAnsi="Angsana New"/>
          <w:sz w:val="30"/>
          <w:szCs w:val="30"/>
        </w:rPr>
        <w:t>31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 xml:space="preserve">ธันวาคม </w:t>
      </w:r>
      <w:r w:rsidR="00D6443C" w:rsidRPr="0037389D">
        <w:rPr>
          <w:rFonts w:ascii="Angsana New" w:hAnsi="Angsana New"/>
          <w:sz w:val="30"/>
          <w:szCs w:val="30"/>
        </w:rPr>
        <w:t>256</w:t>
      </w:r>
      <w:r w:rsidR="00194BE4" w:rsidRPr="0037389D">
        <w:rPr>
          <w:rFonts w:ascii="Angsana New" w:hAnsi="Angsana New"/>
          <w:sz w:val="30"/>
          <w:szCs w:val="30"/>
        </w:rPr>
        <w:t>5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มีจำนวน</w:t>
      </w:r>
      <w:r w:rsidRPr="0037389D">
        <w:rPr>
          <w:rFonts w:ascii="Angsana New" w:hAnsi="Angsana New" w:hint="cs"/>
          <w:sz w:val="30"/>
          <w:szCs w:val="30"/>
          <w:cs/>
        </w:rPr>
        <w:t>เงิน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="00757DDD" w:rsidRPr="0037389D">
        <w:rPr>
          <w:rFonts w:ascii="Angsana New" w:hAnsi="Angsana New"/>
          <w:sz w:val="30"/>
          <w:szCs w:val="30"/>
        </w:rPr>
        <w:t>2,591</w:t>
      </w:r>
      <w:r w:rsidR="00906B2D">
        <w:rPr>
          <w:rFonts w:ascii="Angsana New" w:hAnsi="Angsana New"/>
          <w:sz w:val="30"/>
          <w:szCs w:val="30"/>
        </w:rPr>
        <w:t>.0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7389D">
        <w:rPr>
          <w:rFonts w:ascii="Angsana New" w:hAnsi="Angsana New"/>
          <w:i/>
          <w:iCs/>
          <w:sz w:val="30"/>
          <w:szCs w:val="30"/>
          <w:cs/>
        </w:rPr>
        <w:t>(</w:t>
      </w:r>
      <w:r w:rsidR="00D6443C" w:rsidRPr="0037389D">
        <w:rPr>
          <w:rFonts w:ascii="Angsana New" w:hAnsi="Angsana New"/>
          <w:i/>
          <w:iCs/>
          <w:sz w:val="30"/>
          <w:szCs w:val="30"/>
        </w:rPr>
        <w:t>25</w:t>
      </w:r>
      <w:r w:rsidR="00D6443C" w:rsidRPr="0037389D">
        <w:rPr>
          <w:rFonts w:ascii="Angsana New" w:hAnsi="Angsana New" w:hint="cs"/>
          <w:i/>
          <w:iCs/>
          <w:sz w:val="30"/>
          <w:szCs w:val="30"/>
        </w:rPr>
        <w:t>6</w:t>
      </w:r>
      <w:r w:rsidR="00194BE4" w:rsidRPr="0037389D">
        <w:rPr>
          <w:rFonts w:ascii="Angsana New" w:hAnsi="Angsana New"/>
          <w:i/>
          <w:iCs/>
          <w:sz w:val="30"/>
          <w:szCs w:val="30"/>
        </w:rPr>
        <w:t>4</w:t>
      </w:r>
      <w:r w:rsidRPr="0037389D">
        <w:rPr>
          <w:rFonts w:ascii="Angsana New" w:hAnsi="Angsana New"/>
          <w:sz w:val="30"/>
          <w:szCs w:val="30"/>
        </w:rPr>
        <w:t xml:space="preserve">: </w:t>
      </w:r>
      <w:r w:rsidR="00194BE4" w:rsidRPr="0037389D">
        <w:rPr>
          <w:rFonts w:ascii="Angsana New" w:hAnsi="Angsana New"/>
          <w:i/>
          <w:iCs/>
          <w:sz w:val="30"/>
          <w:szCs w:val="30"/>
        </w:rPr>
        <w:t>2,281.8</w:t>
      </w:r>
      <w:r w:rsidR="008B2E7F"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0B43D1A" w14:textId="77777777" w:rsidR="002C27C0" w:rsidRPr="0037389D" w:rsidRDefault="002C27C0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</w:rPr>
      </w:pPr>
    </w:p>
    <w:p w14:paraId="5DCF3A2D" w14:textId="10DB98F8" w:rsidR="002C27C0" w:rsidRPr="0037389D" w:rsidRDefault="002C27C0" w:rsidP="002C2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ต้นทุนการกู้ยืมที่เกี่ยวข้องกับ</w:t>
      </w:r>
      <w:r w:rsidR="008B538D">
        <w:rPr>
          <w:rFonts w:ascii="Angsana New" w:hAnsi="Angsana New" w:hint="cs"/>
          <w:sz w:val="30"/>
          <w:szCs w:val="30"/>
          <w:cs/>
        </w:rPr>
        <w:t>โครงการลงทุนสายการผลิตใหม่</w:t>
      </w:r>
      <w:r w:rsidRPr="0037389D">
        <w:rPr>
          <w:rFonts w:ascii="Angsana New" w:hAnsi="Angsana New"/>
          <w:sz w:val="30"/>
          <w:szCs w:val="30"/>
          <w:cs/>
        </w:rPr>
        <w:t xml:space="preserve">ที่ได้บันทึกเป็นส่วนหนึ่งของต้นทุนสินทรัพย์ของกลุ่มบริษัทมีจํานวน </w:t>
      </w:r>
      <w:r w:rsidR="00757DDD" w:rsidRPr="0037389D">
        <w:rPr>
          <w:rFonts w:ascii="Angsana New" w:hAnsi="Angsana New"/>
          <w:sz w:val="30"/>
          <w:szCs w:val="30"/>
        </w:rPr>
        <w:t xml:space="preserve">0.1 </w:t>
      </w:r>
      <w:r w:rsidRPr="0037389D">
        <w:rPr>
          <w:rFonts w:ascii="Angsana New" w:hAnsi="Angsana New"/>
          <w:sz w:val="30"/>
          <w:szCs w:val="30"/>
          <w:cs/>
        </w:rPr>
        <w:t>ล้านบาท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iCs/>
          <w:sz w:val="30"/>
          <w:szCs w:val="30"/>
          <w:cs/>
        </w:rPr>
        <w:t>(</w:t>
      </w:r>
      <w:r w:rsidRPr="0037389D">
        <w:rPr>
          <w:rFonts w:ascii="Angsana New" w:hAnsi="Angsana New"/>
          <w:i/>
          <w:iCs/>
          <w:sz w:val="30"/>
          <w:szCs w:val="30"/>
        </w:rPr>
        <w:t>2564:</w:t>
      </w:r>
      <w:r w:rsidRPr="0037389D">
        <w:rPr>
          <w:rFonts w:ascii="Angsana New" w:hAnsi="Angsana New"/>
          <w:i/>
          <w:iCs/>
          <w:sz w:val="30"/>
          <w:szCs w:val="30"/>
          <w:cs/>
        </w:rPr>
        <w:t>ไม่มี)</w:t>
      </w:r>
      <w:r w:rsidRPr="0037389D">
        <w:rPr>
          <w:rFonts w:ascii="Angsana New" w:hAnsi="Angsana New"/>
          <w:sz w:val="30"/>
          <w:szCs w:val="30"/>
          <w:cs/>
        </w:rPr>
        <w:t xml:space="preserve"> มีอัตราดอกเบี้ยที่รับรู้ร้อยละ </w:t>
      </w:r>
      <w:r w:rsidR="007B26EA">
        <w:rPr>
          <w:rFonts w:ascii="Angsana New" w:hAnsi="Angsana New"/>
          <w:sz w:val="30"/>
          <w:szCs w:val="30"/>
        </w:rPr>
        <w:t xml:space="preserve">1.6 </w:t>
      </w:r>
      <w:r w:rsidR="008B538D">
        <w:rPr>
          <w:rFonts w:ascii="Angsana New" w:hAnsi="Angsana New" w:hint="cs"/>
          <w:sz w:val="30"/>
          <w:szCs w:val="30"/>
          <w:cs/>
        </w:rPr>
        <w:t>และ</w:t>
      </w:r>
      <w:r w:rsidR="00906B2D">
        <w:rPr>
          <w:rFonts w:ascii="Angsana New" w:hAnsi="Angsana New" w:hint="cs"/>
          <w:sz w:val="30"/>
          <w:szCs w:val="30"/>
          <w:cs/>
        </w:rPr>
        <w:t xml:space="preserve"> </w:t>
      </w:r>
      <w:r w:rsidR="007B26EA">
        <w:rPr>
          <w:rFonts w:ascii="Angsana New" w:hAnsi="Angsana New"/>
          <w:sz w:val="30"/>
          <w:szCs w:val="30"/>
        </w:rPr>
        <w:t>3.5</w:t>
      </w:r>
      <w:r w:rsidR="00757DDD"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iCs/>
          <w:sz w:val="30"/>
          <w:szCs w:val="30"/>
        </w:rPr>
        <w:t>(2564</w:t>
      </w:r>
      <w:r w:rsidRPr="0037389D">
        <w:rPr>
          <w:rFonts w:ascii="Angsana New" w:hAnsi="Angsana New"/>
          <w:i/>
          <w:iCs/>
          <w:sz w:val="30"/>
          <w:szCs w:val="30"/>
          <w:cs/>
        </w:rPr>
        <w:t>: ไม่มี</w:t>
      </w:r>
      <w:r w:rsidRPr="0037389D">
        <w:rPr>
          <w:rFonts w:ascii="Angsana New" w:hAnsi="Angsana New"/>
          <w:i/>
          <w:iCs/>
          <w:sz w:val="30"/>
          <w:szCs w:val="30"/>
        </w:rPr>
        <w:t>)</w:t>
      </w:r>
    </w:p>
    <w:p w14:paraId="2934928A" w14:textId="2ACB8C39" w:rsidR="002C27C0" w:rsidRPr="0037389D" w:rsidRDefault="002C27C0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sz w:val="30"/>
          <w:szCs w:val="30"/>
        </w:rPr>
        <w:sectPr w:rsidR="002C27C0" w:rsidRPr="0037389D" w:rsidSect="004C2387">
          <w:footerReference w:type="default" r:id="rId14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3D59B591" w14:textId="2618B9E3" w:rsidR="00FF5D51" w:rsidRPr="0037389D" w:rsidRDefault="00FF5D51" w:rsidP="00E128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9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1DA00106" w14:textId="59A3ABC3" w:rsidR="00B31F76" w:rsidRPr="0037389D" w:rsidRDefault="00B31F76" w:rsidP="00B31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770145E8" w14:textId="764BE9D5" w:rsidR="0056367A" w:rsidRPr="0037389D" w:rsidRDefault="0056367A" w:rsidP="00E1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956850B" w14:textId="77777777" w:rsidR="00DD3CD3" w:rsidRPr="0037389D" w:rsidRDefault="00DD3CD3" w:rsidP="00E1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970636" w14:textId="77777777" w:rsidR="00F50F02" w:rsidRPr="0037389D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9C86A18" w14:textId="77777777" w:rsidR="00F50F02" w:rsidRPr="0037389D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9ACCFF" w14:textId="687B9B0F" w:rsidR="00F50F02" w:rsidRPr="0037389D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7389D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37389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สำหรับสัญญาเช่าอสังหาริมทรัพย์</w:t>
      </w:r>
      <w:r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192C94" w:rsidRPr="0037389D">
        <w:rPr>
          <w:rFonts w:ascii="Angsana New" w:hAnsi="Angsana New" w:hint="cs"/>
          <w:sz w:val="30"/>
          <w:szCs w:val="30"/>
          <w:cs/>
        </w:rPr>
        <w:t>ทั้งหมด</w:t>
      </w:r>
      <w:r w:rsidRPr="0037389D">
        <w:rPr>
          <w:rFonts w:ascii="Angsana New" w:hAnsi="Angsana New"/>
          <w:sz w:val="30"/>
          <w:szCs w:val="30"/>
          <w:cs/>
        </w:rPr>
        <w:t xml:space="preserve"> </w:t>
      </w:r>
    </w:p>
    <w:p w14:paraId="25B727E8" w14:textId="77777777" w:rsidR="00F50F02" w:rsidRPr="0037389D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="Angsana New" w:hAnsi="Angsana New"/>
          <w:sz w:val="30"/>
          <w:szCs w:val="30"/>
          <w:cs/>
        </w:rPr>
      </w:pPr>
    </w:p>
    <w:p w14:paraId="7E82BDE1" w14:textId="77777777" w:rsidR="00F50F02" w:rsidRPr="0037389D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7389D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856E58" w14:textId="77777777" w:rsidR="00192C94" w:rsidRPr="0037389D" w:rsidRDefault="00192C94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DF4D9D" w14:textId="68F88EA6" w:rsidR="00F50F02" w:rsidRPr="0037389D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รวมกับต้นทุนทางตรงเริ่มแรกและประมาณการต้นทุนในการบูรณะ</w:t>
      </w:r>
      <w:r w:rsidRPr="0037389D">
        <w:rPr>
          <w:rFonts w:ascii="Angsana New" w:hAnsi="Angsana New" w:hint="cs"/>
          <w:sz w:val="30"/>
          <w:szCs w:val="30"/>
          <w:cs/>
        </w:rPr>
        <w:t>และ</w:t>
      </w:r>
      <w:r w:rsidRPr="0037389D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37389D">
        <w:rPr>
          <w:rFonts w:ascii="Angsana New" w:hAnsi="Angsana New" w:hint="cs"/>
          <w:sz w:val="30"/>
          <w:szCs w:val="30"/>
          <w:cs/>
        </w:rPr>
        <w:t xml:space="preserve">  </w:t>
      </w:r>
      <w:r w:rsidRPr="0037389D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37389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11D4329" w14:textId="77777777" w:rsidR="00D7541D" w:rsidRPr="0037389D" w:rsidRDefault="00D7541D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C0FE0E" w14:textId="24086527" w:rsidR="0008787A" w:rsidRPr="0037389D" w:rsidRDefault="009A4A56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37389D">
        <w:rPr>
          <w:rFonts w:asciiTheme="majorBidi" w:hAnsi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ทั้งนี้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8ACC2DB" w14:textId="77777777" w:rsidR="00F50F02" w:rsidRPr="0037389D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AAC777" w14:textId="611C48F6" w:rsidR="008B2E7F" w:rsidRPr="0037389D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5942B4" w:rsidRPr="0037389D">
        <w:rPr>
          <w:rFonts w:ascii="Angsana New" w:hAnsi="Angsana New" w:hint="cs"/>
          <w:sz w:val="30"/>
          <w:szCs w:val="30"/>
          <w:cs/>
        </w:rPr>
        <w:t>วิธี</w:t>
      </w:r>
      <w:r w:rsidRPr="0037389D">
        <w:rPr>
          <w:rFonts w:ascii="Angsana New" w:hAnsi="Angsana New" w:hint="cs"/>
          <w:sz w:val="30"/>
          <w:szCs w:val="30"/>
          <w:cs/>
        </w:rPr>
        <w:t>อัตราดอกเบี้ยที่แท้จริง และ</w:t>
      </w:r>
      <w:r w:rsidRPr="0037389D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37389D">
        <w:rPr>
          <w:rFonts w:ascii="Angsana New" w:hAnsi="Angsana New" w:hint="cs"/>
          <w:sz w:val="30"/>
          <w:szCs w:val="30"/>
          <w:cs/>
        </w:rPr>
        <w:t>จะถูก</w:t>
      </w:r>
      <w:r w:rsidRPr="0037389D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วัดมูลค่าใหม่เมื่อมีการเปลี่ยนแปลงสัญญาเช่า เมื่อมีการวัดมูลค่าหนี้สินตามสัญญาเช่าใหม่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จะปรับปรุง</w:t>
      </w:r>
      <w:r w:rsidRPr="0037389D">
        <w:rPr>
          <w:rFonts w:ascii="Angsana New" w:hAnsi="Angsana New" w:hint="cs"/>
          <w:sz w:val="30"/>
          <w:szCs w:val="30"/>
          <w:cs/>
        </w:rPr>
        <w:t>กับ</w:t>
      </w:r>
      <w:r w:rsidRPr="0037389D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37389D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Pr="0037389D">
        <w:rPr>
          <w:rFonts w:ascii="Angsana New" w:hAnsi="Angsana New"/>
          <w:sz w:val="30"/>
          <w:szCs w:val="30"/>
          <w:cs/>
        </w:rPr>
        <w:t xml:space="preserve">ลงจนเป็นศูนย์แล้ว </w:t>
      </w:r>
    </w:p>
    <w:p w14:paraId="5F1118AE" w14:textId="0AA66C5E" w:rsidR="00D7541D" w:rsidRPr="0037389D" w:rsidRDefault="00D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</w:rPr>
        <w:br w:type="page"/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9"/>
        <w:gridCol w:w="1030"/>
        <w:gridCol w:w="1052"/>
        <w:gridCol w:w="274"/>
        <w:gridCol w:w="1083"/>
        <w:gridCol w:w="271"/>
        <w:gridCol w:w="1063"/>
        <w:gridCol w:w="271"/>
        <w:gridCol w:w="1067"/>
      </w:tblGrid>
      <w:tr w:rsidR="0037389D" w:rsidRPr="0037389D" w14:paraId="70BEE5E7" w14:textId="77777777" w:rsidTr="00D7541D">
        <w:tc>
          <w:tcPr>
            <w:tcW w:w="1682" w:type="pct"/>
          </w:tcPr>
          <w:p w14:paraId="6E5F3EF4" w14:textId="62AF7744" w:rsidR="00A14DA5" w:rsidRPr="0037389D" w:rsidRDefault="00A14DA5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 xml:space="preserve">สินทรัพย์สิทธิการใช้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</w:rPr>
              <w:t>-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สุทธิ</w:t>
            </w:r>
          </w:p>
        </w:tc>
        <w:tc>
          <w:tcPr>
            <w:tcW w:w="559" w:type="pct"/>
          </w:tcPr>
          <w:p w14:paraId="56FEFFFD" w14:textId="77777777" w:rsidR="00A14DA5" w:rsidRPr="0037389D" w:rsidRDefault="00A14DA5" w:rsidP="000A216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FAF75BD" w14:textId="77777777" w:rsidR="00A14DA5" w:rsidRPr="0037389D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9448B8E" w14:textId="77777777" w:rsidR="00A14DA5" w:rsidRPr="0037389D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35AAB3C2" w14:textId="77777777" w:rsidR="00A14DA5" w:rsidRPr="0037389D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6A7B83A0" w14:textId="77777777" w:rsidTr="00D7541D">
        <w:trPr>
          <w:trHeight w:val="434"/>
        </w:trPr>
        <w:tc>
          <w:tcPr>
            <w:tcW w:w="1682" w:type="pct"/>
          </w:tcPr>
          <w:p w14:paraId="6686B33F" w14:textId="0BF42FA1" w:rsidR="00A14DA5" w:rsidRPr="0037389D" w:rsidRDefault="00A14DA5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14:paraId="58975A1E" w14:textId="77777777" w:rsidR="00A14DA5" w:rsidRPr="0037389D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1690FC2" w14:textId="46603C76" w:rsidR="00A14DA5" w:rsidRPr="0037389D" w:rsidRDefault="00E12847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68E5DAA" w14:textId="77777777" w:rsidR="00A14DA5" w:rsidRPr="0037389D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AC3AF1" w14:textId="1D08CA9A" w:rsidR="00A14DA5" w:rsidRPr="0037389D" w:rsidRDefault="00E12847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05E16E1" w14:textId="77777777" w:rsidR="00A14DA5" w:rsidRPr="0037389D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4A07BB8" w14:textId="4EF2DD9A" w:rsidR="00A14DA5" w:rsidRPr="0037389D" w:rsidRDefault="00E12847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BB734B5" w14:textId="77777777" w:rsidR="00A14DA5" w:rsidRPr="0037389D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E6DEF20" w14:textId="4E7B3163" w:rsidR="00A14DA5" w:rsidRPr="0037389D" w:rsidRDefault="00E12847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0A96E2E9" w14:textId="77777777" w:rsidTr="00D7541D">
        <w:trPr>
          <w:trHeight w:val="434"/>
        </w:trPr>
        <w:tc>
          <w:tcPr>
            <w:tcW w:w="1682" w:type="pct"/>
          </w:tcPr>
          <w:p w14:paraId="1F758BA3" w14:textId="77777777" w:rsidR="00A14DA5" w:rsidRPr="0037389D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7B7A9F03" w14:textId="77777777" w:rsidR="00A14DA5" w:rsidRPr="0037389D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8" w:type="pct"/>
            <w:gridSpan w:val="7"/>
          </w:tcPr>
          <w:p w14:paraId="2A333C23" w14:textId="77777777" w:rsidR="00A14DA5" w:rsidRPr="0037389D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47602CF2" w14:textId="77777777" w:rsidTr="00D7541D">
        <w:tc>
          <w:tcPr>
            <w:tcW w:w="1682" w:type="pct"/>
          </w:tcPr>
          <w:p w14:paraId="598BB01A" w14:textId="69CE7BE1" w:rsidR="00E12847" w:rsidRPr="0037389D" w:rsidRDefault="00E12847" w:rsidP="00E128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59" w:type="pct"/>
          </w:tcPr>
          <w:p w14:paraId="5EEFBCC5" w14:textId="77777777" w:rsidR="00E12847" w:rsidRPr="0037389D" w:rsidRDefault="00E12847" w:rsidP="00E1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2E29BDEA" w14:textId="462CDF26" w:rsidR="00E12847" w:rsidRPr="0037389D" w:rsidRDefault="001410FF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49" w:type="pct"/>
            <w:shd w:val="clear" w:color="auto" w:fill="auto"/>
          </w:tcPr>
          <w:p w14:paraId="12678683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8A01487" w14:textId="0F8AAEE6" w:rsidR="00E12847" w:rsidRPr="0037389D" w:rsidRDefault="00E12847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147" w:type="pct"/>
            <w:shd w:val="clear" w:color="auto" w:fill="auto"/>
          </w:tcPr>
          <w:p w14:paraId="204036B8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5A7FE2BF" w14:textId="36525E5C" w:rsidR="00E12847" w:rsidRPr="0037389D" w:rsidRDefault="009B4BB3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147" w:type="pct"/>
          </w:tcPr>
          <w:p w14:paraId="772A922C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736AB8E" w14:textId="4F39F2B6" w:rsidR="00E12847" w:rsidRPr="0037389D" w:rsidRDefault="00E12847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</w:tr>
      <w:tr w:rsidR="0037389D" w:rsidRPr="0037389D" w14:paraId="5BD6C8F2" w14:textId="77777777" w:rsidTr="00D7541D">
        <w:tc>
          <w:tcPr>
            <w:tcW w:w="1682" w:type="pct"/>
          </w:tcPr>
          <w:p w14:paraId="4FA908E5" w14:textId="549ABA24" w:rsidR="00E12847" w:rsidRPr="0037389D" w:rsidRDefault="00E12847" w:rsidP="00E12847">
            <w:pPr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59" w:type="pct"/>
          </w:tcPr>
          <w:p w14:paraId="22C70FE3" w14:textId="77777777" w:rsidR="00E12847" w:rsidRPr="0037389D" w:rsidRDefault="00E12847" w:rsidP="00E1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49B93102" w14:textId="7A852FD8" w:rsidR="00E12847" w:rsidRPr="0037389D" w:rsidRDefault="001410FF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2,982</w:t>
            </w:r>
          </w:p>
        </w:tc>
        <w:tc>
          <w:tcPr>
            <w:tcW w:w="149" w:type="pct"/>
            <w:shd w:val="clear" w:color="auto" w:fill="auto"/>
          </w:tcPr>
          <w:p w14:paraId="609A06BF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001B23E" w14:textId="656C703F" w:rsidR="00E12847" w:rsidRPr="0037389D" w:rsidRDefault="00E12847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1,193</w:t>
            </w:r>
          </w:p>
        </w:tc>
        <w:tc>
          <w:tcPr>
            <w:tcW w:w="147" w:type="pct"/>
            <w:shd w:val="clear" w:color="auto" w:fill="auto"/>
          </w:tcPr>
          <w:p w14:paraId="2C1FBABC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584B7957" w14:textId="2DE4F4A4" w:rsidR="00E12847" w:rsidRPr="0037389D" w:rsidRDefault="009B4BB3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2,982</w:t>
            </w:r>
          </w:p>
        </w:tc>
        <w:tc>
          <w:tcPr>
            <w:tcW w:w="147" w:type="pct"/>
          </w:tcPr>
          <w:p w14:paraId="627ADD8A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1E91D64B" w14:textId="77DE09CB" w:rsidR="00E12847" w:rsidRPr="0037389D" w:rsidRDefault="00E12847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1,193</w:t>
            </w:r>
          </w:p>
        </w:tc>
      </w:tr>
      <w:tr w:rsidR="0037389D" w:rsidRPr="0037389D" w14:paraId="64963FDD" w14:textId="77777777" w:rsidTr="00D7541D">
        <w:tc>
          <w:tcPr>
            <w:tcW w:w="1682" w:type="pct"/>
          </w:tcPr>
          <w:p w14:paraId="59E7D39D" w14:textId="297CFE1F" w:rsidR="00E12847" w:rsidRPr="0037389D" w:rsidRDefault="00E12847" w:rsidP="00E1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59" w:type="pct"/>
          </w:tcPr>
          <w:p w14:paraId="2DAE16DC" w14:textId="77777777" w:rsidR="00E12847" w:rsidRPr="0037389D" w:rsidRDefault="00E12847" w:rsidP="00E1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0AAFD42F" w14:textId="683C3592" w:rsidR="00E12847" w:rsidRPr="0037389D" w:rsidRDefault="001410FF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17,203</w:t>
            </w:r>
          </w:p>
        </w:tc>
        <w:tc>
          <w:tcPr>
            <w:tcW w:w="149" w:type="pct"/>
            <w:shd w:val="clear" w:color="auto" w:fill="auto"/>
          </w:tcPr>
          <w:p w14:paraId="166BD5E2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1F90B87" w14:textId="057B5BEE" w:rsidR="00E12847" w:rsidRPr="0037389D" w:rsidRDefault="00E12847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35,656</w:t>
            </w:r>
          </w:p>
        </w:tc>
        <w:tc>
          <w:tcPr>
            <w:tcW w:w="147" w:type="pct"/>
            <w:shd w:val="clear" w:color="auto" w:fill="auto"/>
          </w:tcPr>
          <w:p w14:paraId="0A3C1E60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F6604AB" w14:textId="242308CB" w:rsidR="00E12847" w:rsidRPr="0037389D" w:rsidRDefault="009B4BB3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16,810</w:t>
            </w:r>
          </w:p>
        </w:tc>
        <w:tc>
          <w:tcPr>
            <w:tcW w:w="147" w:type="pct"/>
          </w:tcPr>
          <w:p w14:paraId="47CDEC03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41E40B67" w14:textId="2B7A3B8B" w:rsidR="00E12847" w:rsidRPr="0037389D" w:rsidRDefault="00E12847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35,656</w:t>
            </w:r>
          </w:p>
        </w:tc>
      </w:tr>
      <w:tr w:rsidR="0037389D" w:rsidRPr="0037389D" w14:paraId="053EF08D" w14:textId="77777777" w:rsidTr="00D7541D">
        <w:tc>
          <w:tcPr>
            <w:tcW w:w="1682" w:type="pct"/>
          </w:tcPr>
          <w:p w14:paraId="731CEC21" w14:textId="2420DD6E" w:rsidR="00E12847" w:rsidRPr="0037389D" w:rsidRDefault="00E12847" w:rsidP="00E128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559" w:type="pct"/>
          </w:tcPr>
          <w:p w14:paraId="379BAEF1" w14:textId="77777777" w:rsidR="00E12847" w:rsidRPr="0037389D" w:rsidRDefault="00E12847" w:rsidP="00E1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31E41" w14:textId="77E50955" w:rsidR="00E12847" w:rsidRPr="0037389D" w:rsidRDefault="001410FF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49" w:type="pct"/>
            <w:shd w:val="clear" w:color="auto" w:fill="auto"/>
          </w:tcPr>
          <w:p w14:paraId="28FC8120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27679" w14:textId="7082AEDF" w:rsidR="00E12847" w:rsidRPr="0037389D" w:rsidRDefault="00E12847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47" w:type="pct"/>
            <w:shd w:val="clear" w:color="auto" w:fill="auto"/>
          </w:tcPr>
          <w:p w14:paraId="65B7F598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5A8F3" w14:textId="6F151827" w:rsidR="00E12847" w:rsidRPr="0037389D" w:rsidRDefault="009B4BB3" w:rsidP="001526B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3A3F5F39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C34EB98" w14:textId="5C0A59E7" w:rsidR="00E12847" w:rsidRPr="0037389D" w:rsidRDefault="00E12847" w:rsidP="00E1284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2847" w:rsidRPr="0037389D" w14:paraId="5FEB95B7" w14:textId="77777777" w:rsidTr="00D7541D">
        <w:tc>
          <w:tcPr>
            <w:tcW w:w="1682" w:type="pct"/>
          </w:tcPr>
          <w:p w14:paraId="5A9F0BE4" w14:textId="77777777" w:rsidR="00E12847" w:rsidRPr="0037389D" w:rsidRDefault="00E12847" w:rsidP="00E1284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</w:tcPr>
          <w:p w14:paraId="22980C49" w14:textId="77777777" w:rsidR="00E12847" w:rsidRPr="0037389D" w:rsidRDefault="00E12847" w:rsidP="00E1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C19EC" w14:textId="4D74FD3E" w:rsidR="00E12847" w:rsidRPr="0037389D" w:rsidRDefault="001410FF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20,572</w:t>
            </w:r>
          </w:p>
        </w:tc>
        <w:tc>
          <w:tcPr>
            <w:tcW w:w="149" w:type="pct"/>
            <w:shd w:val="clear" w:color="auto" w:fill="auto"/>
          </w:tcPr>
          <w:p w14:paraId="571B3E90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BED42" w14:textId="00521ED6" w:rsidR="00E12847" w:rsidRPr="0037389D" w:rsidRDefault="00E12847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37,753</w:t>
            </w:r>
          </w:p>
        </w:tc>
        <w:tc>
          <w:tcPr>
            <w:tcW w:w="147" w:type="pct"/>
            <w:shd w:val="clear" w:color="auto" w:fill="auto"/>
          </w:tcPr>
          <w:p w14:paraId="5509D9BD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2FC8D" w14:textId="4C3D6372" w:rsidR="00E12847" w:rsidRPr="0037389D" w:rsidRDefault="009B4BB3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20,128</w:t>
            </w:r>
          </w:p>
        </w:tc>
        <w:tc>
          <w:tcPr>
            <w:tcW w:w="147" w:type="pct"/>
          </w:tcPr>
          <w:p w14:paraId="05CFA5B6" w14:textId="77777777" w:rsidR="00E12847" w:rsidRPr="0037389D" w:rsidRDefault="00E12847" w:rsidP="00E12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4ED98" w14:textId="59AFB490" w:rsidR="00E12847" w:rsidRPr="0037389D" w:rsidRDefault="00E12847" w:rsidP="00E1284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465" w:firstLine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37,688</w:t>
            </w:r>
          </w:p>
        </w:tc>
      </w:tr>
    </w:tbl>
    <w:p w14:paraId="28345123" w14:textId="76B186AA" w:rsidR="0008787A" w:rsidRPr="0037389D" w:rsidRDefault="0008787A" w:rsidP="00B5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0E38F2" w14:textId="30F8BF69" w:rsidR="009D04BE" w:rsidRPr="0037389D" w:rsidRDefault="009D26B3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37389D">
        <w:rPr>
          <w:rFonts w:ascii="Angsana New" w:hAnsi="Angsana New"/>
          <w:spacing w:val="6"/>
          <w:sz w:val="30"/>
          <w:szCs w:val="30"/>
          <w:cs/>
        </w:rPr>
        <w:t xml:space="preserve">ในปี </w:t>
      </w:r>
      <w:r w:rsidR="00D6443C" w:rsidRPr="008B538D">
        <w:rPr>
          <w:rFonts w:ascii="Angsana New" w:hAnsi="Angsana New"/>
          <w:sz w:val="30"/>
          <w:szCs w:val="30"/>
        </w:rPr>
        <w:t>256</w:t>
      </w:r>
      <w:r w:rsidR="00E12847" w:rsidRPr="008B538D">
        <w:rPr>
          <w:rFonts w:ascii="Angsana New" w:hAnsi="Angsana New"/>
          <w:sz w:val="30"/>
          <w:szCs w:val="30"/>
        </w:rPr>
        <w:t>5</w:t>
      </w:r>
      <w:r w:rsidRPr="0037389D">
        <w:rPr>
          <w:rFonts w:ascii="Angsana New" w:hAnsi="Angsana New"/>
          <w:spacing w:val="6"/>
          <w:sz w:val="30"/>
          <w:szCs w:val="30"/>
        </w:rPr>
        <w:t xml:space="preserve"> </w:t>
      </w:r>
      <w:r w:rsidRPr="0037389D">
        <w:rPr>
          <w:rFonts w:ascii="Angsana New" w:hAnsi="Angsana New"/>
          <w:spacing w:val="6"/>
          <w:sz w:val="30"/>
          <w:szCs w:val="30"/>
          <w:cs/>
        </w:rPr>
        <w:t>สินทรัพย์สิทธิการใช้ของกลุ่มบริษัท</w:t>
      </w:r>
      <w:r w:rsidR="00B569FA" w:rsidRPr="0037389D">
        <w:rPr>
          <w:rFonts w:ascii="Angsana New" w:hAnsi="Angsana New" w:hint="cs"/>
          <w:spacing w:val="6"/>
          <w:sz w:val="30"/>
          <w:szCs w:val="30"/>
          <w:cs/>
        </w:rPr>
        <w:t>และบริษัท</w:t>
      </w:r>
      <w:r w:rsidRPr="0037389D">
        <w:rPr>
          <w:rFonts w:ascii="Angsana New" w:hAnsi="Angsana New"/>
          <w:spacing w:val="6"/>
          <w:sz w:val="30"/>
          <w:szCs w:val="30"/>
          <w:cs/>
        </w:rPr>
        <w:t>เพิ่มขึ้นเป็นจำนวน</w:t>
      </w:r>
      <w:r w:rsidR="00005560">
        <w:rPr>
          <w:rFonts w:ascii="Angsana New" w:hAnsi="Angsana New"/>
          <w:spacing w:val="6"/>
          <w:sz w:val="30"/>
          <w:szCs w:val="30"/>
        </w:rPr>
        <w:t xml:space="preserve"> 4.6 </w:t>
      </w:r>
      <w:r w:rsidRPr="0037389D">
        <w:rPr>
          <w:rFonts w:ascii="Angsana New" w:hAnsi="Angsana New"/>
          <w:spacing w:val="6"/>
          <w:sz w:val="30"/>
          <w:szCs w:val="30"/>
          <w:cs/>
        </w:rPr>
        <w:t>ล้าน</w:t>
      </w:r>
      <w:r w:rsidR="009D04BE" w:rsidRPr="0037389D">
        <w:rPr>
          <w:rFonts w:ascii="Angsana New" w:hAnsi="Angsana New" w:hint="cs"/>
          <w:spacing w:val="6"/>
          <w:sz w:val="30"/>
          <w:szCs w:val="30"/>
          <w:cs/>
        </w:rPr>
        <w:t>บาท</w:t>
      </w:r>
      <w:r w:rsidR="00D86A14" w:rsidRPr="0037389D">
        <w:rPr>
          <w:rFonts w:ascii="Angsana New" w:hAnsi="Angsana New"/>
          <w:spacing w:val="6"/>
          <w:sz w:val="30"/>
          <w:szCs w:val="30"/>
        </w:rPr>
        <w:t xml:space="preserve"> </w:t>
      </w:r>
      <w:r w:rsidR="00D86A14" w:rsidRPr="0037389D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005560">
        <w:rPr>
          <w:rFonts w:ascii="Angsana New" w:hAnsi="Angsana New"/>
          <w:spacing w:val="6"/>
          <w:sz w:val="30"/>
          <w:szCs w:val="30"/>
        </w:rPr>
        <w:t xml:space="preserve"> 4.2</w:t>
      </w:r>
      <w:r w:rsidR="00D86A14" w:rsidRPr="00005560">
        <w:rPr>
          <w:rFonts w:ascii="Angsana New" w:hAnsi="Angsana New"/>
          <w:spacing w:val="6"/>
          <w:sz w:val="32"/>
          <w:szCs w:val="32"/>
        </w:rPr>
        <w:t xml:space="preserve"> </w:t>
      </w:r>
      <w:r w:rsidR="00D86A14" w:rsidRPr="0037389D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F50F02" w:rsidRPr="0037389D">
        <w:rPr>
          <w:rFonts w:ascii="Angsana New" w:hAnsi="Angsana New"/>
          <w:spacing w:val="6"/>
          <w:sz w:val="30"/>
          <w:szCs w:val="30"/>
        </w:rPr>
        <w:t xml:space="preserve"> </w:t>
      </w:r>
      <w:r w:rsidR="00A701A3" w:rsidRPr="0037389D">
        <w:rPr>
          <w:rFonts w:ascii="Angsana New" w:hAnsi="Angsana New" w:hint="cs"/>
          <w:spacing w:val="6"/>
          <w:sz w:val="30"/>
          <w:szCs w:val="30"/>
          <w:cs/>
        </w:rPr>
        <w:t xml:space="preserve">ตามลำดับ </w:t>
      </w:r>
      <w:r w:rsidR="00F50F02" w:rsidRPr="0037389D">
        <w:rPr>
          <w:rFonts w:ascii="Angsana New" w:hAnsi="Angsana New"/>
          <w:i/>
          <w:iCs/>
          <w:sz w:val="30"/>
          <w:szCs w:val="30"/>
        </w:rPr>
        <w:t>(256</w:t>
      </w:r>
      <w:r w:rsidR="00E12847" w:rsidRPr="0037389D">
        <w:rPr>
          <w:rFonts w:ascii="Angsana New" w:hAnsi="Angsana New"/>
          <w:i/>
          <w:iCs/>
          <w:sz w:val="30"/>
          <w:szCs w:val="30"/>
        </w:rPr>
        <w:t>4</w:t>
      </w:r>
      <w:r w:rsidR="00F50F02" w:rsidRPr="0037389D">
        <w:rPr>
          <w:rFonts w:ascii="Angsana New" w:hAnsi="Angsana New"/>
          <w:i/>
          <w:iCs/>
          <w:sz w:val="30"/>
          <w:szCs w:val="30"/>
        </w:rPr>
        <w:t xml:space="preserve">: </w:t>
      </w:r>
      <w:r w:rsidR="00E12847" w:rsidRPr="0037389D">
        <w:rPr>
          <w:rFonts w:ascii="Angsana New" w:hAnsi="Angsana New"/>
          <w:i/>
          <w:iCs/>
          <w:sz w:val="30"/>
          <w:szCs w:val="30"/>
        </w:rPr>
        <w:t>4.5</w:t>
      </w:r>
      <w:r w:rsidR="00F50F02" w:rsidRPr="0037389D">
        <w:rPr>
          <w:rFonts w:ascii="Angsana New" w:hAnsi="Angsana New"/>
          <w:i/>
          <w:iCs/>
          <w:sz w:val="30"/>
          <w:szCs w:val="30"/>
        </w:rPr>
        <w:t xml:space="preserve"> </w:t>
      </w:r>
      <w:r w:rsidR="00F50F02" w:rsidRPr="0037389D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ล้านบาท</w:t>
      </w:r>
      <w:r w:rsidR="00D86A14" w:rsidRPr="0037389D">
        <w:rPr>
          <w:rFonts w:ascii="Angsana New" w:hAnsi="Angsana New" w:hint="cs"/>
          <w:i/>
          <w:iCs/>
          <w:sz w:val="30"/>
          <w:szCs w:val="30"/>
          <w:cs/>
          <w:lang w:eastAsia="ko-KR"/>
        </w:rPr>
        <w:t xml:space="preserve"> และ </w:t>
      </w:r>
      <w:r w:rsidR="00E12847" w:rsidRPr="0037389D">
        <w:rPr>
          <w:rFonts w:ascii="Angsana New" w:hAnsi="Angsana New"/>
          <w:i/>
          <w:iCs/>
          <w:sz w:val="30"/>
          <w:szCs w:val="30"/>
          <w:lang w:eastAsia="ko-KR"/>
        </w:rPr>
        <w:t>4.4</w:t>
      </w:r>
      <w:r w:rsidR="00D86A14" w:rsidRPr="0037389D">
        <w:rPr>
          <w:rFonts w:ascii="Angsana New" w:hAnsi="Angsana New"/>
          <w:i/>
          <w:iCs/>
          <w:sz w:val="30"/>
          <w:szCs w:val="30"/>
          <w:lang w:eastAsia="ko-KR"/>
        </w:rPr>
        <w:t xml:space="preserve"> </w:t>
      </w:r>
      <w:r w:rsidR="00D86A14" w:rsidRPr="0037389D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ล้านบาท ตามลำดับ</w:t>
      </w:r>
      <w:r w:rsidR="00F50F02" w:rsidRPr="0037389D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)</w:t>
      </w:r>
    </w:p>
    <w:p w14:paraId="65AB8257" w14:textId="2CF3339A" w:rsidR="009D26B3" w:rsidRPr="0037389D" w:rsidRDefault="009D26B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0936E4" w14:textId="1C7FBF71" w:rsidR="00B569FA" w:rsidRPr="0037389D" w:rsidRDefault="00AB1D17" w:rsidP="00B21C59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37389D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01319E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37389D">
        <w:rPr>
          <w:rFonts w:ascii="Angsana New" w:hAnsi="Angsana New"/>
          <w:sz w:val="30"/>
          <w:szCs w:val="30"/>
          <w:cs/>
          <w:lang w:val="en-US"/>
        </w:rPr>
        <w:t>เช่า</w:t>
      </w:r>
      <w:r w:rsidR="009D04BE" w:rsidRPr="0037389D">
        <w:rPr>
          <w:rFonts w:ascii="Angsana New" w:hAnsi="Angsana New" w:hint="cs"/>
          <w:sz w:val="30"/>
          <w:szCs w:val="30"/>
          <w:cs/>
          <w:lang w:val="en-US" w:bidi="th-TH"/>
        </w:rPr>
        <w:t>ที่ดิน</w:t>
      </w:r>
      <w:r w:rsidR="007F5E63" w:rsidRPr="0037389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D04BE" w:rsidRPr="0037389D">
        <w:rPr>
          <w:rFonts w:ascii="Angsana New" w:hAnsi="Angsana New" w:hint="cs"/>
          <w:sz w:val="30"/>
          <w:szCs w:val="30"/>
          <w:cs/>
          <w:lang w:val="en-US" w:bidi="th-TH"/>
        </w:rPr>
        <w:t>อาคาร</w:t>
      </w:r>
      <w:r w:rsidR="007F5E63" w:rsidRPr="0037389D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B569FA" w:rsidRPr="0037389D">
        <w:rPr>
          <w:rFonts w:ascii="Angsana New" w:hAnsi="Angsana New" w:hint="cs"/>
          <w:sz w:val="30"/>
          <w:szCs w:val="30"/>
          <w:cs/>
          <w:lang w:val="en-US" w:bidi="th-TH"/>
        </w:rPr>
        <w:t>และอุปกรณ์</w:t>
      </w:r>
      <w:r w:rsidRPr="0037389D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Pr="0037389D">
        <w:rPr>
          <w:rFonts w:ascii="Angsana New" w:hAnsi="Angsana New"/>
          <w:sz w:val="30"/>
          <w:szCs w:val="30"/>
          <w:cs/>
          <w:lang w:val="en-US"/>
        </w:rPr>
        <w:t xml:space="preserve">ระยะเวลา </w:t>
      </w:r>
      <w:r w:rsidR="00757DDD" w:rsidRPr="0037389D">
        <w:rPr>
          <w:rFonts w:ascii="Angsana New" w:hAnsi="Angsana New" w:hint="cs"/>
          <w:sz w:val="30"/>
          <w:szCs w:val="30"/>
          <w:cs/>
          <w:lang w:val="en-US" w:bidi="th-TH"/>
        </w:rPr>
        <w:t>3</w:t>
      </w:r>
      <w:r w:rsidR="009D04BE" w:rsidRPr="0037389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D04BE" w:rsidRPr="0037389D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="007F5E63" w:rsidRPr="0037389D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="00D6443C" w:rsidRPr="0037389D">
        <w:rPr>
          <w:rFonts w:ascii="Angsana New" w:hAnsi="Angsana New"/>
          <w:sz w:val="30"/>
          <w:szCs w:val="30"/>
          <w:lang w:val="en-US" w:bidi="th-TH"/>
        </w:rPr>
        <w:t>5</w:t>
      </w:r>
      <w:r w:rsidR="007F5E63" w:rsidRPr="0037389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F5E63" w:rsidRPr="0037389D">
        <w:rPr>
          <w:rFonts w:ascii="Angsana New" w:hAnsi="Angsana New" w:hint="cs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37389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1319E">
        <w:rPr>
          <w:rFonts w:ascii="Angsana New" w:hAnsi="Angsana New"/>
          <w:sz w:val="30"/>
          <w:szCs w:val="30"/>
          <w:cs/>
          <w:lang w:val="en-US" w:bidi="th-TH"/>
        </w:rPr>
        <w:br/>
      </w:r>
      <w:r w:rsidR="007F5E63" w:rsidRPr="0037389D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37389D">
        <w:rPr>
          <w:rFonts w:ascii="Angsana New" w:hAnsi="Angsana New" w:hint="cs"/>
          <w:sz w:val="30"/>
          <w:szCs w:val="30"/>
          <w:cs/>
          <w:lang w:val="en-US" w:bidi="th-TH"/>
        </w:rPr>
        <w:t>ค่าเช่า</w:t>
      </w:r>
      <w:r w:rsidRPr="0037389D">
        <w:rPr>
          <w:rFonts w:ascii="Angsana New" w:hAnsi="Angsana New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37389D">
        <w:rPr>
          <w:rFonts w:ascii="Angsana New" w:hAnsi="Angsana New" w:hint="cs"/>
          <w:sz w:val="30"/>
          <w:szCs w:val="30"/>
          <w:cs/>
          <w:lang w:val="en-US" w:bidi="th-TH"/>
        </w:rPr>
        <w:t>ระบุ</w:t>
      </w:r>
      <w:r w:rsidRPr="0037389D">
        <w:rPr>
          <w:rFonts w:ascii="Angsana New" w:hAnsi="Angsana New"/>
          <w:sz w:val="30"/>
          <w:szCs w:val="30"/>
          <w:cs/>
          <w:lang w:val="en-US" w:bidi="th-TH"/>
        </w:rPr>
        <w:t>ไว้ในสัญญา</w:t>
      </w:r>
    </w:p>
    <w:p w14:paraId="08BB9F03" w14:textId="3A117456" w:rsidR="008F575F" w:rsidRPr="0037389D" w:rsidRDefault="008F575F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5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939"/>
        <w:gridCol w:w="1053"/>
        <w:gridCol w:w="274"/>
        <w:gridCol w:w="1083"/>
        <w:gridCol w:w="272"/>
        <w:gridCol w:w="1083"/>
        <w:gridCol w:w="272"/>
        <w:gridCol w:w="1082"/>
      </w:tblGrid>
      <w:tr w:rsidR="0037389D" w:rsidRPr="0037389D" w14:paraId="2C0915DD" w14:textId="77777777" w:rsidTr="001410FF">
        <w:tc>
          <w:tcPr>
            <w:tcW w:w="2175" w:type="pct"/>
          </w:tcPr>
          <w:p w14:paraId="1D3FCF45" w14:textId="5C043890" w:rsidR="00A773FC" w:rsidRPr="0037389D" w:rsidRDefault="00A773FC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651EEA2E" w14:textId="77777777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E0ACABD" w14:textId="77777777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14:paraId="2F10A14F" w14:textId="77777777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442BECFE" w14:textId="77777777" w:rsidTr="001410FF">
        <w:trPr>
          <w:trHeight w:val="434"/>
        </w:trPr>
        <w:tc>
          <w:tcPr>
            <w:tcW w:w="2175" w:type="pct"/>
          </w:tcPr>
          <w:p w14:paraId="739881AB" w14:textId="237AE14F" w:rsidR="00A773FC" w:rsidRPr="0037389D" w:rsidRDefault="00A773FC" w:rsidP="00342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7389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</w:tcPr>
          <w:p w14:paraId="4C79EF4C" w14:textId="2A5B172B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7CDE09A0" w14:textId="77777777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D244937" w14:textId="02AE3DA6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2419BA32" w14:textId="77777777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A08C358" w14:textId="659F6BB8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0D3ABCC5" w14:textId="77777777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1689514" w14:textId="0A58427D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89D" w:rsidRPr="0037389D" w14:paraId="4AC9222B" w14:textId="77777777" w:rsidTr="001410FF">
        <w:trPr>
          <w:trHeight w:val="434"/>
        </w:trPr>
        <w:tc>
          <w:tcPr>
            <w:tcW w:w="2175" w:type="pct"/>
          </w:tcPr>
          <w:p w14:paraId="642FA61C" w14:textId="77777777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2D8462A5" w14:textId="77777777" w:rsidR="00A773FC" w:rsidRPr="0037389D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70E5DD48" w14:textId="77777777" w:rsidTr="001410FF">
        <w:tc>
          <w:tcPr>
            <w:tcW w:w="2175" w:type="pct"/>
          </w:tcPr>
          <w:p w14:paraId="21309760" w14:textId="3AA16B5B" w:rsidR="00A773FC" w:rsidRPr="0037389D" w:rsidRDefault="00A773FC" w:rsidP="000A21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482D115" w14:textId="6177CC53" w:rsidR="00A773FC" w:rsidRPr="0037389D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799BC0C8" w14:textId="77777777" w:rsidR="00A773FC" w:rsidRPr="0037389D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73FB4A9" w14:textId="69349776" w:rsidR="00A773FC" w:rsidRPr="0037389D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202A8EA" w14:textId="77777777" w:rsidR="00A773FC" w:rsidRPr="0037389D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B16D39B" w14:textId="159806A4" w:rsidR="00A773FC" w:rsidRPr="0037389D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5C09670" w14:textId="77777777" w:rsidR="00A773FC" w:rsidRPr="0037389D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4857F1D9" w14:textId="6F815653" w:rsidR="00A773FC" w:rsidRPr="0037389D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389D" w:rsidRPr="0037389D" w14:paraId="0E9DC9A6" w14:textId="77777777" w:rsidTr="001410FF">
        <w:tc>
          <w:tcPr>
            <w:tcW w:w="2175" w:type="pct"/>
          </w:tcPr>
          <w:p w14:paraId="3D670FFD" w14:textId="24E6DF55" w:rsidR="00A773FC" w:rsidRPr="0037389D" w:rsidRDefault="00A773FC" w:rsidP="000A21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056CEC6" w14:textId="4005C9CB" w:rsidR="00A773FC" w:rsidRPr="0037389D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1D47370E" w14:textId="77777777" w:rsidR="00A773FC" w:rsidRPr="0037389D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017E59C" w14:textId="3247C0B0" w:rsidR="00A773FC" w:rsidRPr="0037389D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FD06B83" w14:textId="77777777" w:rsidR="00A773FC" w:rsidRPr="0037389D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9B95243" w14:textId="7C97EECE" w:rsidR="00A773FC" w:rsidRPr="0037389D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1595ADBB" w14:textId="77777777" w:rsidR="00A773FC" w:rsidRPr="0037389D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2A36AD29" w14:textId="52A8DC7D" w:rsidR="00A773FC" w:rsidRPr="0037389D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389D" w:rsidRPr="0037389D" w14:paraId="2A1CA71B" w14:textId="77777777" w:rsidTr="001410FF">
        <w:tc>
          <w:tcPr>
            <w:tcW w:w="2175" w:type="pct"/>
          </w:tcPr>
          <w:p w14:paraId="60AA8DC8" w14:textId="09FA2E58" w:rsidR="001410FF" w:rsidRPr="0037389D" w:rsidRDefault="001410FF" w:rsidP="001410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ที่ดิน      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CD53F84" w14:textId="3259CC22" w:rsidR="001410FF" w:rsidRPr="0037389D" w:rsidRDefault="00727117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51" w:type="pct"/>
            <w:shd w:val="clear" w:color="auto" w:fill="auto"/>
          </w:tcPr>
          <w:p w14:paraId="7BF29426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42A76E8" w14:textId="276ED244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50" w:type="pct"/>
            <w:shd w:val="clear" w:color="auto" w:fill="auto"/>
          </w:tcPr>
          <w:p w14:paraId="0C207AED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5188500" w14:textId="24422D25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50" w:type="pct"/>
          </w:tcPr>
          <w:p w14:paraId="28B345F7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08FDCF7" w14:textId="2530493E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</w:tr>
      <w:tr w:rsidR="0037389D" w:rsidRPr="0037389D" w14:paraId="6E320790" w14:textId="77777777" w:rsidTr="001410FF">
        <w:tc>
          <w:tcPr>
            <w:tcW w:w="2175" w:type="pct"/>
          </w:tcPr>
          <w:p w14:paraId="4C6AA899" w14:textId="5DD091BA" w:rsidR="001410FF" w:rsidRPr="0037389D" w:rsidRDefault="001410FF" w:rsidP="001410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   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D6C0865" w14:textId="07F04A60" w:rsidR="001410FF" w:rsidRPr="0037389D" w:rsidRDefault="00727117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1,209</w:t>
            </w:r>
          </w:p>
        </w:tc>
        <w:tc>
          <w:tcPr>
            <w:tcW w:w="151" w:type="pct"/>
            <w:shd w:val="clear" w:color="auto" w:fill="auto"/>
          </w:tcPr>
          <w:p w14:paraId="148AF4F1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1E38AC2" w14:textId="4E51E07C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1,151</w:t>
            </w:r>
          </w:p>
        </w:tc>
        <w:tc>
          <w:tcPr>
            <w:tcW w:w="150" w:type="pct"/>
            <w:shd w:val="clear" w:color="auto" w:fill="auto"/>
          </w:tcPr>
          <w:p w14:paraId="014EF9B7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DCE8EA9" w14:textId="19CAAC27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1,209</w:t>
            </w:r>
          </w:p>
        </w:tc>
        <w:tc>
          <w:tcPr>
            <w:tcW w:w="150" w:type="pct"/>
          </w:tcPr>
          <w:p w14:paraId="0843D78B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2DB0AEE3" w14:textId="0783720B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1,151</w:t>
            </w:r>
          </w:p>
        </w:tc>
      </w:tr>
      <w:tr w:rsidR="0037389D" w:rsidRPr="0037389D" w14:paraId="04BE2E36" w14:textId="77777777" w:rsidTr="001410FF">
        <w:tc>
          <w:tcPr>
            <w:tcW w:w="2175" w:type="pct"/>
          </w:tcPr>
          <w:p w14:paraId="412D3DC5" w14:textId="25736969" w:rsidR="001410FF" w:rsidRPr="0037389D" w:rsidRDefault="001410FF" w:rsidP="001410F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ยานพาหนะ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90930E0" w14:textId="29DD72B4" w:rsidR="001410FF" w:rsidRPr="0037389D" w:rsidRDefault="00727117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20,042</w:t>
            </w:r>
          </w:p>
        </w:tc>
        <w:tc>
          <w:tcPr>
            <w:tcW w:w="151" w:type="pct"/>
            <w:shd w:val="clear" w:color="auto" w:fill="auto"/>
          </w:tcPr>
          <w:p w14:paraId="50A4E1CF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0779345" w14:textId="3131E528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20,246</w:t>
            </w:r>
          </w:p>
        </w:tc>
        <w:tc>
          <w:tcPr>
            <w:tcW w:w="150" w:type="pct"/>
            <w:shd w:val="clear" w:color="auto" w:fill="auto"/>
          </w:tcPr>
          <w:p w14:paraId="6659AC6F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9390D85" w14:textId="0F3B0121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20,007</w:t>
            </w:r>
          </w:p>
        </w:tc>
        <w:tc>
          <w:tcPr>
            <w:tcW w:w="150" w:type="pct"/>
          </w:tcPr>
          <w:p w14:paraId="3CC87013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70804AB0" w14:textId="11009E16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20,246</w:t>
            </w:r>
          </w:p>
        </w:tc>
      </w:tr>
      <w:tr w:rsidR="0037389D" w:rsidRPr="0037389D" w14:paraId="1F83DA3A" w14:textId="77777777" w:rsidTr="001410FF">
        <w:tc>
          <w:tcPr>
            <w:tcW w:w="2175" w:type="pct"/>
          </w:tcPr>
          <w:p w14:paraId="564DB148" w14:textId="7B0F26DA" w:rsidR="001410FF" w:rsidRPr="0037389D" w:rsidRDefault="001410FF" w:rsidP="0014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อุปกรณ์สำนักงาน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3B66C27" w14:textId="488F971B" w:rsidR="001410FF" w:rsidRPr="0037389D" w:rsidRDefault="00727117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51" w:type="pct"/>
            <w:shd w:val="clear" w:color="auto" w:fill="auto"/>
          </w:tcPr>
          <w:p w14:paraId="285FE9D0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2999BA5" w14:textId="099588FD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59F4BC91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CF2E64A" w14:textId="432FDB64" w:rsidR="001410FF" w:rsidRPr="00B246F4" w:rsidRDefault="004362B0" w:rsidP="00B246F4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46F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2D7966AC" w14:textId="77777777" w:rsidR="001410FF" w:rsidRPr="00B246F4" w:rsidRDefault="001410FF" w:rsidP="00B24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12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6" w:type="pct"/>
            <w:vAlign w:val="center"/>
          </w:tcPr>
          <w:p w14:paraId="25649A65" w14:textId="28C0A9CB" w:rsidR="001410FF" w:rsidRPr="00B246F4" w:rsidRDefault="001410FF" w:rsidP="00B246F4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246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389D" w:rsidRPr="0037389D" w14:paraId="39E47C8A" w14:textId="77777777" w:rsidTr="001410FF">
        <w:tc>
          <w:tcPr>
            <w:tcW w:w="2175" w:type="pct"/>
          </w:tcPr>
          <w:p w14:paraId="034F7976" w14:textId="1C19495C" w:rsidR="001410FF" w:rsidRPr="0037389D" w:rsidRDefault="001410FF" w:rsidP="0014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467BCC7" w14:textId="509980E4" w:rsidR="001410FF" w:rsidRPr="0037389D" w:rsidRDefault="00220D79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1,23</w:t>
            </w:r>
            <w:r w:rsidR="00757DDD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51" w:type="pct"/>
            <w:shd w:val="clear" w:color="auto" w:fill="auto"/>
          </w:tcPr>
          <w:p w14:paraId="1AC1C615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6D8D86A" w14:textId="61BF4E1A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2,034</w:t>
            </w:r>
          </w:p>
        </w:tc>
        <w:tc>
          <w:tcPr>
            <w:tcW w:w="150" w:type="pct"/>
            <w:shd w:val="clear" w:color="auto" w:fill="auto"/>
          </w:tcPr>
          <w:p w14:paraId="17F32A9C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6B65CD0" w14:textId="61DFB7FA" w:rsidR="001410FF" w:rsidRPr="0037389D" w:rsidRDefault="00220D79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1,209</w:t>
            </w:r>
          </w:p>
        </w:tc>
        <w:tc>
          <w:tcPr>
            <w:tcW w:w="150" w:type="pct"/>
          </w:tcPr>
          <w:p w14:paraId="7D1395F7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736D0EFA" w14:textId="2DCD21F4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2,032</w:t>
            </w:r>
          </w:p>
        </w:tc>
      </w:tr>
      <w:tr w:rsidR="0037389D" w:rsidRPr="0037389D" w14:paraId="4E801C96" w14:textId="77777777" w:rsidTr="001410FF">
        <w:tc>
          <w:tcPr>
            <w:tcW w:w="2175" w:type="pct"/>
          </w:tcPr>
          <w:p w14:paraId="29F82197" w14:textId="11200CB1" w:rsidR="001410FF" w:rsidRPr="0037389D" w:rsidRDefault="001410FF" w:rsidP="0014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C47B100" w14:textId="4C0B0C04" w:rsidR="001410FF" w:rsidRPr="0037389D" w:rsidRDefault="00757DDD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="001E7938"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642</w:t>
            </w:r>
          </w:p>
        </w:tc>
        <w:tc>
          <w:tcPr>
            <w:tcW w:w="151" w:type="pct"/>
            <w:shd w:val="clear" w:color="auto" w:fill="auto"/>
          </w:tcPr>
          <w:p w14:paraId="655E3FA3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BBC4D1E" w14:textId="1F08ACE0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2,151</w:t>
            </w:r>
          </w:p>
        </w:tc>
        <w:tc>
          <w:tcPr>
            <w:tcW w:w="150" w:type="pct"/>
            <w:shd w:val="clear" w:color="auto" w:fill="auto"/>
          </w:tcPr>
          <w:p w14:paraId="31E7703C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6C97CD9" w14:textId="2328D690" w:rsidR="001410FF" w:rsidRPr="0037389D" w:rsidRDefault="00757DDD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="001E7938"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642</w:t>
            </w:r>
          </w:p>
        </w:tc>
        <w:tc>
          <w:tcPr>
            <w:tcW w:w="150" w:type="pct"/>
          </w:tcPr>
          <w:p w14:paraId="4AC75C82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5D34D299" w14:textId="55778B2B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2,151</w:t>
            </w:r>
          </w:p>
        </w:tc>
      </w:tr>
      <w:tr w:rsidR="001410FF" w:rsidRPr="0037389D" w14:paraId="6589DB46" w14:textId="77777777" w:rsidTr="001410FF">
        <w:tc>
          <w:tcPr>
            <w:tcW w:w="2175" w:type="pct"/>
          </w:tcPr>
          <w:p w14:paraId="60C252AD" w14:textId="1593939B" w:rsidR="001410FF" w:rsidRPr="0037389D" w:rsidRDefault="001410FF" w:rsidP="00141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B102FD1" w14:textId="48CDAD0F" w:rsidR="001410FF" w:rsidRPr="0037389D" w:rsidRDefault="001E7938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57DDD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45</w:t>
            </w:r>
          </w:p>
        </w:tc>
        <w:tc>
          <w:tcPr>
            <w:tcW w:w="151" w:type="pct"/>
            <w:shd w:val="clear" w:color="auto" w:fill="auto"/>
          </w:tcPr>
          <w:p w14:paraId="170756F8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FA02D1B" w14:textId="76E15A30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50" w:type="pct"/>
            <w:shd w:val="clear" w:color="auto" w:fill="auto"/>
          </w:tcPr>
          <w:p w14:paraId="0EEF2374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72FC6ED" w14:textId="5FD99B2A" w:rsidR="001410FF" w:rsidRPr="0037389D" w:rsidRDefault="001E7938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57DDD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45</w:t>
            </w:r>
          </w:p>
        </w:tc>
        <w:tc>
          <w:tcPr>
            <w:tcW w:w="150" w:type="pct"/>
          </w:tcPr>
          <w:p w14:paraId="4EEF24E6" w14:textId="77777777" w:rsidR="001410FF" w:rsidRPr="0037389D" w:rsidRDefault="001410FF" w:rsidP="00141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47676B3D" w14:textId="621F471F" w:rsidR="001410FF" w:rsidRPr="0037389D" w:rsidRDefault="001410FF" w:rsidP="001410F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</w:tr>
    </w:tbl>
    <w:p w14:paraId="42364F32" w14:textId="77777777" w:rsidR="008F575F" w:rsidRPr="0037389D" w:rsidRDefault="008F575F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5E7990E" w14:textId="6110BBFF" w:rsidR="000A38C1" w:rsidRPr="0037389D" w:rsidRDefault="00AB1D17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37389D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D6443C" w:rsidRPr="0037389D">
        <w:rPr>
          <w:rFonts w:ascii="Angsana New" w:hAnsi="Angsana New"/>
          <w:sz w:val="30"/>
          <w:szCs w:val="30"/>
        </w:rPr>
        <w:t>256</w:t>
      </w:r>
      <w:r w:rsidR="00A773FC" w:rsidRPr="0037389D">
        <w:rPr>
          <w:rFonts w:ascii="Angsana New" w:hAnsi="Angsana New"/>
          <w:sz w:val="30"/>
          <w:szCs w:val="30"/>
        </w:rPr>
        <w:t>5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37389D">
        <w:rPr>
          <w:rFonts w:ascii="Angsana New" w:hAnsi="Angsana New" w:hint="cs"/>
          <w:sz w:val="30"/>
          <w:szCs w:val="30"/>
          <w:cs/>
        </w:rPr>
        <w:t>ของ</w:t>
      </w:r>
      <w:r w:rsidRPr="0037389D">
        <w:rPr>
          <w:rFonts w:ascii="Angsana New" w:hAnsi="Angsana New"/>
          <w:sz w:val="30"/>
          <w:szCs w:val="30"/>
          <w:cs/>
        </w:rPr>
        <w:t>กลุ่มบริษัท</w:t>
      </w:r>
      <w:r w:rsidR="00403CE0" w:rsidRPr="0037389D">
        <w:rPr>
          <w:rFonts w:ascii="Angsana New" w:hAnsi="Angsana New" w:hint="cs"/>
          <w:sz w:val="30"/>
          <w:szCs w:val="30"/>
          <w:cs/>
        </w:rPr>
        <w:t>และบริษัท</w:t>
      </w:r>
      <w:r w:rsidRPr="0037389D">
        <w:rPr>
          <w:rFonts w:ascii="Angsana New" w:hAnsi="Angsana New"/>
          <w:sz w:val="30"/>
          <w:szCs w:val="30"/>
          <w:cs/>
        </w:rPr>
        <w:t>มีจำนวน</w:t>
      </w:r>
      <w:r w:rsidR="008F575F" w:rsidRPr="0037389D">
        <w:rPr>
          <w:rFonts w:ascii="Angsana New" w:hAnsi="Angsana New"/>
          <w:sz w:val="30"/>
          <w:szCs w:val="30"/>
        </w:rPr>
        <w:t xml:space="preserve"> </w:t>
      </w:r>
      <w:r w:rsidR="00C85FF0" w:rsidRPr="0037389D">
        <w:rPr>
          <w:rFonts w:ascii="Angsana New" w:hAnsi="Angsana New" w:hint="cs"/>
          <w:sz w:val="30"/>
          <w:szCs w:val="30"/>
          <w:cs/>
        </w:rPr>
        <w:t>23.7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ล้านบาท</w:t>
      </w:r>
      <w:r w:rsidR="00403CE0" w:rsidRPr="0037389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03CE0" w:rsidRPr="0037389D">
        <w:rPr>
          <w:rFonts w:ascii="Angsana New" w:hAnsi="Angsana New"/>
          <w:sz w:val="30"/>
          <w:szCs w:val="30"/>
        </w:rPr>
        <w:t xml:space="preserve">23.6 </w:t>
      </w:r>
      <w:r w:rsidR="008B538D">
        <w:rPr>
          <w:rFonts w:ascii="Angsana New" w:hAnsi="Angsana New"/>
          <w:sz w:val="30"/>
          <w:szCs w:val="30"/>
          <w:cs/>
        </w:rPr>
        <w:br/>
      </w:r>
      <w:r w:rsidR="00403CE0" w:rsidRPr="0037389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9E0E34" w:rsidRPr="0037389D">
        <w:rPr>
          <w:rFonts w:ascii="Angsana New" w:hAnsi="Angsana New"/>
          <w:i/>
          <w:iCs/>
          <w:sz w:val="30"/>
          <w:szCs w:val="30"/>
        </w:rPr>
        <w:t>(256</w:t>
      </w:r>
      <w:r w:rsidR="00A773FC" w:rsidRPr="0037389D">
        <w:rPr>
          <w:rFonts w:ascii="Angsana New" w:hAnsi="Angsana New"/>
          <w:i/>
          <w:iCs/>
          <w:sz w:val="30"/>
          <w:szCs w:val="30"/>
        </w:rPr>
        <w:t>4</w:t>
      </w:r>
      <w:r w:rsidR="009E0E34" w:rsidRPr="0037389D">
        <w:rPr>
          <w:rFonts w:ascii="Angsana New" w:hAnsi="Angsana New"/>
          <w:i/>
          <w:iCs/>
          <w:sz w:val="30"/>
          <w:szCs w:val="30"/>
        </w:rPr>
        <w:t xml:space="preserve">: </w:t>
      </w:r>
      <w:r w:rsidR="00A773FC" w:rsidRPr="0037389D">
        <w:rPr>
          <w:rFonts w:ascii="Angsana New" w:hAnsi="Angsana New"/>
          <w:i/>
          <w:iCs/>
          <w:sz w:val="30"/>
          <w:szCs w:val="30"/>
        </w:rPr>
        <w:t>23.8</w:t>
      </w:r>
      <w:r w:rsidR="009E0E34" w:rsidRPr="0037389D">
        <w:rPr>
          <w:rFonts w:ascii="Angsana New" w:hAnsi="Angsana New"/>
          <w:i/>
          <w:iCs/>
          <w:sz w:val="30"/>
          <w:szCs w:val="30"/>
        </w:rPr>
        <w:t xml:space="preserve"> </w:t>
      </w:r>
      <w:r w:rsidR="009E0E34" w:rsidRPr="0037389D">
        <w:rPr>
          <w:rFonts w:ascii="Angsana New" w:hAnsi="Angsana New"/>
          <w:i/>
          <w:iCs/>
          <w:sz w:val="30"/>
          <w:szCs w:val="30"/>
          <w:cs/>
        </w:rPr>
        <w:t>ล้านบา</w:t>
      </w:r>
      <w:r w:rsidR="009E0E34" w:rsidRPr="0037389D">
        <w:rPr>
          <w:rFonts w:ascii="Angsana New" w:hAnsi="Angsana New" w:hint="cs"/>
          <w:i/>
          <w:iCs/>
          <w:sz w:val="30"/>
          <w:szCs w:val="30"/>
          <w:cs/>
        </w:rPr>
        <w:t>ท</w:t>
      </w:r>
      <w:r w:rsidR="00403CE0" w:rsidRPr="0037389D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403CE0" w:rsidRPr="0037389D">
        <w:rPr>
          <w:rFonts w:ascii="Angsana New" w:hAnsi="Angsana New"/>
          <w:i/>
          <w:iCs/>
          <w:sz w:val="30"/>
          <w:szCs w:val="30"/>
        </w:rPr>
        <w:t xml:space="preserve">23.8 </w:t>
      </w:r>
      <w:r w:rsidR="00403CE0" w:rsidRPr="0037389D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9E0E34" w:rsidRPr="0037389D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543DFB7" w14:textId="4AA8CF66" w:rsidR="00D7541D" w:rsidRPr="0037389D" w:rsidRDefault="00D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 w:rsidRPr="0037389D">
        <w:rPr>
          <w:rFonts w:ascii="Angsana New" w:hAnsi="Angsana New"/>
          <w:sz w:val="30"/>
          <w:szCs w:val="30"/>
          <w:lang w:eastAsia="ko-KR"/>
        </w:rPr>
        <w:br w:type="page"/>
      </w:r>
    </w:p>
    <w:p w14:paraId="285B9EDC" w14:textId="77777777" w:rsidR="004D5CDB" w:rsidRPr="0037389D" w:rsidRDefault="004D5CDB" w:rsidP="00A773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5DEA258D" w14:textId="6234DD60" w:rsidR="004D5CDB" w:rsidRPr="0037389D" w:rsidRDefault="004D5CDB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6F84AAA" w14:textId="673AC9CA" w:rsidR="00D21418" w:rsidRPr="0037389D" w:rsidRDefault="00D21418" w:rsidP="00A77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55C3F92" w14:textId="77777777" w:rsidR="00DD3CD3" w:rsidRPr="0037389D" w:rsidRDefault="00DD3CD3" w:rsidP="00A77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DB8F8E" w14:textId="1ECDA141" w:rsidR="009E0E34" w:rsidRPr="0037389D" w:rsidRDefault="009E0E34" w:rsidP="00A773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7389D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Pr="0037389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7389D">
        <w:rPr>
          <w:rFonts w:ascii="Angsana New" w:hAnsi="Angsana New"/>
          <w:sz w:val="30"/>
          <w:szCs w:val="30"/>
          <w:cs/>
        </w:rPr>
        <w:t>ซื้อมา</w:t>
      </w:r>
      <w:r w:rsidRPr="0037389D">
        <w:rPr>
          <w:rFonts w:ascii="Angsana New" w:hAnsi="Angsana New" w:hint="cs"/>
          <w:sz w:val="30"/>
          <w:szCs w:val="30"/>
          <w:cs/>
        </w:rPr>
        <w:t>และมีอายุการใช้งานจำกัด วัดมูลค่าด้วย</w:t>
      </w:r>
      <w:r w:rsidRPr="0037389D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662D7"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Pr="0037389D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37389D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37389D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AD75E08" w14:textId="77777777" w:rsidR="009E0E34" w:rsidRPr="0037389D" w:rsidRDefault="009E0E34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88FDEC0" w14:textId="2AC62413" w:rsidR="009E0E34" w:rsidRPr="0037389D" w:rsidRDefault="009E0E34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7389D">
        <w:rPr>
          <w:rFonts w:ascii="Angsana New" w:eastAsia="Calibri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37389D">
        <w:rPr>
          <w:rFonts w:ascii="Angsana New" w:eastAsia="Calibri" w:hAnsi="Angsana New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E62AFE4" w14:textId="77777777" w:rsidR="00A773FC" w:rsidRPr="0037389D" w:rsidRDefault="00A773FC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10"/>
        <w:gridCol w:w="1080"/>
        <w:gridCol w:w="3303"/>
      </w:tblGrid>
      <w:tr w:rsidR="0037389D" w:rsidRPr="0037389D" w14:paraId="57ACF57A" w14:textId="77777777" w:rsidTr="009E0E34">
        <w:tc>
          <w:tcPr>
            <w:tcW w:w="4410" w:type="dxa"/>
          </w:tcPr>
          <w:p w14:paraId="1309B4CA" w14:textId="77777777" w:rsidR="009E0E34" w:rsidRPr="0037389D" w:rsidRDefault="009E0E34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ค่าสิทธิและการช่วยเหลือทางเทคนิครอการตัดบัญชี</w:t>
            </w:r>
          </w:p>
        </w:tc>
        <w:tc>
          <w:tcPr>
            <w:tcW w:w="1080" w:type="dxa"/>
          </w:tcPr>
          <w:p w14:paraId="766958E2" w14:textId="77777777" w:rsidR="009E0E34" w:rsidRPr="0037389D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4283DC73" w14:textId="77777777" w:rsidR="009E0E34" w:rsidRPr="0037389D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9E0E34" w:rsidRPr="0037389D" w14:paraId="7130E8E9" w14:textId="77777777" w:rsidTr="009E0E34">
        <w:tc>
          <w:tcPr>
            <w:tcW w:w="4410" w:type="dxa"/>
          </w:tcPr>
          <w:p w14:paraId="21523106" w14:textId="77777777" w:rsidR="009E0E34" w:rsidRPr="0037389D" w:rsidRDefault="009E0E34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</w:tcPr>
          <w:p w14:paraId="692F75A4" w14:textId="77777777" w:rsidR="009E0E34" w:rsidRPr="0037389D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5CC0F2D6" w14:textId="77777777" w:rsidR="009E0E34" w:rsidRPr="0037389D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C64256E" w14:textId="77777777" w:rsidR="009E0E34" w:rsidRPr="0037389D" w:rsidRDefault="009E0E34" w:rsidP="009E0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056C2E0" w14:textId="081C8308" w:rsidR="009E0E34" w:rsidRPr="0037389D" w:rsidRDefault="00450E15" w:rsidP="0096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  <w:r w:rsidRPr="0037389D"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908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4131"/>
        <w:gridCol w:w="1530"/>
        <w:gridCol w:w="270"/>
        <w:gridCol w:w="1440"/>
        <w:gridCol w:w="270"/>
        <w:gridCol w:w="1440"/>
      </w:tblGrid>
      <w:tr w:rsidR="0037389D" w:rsidRPr="0037389D" w14:paraId="1F99894A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7AAF84EF" w14:textId="11110871" w:rsidR="004D5CDB" w:rsidRPr="0037389D" w:rsidRDefault="004D5CDB" w:rsidP="00B254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</w:tcPr>
          <w:p w14:paraId="3A8BC88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89D" w:rsidRPr="0037389D" w14:paraId="3CEFC249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60349AF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2A1A0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</w:t>
            </w:r>
          </w:p>
          <w:p w14:paraId="3336252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การช่วยเหลือทางเทคนิครอตัดบัญชี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C77D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DC301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37389D">
              <w:rPr>
                <w:rFonts w:ascii="Angsana New" w:hAnsi="Angsana New"/>
                <w:sz w:val="30"/>
                <w:szCs w:val="30"/>
              </w:rPr>
              <w:br/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EBFA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CC202C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FB070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49AFF3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0B393F1E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54FD4F8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  <w:vAlign w:val="bottom"/>
          </w:tcPr>
          <w:p w14:paraId="14E0B2D5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252" w:right="11" w:hanging="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7389D" w:rsidRPr="0037389D" w14:paraId="43EF5642" w14:textId="77777777" w:rsidTr="00B2547A">
        <w:tc>
          <w:tcPr>
            <w:tcW w:w="4131" w:type="dxa"/>
            <w:shd w:val="clear" w:color="auto" w:fill="auto"/>
          </w:tcPr>
          <w:p w14:paraId="2E371C0B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3BAA0A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70584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B8886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D141FD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DD616D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252" w:right="11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37389D" w:rsidRPr="0037389D" w14:paraId="2CEAB15B" w14:textId="77777777" w:rsidTr="00B2547A">
        <w:tc>
          <w:tcPr>
            <w:tcW w:w="4131" w:type="dxa"/>
            <w:shd w:val="clear" w:color="auto" w:fill="auto"/>
          </w:tcPr>
          <w:p w14:paraId="4FCCFCA4" w14:textId="27B86757" w:rsidR="00450E15" w:rsidRPr="0037389D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7389D">
              <w:rPr>
                <w:rFonts w:ascii="Angsana New" w:hAnsi="Angsana New"/>
                <w:sz w:val="30"/>
                <w:szCs w:val="30"/>
              </w:rPr>
              <w:t>256</w:t>
            </w:r>
            <w:r w:rsidR="00A773FC" w:rsidRPr="0037389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04F12E" w14:textId="476FBF21" w:rsidR="00450E15" w:rsidRPr="0037389D" w:rsidRDefault="00450E15" w:rsidP="00450E15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6A51DC6" w14:textId="77777777" w:rsidR="00450E15" w:rsidRPr="0037389D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3E0EB" w14:textId="588EE574" w:rsidR="00450E15" w:rsidRPr="0037389D" w:rsidRDefault="00A773FC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37,191</w:t>
            </w:r>
          </w:p>
        </w:tc>
        <w:tc>
          <w:tcPr>
            <w:tcW w:w="270" w:type="dxa"/>
            <w:shd w:val="clear" w:color="auto" w:fill="auto"/>
          </w:tcPr>
          <w:p w14:paraId="03883C64" w14:textId="77777777" w:rsidR="00450E15" w:rsidRPr="0037389D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17177" w14:textId="3F9B7582" w:rsidR="00450E15" w:rsidRPr="0037389D" w:rsidRDefault="00A773FC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67,191</w:t>
            </w:r>
          </w:p>
        </w:tc>
      </w:tr>
      <w:tr w:rsidR="0037389D" w:rsidRPr="0037389D" w14:paraId="79C5E114" w14:textId="77777777" w:rsidTr="00B2547A">
        <w:tc>
          <w:tcPr>
            <w:tcW w:w="4131" w:type="dxa"/>
            <w:shd w:val="clear" w:color="auto" w:fill="auto"/>
          </w:tcPr>
          <w:p w14:paraId="42A2C2B4" w14:textId="77777777" w:rsidR="00450E15" w:rsidRPr="0037389D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145AA3" w14:textId="060FF73A" w:rsidR="00450E15" w:rsidRPr="0037389D" w:rsidRDefault="00450E15" w:rsidP="00C742DA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E62AF5" w14:textId="77777777" w:rsidR="00450E15" w:rsidRPr="0037389D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AC9B4" w14:textId="0C78933E" w:rsidR="00450E15" w:rsidRPr="0037389D" w:rsidRDefault="00A773FC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1,815</w:t>
            </w:r>
          </w:p>
        </w:tc>
        <w:tc>
          <w:tcPr>
            <w:tcW w:w="270" w:type="dxa"/>
            <w:shd w:val="clear" w:color="auto" w:fill="auto"/>
          </w:tcPr>
          <w:p w14:paraId="49E8C9EB" w14:textId="77777777" w:rsidR="00450E15" w:rsidRPr="0037389D" w:rsidRDefault="00450E15" w:rsidP="00450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719D0" w14:textId="03E45910" w:rsidR="00450E15" w:rsidRPr="0037389D" w:rsidRDefault="00A773FC" w:rsidP="00450E15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1,815</w:t>
            </w:r>
          </w:p>
        </w:tc>
      </w:tr>
      <w:tr w:rsidR="0037389D" w:rsidRPr="0037389D" w14:paraId="542DE45F" w14:textId="77777777" w:rsidTr="00B2547A">
        <w:tc>
          <w:tcPr>
            <w:tcW w:w="4131" w:type="dxa"/>
            <w:shd w:val="clear" w:color="auto" w:fill="auto"/>
          </w:tcPr>
          <w:p w14:paraId="35F16794" w14:textId="771F87B0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  <w:p w14:paraId="091F6A37" w14:textId="56E12346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A8478" w14:textId="42F8A043" w:rsidR="00A773FC" w:rsidRPr="0037389D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00F8A3D3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179EB" w14:textId="5728FDE2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39,006</w:t>
            </w:r>
          </w:p>
        </w:tc>
        <w:tc>
          <w:tcPr>
            <w:tcW w:w="270" w:type="dxa"/>
            <w:shd w:val="clear" w:color="auto" w:fill="auto"/>
          </w:tcPr>
          <w:p w14:paraId="7C9F02E9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FA871" w14:textId="5AA0B53F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69,006</w:t>
            </w:r>
          </w:p>
        </w:tc>
      </w:tr>
      <w:tr w:rsidR="0037389D" w:rsidRPr="0037389D" w14:paraId="0840D9A9" w14:textId="77777777" w:rsidTr="00B2547A">
        <w:tc>
          <w:tcPr>
            <w:tcW w:w="4131" w:type="dxa"/>
            <w:shd w:val="clear" w:color="auto" w:fill="auto"/>
          </w:tcPr>
          <w:p w14:paraId="65CB583D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04FBB2" w14:textId="62D9CB86" w:rsidR="00A773FC" w:rsidRPr="0037389D" w:rsidRDefault="00727117" w:rsidP="00A773F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A5D7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3F2290" w14:textId="6E98DA2E" w:rsidR="00A773FC" w:rsidRPr="0037389D" w:rsidRDefault="00727117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4,657</w:t>
            </w:r>
          </w:p>
        </w:tc>
        <w:tc>
          <w:tcPr>
            <w:tcW w:w="270" w:type="dxa"/>
            <w:shd w:val="clear" w:color="auto" w:fill="auto"/>
          </w:tcPr>
          <w:p w14:paraId="4C1DD916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DF4B0" w14:textId="50A8C3FE" w:rsidR="00A773FC" w:rsidRPr="0037389D" w:rsidRDefault="009A262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4,657</w:t>
            </w:r>
          </w:p>
        </w:tc>
      </w:tr>
      <w:tr w:rsidR="0037389D" w:rsidRPr="0037389D" w14:paraId="45C66934" w14:textId="77777777" w:rsidTr="00B2547A">
        <w:tc>
          <w:tcPr>
            <w:tcW w:w="4131" w:type="dxa"/>
            <w:shd w:val="clear" w:color="auto" w:fill="auto"/>
          </w:tcPr>
          <w:p w14:paraId="2C195CAC" w14:textId="760E481A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504AE" w14:textId="4AE88CE5" w:rsidR="00A773FC" w:rsidRPr="0037389D" w:rsidRDefault="00727117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2F916B04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35031" w14:textId="6C5DFCF0" w:rsidR="00A773FC" w:rsidRPr="0037389D" w:rsidRDefault="00727117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43,663</w:t>
            </w:r>
          </w:p>
        </w:tc>
        <w:tc>
          <w:tcPr>
            <w:tcW w:w="270" w:type="dxa"/>
            <w:shd w:val="clear" w:color="auto" w:fill="auto"/>
          </w:tcPr>
          <w:p w14:paraId="77E85C89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2F3F9" w14:textId="7C54EFAD" w:rsidR="00A773FC" w:rsidRPr="0037389D" w:rsidRDefault="009A262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73,663</w:t>
            </w:r>
          </w:p>
        </w:tc>
      </w:tr>
      <w:tr w:rsidR="0037389D" w:rsidRPr="0037389D" w14:paraId="0E581EBC" w14:textId="77777777" w:rsidTr="0072249D">
        <w:tc>
          <w:tcPr>
            <w:tcW w:w="4131" w:type="dxa"/>
            <w:shd w:val="clear" w:color="auto" w:fill="auto"/>
          </w:tcPr>
          <w:p w14:paraId="7AEC3029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09E89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CEE188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F1099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1C9088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167CF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389D" w:rsidRPr="0037389D" w14:paraId="7790F904" w14:textId="77777777" w:rsidTr="00B2547A">
        <w:tc>
          <w:tcPr>
            <w:tcW w:w="4131" w:type="dxa"/>
            <w:shd w:val="clear" w:color="auto" w:fill="auto"/>
          </w:tcPr>
          <w:p w14:paraId="67BED03F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  <w:shd w:val="clear" w:color="auto" w:fill="auto"/>
          </w:tcPr>
          <w:p w14:paraId="1E47F15B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02FC2F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9185E5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A6E77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FCC7FD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7389D" w:rsidRPr="0037389D" w14:paraId="72E82958" w14:textId="77777777" w:rsidTr="00B2547A">
        <w:tc>
          <w:tcPr>
            <w:tcW w:w="4131" w:type="dxa"/>
            <w:shd w:val="clear" w:color="auto" w:fill="auto"/>
          </w:tcPr>
          <w:p w14:paraId="0FAE12EE" w14:textId="67BC3E6E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18ED55" w14:textId="2FDF4196" w:rsidR="00A773FC" w:rsidRPr="0037389D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6B55AA8C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CA070" w14:textId="22E3EC2A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37389D">
              <w:rPr>
                <w:rFonts w:ascii="Angsana New" w:hAnsi="Angsana New"/>
                <w:sz w:val="30"/>
                <w:szCs w:val="30"/>
              </w:rPr>
              <w:t>,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5823D1F6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AAC12" w14:textId="1CE7C47A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37389D">
              <w:rPr>
                <w:rFonts w:ascii="Angsana New" w:hAnsi="Angsana New"/>
                <w:sz w:val="30"/>
                <w:szCs w:val="30"/>
              </w:rPr>
              <w:t>,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</w:p>
        </w:tc>
      </w:tr>
      <w:tr w:rsidR="0037389D" w:rsidRPr="0037389D" w14:paraId="617B05AA" w14:textId="77777777" w:rsidTr="00B2547A">
        <w:tc>
          <w:tcPr>
            <w:tcW w:w="4131" w:type="dxa"/>
            <w:shd w:val="clear" w:color="auto" w:fill="auto"/>
          </w:tcPr>
          <w:p w14:paraId="4F870A15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9A9DE0" w14:textId="02693F29" w:rsidR="00A773FC" w:rsidRPr="0037389D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14:paraId="68A75079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71156" w14:textId="1AA8BC46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  <w:tc>
          <w:tcPr>
            <w:tcW w:w="270" w:type="dxa"/>
            <w:shd w:val="clear" w:color="auto" w:fill="auto"/>
          </w:tcPr>
          <w:p w14:paraId="70F11935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6107F4" w14:textId="564B7BA2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4,334</w:t>
            </w:r>
          </w:p>
        </w:tc>
      </w:tr>
      <w:tr w:rsidR="0037389D" w:rsidRPr="0037389D" w14:paraId="60DD7B9D" w14:textId="77777777" w:rsidTr="00B2547A">
        <w:tc>
          <w:tcPr>
            <w:tcW w:w="4131" w:type="dxa"/>
            <w:shd w:val="clear" w:color="auto" w:fill="auto"/>
          </w:tcPr>
          <w:p w14:paraId="11B38009" w14:textId="01489384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  <w:p w14:paraId="2E43A639" w14:textId="0A1ED99D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CA116" w14:textId="28D2DB28" w:rsidR="00A773FC" w:rsidRPr="0037389D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25,759</w:t>
            </w:r>
          </w:p>
        </w:tc>
        <w:tc>
          <w:tcPr>
            <w:tcW w:w="270" w:type="dxa"/>
            <w:shd w:val="clear" w:color="auto" w:fill="auto"/>
          </w:tcPr>
          <w:p w14:paraId="3ACCB4AA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BB858" w14:textId="3C2E5730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33,598</w:t>
            </w:r>
          </w:p>
        </w:tc>
        <w:tc>
          <w:tcPr>
            <w:tcW w:w="270" w:type="dxa"/>
            <w:shd w:val="clear" w:color="auto" w:fill="auto"/>
          </w:tcPr>
          <w:p w14:paraId="401BF8F6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ACBEA" w14:textId="58D3951E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59,357</w:t>
            </w:r>
          </w:p>
        </w:tc>
      </w:tr>
      <w:tr w:rsidR="0037389D" w:rsidRPr="0037389D" w14:paraId="78414DA6" w14:textId="77777777" w:rsidTr="00B2547A">
        <w:tc>
          <w:tcPr>
            <w:tcW w:w="4131" w:type="dxa"/>
            <w:shd w:val="clear" w:color="auto" w:fill="auto"/>
          </w:tcPr>
          <w:p w14:paraId="2BDC2B4D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75E6B7" w14:textId="1F163E13" w:rsidR="00A773FC" w:rsidRPr="0037389D" w:rsidRDefault="009A2622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14:paraId="1E20C7BC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B352F" w14:textId="2D81D9B0" w:rsidR="00A773FC" w:rsidRPr="0037389D" w:rsidRDefault="009A262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70" w:type="dxa"/>
            <w:shd w:val="clear" w:color="auto" w:fill="auto"/>
          </w:tcPr>
          <w:p w14:paraId="5F544DA0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32CF23" w14:textId="28EEA737" w:rsidR="00A773FC" w:rsidRPr="0037389D" w:rsidRDefault="009A262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4,355</w:t>
            </w:r>
          </w:p>
        </w:tc>
      </w:tr>
      <w:tr w:rsidR="0037389D" w:rsidRPr="0037389D" w14:paraId="52E2AEFF" w14:textId="77777777" w:rsidTr="00B2547A">
        <w:tc>
          <w:tcPr>
            <w:tcW w:w="4131" w:type="dxa"/>
            <w:shd w:val="clear" w:color="auto" w:fill="auto"/>
          </w:tcPr>
          <w:p w14:paraId="0C905E6F" w14:textId="7894D7C6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82D9" w14:textId="7557EE1D" w:rsidR="00A773FC" w:rsidRPr="0037389D" w:rsidRDefault="009A2622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28,759</w:t>
            </w:r>
          </w:p>
        </w:tc>
        <w:tc>
          <w:tcPr>
            <w:tcW w:w="270" w:type="dxa"/>
            <w:shd w:val="clear" w:color="auto" w:fill="auto"/>
          </w:tcPr>
          <w:p w14:paraId="653F6CFC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4FB8D" w14:textId="3F62EB5B" w:rsidR="00A773FC" w:rsidRPr="0037389D" w:rsidRDefault="009A262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34,953</w:t>
            </w:r>
          </w:p>
        </w:tc>
        <w:tc>
          <w:tcPr>
            <w:tcW w:w="270" w:type="dxa"/>
            <w:shd w:val="clear" w:color="auto" w:fill="auto"/>
          </w:tcPr>
          <w:p w14:paraId="6A7341A9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AF0BF" w14:textId="1EC0306E" w:rsidR="00A773FC" w:rsidRPr="0037389D" w:rsidRDefault="009A262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63,712</w:t>
            </w:r>
          </w:p>
        </w:tc>
      </w:tr>
      <w:tr w:rsidR="0037389D" w:rsidRPr="0037389D" w14:paraId="6F251CE1" w14:textId="77777777" w:rsidTr="00B2547A">
        <w:tc>
          <w:tcPr>
            <w:tcW w:w="4131" w:type="dxa"/>
            <w:shd w:val="clear" w:color="auto" w:fill="auto"/>
          </w:tcPr>
          <w:p w14:paraId="7C7B4055" w14:textId="7B211DBD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5FE69B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1E872D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48C08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ED0213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54D59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389D" w:rsidRPr="0037389D" w14:paraId="5E9B7C03" w14:textId="77777777" w:rsidTr="00B2547A">
        <w:tc>
          <w:tcPr>
            <w:tcW w:w="4131" w:type="dxa"/>
            <w:shd w:val="clear" w:color="auto" w:fill="auto"/>
          </w:tcPr>
          <w:p w14:paraId="0AC44A93" w14:textId="1FB4EE2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6D984F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78DD4D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E9B34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24F7A0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3C97E1" w14:textId="77777777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389D" w:rsidRPr="0037389D" w14:paraId="04A671E8" w14:textId="77777777" w:rsidTr="001F1847">
        <w:tc>
          <w:tcPr>
            <w:tcW w:w="4131" w:type="dxa"/>
            <w:shd w:val="clear" w:color="auto" w:fill="auto"/>
          </w:tcPr>
          <w:p w14:paraId="7DD1E3DD" w14:textId="4772F7F2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1F8680" w14:textId="46FB13D2" w:rsidR="00A773FC" w:rsidRPr="0037389D" w:rsidRDefault="00A773FC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4,241</w:t>
            </w:r>
          </w:p>
        </w:tc>
        <w:tc>
          <w:tcPr>
            <w:tcW w:w="270" w:type="dxa"/>
            <w:shd w:val="clear" w:color="auto" w:fill="auto"/>
          </w:tcPr>
          <w:p w14:paraId="6C77C805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415AD5" w14:textId="539497C1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5,408</w:t>
            </w:r>
          </w:p>
        </w:tc>
        <w:tc>
          <w:tcPr>
            <w:tcW w:w="270" w:type="dxa"/>
            <w:shd w:val="clear" w:color="auto" w:fill="auto"/>
          </w:tcPr>
          <w:p w14:paraId="48467053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FFCEA" w14:textId="2A1D52AA" w:rsidR="00A773FC" w:rsidRPr="0037389D" w:rsidRDefault="00A773FC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9,649</w:t>
            </w:r>
          </w:p>
        </w:tc>
      </w:tr>
      <w:tr w:rsidR="0037389D" w:rsidRPr="0037389D" w14:paraId="66563E4E" w14:textId="77777777" w:rsidTr="004A69EA">
        <w:tc>
          <w:tcPr>
            <w:tcW w:w="4131" w:type="dxa"/>
            <w:shd w:val="clear" w:color="auto" w:fill="auto"/>
          </w:tcPr>
          <w:p w14:paraId="006C7D0B" w14:textId="063F4029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5C578" w14:textId="02E341D8" w:rsidR="00A773FC" w:rsidRPr="0037389D" w:rsidRDefault="009A2622" w:rsidP="00A773F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1,241</w:t>
            </w:r>
          </w:p>
        </w:tc>
        <w:tc>
          <w:tcPr>
            <w:tcW w:w="270" w:type="dxa"/>
            <w:shd w:val="clear" w:color="auto" w:fill="auto"/>
          </w:tcPr>
          <w:p w14:paraId="41756875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529F8" w14:textId="0496C233" w:rsidR="00A773FC" w:rsidRPr="0037389D" w:rsidRDefault="009A262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8,710</w:t>
            </w:r>
          </w:p>
        </w:tc>
        <w:tc>
          <w:tcPr>
            <w:tcW w:w="270" w:type="dxa"/>
            <w:shd w:val="clear" w:color="auto" w:fill="auto"/>
          </w:tcPr>
          <w:p w14:paraId="2297E44A" w14:textId="77777777" w:rsidR="00A773FC" w:rsidRPr="0037389D" w:rsidRDefault="00A773FC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DB284" w14:textId="53FA6D36" w:rsidR="00A773FC" w:rsidRPr="0037389D" w:rsidRDefault="009A2622" w:rsidP="00A773FC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9,951</w:t>
            </w:r>
          </w:p>
        </w:tc>
      </w:tr>
    </w:tbl>
    <w:p w14:paraId="3D01E05F" w14:textId="77777777" w:rsidR="00450E15" w:rsidRPr="0037389D" w:rsidRDefault="00450E15">
      <w:r w:rsidRPr="0037389D">
        <w:br w:type="page"/>
      </w:r>
    </w:p>
    <w:p w14:paraId="15A113B3" w14:textId="10751FDF" w:rsidR="004D5CDB" w:rsidRPr="0037389D" w:rsidRDefault="004D5CDB" w:rsidP="004D5CDB">
      <w:pPr>
        <w:spacing w:line="240" w:lineRule="auto"/>
        <w:rPr>
          <w:sz w:val="2"/>
          <w:szCs w:val="2"/>
        </w:rPr>
      </w:pPr>
    </w:p>
    <w:p w14:paraId="78546A67" w14:textId="77777777" w:rsidR="0072249D" w:rsidRPr="0037389D" w:rsidRDefault="0072249D" w:rsidP="004D5CDB">
      <w:pPr>
        <w:spacing w:line="240" w:lineRule="auto"/>
        <w:rPr>
          <w:sz w:val="2"/>
          <w:szCs w:val="2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912"/>
        <w:gridCol w:w="2160"/>
      </w:tblGrid>
      <w:tr w:rsidR="0037389D" w:rsidRPr="0037389D" w14:paraId="230F6E03" w14:textId="77777777" w:rsidTr="001526B7">
        <w:trPr>
          <w:tblHeader/>
        </w:trPr>
        <w:tc>
          <w:tcPr>
            <w:tcW w:w="6912" w:type="dxa"/>
            <w:shd w:val="clear" w:color="auto" w:fill="auto"/>
          </w:tcPr>
          <w:p w14:paraId="5F7D79F1" w14:textId="77777777" w:rsidR="003C66C3" w:rsidRPr="0037389D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389D">
              <w:br w:type="page"/>
            </w:r>
          </w:p>
        </w:tc>
        <w:tc>
          <w:tcPr>
            <w:tcW w:w="2160" w:type="dxa"/>
            <w:shd w:val="clear" w:color="auto" w:fill="auto"/>
          </w:tcPr>
          <w:p w14:paraId="0A3D7EAF" w14:textId="65C1B1F9" w:rsidR="003C66C3" w:rsidRPr="0037389D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7FD7055D" w14:textId="77777777" w:rsidTr="001526B7">
        <w:trPr>
          <w:tblHeader/>
        </w:trPr>
        <w:tc>
          <w:tcPr>
            <w:tcW w:w="6912" w:type="dxa"/>
            <w:shd w:val="clear" w:color="auto" w:fill="auto"/>
          </w:tcPr>
          <w:p w14:paraId="21FC28DB" w14:textId="77777777" w:rsidR="003C66C3" w:rsidRPr="0037389D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04FF099" w14:textId="77777777" w:rsidR="003C66C3" w:rsidRPr="0037389D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37389D" w:rsidRPr="0037389D" w14:paraId="574BA39A" w14:textId="77777777" w:rsidTr="001526B7">
        <w:tc>
          <w:tcPr>
            <w:tcW w:w="6912" w:type="dxa"/>
            <w:shd w:val="clear" w:color="auto" w:fill="auto"/>
          </w:tcPr>
          <w:p w14:paraId="76F5B811" w14:textId="77777777" w:rsidR="003C66C3" w:rsidRPr="0037389D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92052FB" w14:textId="1ED31DFE" w:rsidR="003C66C3" w:rsidRPr="0037389D" w:rsidRDefault="003C66C3" w:rsidP="00B25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7389D" w:rsidRPr="0037389D" w14:paraId="2C366890" w14:textId="77777777" w:rsidTr="001526B7">
        <w:tc>
          <w:tcPr>
            <w:tcW w:w="6912" w:type="dxa"/>
            <w:shd w:val="clear" w:color="auto" w:fill="auto"/>
          </w:tcPr>
          <w:p w14:paraId="0BD04049" w14:textId="77777777" w:rsidR="003C66C3" w:rsidRPr="0037389D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60CF5F1" w14:textId="77777777" w:rsidR="003C66C3" w:rsidRPr="0037389D" w:rsidRDefault="003C66C3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389D" w:rsidRPr="0037389D" w14:paraId="482FDF41" w14:textId="77777777" w:rsidTr="001526B7">
        <w:tc>
          <w:tcPr>
            <w:tcW w:w="6912" w:type="dxa"/>
            <w:shd w:val="clear" w:color="auto" w:fill="auto"/>
          </w:tcPr>
          <w:p w14:paraId="3E561FAC" w14:textId="68F5D8E2" w:rsidR="003C66C3" w:rsidRPr="0037389D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37389D">
              <w:rPr>
                <w:rFonts w:ascii="Angsana New" w:hAnsi="Angsana New"/>
                <w:sz w:val="30"/>
                <w:szCs w:val="30"/>
              </w:rPr>
              <w:t>1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37389D">
              <w:rPr>
                <w:rFonts w:ascii="Angsana New" w:hAnsi="Angsana New"/>
                <w:sz w:val="30"/>
                <w:szCs w:val="30"/>
              </w:rPr>
              <w:t>256</w:t>
            </w:r>
            <w:r w:rsidR="00A95994" w:rsidRPr="0037389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0E1C589" w14:textId="6134A738" w:rsidR="003C66C3" w:rsidRPr="0037389D" w:rsidRDefault="00A95994" w:rsidP="00777EC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973" w:right="-111" w:hanging="97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37,191</w:t>
            </w:r>
          </w:p>
        </w:tc>
      </w:tr>
      <w:tr w:rsidR="0037389D" w:rsidRPr="0037389D" w14:paraId="4EB09ECD" w14:textId="77777777" w:rsidTr="001526B7">
        <w:tc>
          <w:tcPr>
            <w:tcW w:w="6912" w:type="dxa"/>
            <w:shd w:val="clear" w:color="auto" w:fill="auto"/>
          </w:tcPr>
          <w:p w14:paraId="6F94AEC1" w14:textId="77777777" w:rsidR="003C66C3" w:rsidRPr="0037389D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826A6AF" w14:textId="5CAD5BBA" w:rsidR="003C66C3" w:rsidRPr="0037389D" w:rsidRDefault="00A95994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left="336" w:right="-111" w:firstLine="627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</w:tr>
      <w:tr w:rsidR="0037389D" w:rsidRPr="0037389D" w14:paraId="3F6A6935" w14:textId="77777777" w:rsidTr="001526B7">
        <w:tc>
          <w:tcPr>
            <w:tcW w:w="6912" w:type="dxa"/>
            <w:shd w:val="clear" w:color="auto" w:fill="auto"/>
          </w:tcPr>
          <w:p w14:paraId="39FB6D73" w14:textId="01A01F5E" w:rsidR="003C66C3" w:rsidRPr="0037389D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95994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  <w:p w14:paraId="7DA29D28" w14:textId="09296C24" w:rsidR="003C66C3" w:rsidRPr="0037389D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77ECD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95994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DF550" w14:textId="22B843B9" w:rsidR="003C66C3" w:rsidRPr="0037389D" w:rsidRDefault="00A95994" w:rsidP="00777EC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 w:firstLine="8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39,006</w:t>
            </w:r>
          </w:p>
        </w:tc>
      </w:tr>
      <w:tr w:rsidR="0037389D" w:rsidRPr="0037389D" w14:paraId="0BC6F4C5" w14:textId="77777777" w:rsidTr="001526B7">
        <w:tc>
          <w:tcPr>
            <w:tcW w:w="6912" w:type="dxa"/>
            <w:shd w:val="clear" w:color="auto" w:fill="auto"/>
          </w:tcPr>
          <w:p w14:paraId="7052E1EE" w14:textId="77777777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7D2559D" w14:textId="526E41E3" w:rsidR="003C66C3" w:rsidRPr="0037389D" w:rsidRDefault="00727117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4,657</w:t>
            </w:r>
          </w:p>
        </w:tc>
      </w:tr>
      <w:tr w:rsidR="0037389D" w:rsidRPr="0037389D" w14:paraId="468B59C3" w14:textId="77777777" w:rsidTr="001526B7">
        <w:tc>
          <w:tcPr>
            <w:tcW w:w="6912" w:type="dxa"/>
            <w:shd w:val="clear" w:color="auto" w:fill="auto"/>
          </w:tcPr>
          <w:p w14:paraId="5784181B" w14:textId="7D43FDB3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95994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82366" w14:textId="58BA6D05" w:rsidR="003C66C3" w:rsidRPr="0037389D" w:rsidRDefault="00727117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43,663</w:t>
            </w:r>
          </w:p>
        </w:tc>
      </w:tr>
      <w:tr w:rsidR="0037389D" w:rsidRPr="0037389D" w14:paraId="509AFE66" w14:textId="77777777" w:rsidTr="001526B7">
        <w:tc>
          <w:tcPr>
            <w:tcW w:w="6912" w:type="dxa"/>
            <w:shd w:val="clear" w:color="auto" w:fill="auto"/>
          </w:tcPr>
          <w:p w14:paraId="6AFF5791" w14:textId="77777777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FB646" w14:textId="77777777" w:rsidR="003C66C3" w:rsidRPr="0037389D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37389D" w:rsidRPr="0037389D" w14:paraId="2D3C9713" w14:textId="77777777" w:rsidTr="001526B7">
        <w:tc>
          <w:tcPr>
            <w:tcW w:w="6912" w:type="dxa"/>
            <w:shd w:val="clear" w:color="auto" w:fill="auto"/>
          </w:tcPr>
          <w:p w14:paraId="651E691E" w14:textId="77777777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C5C20AE" w14:textId="77777777" w:rsidR="003C66C3" w:rsidRPr="0037389D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7389D" w:rsidRPr="0037389D" w14:paraId="51771706" w14:textId="77777777" w:rsidTr="001526B7">
        <w:tc>
          <w:tcPr>
            <w:tcW w:w="6912" w:type="dxa"/>
            <w:shd w:val="clear" w:color="auto" w:fill="auto"/>
          </w:tcPr>
          <w:p w14:paraId="087C79F7" w14:textId="2FC243ED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37389D">
              <w:rPr>
                <w:rFonts w:ascii="Angsana New" w:hAnsi="Angsana New"/>
                <w:sz w:val="30"/>
                <w:szCs w:val="30"/>
              </w:rPr>
              <w:t>1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37389D">
              <w:rPr>
                <w:rFonts w:ascii="Angsana New" w:hAnsi="Angsana New"/>
                <w:sz w:val="30"/>
                <w:szCs w:val="30"/>
              </w:rPr>
              <w:t>256</w:t>
            </w:r>
            <w:r w:rsidR="00A95994" w:rsidRPr="0037389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43FBAC8" w14:textId="7655D1F7" w:rsidR="003C66C3" w:rsidRPr="0037389D" w:rsidRDefault="00A95994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32,264</w:t>
            </w:r>
          </w:p>
        </w:tc>
      </w:tr>
      <w:tr w:rsidR="0037389D" w:rsidRPr="0037389D" w14:paraId="5811A6D2" w14:textId="77777777" w:rsidTr="001526B7">
        <w:tc>
          <w:tcPr>
            <w:tcW w:w="6912" w:type="dxa"/>
            <w:shd w:val="clear" w:color="auto" w:fill="auto"/>
          </w:tcPr>
          <w:p w14:paraId="60BB1C4A" w14:textId="77777777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20FE26" w14:textId="6C37D442" w:rsidR="003C66C3" w:rsidRPr="0037389D" w:rsidRDefault="00A95994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</w:tr>
      <w:tr w:rsidR="0037389D" w:rsidRPr="0037389D" w14:paraId="7BF06E0E" w14:textId="77777777" w:rsidTr="001526B7">
        <w:trPr>
          <w:trHeight w:val="43"/>
        </w:trPr>
        <w:tc>
          <w:tcPr>
            <w:tcW w:w="6912" w:type="dxa"/>
            <w:shd w:val="clear" w:color="auto" w:fill="auto"/>
          </w:tcPr>
          <w:p w14:paraId="54801F32" w14:textId="0E32B388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95994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  <w:p w14:paraId="5239948F" w14:textId="00BE97AA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77ECD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95994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192F" w14:textId="78A2AD43" w:rsidR="003C66C3" w:rsidRPr="0037389D" w:rsidRDefault="00450E15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95994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3,598</w:t>
            </w:r>
          </w:p>
        </w:tc>
      </w:tr>
      <w:tr w:rsidR="0037389D" w:rsidRPr="0037389D" w14:paraId="549E86B2" w14:textId="77777777" w:rsidTr="001526B7">
        <w:tc>
          <w:tcPr>
            <w:tcW w:w="6912" w:type="dxa"/>
            <w:shd w:val="clear" w:color="auto" w:fill="auto"/>
          </w:tcPr>
          <w:p w14:paraId="51BB1C1A" w14:textId="77777777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54ABE80" w14:textId="7C4B29CB" w:rsidR="003C66C3" w:rsidRPr="0037389D" w:rsidRDefault="00741007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</w:tr>
      <w:tr w:rsidR="0037389D" w:rsidRPr="0037389D" w14:paraId="4B339C78" w14:textId="77777777" w:rsidTr="001526B7">
        <w:tc>
          <w:tcPr>
            <w:tcW w:w="6912" w:type="dxa"/>
            <w:shd w:val="clear" w:color="auto" w:fill="auto"/>
          </w:tcPr>
          <w:p w14:paraId="49E3333A" w14:textId="1737922C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D6443C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95994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E4A7F" w14:textId="244CD3EB" w:rsidR="003C66C3" w:rsidRPr="0037389D" w:rsidRDefault="00741007" w:rsidP="00777EC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34,953</w:t>
            </w:r>
          </w:p>
        </w:tc>
      </w:tr>
      <w:tr w:rsidR="0037389D" w:rsidRPr="0037389D" w14:paraId="350D84C3" w14:textId="77777777" w:rsidTr="001526B7">
        <w:tc>
          <w:tcPr>
            <w:tcW w:w="6912" w:type="dxa"/>
            <w:shd w:val="clear" w:color="auto" w:fill="auto"/>
          </w:tcPr>
          <w:p w14:paraId="1606761F" w14:textId="77777777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9E62C26" w14:textId="77777777" w:rsidR="003C66C3" w:rsidRPr="0037389D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7389D" w:rsidRPr="0037389D" w14:paraId="337C1CD5" w14:textId="77777777" w:rsidTr="001526B7">
        <w:tc>
          <w:tcPr>
            <w:tcW w:w="6912" w:type="dxa"/>
            <w:shd w:val="clear" w:color="auto" w:fill="auto"/>
          </w:tcPr>
          <w:p w14:paraId="62AB0D45" w14:textId="77777777" w:rsidR="003C66C3" w:rsidRPr="0037389D" w:rsidRDefault="003C66C3" w:rsidP="00B7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C61DED8" w14:textId="77777777" w:rsidR="003C66C3" w:rsidRPr="0037389D" w:rsidRDefault="003C66C3" w:rsidP="00B73CE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0462ACDC" w14:textId="77777777" w:rsidTr="001526B7">
        <w:trPr>
          <w:trHeight w:val="36"/>
        </w:trPr>
        <w:tc>
          <w:tcPr>
            <w:tcW w:w="6912" w:type="dxa"/>
            <w:shd w:val="clear" w:color="auto" w:fill="auto"/>
          </w:tcPr>
          <w:p w14:paraId="3B6ADCEA" w14:textId="7D03593B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6CABE" w14:textId="6B40B1CB" w:rsidR="00A95994" w:rsidRPr="0037389D" w:rsidRDefault="00A95994" w:rsidP="00A9599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5,408</w:t>
            </w:r>
          </w:p>
        </w:tc>
      </w:tr>
      <w:tr w:rsidR="00A95994" w:rsidRPr="0037389D" w14:paraId="1C15D4FB" w14:textId="77777777" w:rsidTr="001526B7">
        <w:tc>
          <w:tcPr>
            <w:tcW w:w="6912" w:type="dxa"/>
            <w:shd w:val="clear" w:color="auto" w:fill="auto"/>
          </w:tcPr>
          <w:p w14:paraId="588E30FD" w14:textId="36A4E2ED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F5CA8D" w14:textId="38DF1FF5" w:rsidR="00A95994" w:rsidRPr="0037389D" w:rsidRDefault="00727117" w:rsidP="00A95994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8,710</w:t>
            </w:r>
          </w:p>
        </w:tc>
      </w:tr>
    </w:tbl>
    <w:p w14:paraId="072BA776" w14:textId="38BC7BEB" w:rsidR="000A38C1" w:rsidRPr="0037389D" w:rsidRDefault="000A38C1" w:rsidP="00FF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0"/>
          <w:szCs w:val="20"/>
        </w:rPr>
      </w:pPr>
    </w:p>
    <w:p w14:paraId="31EAB379" w14:textId="77777777" w:rsidR="000A38C1" w:rsidRPr="0037389D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 w:rsidRPr="0037389D">
        <w:rPr>
          <w:rFonts w:ascii="Angsana New" w:hAnsi="Angsana New"/>
          <w:b/>
          <w:bCs/>
          <w:sz w:val="20"/>
          <w:szCs w:val="20"/>
        </w:rPr>
        <w:br w:type="page"/>
      </w:r>
    </w:p>
    <w:p w14:paraId="4B9881B2" w14:textId="0BF3EA51" w:rsidR="004D5CDB" w:rsidRPr="0037389D" w:rsidRDefault="00D6443C" w:rsidP="00FF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21418" w:rsidRPr="0037389D">
        <w:rPr>
          <w:rFonts w:ascii="Angsana New" w:hAnsi="Angsana New"/>
          <w:b/>
          <w:bCs/>
          <w:sz w:val="30"/>
          <w:szCs w:val="30"/>
        </w:rPr>
        <w:t>3</w:t>
      </w:r>
      <w:r w:rsidR="00FF428C" w:rsidRPr="0037389D">
        <w:rPr>
          <w:rFonts w:ascii="Angsana New" w:hAnsi="Angsana New"/>
          <w:b/>
          <w:bCs/>
          <w:sz w:val="30"/>
          <w:szCs w:val="30"/>
        </w:rPr>
        <w:tab/>
      </w:r>
      <w:r w:rsidR="004D5CDB" w:rsidRPr="0037389D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4B45E56" w14:textId="430A3F5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7B2CCDB6" w14:textId="2CFF0175" w:rsidR="00995C14" w:rsidRPr="0037389D" w:rsidRDefault="00995C1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t>กลุ่มบริษัทรับรู้รายการและวัดมูลค่า</w:t>
      </w:r>
      <w:r w:rsidRPr="0037389D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37389D">
        <w:rPr>
          <w:rFonts w:ascii="Angsana New" w:hAnsi="Angsana New" w:hint="cs"/>
          <w:sz w:val="30"/>
          <w:szCs w:val="30"/>
          <w:cs/>
        </w:rPr>
        <w:t>ตามที่เปิดเผย</w:t>
      </w:r>
      <w:r w:rsidRPr="0037389D">
        <w:rPr>
          <w:rFonts w:ascii="Angsana New" w:hAnsi="Angsana New"/>
          <w:sz w:val="30"/>
          <w:szCs w:val="30"/>
          <w:cs/>
        </w:rPr>
        <w:t>ในหมายเหตุข้อ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="00E37C03" w:rsidRPr="0037389D">
        <w:rPr>
          <w:rFonts w:ascii="Angsana New" w:hAnsi="Angsana New"/>
          <w:sz w:val="30"/>
          <w:szCs w:val="30"/>
        </w:rPr>
        <w:t>2</w:t>
      </w:r>
      <w:r w:rsidR="00D21418" w:rsidRPr="0037389D">
        <w:rPr>
          <w:rFonts w:ascii="Angsana New" w:hAnsi="Angsana New"/>
          <w:sz w:val="30"/>
          <w:szCs w:val="30"/>
        </w:rPr>
        <w:t>4</w:t>
      </w:r>
    </w:p>
    <w:p w14:paraId="5C323FF4" w14:textId="77777777" w:rsidR="00995C14" w:rsidRPr="0037389D" w:rsidRDefault="00995C1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83"/>
        <w:gridCol w:w="270"/>
        <w:gridCol w:w="1089"/>
        <w:gridCol w:w="270"/>
        <w:gridCol w:w="87"/>
        <w:gridCol w:w="1004"/>
        <w:gridCol w:w="270"/>
        <w:gridCol w:w="1041"/>
      </w:tblGrid>
      <w:tr w:rsidR="0037389D" w:rsidRPr="0037389D" w14:paraId="22000EF3" w14:textId="77777777" w:rsidTr="00A95994">
        <w:trPr>
          <w:tblHeader/>
        </w:trPr>
        <w:tc>
          <w:tcPr>
            <w:tcW w:w="2290" w:type="pct"/>
          </w:tcPr>
          <w:p w14:paraId="0693C676" w14:textId="77777777" w:rsidR="00FA06A1" w:rsidRPr="0037389D" w:rsidRDefault="00FA06A1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93" w:type="pct"/>
            <w:gridSpan w:val="3"/>
          </w:tcPr>
          <w:p w14:paraId="77315720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pct"/>
            <w:gridSpan w:val="2"/>
          </w:tcPr>
          <w:p w14:paraId="3AE865A1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pct"/>
            <w:gridSpan w:val="3"/>
          </w:tcPr>
          <w:p w14:paraId="008FA6D6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48DD2EEA" w14:textId="77777777" w:rsidTr="00A95994">
        <w:trPr>
          <w:trHeight w:val="434"/>
          <w:tblHeader/>
        </w:trPr>
        <w:tc>
          <w:tcPr>
            <w:tcW w:w="2290" w:type="pct"/>
          </w:tcPr>
          <w:p w14:paraId="774A4463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C14BC52" w14:textId="72B8F9C3" w:rsidR="00FA06A1" w:rsidRPr="0037389D" w:rsidRDefault="00A95994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5289819C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3E2620" w14:textId="44625E78" w:rsidR="00FA06A1" w:rsidRPr="0037389D" w:rsidRDefault="00A95994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89" w:type="pct"/>
            <w:gridSpan w:val="2"/>
          </w:tcPr>
          <w:p w14:paraId="6B49550A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77506268" w14:textId="0622A847" w:rsidR="00FA06A1" w:rsidRPr="0037389D" w:rsidRDefault="00A95994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61DC2F15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70729D8" w14:textId="52C01628" w:rsidR="00FA06A1" w:rsidRPr="0037389D" w:rsidRDefault="00A95994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37389D" w:rsidRPr="0037389D" w14:paraId="62A9B8FB" w14:textId="77777777" w:rsidTr="00A95994">
        <w:trPr>
          <w:trHeight w:val="434"/>
          <w:tblHeader/>
        </w:trPr>
        <w:tc>
          <w:tcPr>
            <w:tcW w:w="2290" w:type="pct"/>
          </w:tcPr>
          <w:p w14:paraId="685DB2FA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0" w:type="pct"/>
            <w:gridSpan w:val="8"/>
          </w:tcPr>
          <w:p w14:paraId="648F25CB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5FD93313" w14:textId="77777777" w:rsidTr="00A95994">
        <w:tc>
          <w:tcPr>
            <w:tcW w:w="2290" w:type="pct"/>
          </w:tcPr>
          <w:p w14:paraId="242A6607" w14:textId="77777777" w:rsidR="00FA06A1" w:rsidRPr="0037389D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4" w:type="pct"/>
          </w:tcPr>
          <w:p w14:paraId="494F0305" w14:textId="77777777" w:rsidR="00FA06A1" w:rsidRPr="0037389D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33A4F7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4C82E2" w14:textId="77777777" w:rsidR="00FA06A1" w:rsidRPr="0037389D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45C1FC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42FCEFF" w14:textId="77777777" w:rsidR="00FA06A1" w:rsidRPr="0037389D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24B639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06F7B47" w14:textId="77777777" w:rsidR="00FA06A1" w:rsidRPr="0037389D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7389D" w:rsidRPr="0037389D" w14:paraId="41ADC61F" w14:textId="77777777" w:rsidTr="00A95994">
        <w:tc>
          <w:tcPr>
            <w:tcW w:w="2290" w:type="pct"/>
          </w:tcPr>
          <w:p w14:paraId="2A894967" w14:textId="77777777" w:rsidR="00FA06A1" w:rsidRPr="0037389D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4" w:type="pct"/>
            <w:vAlign w:val="bottom"/>
          </w:tcPr>
          <w:p w14:paraId="5D729C33" w14:textId="77777777" w:rsidR="00FA06A1" w:rsidRPr="0037389D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10DF46D8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0AD78AD" w14:textId="77777777" w:rsidR="00FA06A1" w:rsidRPr="0037389D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FB6521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3C638C7D" w14:textId="77777777" w:rsidR="00FA06A1" w:rsidRPr="0037389D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21167A8" w14:textId="77777777" w:rsidR="00FA06A1" w:rsidRPr="0037389D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00C2867B" w14:textId="77777777" w:rsidR="00FA06A1" w:rsidRPr="0037389D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008A2F43" w14:textId="77777777" w:rsidTr="00A95994">
        <w:tc>
          <w:tcPr>
            <w:tcW w:w="2290" w:type="pct"/>
          </w:tcPr>
          <w:p w14:paraId="1CA51DA0" w14:textId="6C084DEF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4" w:type="pct"/>
            <w:vAlign w:val="bottom"/>
          </w:tcPr>
          <w:p w14:paraId="056E407F" w14:textId="697F750B" w:rsidR="00A95994" w:rsidRPr="0037389D" w:rsidRDefault="005142BF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526,000</w:t>
            </w:r>
          </w:p>
        </w:tc>
        <w:tc>
          <w:tcPr>
            <w:tcW w:w="143" w:type="pct"/>
          </w:tcPr>
          <w:p w14:paraId="71ACF28B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2E1B75C" w14:textId="521F0DBF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bidi="th-TH"/>
              </w:rPr>
              <w:t>442,000</w:t>
            </w:r>
          </w:p>
        </w:tc>
        <w:tc>
          <w:tcPr>
            <w:tcW w:w="143" w:type="pct"/>
          </w:tcPr>
          <w:p w14:paraId="7843F772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6278C500" w14:textId="389C3AA6" w:rsidR="00A95994" w:rsidRPr="0037389D" w:rsidRDefault="005142BF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526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43" w:type="pct"/>
          </w:tcPr>
          <w:p w14:paraId="4E2A831E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4FF4E1E0" w14:textId="5E8E439C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442,000</w:t>
            </w:r>
          </w:p>
        </w:tc>
      </w:tr>
      <w:tr w:rsidR="0037389D" w:rsidRPr="0037389D" w14:paraId="3B816266" w14:textId="77777777" w:rsidTr="00A95994">
        <w:trPr>
          <w:trHeight w:val="60"/>
        </w:trPr>
        <w:tc>
          <w:tcPr>
            <w:tcW w:w="2290" w:type="pct"/>
          </w:tcPr>
          <w:p w14:paraId="429657E6" w14:textId="49D568E7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574" w:type="pct"/>
            <w:vAlign w:val="bottom"/>
          </w:tcPr>
          <w:p w14:paraId="2EC32572" w14:textId="61ECA30D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0F804D00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816B086" w14:textId="6357BE6E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297ECF03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00D860C3" w14:textId="508F628D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0804D4F0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3C69A23A" w14:textId="35894B4F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7389D" w:rsidRPr="0037389D" w14:paraId="63D53A89" w14:textId="77777777" w:rsidTr="00A95994">
        <w:trPr>
          <w:trHeight w:val="60"/>
        </w:trPr>
        <w:tc>
          <w:tcPr>
            <w:tcW w:w="2290" w:type="pct"/>
          </w:tcPr>
          <w:p w14:paraId="6DA8C49C" w14:textId="7C42F5EF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74" w:type="pct"/>
            <w:vAlign w:val="bottom"/>
          </w:tcPr>
          <w:p w14:paraId="48F5887D" w14:textId="4C59792D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E81F8E8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B36996D" w14:textId="5522F59D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8A8A677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29070217" w14:textId="39356552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CE8048D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3C0340AE" w14:textId="507CDA19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389D" w:rsidRPr="0037389D" w14:paraId="1803B93A" w14:textId="77777777" w:rsidTr="00A95994">
        <w:tc>
          <w:tcPr>
            <w:tcW w:w="2290" w:type="pct"/>
          </w:tcPr>
          <w:p w14:paraId="4997D852" w14:textId="1CB2F7C7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4" w:type="pct"/>
            <w:vAlign w:val="bottom"/>
          </w:tcPr>
          <w:p w14:paraId="61528B71" w14:textId="5E8F3FE5" w:rsidR="00A95994" w:rsidRPr="0037389D" w:rsidRDefault="005142BF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90,000</w:t>
            </w:r>
          </w:p>
        </w:tc>
        <w:tc>
          <w:tcPr>
            <w:tcW w:w="143" w:type="pct"/>
          </w:tcPr>
          <w:p w14:paraId="36BC5D18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34C42E6" w14:textId="3B198C9D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bidi="th-TH"/>
              </w:rPr>
              <w:t>120,000</w:t>
            </w:r>
          </w:p>
        </w:tc>
        <w:tc>
          <w:tcPr>
            <w:tcW w:w="143" w:type="pct"/>
          </w:tcPr>
          <w:p w14:paraId="4FAF61F2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164D6C70" w14:textId="7450DC1C" w:rsidR="00A95994" w:rsidRPr="0037389D" w:rsidRDefault="005142BF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90,000</w:t>
            </w:r>
          </w:p>
        </w:tc>
        <w:tc>
          <w:tcPr>
            <w:tcW w:w="143" w:type="pct"/>
          </w:tcPr>
          <w:p w14:paraId="3345D144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1879E99C" w14:textId="19E9C1F2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bidi="th-TH"/>
              </w:rPr>
              <w:t>120,000</w:t>
            </w:r>
          </w:p>
        </w:tc>
      </w:tr>
      <w:tr w:rsidR="0037389D" w:rsidRPr="0037389D" w14:paraId="28661381" w14:textId="77777777" w:rsidTr="00A95994">
        <w:tc>
          <w:tcPr>
            <w:tcW w:w="2290" w:type="pct"/>
          </w:tcPr>
          <w:p w14:paraId="3D896144" w14:textId="77777777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</w:p>
          <w:p w14:paraId="055DDEB6" w14:textId="24134522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ชำระภายในหนึ่งปี 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C52663D" w14:textId="4568AAF1" w:rsidR="00A95994" w:rsidRPr="0037389D" w:rsidRDefault="00EE430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 w:rsidR="00757DDD"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626</w:t>
            </w:r>
          </w:p>
        </w:tc>
        <w:tc>
          <w:tcPr>
            <w:tcW w:w="143" w:type="pct"/>
          </w:tcPr>
          <w:p w14:paraId="5028FC1D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4F5CC917" w14:textId="1460D6F0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22,046</w:t>
            </w:r>
          </w:p>
        </w:tc>
        <w:tc>
          <w:tcPr>
            <w:tcW w:w="143" w:type="pct"/>
          </w:tcPr>
          <w:p w14:paraId="359B480E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vAlign w:val="bottom"/>
          </w:tcPr>
          <w:p w14:paraId="21280C9E" w14:textId="40FA0EBD" w:rsidR="00A95994" w:rsidRPr="0037389D" w:rsidRDefault="001374F8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9,47</w:t>
            </w:r>
            <w:r w:rsidR="00245554"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43" w:type="pct"/>
          </w:tcPr>
          <w:p w14:paraId="1878C079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6B7CA8D6" w14:textId="2DCB5886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22,036</w:t>
            </w:r>
          </w:p>
        </w:tc>
      </w:tr>
      <w:tr w:rsidR="0037389D" w:rsidRPr="0037389D" w14:paraId="7AEB8E2D" w14:textId="77777777" w:rsidTr="00A95994">
        <w:tc>
          <w:tcPr>
            <w:tcW w:w="2290" w:type="pct"/>
          </w:tcPr>
          <w:p w14:paraId="6F06F5C8" w14:textId="733A3250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A45C7" w14:textId="681C6CF0" w:rsidR="00A95994" w:rsidRPr="0037389D" w:rsidRDefault="00EE430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625,</w:t>
            </w:r>
            <w:r w:rsidR="00757DDD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626</w:t>
            </w:r>
          </w:p>
        </w:tc>
        <w:tc>
          <w:tcPr>
            <w:tcW w:w="143" w:type="pct"/>
          </w:tcPr>
          <w:p w14:paraId="60A3D1CF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4EF68" w14:textId="60324F9B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584,046</w:t>
            </w:r>
          </w:p>
        </w:tc>
        <w:tc>
          <w:tcPr>
            <w:tcW w:w="143" w:type="pct"/>
          </w:tcPr>
          <w:p w14:paraId="43513043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5F1F" w14:textId="2ABD7DDA" w:rsidR="00A95994" w:rsidRPr="0037389D" w:rsidRDefault="00ED36DE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625,47</w:t>
            </w:r>
            <w:r w:rsidR="00245554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43" w:type="pct"/>
          </w:tcPr>
          <w:p w14:paraId="750EE780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3FF07" w14:textId="150B7980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584,036</w:t>
            </w:r>
          </w:p>
        </w:tc>
      </w:tr>
      <w:tr w:rsidR="0037389D" w:rsidRPr="0037389D" w14:paraId="7866B604" w14:textId="77777777" w:rsidTr="00A95994">
        <w:trPr>
          <w:trHeight w:val="314"/>
        </w:trPr>
        <w:tc>
          <w:tcPr>
            <w:tcW w:w="2290" w:type="pct"/>
          </w:tcPr>
          <w:p w14:paraId="39BA3DFF" w14:textId="77777777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6FB473B" w14:textId="77777777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E8911A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137727" w14:textId="77777777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CECB70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65F7156" w14:textId="77777777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68BCE6E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C7B11CC" w14:textId="77777777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7389D" w:rsidRPr="0037389D" w14:paraId="1E483544" w14:textId="77777777" w:rsidTr="00A95994">
        <w:tc>
          <w:tcPr>
            <w:tcW w:w="2290" w:type="pct"/>
          </w:tcPr>
          <w:p w14:paraId="1761C1C6" w14:textId="77777777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4" w:type="pct"/>
          </w:tcPr>
          <w:p w14:paraId="4BA45EC3" w14:textId="77777777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D43108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6A0A14" w14:textId="77777777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1152A4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C9C5252" w14:textId="77777777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0EC744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35FF4D60" w14:textId="77777777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7389D" w:rsidRPr="0037389D" w14:paraId="17337F72" w14:textId="77777777" w:rsidTr="00A95994">
        <w:tc>
          <w:tcPr>
            <w:tcW w:w="2290" w:type="pct"/>
          </w:tcPr>
          <w:p w14:paraId="562D8C00" w14:textId="774A7774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4" w:type="pct"/>
          </w:tcPr>
          <w:p w14:paraId="2C60C5F3" w14:textId="54173A24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96CEFA" w14:textId="261B97FB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8EFC2E" w14:textId="1A1E690C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6D1C64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3E72490" w14:textId="1BB0AF67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726214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40299B31" w14:textId="6445C52D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7389D" w:rsidRPr="0037389D" w14:paraId="71F88E35" w14:textId="77777777" w:rsidTr="00A95994">
        <w:tc>
          <w:tcPr>
            <w:tcW w:w="2290" w:type="pct"/>
          </w:tcPr>
          <w:p w14:paraId="58924368" w14:textId="371E1169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4" w:type="pct"/>
          </w:tcPr>
          <w:p w14:paraId="7E30DB39" w14:textId="04661C1F" w:rsidR="00A95994" w:rsidRPr="0037389D" w:rsidRDefault="005142BF" w:rsidP="005142B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60,000</w:t>
            </w:r>
          </w:p>
        </w:tc>
        <w:tc>
          <w:tcPr>
            <w:tcW w:w="143" w:type="pct"/>
          </w:tcPr>
          <w:p w14:paraId="33570FDF" w14:textId="0BA232A2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08A2B9" w14:textId="704EDF16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90,000</w:t>
            </w:r>
          </w:p>
        </w:tc>
        <w:tc>
          <w:tcPr>
            <w:tcW w:w="143" w:type="pct"/>
          </w:tcPr>
          <w:p w14:paraId="1C575C57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E7E33DF" w14:textId="3C8DD994" w:rsidR="00A95994" w:rsidRPr="0037389D" w:rsidRDefault="005142BF" w:rsidP="005142B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60,000</w:t>
            </w:r>
          </w:p>
        </w:tc>
        <w:tc>
          <w:tcPr>
            <w:tcW w:w="143" w:type="pct"/>
          </w:tcPr>
          <w:p w14:paraId="2A98C9AE" w14:textId="77777777" w:rsidR="00A95994" w:rsidRPr="0037389D" w:rsidRDefault="00A95994" w:rsidP="00A95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427DDF9E" w14:textId="79AEA205" w:rsidR="00A95994" w:rsidRPr="0037389D" w:rsidRDefault="00A95994" w:rsidP="00A9599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90,000</w:t>
            </w:r>
          </w:p>
        </w:tc>
      </w:tr>
      <w:tr w:rsidR="0037389D" w:rsidRPr="0037389D" w14:paraId="248F3D3B" w14:textId="77777777" w:rsidTr="00A95994">
        <w:tc>
          <w:tcPr>
            <w:tcW w:w="2290" w:type="pct"/>
          </w:tcPr>
          <w:p w14:paraId="53303FED" w14:textId="427529B2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</w:t>
            </w:r>
            <w:r w:rsidR="00F517FE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D985EF6" w14:textId="6F29679C" w:rsidR="00A95994" w:rsidRPr="0037389D" w:rsidRDefault="00EE430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12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57DDD"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400</w:t>
            </w:r>
          </w:p>
        </w:tc>
        <w:tc>
          <w:tcPr>
            <w:tcW w:w="143" w:type="pct"/>
          </w:tcPr>
          <w:p w14:paraId="797FBE08" w14:textId="77777777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4AA41BA" w14:textId="20461779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17,773</w:t>
            </w:r>
          </w:p>
        </w:tc>
        <w:tc>
          <w:tcPr>
            <w:tcW w:w="143" w:type="pct"/>
          </w:tcPr>
          <w:p w14:paraId="02A84A20" w14:textId="77777777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0D306107" w14:textId="0427B96C" w:rsidR="00A95994" w:rsidRPr="0037389D" w:rsidRDefault="00123DEA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12,109</w:t>
            </w:r>
          </w:p>
        </w:tc>
        <w:tc>
          <w:tcPr>
            <w:tcW w:w="143" w:type="pct"/>
          </w:tcPr>
          <w:p w14:paraId="14071440" w14:textId="77777777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6EA0A963" w14:textId="4D8317BD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17,719</w:t>
            </w:r>
          </w:p>
        </w:tc>
      </w:tr>
      <w:tr w:rsidR="00A95994" w:rsidRPr="0037389D" w14:paraId="6BAEA8AA" w14:textId="77777777" w:rsidTr="00A95994">
        <w:tc>
          <w:tcPr>
            <w:tcW w:w="2290" w:type="pct"/>
          </w:tcPr>
          <w:p w14:paraId="262CBEDA" w14:textId="463911AA" w:rsidR="00A95994" w:rsidRPr="0037389D" w:rsidRDefault="00A95994" w:rsidP="00A9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BC037D9" w14:textId="25FED44D" w:rsidR="00A95994" w:rsidRPr="0037389D" w:rsidRDefault="00EE430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</w:t>
            </w:r>
            <w:r w:rsidR="00757DDD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400</w:t>
            </w:r>
          </w:p>
        </w:tc>
        <w:tc>
          <w:tcPr>
            <w:tcW w:w="143" w:type="pct"/>
          </w:tcPr>
          <w:p w14:paraId="182B84C2" w14:textId="77777777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90C2F1" w14:textId="4C05550D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107,773</w:t>
            </w:r>
          </w:p>
        </w:tc>
        <w:tc>
          <w:tcPr>
            <w:tcW w:w="143" w:type="pct"/>
          </w:tcPr>
          <w:p w14:paraId="449387CB" w14:textId="77777777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D5454" w14:textId="1D77CF16" w:rsidR="00A95994" w:rsidRPr="0037389D" w:rsidRDefault="00ED36DE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72,109</w:t>
            </w:r>
          </w:p>
        </w:tc>
        <w:tc>
          <w:tcPr>
            <w:tcW w:w="143" w:type="pct"/>
          </w:tcPr>
          <w:p w14:paraId="622915B2" w14:textId="77777777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5D323F2E" w14:textId="621AAFF5" w:rsidR="00A95994" w:rsidRPr="0037389D" w:rsidRDefault="00A95994" w:rsidP="00A9599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107,719</w:t>
            </w:r>
          </w:p>
        </w:tc>
      </w:tr>
    </w:tbl>
    <w:p w14:paraId="7B4D6154" w14:textId="5728DDE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2B68899" w14:textId="0E7FC3DA" w:rsidR="00417D9E" w:rsidRPr="0037389D" w:rsidRDefault="00417D9E" w:rsidP="00FB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0" w:lineRule="atLeast"/>
        <w:ind w:left="540" w:right="-115"/>
        <w:jc w:val="thaiDistribute"/>
        <w:rPr>
          <w:rFonts w:ascii="Angsana New" w:hAnsi="Angsana New"/>
          <w:spacing w:val="12"/>
          <w:sz w:val="30"/>
          <w:szCs w:val="30"/>
        </w:rPr>
      </w:pPr>
      <w:r w:rsidRPr="0037389D">
        <w:rPr>
          <w:rFonts w:ascii="Angsana New" w:eastAsia="Calibri" w:hAnsi="Angsana New"/>
          <w:spacing w:val="12"/>
          <w:sz w:val="30"/>
          <w:szCs w:val="30"/>
          <w:cs/>
        </w:rPr>
        <w:t xml:space="preserve">ณ วันที่ </w:t>
      </w:r>
      <w:r w:rsidR="00D6443C" w:rsidRPr="0037389D">
        <w:rPr>
          <w:rFonts w:ascii="Angsana New" w:eastAsia="Calibri" w:hAnsi="Angsana New"/>
          <w:spacing w:val="12"/>
          <w:sz w:val="30"/>
          <w:szCs w:val="30"/>
        </w:rPr>
        <w:t>31</w:t>
      </w:r>
      <w:r w:rsidRPr="0037389D">
        <w:rPr>
          <w:rFonts w:ascii="Angsana New" w:eastAsia="Calibri" w:hAnsi="Angsana New"/>
          <w:spacing w:val="12"/>
          <w:sz w:val="30"/>
          <w:szCs w:val="30"/>
          <w:cs/>
        </w:rPr>
        <w:t xml:space="preserve"> ธันวาคม</w:t>
      </w:r>
      <w:r w:rsidRPr="0037389D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r w:rsidR="00D6443C" w:rsidRPr="0037389D">
        <w:rPr>
          <w:rFonts w:ascii="Angsana New" w:eastAsia="Calibri" w:hAnsi="Angsana New"/>
          <w:spacing w:val="12"/>
          <w:sz w:val="30"/>
          <w:szCs w:val="30"/>
        </w:rPr>
        <w:t>256</w:t>
      </w:r>
      <w:r w:rsidR="00776958" w:rsidRPr="0037389D">
        <w:rPr>
          <w:rFonts w:ascii="Angsana New" w:eastAsia="Calibri" w:hAnsi="Angsana New"/>
          <w:spacing w:val="12"/>
          <w:sz w:val="30"/>
          <w:szCs w:val="30"/>
        </w:rPr>
        <w:t>5</w:t>
      </w:r>
      <w:r w:rsidRPr="0037389D">
        <w:rPr>
          <w:rFonts w:ascii="Angsana New" w:eastAsia="Calibri" w:hAnsi="Angsana New"/>
          <w:spacing w:val="12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</w:t>
      </w:r>
      <w:r w:rsidRPr="0037389D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r w:rsidR="005142BF" w:rsidRPr="0037389D">
        <w:rPr>
          <w:rFonts w:ascii="Angsana New" w:eastAsia="Calibri" w:hAnsi="Angsana New" w:hint="cs"/>
          <w:spacing w:val="12"/>
          <w:sz w:val="30"/>
          <w:szCs w:val="30"/>
          <w:cs/>
        </w:rPr>
        <w:t>2</w:t>
      </w:r>
      <w:r w:rsidR="005142BF" w:rsidRPr="0037389D">
        <w:rPr>
          <w:rFonts w:ascii="Angsana New" w:eastAsia="Calibri" w:hAnsi="Angsana New"/>
          <w:spacing w:val="12"/>
          <w:sz w:val="30"/>
          <w:szCs w:val="30"/>
        </w:rPr>
        <w:t>,812.2</w:t>
      </w:r>
      <w:r w:rsidRPr="0037389D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r w:rsidRPr="0037389D">
        <w:rPr>
          <w:rFonts w:ascii="Angsana New" w:eastAsia="Calibri" w:hAnsi="Angsana New"/>
          <w:spacing w:val="12"/>
          <w:sz w:val="30"/>
          <w:szCs w:val="30"/>
          <w:cs/>
        </w:rPr>
        <w:t>ล้านบาท</w:t>
      </w:r>
      <w:r w:rsidRPr="0037389D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Pr="0037389D">
        <w:rPr>
          <w:rFonts w:ascii="Angsana New" w:eastAsia="Cordia New" w:hAnsi="Angsana New"/>
          <w:i/>
          <w:iCs/>
          <w:spacing w:val="2"/>
          <w:sz w:val="30"/>
          <w:szCs w:val="30"/>
        </w:rPr>
        <w:t>(</w:t>
      </w:r>
      <w:r w:rsidR="00D6443C" w:rsidRPr="0037389D">
        <w:rPr>
          <w:rFonts w:ascii="Angsana New" w:eastAsia="Cordia New" w:hAnsi="Angsana New"/>
          <w:i/>
          <w:iCs/>
          <w:spacing w:val="2"/>
          <w:sz w:val="30"/>
          <w:szCs w:val="30"/>
        </w:rPr>
        <w:t>256</w:t>
      </w:r>
      <w:r w:rsidR="00776958" w:rsidRPr="0037389D">
        <w:rPr>
          <w:rFonts w:ascii="Angsana New" w:eastAsia="Cordia New" w:hAnsi="Angsana New"/>
          <w:i/>
          <w:iCs/>
          <w:spacing w:val="2"/>
          <w:sz w:val="30"/>
          <w:szCs w:val="30"/>
        </w:rPr>
        <w:t>4</w:t>
      </w:r>
      <w:r w:rsidRPr="0037389D">
        <w:rPr>
          <w:rFonts w:ascii="Angsana New" w:eastAsia="Cordia New" w:hAnsi="Angsana New"/>
          <w:i/>
          <w:iCs/>
          <w:spacing w:val="2"/>
          <w:sz w:val="30"/>
          <w:szCs w:val="30"/>
        </w:rPr>
        <w:t>:</w:t>
      </w:r>
      <w:r w:rsidRPr="0037389D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 xml:space="preserve"> </w:t>
      </w:r>
      <w:r w:rsidR="00776958" w:rsidRPr="0037389D">
        <w:rPr>
          <w:rFonts w:ascii="Angsana New" w:eastAsia="Calibri" w:hAnsi="Angsana New"/>
          <w:i/>
          <w:iCs/>
          <w:spacing w:val="2"/>
          <w:sz w:val="30"/>
          <w:szCs w:val="30"/>
        </w:rPr>
        <w:t>2</w:t>
      </w:r>
      <w:r w:rsidR="00776958" w:rsidRPr="0001319E">
        <w:rPr>
          <w:rFonts w:ascii="Angsana New" w:eastAsia="Cordia New" w:hAnsi="Angsana New"/>
          <w:i/>
          <w:iCs/>
          <w:spacing w:val="2"/>
          <w:sz w:val="30"/>
          <w:szCs w:val="30"/>
        </w:rPr>
        <w:t>,651</w:t>
      </w:r>
      <w:r w:rsidR="0001319E" w:rsidRPr="0001319E">
        <w:rPr>
          <w:rFonts w:ascii="Angsana New" w:eastAsia="Cordia New" w:hAnsi="Angsana New"/>
          <w:i/>
          <w:iCs/>
          <w:spacing w:val="2"/>
          <w:sz w:val="30"/>
          <w:szCs w:val="30"/>
        </w:rPr>
        <w:t>.0</w:t>
      </w:r>
      <w:r w:rsidR="00013F87" w:rsidRPr="0037389D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37389D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>ล้านบาท)</w:t>
      </w:r>
    </w:p>
    <w:p w14:paraId="652D1CCC" w14:textId="77777777" w:rsidR="00417D9E" w:rsidRPr="0037389D" w:rsidRDefault="00417D9E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97F4C07" w14:textId="77777777" w:rsidR="00A743C3" w:rsidRPr="0037389D" w:rsidRDefault="00A743C3" w:rsidP="00806574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ind w:left="63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3946CF3" w14:textId="77777777" w:rsidR="00A743C3" w:rsidRPr="0037389D" w:rsidRDefault="00A743C3" w:rsidP="00806574">
      <w:pPr>
        <w:tabs>
          <w:tab w:val="clear" w:pos="454"/>
          <w:tab w:val="clear" w:pos="907"/>
          <w:tab w:val="left" w:pos="900"/>
        </w:tabs>
        <w:ind w:left="63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024A043" w14:textId="5ADA32AC" w:rsidR="00A743C3" w:rsidRPr="0037389D" w:rsidRDefault="00A743C3" w:rsidP="00FB678D">
      <w:pPr>
        <w:tabs>
          <w:tab w:val="clear" w:pos="454"/>
          <w:tab w:val="clear" w:pos="680"/>
          <w:tab w:val="clear" w:pos="907"/>
          <w:tab w:val="left" w:pos="90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pacing w:val="2"/>
          <w:sz w:val="30"/>
          <w:szCs w:val="30"/>
          <w:cs/>
        </w:rPr>
        <w:t>เงินกู้ยืมระยะสั้นจากสถาบันการเงิน ได้แก่ ตั๋วสัญญาใช้เงิน โดยครบกำหนดภายในระยะเวลา</w:t>
      </w:r>
      <w:r w:rsidRPr="0037389D">
        <w:rPr>
          <w:rFonts w:ascii="Angsana New" w:hAnsi="Angsana New"/>
          <w:spacing w:val="2"/>
          <w:sz w:val="30"/>
          <w:szCs w:val="30"/>
        </w:rPr>
        <w:t xml:space="preserve"> </w:t>
      </w:r>
      <w:r w:rsidR="00D6443C" w:rsidRPr="0037389D">
        <w:rPr>
          <w:rFonts w:ascii="Angsana New" w:hAnsi="Angsana New"/>
          <w:spacing w:val="2"/>
          <w:sz w:val="30"/>
          <w:szCs w:val="30"/>
        </w:rPr>
        <w:t>1</w:t>
      </w:r>
      <w:r w:rsidRPr="0037389D">
        <w:rPr>
          <w:rFonts w:ascii="Angsana New" w:hAnsi="Angsana New"/>
          <w:spacing w:val="2"/>
          <w:sz w:val="30"/>
          <w:szCs w:val="30"/>
          <w:cs/>
        </w:rPr>
        <w:t xml:space="preserve"> เดือน ถึง</w:t>
      </w:r>
      <w:r w:rsidRPr="0037389D">
        <w:rPr>
          <w:rFonts w:ascii="Angsana New" w:hAnsi="Angsana New"/>
          <w:spacing w:val="2"/>
          <w:sz w:val="30"/>
          <w:szCs w:val="30"/>
        </w:rPr>
        <w:t xml:space="preserve"> </w:t>
      </w:r>
      <w:r w:rsidR="00D6443C" w:rsidRPr="0037389D">
        <w:rPr>
          <w:rFonts w:ascii="Angsana New" w:hAnsi="Angsana New"/>
          <w:spacing w:val="2"/>
          <w:sz w:val="30"/>
          <w:szCs w:val="30"/>
        </w:rPr>
        <w:t>3</w:t>
      </w:r>
      <w:r w:rsidRPr="0037389D">
        <w:rPr>
          <w:rFonts w:ascii="Angsana New" w:hAnsi="Angsana New"/>
          <w:spacing w:val="2"/>
          <w:sz w:val="30"/>
          <w:szCs w:val="30"/>
        </w:rPr>
        <w:t xml:space="preserve"> </w:t>
      </w:r>
      <w:r w:rsidRPr="0037389D">
        <w:rPr>
          <w:rFonts w:ascii="Angsana New" w:hAnsi="Angsana New"/>
          <w:spacing w:val="2"/>
          <w:sz w:val="30"/>
          <w:szCs w:val="30"/>
          <w:cs/>
        </w:rPr>
        <w:t>เดือ</w:t>
      </w:r>
      <w:r w:rsidR="00FB678D" w:rsidRPr="0037389D">
        <w:rPr>
          <w:rFonts w:ascii="Angsana New" w:hAnsi="Angsana New" w:hint="cs"/>
          <w:spacing w:val="2"/>
          <w:sz w:val="30"/>
          <w:szCs w:val="30"/>
          <w:cs/>
        </w:rPr>
        <w:t>น</w:t>
      </w:r>
      <w:r w:rsidRPr="0037389D">
        <w:rPr>
          <w:rFonts w:ascii="Angsana New" w:hAnsi="Angsana New"/>
          <w:sz w:val="30"/>
          <w:szCs w:val="30"/>
          <w:cs/>
        </w:rPr>
        <w:t xml:space="preserve">และมีอัตราดอกเบี้ยร้อยละ </w:t>
      </w:r>
      <w:r w:rsidR="005142BF" w:rsidRPr="0037389D">
        <w:rPr>
          <w:rFonts w:ascii="Angsana New" w:hAnsi="Angsana New"/>
          <w:sz w:val="30"/>
          <w:szCs w:val="30"/>
        </w:rPr>
        <w:t xml:space="preserve">0.7 </w:t>
      </w:r>
      <w:r w:rsidR="0001319E" w:rsidRPr="0001319E">
        <w:rPr>
          <w:rFonts w:ascii="Angsana New" w:hAnsi="Angsana New"/>
          <w:sz w:val="30"/>
          <w:szCs w:val="30"/>
        </w:rPr>
        <w:t>-</w:t>
      </w:r>
      <w:r w:rsidR="005142BF" w:rsidRPr="0037389D">
        <w:rPr>
          <w:rFonts w:ascii="Angsana New" w:hAnsi="Angsana New"/>
          <w:sz w:val="30"/>
          <w:szCs w:val="30"/>
        </w:rPr>
        <w:t xml:space="preserve"> 1.9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 xml:space="preserve">ต่อปี </w:t>
      </w:r>
      <w:r w:rsidRPr="0037389D">
        <w:rPr>
          <w:rFonts w:ascii="Angsana New" w:hAnsi="Angsana New"/>
          <w:i/>
          <w:iCs/>
          <w:sz w:val="30"/>
          <w:szCs w:val="30"/>
          <w:cs/>
        </w:rPr>
        <w:t>(</w:t>
      </w:r>
      <w:r w:rsidR="00D6443C" w:rsidRPr="0037389D">
        <w:rPr>
          <w:rFonts w:ascii="Angsana New" w:hAnsi="Angsana New"/>
          <w:i/>
          <w:iCs/>
          <w:sz w:val="30"/>
          <w:szCs w:val="30"/>
        </w:rPr>
        <w:t>256</w:t>
      </w:r>
      <w:r w:rsidR="00776958" w:rsidRPr="0037389D">
        <w:rPr>
          <w:rFonts w:ascii="Angsana New" w:hAnsi="Angsana New"/>
          <w:i/>
          <w:iCs/>
          <w:sz w:val="30"/>
          <w:szCs w:val="30"/>
        </w:rPr>
        <w:t>4</w:t>
      </w:r>
      <w:r w:rsidRPr="0037389D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776958" w:rsidRPr="0037389D">
        <w:rPr>
          <w:rFonts w:ascii="Angsana New" w:hAnsi="Angsana New"/>
          <w:i/>
          <w:iCs/>
          <w:sz w:val="30"/>
          <w:szCs w:val="30"/>
        </w:rPr>
        <w:t>0.7 - 1.2</w:t>
      </w:r>
      <w:r w:rsidR="00013F87"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iCs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37389D">
        <w:rPr>
          <w:rFonts w:ascii="Angsana New" w:hAnsi="Angsana New"/>
          <w:i/>
          <w:iCs/>
          <w:sz w:val="30"/>
          <w:szCs w:val="30"/>
        </w:rPr>
        <w:t>)</w:t>
      </w:r>
    </w:p>
    <w:p w14:paraId="2C366F10" w14:textId="5B7EAEE1" w:rsidR="00A743C3" w:rsidRPr="0037389D" w:rsidRDefault="00A743C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5B715A6E" w14:textId="262D4E1F" w:rsidR="00F94C4C" w:rsidRPr="0037389D" w:rsidRDefault="00F94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  <w:r w:rsidRPr="0037389D"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345EA30D" w14:textId="7E3FFC40" w:rsidR="00AC08B8" w:rsidRPr="0037389D" w:rsidRDefault="00AC08B8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37389D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77BD16DC" w14:textId="77777777" w:rsidR="00AC08B8" w:rsidRPr="0037389D" w:rsidRDefault="00AC08B8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50214C7" w14:textId="3D00F34B" w:rsidR="00806574" w:rsidRPr="0037389D" w:rsidRDefault="00806574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37389D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มีนาคม </w:t>
      </w:r>
      <w:r w:rsidRPr="0037389D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Pr="0037389D">
        <w:rPr>
          <w:rFonts w:asciiTheme="majorBidi" w:hAnsiTheme="majorBidi" w:cstheme="majorBidi"/>
          <w:spacing w:val="4"/>
          <w:sz w:val="30"/>
          <w:szCs w:val="30"/>
        </w:rPr>
        <w:t xml:space="preserve">300 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>ล้าน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บาท เงินกู้ยืมมีอัตราดอกเบี้ยร้อยละ </w:t>
      </w:r>
      <w:r w:rsidRPr="0037389D">
        <w:rPr>
          <w:rFonts w:asciiTheme="majorBidi" w:hAnsiTheme="majorBidi" w:cstheme="majorBidi"/>
          <w:sz w:val="30"/>
          <w:szCs w:val="30"/>
        </w:rPr>
        <w:t xml:space="preserve">2.1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ต่อปี และมีระยะเวลาการชำระคืนภายใน </w:t>
      </w:r>
      <w:r w:rsidRPr="0037389D">
        <w:rPr>
          <w:rFonts w:asciiTheme="majorBidi" w:hAnsiTheme="majorBidi" w:cstheme="majorBidi"/>
          <w:sz w:val="30"/>
          <w:szCs w:val="30"/>
        </w:rPr>
        <w:t xml:space="preserve">2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37389D">
        <w:rPr>
          <w:rFonts w:asciiTheme="majorBidi" w:hAnsiTheme="majorBidi" w:cstheme="majorBidi"/>
          <w:sz w:val="30"/>
          <w:szCs w:val="30"/>
        </w:rPr>
        <w:t xml:space="preserve">6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เดือนโดยกำหนดให้มีการชำระคืนเป็นรายเดือน และเริ่มจ่ายงวดแรกเมื่อวันที่ </w:t>
      </w:r>
      <w:r w:rsidRPr="0037389D">
        <w:rPr>
          <w:rFonts w:asciiTheme="majorBidi" w:hAnsiTheme="majorBidi" w:cstheme="majorBidi"/>
          <w:sz w:val="30"/>
          <w:szCs w:val="30"/>
        </w:rPr>
        <w:t xml:space="preserve">30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37389D">
        <w:rPr>
          <w:rFonts w:asciiTheme="majorBidi" w:hAnsiTheme="majorBidi" w:cstheme="majorBidi"/>
          <w:sz w:val="30"/>
          <w:szCs w:val="30"/>
        </w:rPr>
        <w:t>2564</w:t>
      </w:r>
      <w:r w:rsidR="007E1D36">
        <w:rPr>
          <w:rFonts w:asciiTheme="majorBidi" w:hAnsiTheme="majorBidi" w:cstheme="majorBidi" w:hint="cs"/>
          <w:sz w:val="30"/>
          <w:szCs w:val="30"/>
          <w:cs/>
        </w:rPr>
        <w:t xml:space="preserve"> ทั้งนี้ บริษัทได้เบิกเงินกู้ยืมระยะยาวจากสถาบันการเงินเต็มจำนวนแล้ว</w:t>
      </w:r>
    </w:p>
    <w:p w14:paraId="307A9D8F" w14:textId="77777777" w:rsidR="005142BF" w:rsidRPr="0037389D" w:rsidRDefault="005142BF" w:rsidP="00806574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937AD" w14:textId="412BC1B6" w:rsidR="005142BF" w:rsidRPr="0037389D" w:rsidRDefault="005142BF" w:rsidP="0001319E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37389D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37389D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7389D">
        <w:rPr>
          <w:rFonts w:asciiTheme="majorBidi" w:hAnsiTheme="majorBidi" w:cstheme="majorBidi"/>
          <w:spacing w:val="4"/>
          <w:sz w:val="30"/>
          <w:szCs w:val="30"/>
        </w:rPr>
        <w:t>256</w:t>
      </w:r>
      <w:r w:rsidRPr="0037389D">
        <w:rPr>
          <w:rFonts w:asciiTheme="majorBidi" w:hAnsiTheme="majorBidi" w:cstheme="majorBidi" w:hint="cs"/>
          <w:spacing w:val="4"/>
          <w:sz w:val="30"/>
          <w:szCs w:val="30"/>
          <w:cs/>
        </w:rPr>
        <w:t>5</w:t>
      </w:r>
      <w:r w:rsidRPr="0037389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Pr="0037389D">
        <w:rPr>
          <w:rFonts w:asciiTheme="majorBidi" w:hAnsiTheme="majorBidi" w:cstheme="majorBidi" w:hint="cs"/>
          <w:spacing w:val="4"/>
          <w:sz w:val="30"/>
          <w:szCs w:val="30"/>
          <w:cs/>
        </w:rPr>
        <w:t>4</w:t>
      </w:r>
      <w:r w:rsidRPr="0037389D">
        <w:rPr>
          <w:rFonts w:asciiTheme="majorBidi" w:hAnsiTheme="majorBidi" w:cstheme="majorBidi"/>
          <w:spacing w:val="4"/>
          <w:sz w:val="30"/>
          <w:szCs w:val="30"/>
        </w:rPr>
        <w:t xml:space="preserve">00 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>ล้าน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บาท เงินกู้ยืมมีอัตราดอกเบี้ยร้อยละ </w:t>
      </w:r>
      <w:r w:rsidR="00517430" w:rsidRPr="0037389D">
        <w:rPr>
          <w:rFonts w:asciiTheme="majorBidi" w:hAnsiTheme="majorBidi" w:cstheme="majorBidi"/>
          <w:sz w:val="30"/>
          <w:szCs w:val="30"/>
        </w:rPr>
        <w:t>3.5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ต่อปี และมีระยะเวลาการชำระคืนภายใน </w:t>
      </w:r>
      <w:r w:rsidR="00517430" w:rsidRPr="0037389D">
        <w:rPr>
          <w:rFonts w:asciiTheme="majorBidi" w:hAnsiTheme="majorBidi" w:cstheme="majorBidi"/>
          <w:sz w:val="30"/>
          <w:szCs w:val="30"/>
        </w:rPr>
        <w:t>3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517430" w:rsidRPr="0037389D">
        <w:rPr>
          <w:rFonts w:asciiTheme="majorBidi" w:hAnsiTheme="majorBidi" w:cstheme="majorBidi"/>
          <w:sz w:val="30"/>
          <w:szCs w:val="30"/>
        </w:rPr>
        <w:t>6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เดือนโดยกำหนดให้มีการชำระคืนเป็นรายเดือน และเริ่มจ่ายงวดแรกวันที่ </w:t>
      </w:r>
      <w:r w:rsidRPr="0037389D">
        <w:rPr>
          <w:rFonts w:asciiTheme="majorBidi" w:hAnsiTheme="majorBidi" w:cstheme="majorBidi"/>
          <w:sz w:val="30"/>
          <w:szCs w:val="30"/>
        </w:rPr>
        <w:t xml:space="preserve">30 </w:t>
      </w:r>
      <w:r w:rsidR="00517430" w:rsidRPr="0037389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17430" w:rsidRPr="0037389D">
        <w:rPr>
          <w:rFonts w:asciiTheme="majorBidi" w:hAnsiTheme="majorBidi" w:cstheme="majorBidi"/>
          <w:sz w:val="30"/>
          <w:szCs w:val="30"/>
        </w:rPr>
        <w:t>2567</w:t>
      </w:r>
      <w:r w:rsidR="007E1D36">
        <w:rPr>
          <w:rFonts w:asciiTheme="majorBidi" w:hAnsiTheme="majorBidi" w:cstheme="majorBidi" w:hint="cs"/>
          <w:sz w:val="30"/>
          <w:szCs w:val="30"/>
          <w:cs/>
        </w:rPr>
        <w:t xml:space="preserve"> ทั้งนี้ ในระหว่างปี </w:t>
      </w:r>
      <w:r w:rsidR="007E1D36">
        <w:rPr>
          <w:rFonts w:asciiTheme="majorBidi" w:hAnsiTheme="majorBidi" w:cstheme="majorBidi"/>
          <w:sz w:val="30"/>
          <w:szCs w:val="30"/>
        </w:rPr>
        <w:t>2565</w:t>
      </w:r>
      <w:r w:rsidR="007E1D36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บริษัทได้เบิกเงินกู้ยืมระยะยาวจากสถาบันการเงินเป็นจำนวน </w:t>
      </w:r>
      <w:r w:rsidR="007E1D36">
        <w:rPr>
          <w:rFonts w:asciiTheme="majorBidi" w:hAnsiTheme="majorBidi" w:cstheme="majorBidi"/>
          <w:sz w:val="30"/>
          <w:szCs w:val="30"/>
        </w:rPr>
        <w:t>60</w:t>
      </w:r>
      <w:r w:rsidR="007E1D36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2BE3DF0D" w14:textId="77777777" w:rsidR="00806574" w:rsidRPr="0037389D" w:rsidRDefault="00806574" w:rsidP="00806574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0B782" w14:textId="77777777" w:rsidR="00806574" w:rsidRPr="0037389D" w:rsidRDefault="00806574" w:rsidP="008065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ภายใต้สัญญากู้ยืมเงินดังกล่าวบริษัทต้องปฏิบัติตามข้อกำหนดว่าด้วยสิทธิและหน้าที่ของผู้กู้ ได้แก่ การดำรงอัตราส่วนหนี้สินต่อส่วนของทุนและอัตราส่วนความสามารถในการชำระหนี้ของบริษัท</w:t>
      </w:r>
    </w:p>
    <w:p w14:paraId="2607E0C1" w14:textId="77777777" w:rsidR="00806574" w:rsidRPr="0037389D" w:rsidRDefault="00806574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95320F" w14:textId="1BDA44F0" w:rsidR="00A743C3" w:rsidRPr="0037389D" w:rsidRDefault="00A743C3" w:rsidP="00806574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2FF2F60B" w14:textId="03CD4C35" w:rsidR="00A743C3" w:rsidRPr="0037389D" w:rsidRDefault="00A743C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F14975" w14:textId="06810CD0" w:rsidR="0036368A" w:rsidRPr="0037389D" w:rsidRDefault="004E6BD2" w:rsidP="0080657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7389D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</w:t>
      </w:r>
      <w:r w:rsidR="00A743C3" w:rsidRPr="0037389D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บริษัททำสัญญาเช่ากับบริษัทในประเทศหลายแห่งเพื่อ</w:t>
      </w:r>
      <w:r w:rsidR="00A743C3" w:rsidRPr="0037389D">
        <w:rPr>
          <w:rFonts w:asciiTheme="majorBidi" w:hAnsiTheme="majorBidi" w:cstheme="majorBidi"/>
          <w:sz w:val="30"/>
          <w:szCs w:val="30"/>
          <w:cs/>
          <w:lang w:val="en-US"/>
        </w:rPr>
        <w:t>เช่า</w:t>
      </w:r>
      <w:r w:rsidR="00A743C3" w:rsidRPr="0037389D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 และ</w:t>
      </w:r>
      <w:r w:rsidR="00806574" w:rsidRPr="0037389D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FC5521" w:rsidRPr="0037389D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โดยสัญญามีกำหน</w:t>
      </w:r>
      <w:r w:rsidR="00DC3F8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ดระยะเวลา</w:t>
      </w:r>
      <w:r w:rsidR="00DC3F85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 w:rsidR="00757DDD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3</w:t>
      </w:r>
      <w:r w:rsidR="00FC5521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FC5521" w:rsidRPr="0037389D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ปี</w:t>
      </w:r>
      <w:r w:rsidR="00757DDD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FC5521" w:rsidRPr="0037389D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ถึง </w:t>
      </w:r>
      <w:r w:rsidR="00FC5521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5 </w:t>
      </w:r>
      <w:r w:rsidR="00FC5521" w:rsidRPr="0037389D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ปี และ</w:t>
      </w:r>
      <w:r w:rsidR="00A743C3" w:rsidRPr="0037389D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มีอัตราดอกเบี้ยร้อยละ </w:t>
      </w:r>
      <w:r w:rsidR="00757DDD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0</w:t>
      </w:r>
      <w:r w:rsidR="00DA636D" w:rsidRPr="0037389D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.</w:t>
      </w:r>
      <w:r w:rsidR="00757DDD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9 </w:t>
      </w:r>
      <w:r w:rsidR="0001319E" w:rsidRPr="0001319E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-</w:t>
      </w:r>
      <w:r w:rsidR="00757DDD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19.8</w:t>
      </w:r>
      <w:r w:rsidR="00A743C3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A743C3" w:rsidRPr="0037389D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ต่อปี</w:t>
      </w:r>
      <w:r w:rsidR="00A743C3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A743C3" w:rsidRPr="0037389D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 xml:space="preserve">ในปี </w:t>
      </w:r>
      <w:r w:rsidR="00D6443C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776958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5</w:t>
      </w:r>
      <w:r w:rsidR="00A743C3" w:rsidRPr="0037389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A743C3" w:rsidRPr="0037389D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 w:bidi="th-TH"/>
        </w:rPr>
        <w:t>(</w:t>
      </w:r>
      <w:r w:rsidR="00D6443C" w:rsidRPr="0037389D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25</w:t>
      </w:r>
      <w:r w:rsidRPr="0037389D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6</w:t>
      </w:r>
      <w:r w:rsidR="00776958" w:rsidRPr="0037389D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4</w:t>
      </w:r>
      <w:r w:rsidR="00A743C3" w:rsidRPr="0037389D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 xml:space="preserve">: </w:t>
      </w:r>
      <w:r w:rsidR="00A743C3" w:rsidRPr="0037389D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 w:bidi="th-TH"/>
        </w:rPr>
        <w:t>ร้อยละ</w:t>
      </w:r>
      <w:r w:rsidR="00DC3F85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val="en-US" w:bidi="th-TH"/>
        </w:rPr>
        <w:t xml:space="preserve"> </w:t>
      </w:r>
      <w:r w:rsidR="00776958" w:rsidRPr="0037389D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0.9</w:t>
      </w:r>
      <w:r w:rsidR="00013F87" w:rsidRPr="0037389D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 xml:space="preserve"> </w:t>
      </w:r>
      <w:r w:rsidR="00776958" w:rsidRPr="0037389D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-</w:t>
      </w:r>
      <w:r w:rsidR="00013F87" w:rsidRPr="0037389D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 xml:space="preserve"> </w:t>
      </w:r>
      <w:r w:rsidR="00776958" w:rsidRPr="0037389D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>19.8</w:t>
      </w:r>
      <w:r w:rsidR="00B21C59" w:rsidRPr="0037389D">
        <w:rPr>
          <w:rFonts w:asciiTheme="majorBidi" w:hAnsiTheme="majorBidi" w:cstheme="majorBidi"/>
          <w:i/>
          <w:iCs/>
          <w:spacing w:val="4"/>
          <w:sz w:val="30"/>
          <w:szCs w:val="30"/>
          <w:lang w:val="en-US" w:bidi="th-TH"/>
        </w:rPr>
        <w:t xml:space="preserve"> </w:t>
      </w:r>
      <w:r w:rsidR="00A743C3" w:rsidRPr="0037389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</w:t>
      </w:r>
      <w:r w:rsidR="00A743C3" w:rsidRPr="003738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6DB01EB0" w14:textId="249F7873" w:rsidR="00F94C4C" w:rsidRPr="0037389D" w:rsidRDefault="00F94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</w:rPr>
        <w:br w:type="page"/>
      </w:r>
    </w:p>
    <w:p w14:paraId="063930FD" w14:textId="5AD255F2" w:rsidR="002C5651" w:rsidRPr="0037389D" w:rsidRDefault="004D5CDB" w:rsidP="004D6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</w:t>
      </w:r>
      <w:r w:rsidR="004D6DC8" w:rsidRPr="003738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</w:t>
      </w:r>
    </w:p>
    <w:p w14:paraId="52380545" w14:textId="77777777" w:rsidR="004D6DC8" w:rsidRPr="0037389D" w:rsidRDefault="004D6DC8" w:rsidP="004D6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7"/>
        <w:gridCol w:w="1173"/>
        <w:gridCol w:w="267"/>
        <w:gridCol w:w="1173"/>
        <w:gridCol w:w="183"/>
        <w:gridCol w:w="1260"/>
        <w:gridCol w:w="180"/>
        <w:gridCol w:w="900"/>
      </w:tblGrid>
      <w:tr w:rsidR="0037389D" w:rsidRPr="0037389D" w14:paraId="1B68324B" w14:textId="77777777" w:rsidTr="007E1D36">
        <w:trPr>
          <w:cantSplit/>
          <w:trHeight w:val="182"/>
          <w:tblHeader/>
        </w:trPr>
        <w:tc>
          <w:tcPr>
            <w:tcW w:w="4317" w:type="dxa"/>
          </w:tcPr>
          <w:p w14:paraId="6C582DD2" w14:textId="77777777" w:rsidR="00A911ED" w:rsidRPr="0037389D" w:rsidRDefault="00A911ED" w:rsidP="00B254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3" w:type="dxa"/>
            <w:gridSpan w:val="7"/>
            <w:shd w:val="clear" w:color="auto" w:fill="auto"/>
            <w:vAlign w:val="bottom"/>
          </w:tcPr>
          <w:p w14:paraId="646BECCC" w14:textId="4655089E" w:rsidR="00A911ED" w:rsidRPr="0037389D" w:rsidRDefault="00A911ED" w:rsidP="00B25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738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37389D" w:rsidRPr="0037389D" w14:paraId="04DF57F0" w14:textId="77777777" w:rsidTr="007E1D36">
        <w:trPr>
          <w:cantSplit/>
          <w:trHeight w:val="479"/>
          <w:tblHeader/>
        </w:trPr>
        <w:tc>
          <w:tcPr>
            <w:tcW w:w="4317" w:type="dxa"/>
          </w:tcPr>
          <w:p w14:paraId="075E151B" w14:textId="77777777" w:rsidR="00A911ED" w:rsidRPr="0037389D" w:rsidRDefault="00A911ED" w:rsidP="00A911E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51333B1" w14:textId="77777777" w:rsidR="00FF4ABC" w:rsidRPr="0037389D" w:rsidRDefault="00A911ED" w:rsidP="00FF4ABC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F5C6694" w14:textId="036BAE87" w:rsidR="00A911ED" w:rsidRPr="0037389D" w:rsidRDefault="00A911ED" w:rsidP="00FF4ABC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267" w:type="dxa"/>
            <w:vAlign w:val="bottom"/>
          </w:tcPr>
          <w:p w14:paraId="56D81754" w14:textId="0AE35BB3" w:rsidR="00A911ED" w:rsidRPr="0037389D" w:rsidRDefault="00A911ED" w:rsidP="00A911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534162" w14:textId="77777777" w:rsidR="00A911ED" w:rsidRPr="0037389D" w:rsidRDefault="00A911ED" w:rsidP="00A911ED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B03CA02" w14:textId="40A4365D" w:rsidR="00A911ED" w:rsidRPr="0037389D" w:rsidRDefault="00A911ED" w:rsidP="00A911ED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3" w:type="dxa"/>
            <w:vAlign w:val="bottom"/>
          </w:tcPr>
          <w:p w14:paraId="1B697610" w14:textId="77777777" w:rsidR="00A911ED" w:rsidRPr="0037389D" w:rsidRDefault="00A911ED" w:rsidP="00A911ED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26A86DF" w14:textId="77777777" w:rsidR="00A911ED" w:rsidRPr="0037389D" w:rsidRDefault="00A911ED" w:rsidP="00A911ED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</w:t>
            </w:r>
          </w:p>
          <w:p w14:paraId="37E2F44B" w14:textId="5B381AD7" w:rsidR="00A911ED" w:rsidRPr="0037389D" w:rsidRDefault="00A911ED" w:rsidP="00A911ED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180" w:type="dxa"/>
            <w:vAlign w:val="bottom"/>
          </w:tcPr>
          <w:p w14:paraId="18C2A8BB" w14:textId="77777777" w:rsidR="00A911ED" w:rsidRPr="0037389D" w:rsidRDefault="00A911ED" w:rsidP="00A911ED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CFCC58" w14:textId="77777777" w:rsidR="00A911ED" w:rsidRPr="0037389D" w:rsidRDefault="00A911ED" w:rsidP="00A911ED">
            <w:pPr>
              <w:pStyle w:val="acctmergecolhdg"/>
              <w:spacing w:line="240" w:lineRule="atLeast"/>
              <w:ind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7389D" w:rsidRPr="0037389D" w14:paraId="34A4D20D" w14:textId="77777777" w:rsidTr="007E1D36">
        <w:trPr>
          <w:cantSplit/>
          <w:trHeight w:val="399"/>
          <w:tblHeader/>
        </w:trPr>
        <w:tc>
          <w:tcPr>
            <w:tcW w:w="4317" w:type="dxa"/>
          </w:tcPr>
          <w:p w14:paraId="073D515B" w14:textId="77777777" w:rsidR="00A53082" w:rsidRPr="0037389D" w:rsidRDefault="00A53082" w:rsidP="00A911ED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3" w:type="dxa"/>
            <w:gridSpan w:val="7"/>
            <w:shd w:val="clear" w:color="auto" w:fill="auto"/>
            <w:vAlign w:val="bottom"/>
          </w:tcPr>
          <w:p w14:paraId="3E6B478D" w14:textId="77777777" w:rsidR="00A53082" w:rsidRPr="0037389D" w:rsidRDefault="00A53082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89D" w:rsidRPr="0037389D" w14:paraId="10D56831" w14:textId="77777777" w:rsidTr="007E1D36">
        <w:trPr>
          <w:cantSplit/>
          <w:trHeight w:val="399"/>
          <w:tblHeader/>
        </w:trPr>
        <w:tc>
          <w:tcPr>
            <w:tcW w:w="4317" w:type="dxa"/>
          </w:tcPr>
          <w:p w14:paraId="7CDBA4DB" w14:textId="3B515D18" w:rsidR="00A911ED" w:rsidRPr="0037389D" w:rsidRDefault="00A911ED" w:rsidP="00A911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776958"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1505581" w14:textId="77777777" w:rsidR="00A911ED" w:rsidRPr="0037389D" w:rsidRDefault="00A911ED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51ECF7B9" w14:textId="77777777" w:rsidR="00A911ED" w:rsidRPr="0037389D" w:rsidRDefault="00A911ED" w:rsidP="00A911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693" w:type="dxa"/>
            <w:gridSpan w:val="5"/>
            <w:vAlign w:val="bottom"/>
          </w:tcPr>
          <w:p w14:paraId="0AE86773" w14:textId="77777777" w:rsidR="00A911ED" w:rsidRPr="0037389D" w:rsidRDefault="00A911ED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37389D" w:rsidRPr="0037389D" w14:paraId="403C568E" w14:textId="77777777" w:rsidTr="007E1D36">
        <w:trPr>
          <w:cantSplit/>
          <w:trHeight w:val="418"/>
        </w:trPr>
        <w:tc>
          <w:tcPr>
            <w:tcW w:w="4317" w:type="dxa"/>
          </w:tcPr>
          <w:p w14:paraId="321B10CB" w14:textId="0EC52446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173" w:type="dxa"/>
            <w:vAlign w:val="bottom"/>
          </w:tcPr>
          <w:p w14:paraId="53600DF1" w14:textId="742724ED" w:rsidR="00DD2A56" w:rsidRPr="0037389D" w:rsidRDefault="00DD2A56" w:rsidP="0001319E">
            <w:pPr>
              <w:pStyle w:val="acctfourfigures"/>
              <w:shd w:val="clear" w:color="auto" w:fill="FFFFFF"/>
              <w:tabs>
                <w:tab w:val="clear" w:pos="765"/>
                <w:tab w:val="left" w:pos="734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442,000</w:t>
            </w:r>
          </w:p>
        </w:tc>
        <w:tc>
          <w:tcPr>
            <w:tcW w:w="267" w:type="dxa"/>
            <w:vAlign w:val="bottom"/>
          </w:tcPr>
          <w:p w14:paraId="2703BA5B" w14:textId="4F4193A1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110CCC" w14:textId="1CC096E1" w:rsidR="00DD2A56" w:rsidRPr="0037389D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24E2DA" w14:textId="77777777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1F7885" w14:textId="2368F61B" w:rsidR="00DD2A56" w:rsidRPr="0037389D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39,819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706B" w14:textId="77777777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687424" w14:textId="0CB61E69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691,819</w:t>
            </w:r>
          </w:p>
        </w:tc>
      </w:tr>
      <w:tr w:rsidR="0037389D" w:rsidRPr="0037389D" w14:paraId="5A948F77" w14:textId="77777777" w:rsidTr="007E1D36">
        <w:trPr>
          <w:cantSplit/>
          <w:trHeight w:val="399"/>
        </w:trPr>
        <w:tc>
          <w:tcPr>
            <w:tcW w:w="4317" w:type="dxa"/>
          </w:tcPr>
          <w:p w14:paraId="43D4FFA7" w14:textId="77777777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3" w:type="dxa"/>
            <w:vAlign w:val="bottom"/>
          </w:tcPr>
          <w:p w14:paraId="65D15861" w14:textId="03B48C08" w:rsidR="00DD2A56" w:rsidRPr="0001319E" w:rsidRDefault="0001319E" w:rsidP="000131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41F4E" w:rsidRPr="0001319E">
              <w:rPr>
                <w:rFonts w:ascii="Angsana New" w:hAnsi="Angsana New"/>
                <w:sz w:val="30"/>
                <w:szCs w:val="30"/>
              </w:rPr>
              <w:t>84,000</w:t>
            </w:r>
          </w:p>
        </w:tc>
        <w:tc>
          <w:tcPr>
            <w:tcW w:w="267" w:type="dxa"/>
            <w:vAlign w:val="bottom"/>
          </w:tcPr>
          <w:p w14:paraId="2B38766D" w14:textId="77777777" w:rsidR="00DD2A56" w:rsidRPr="0001319E" w:rsidRDefault="00DD2A56" w:rsidP="0001319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02410BC" w14:textId="7E6F1B87" w:rsidR="00DD2A56" w:rsidRPr="0037389D" w:rsidRDefault="007E1D36" w:rsidP="007E1D3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F41F4E" w:rsidRPr="0037389D">
              <w:rPr>
                <w:rFonts w:asciiTheme="majorBidi" w:hAnsiTheme="majorBidi" w:cstheme="majorBidi"/>
                <w:sz w:val="30"/>
                <w:szCs w:val="30"/>
              </w:rPr>
              <w:t>(60,</w:t>
            </w:r>
            <w:r w:rsidR="00F41F4E" w:rsidRPr="007E1D36">
              <w:rPr>
                <w:rFonts w:ascii="Angsana New" w:hAnsi="Angsana New"/>
                <w:sz w:val="30"/>
                <w:szCs w:val="30"/>
              </w:rPr>
              <w:t>000</w:t>
            </w:r>
            <w:r w:rsidR="00F41F4E" w:rsidRPr="003738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2A2CDAB" w14:textId="77777777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AB8FD00" w14:textId="564F9A44" w:rsidR="00DD2A56" w:rsidRPr="0037389D" w:rsidRDefault="007E1D36" w:rsidP="007E1D36">
            <w:pPr>
              <w:pStyle w:val="acctfourfigures"/>
              <w:shd w:val="clear" w:color="auto" w:fill="FFFFFF"/>
              <w:tabs>
                <w:tab w:val="clear" w:pos="765"/>
                <w:tab w:val="left" w:pos="989"/>
                <w:tab w:val="left" w:pos="1090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="00F41F4E" w:rsidRPr="003738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1F4E" w:rsidRPr="007E1D36">
              <w:rPr>
                <w:rFonts w:ascii="Angsana New" w:hAnsi="Angsana New"/>
                <w:sz w:val="30"/>
                <w:szCs w:val="30"/>
              </w:rPr>
              <w:t>23</w:t>
            </w:r>
            <w:r w:rsidR="00F41F4E" w:rsidRPr="0037389D">
              <w:rPr>
                <w:rFonts w:asciiTheme="majorBidi" w:hAnsiTheme="majorBidi" w:cstheme="majorBidi"/>
                <w:sz w:val="30"/>
                <w:szCs w:val="30"/>
              </w:rPr>
              <w:t>,670)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EC7C9" w14:textId="77777777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D33B3D" w14:textId="31EB9613" w:rsidR="00DD2A56" w:rsidRPr="0037389D" w:rsidRDefault="00955C0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330</w:t>
            </w:r>
          </w:p>
        </w:tc>
      </w:tr>
      <w:tr w:rsidR="0037389D" w:rsidRPr="0037389D" w14:paraId="60C88E55" w14:textId="77777777" w:rsidTr="007E1D36">
        <w:trPr>
          <w:cantSplit/>
          <w:trHeight w:val="409"/>
        </w:trPr>
        <w:tc>
          <w:tcPr>
            <w:tcW w:w="4317" w:type="dxa"/>
          </w:tcPr>
          <w:p w14:paraId="1050AF43" w14:textId="1A04FB6A" w:rsidR="00B35F61" w:rsidRPr="0037389D" w:rsidRDefault="00B35F61" w:rsidP="00B35F61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3" w:type="dxa"/>
            <w:vAlign w:val="bottom"/>
          </w:tcPr>
          <w:p w14:paraId="02604774" w14:textId="6D485590" w:rsidR="00B35F61" w:rsidRPr="00B04566" w:rsidRDefault="00B35F61" w:rsidP="00B04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2A1E3C3" w14:textId="21C96AC5" w:rsidR="00B35F61" w:rsidRPr="00B04566" w:rsidRDefault="00B35F61" w:rsidP="00B04566">
            <w:pPr>
              <w:pStyle w:val="acctfourfigures"/>
              <w:shd w:val="clear" w:color="auto" w:fill="FFFFFF"/>
              <w:spacing w:line="240" w:lineRule="atLeast"/>
              <w:ind w:left="-79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B99A4" w14:textId="3E62081D" w:rsidR="00B35F61" w:rsidRPr="00B04566" w:rsidRDefault="00B35F61" w:rsidP="00B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-44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04566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D320556" w14:textId="77777777" w:rsidR="00B35F61" w:rsidRPr="0037389D" w:rsidRDefault="00B35F61" w:rsidP="00B35F61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03AF80" w14:textId="5005918F" w:rsidR="00B35F61" w:rsidRPr="0037389D" w:rsidRDefault="00B35F61" w:rsidP="00B3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4,588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7093B3" w14:textId="77777777" w:rsidR="00B35F61" w:rsidRPr="0037389D" w:rsidRDefault="00B35F61" w:rsidP="00B35F61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EF779" w14:textId="463F772F" w:rsidR="00B35F61" w:rsidRPr="0037389D" w:rsidRDefault="00B35F61" w:rsidP="00B35F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4,588</w:t>
            </w:r>
          </w:p>
        </w:tc>
      </w:tr>
      <w:tr w:rsidR="0037389D" w:rsidRPr="0037389D" w14:paraId="58C965A3" w14:textId="77777777" w:rsidTr="007E1D36">
        <w:trPr>
          <w:cantSplit/>
          <w:trHeight w:val="399"/>
        </w:trPr>
        <w:tc>
          <w:tcPr>
            <w:tcW w:w="4317" w:type="dxa"/>
          </w:tcPr>
          <w:p w14:paraId="0909479F" w14:textId="77777777" w:rsidR="00B35F61" w:rsidRPr="0037389D" w:rsidRDefault="00B35F61" w:rsidP="00B35F61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40D5216" w14:textId="33DE8C9F" w:rsidR="00B35F61" w:rsidRPr="00B04566" w:rsidRDefault="00B35F61" w:rsidP="00B04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E130017" w14:textId="4711D4E4" w:rsidR="00B35F61" w:rsidRPr="00B04566" w:rsidRDefault="00B35F61" w:rsidP="00B04566">
            <w:pPr>
              <w:pStyle w:val="acctfourfigures"/>
              <w:shd w:val="clear" w:color="auto" w:fill="FFFFFF"/>
              <w:spacing w:line="240" w:lineRule="atLeast"/>
              <w:ind w:left="-79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753FD" w14:textId="29701F4C" w:rsidR="00B35F61" w:rsidRPr="00B04566" w:rsidRDefault="00B35F61" w:rsidP="00B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-44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04566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5DDE63" w14:textId="77777777" w:rsidR="00B35F61" w:rsidRPr="0037389D" w:rsidRDefault="00B35F61" w:rsidP="00B35F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94EC3" w14:textId="544A17D3" w:rsidR="00B35F61" w:rsidRPr="0037389D" w:rsidRDefault="00B35F61" w:rsidP="00B35F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F5DA9" w14:textId="77777777" w:rsidR="00B35F61" w:rsidRPr="0037389D" w:rsidRDefault="00B35F61" w:rsidP="00B35F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91FE6" w14:textId="1E0B62BC" w:rsidR="00B35F61" w:rsidRPr="0037389D" w:rsidRDefault="00B35F61" w:rsidP="00B35F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1,289</w:t>
            </w:r>
          </w:p>
        </w:tc>
      </w:tr>
      <w:tr w:rsidR="0037389D" w:rsidRPr="0037389D" w14:paraId="79FC5955" w14:textId="77777777" w:rsidTr="007E1D36">
        <w:trPr>
          <w:cantSplit/>
          <w:trHeight w:val="418"/>
        </w:trPr>
        <w:tc>
          <w:tcPr>
            <w:tcW w:w="4317" w:type="dxa"/>
          </w:tcPr>
          <w:p w14:paraId="414D0910" w14:textId="66ACE47A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18567" w14:textId="72421947" w:rsidR="00DD2A56" w:rsidRPr="0037389D" w:rsidRDefault="00F41F4E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526,000</w:t>
            </w:r>
          </w:p>
        </w:tc>
        <w:tc>
          <w:tcPr>
            <w:tcW w:w="267" w:type="dxa"/>
            <w:vAlign w:val="bottom"/>
          </w:tcPr>
          <w:p w14:paraId="0F478B0D" w14:textId="12211A0E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E21E7" w14:textId="23525572" w:rsidR="00DD2A56" w:rsidRPr="0037389D" w:rsidRDefault="00F41F4E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1576CE4" w14:textId="74256CC3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935BB" w14:textId="6BF9EAF2" w:rsidR="00DD2A56" w:rsidRPr="0037389D" w:rsidRDefault="00F41F4E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22,026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8F04AD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32E19" w14:textId="4E59BDCE" w:rsidR="00DD2A56" w:rsidRPr="0037389D" w:rsidRDefault="00955C0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698,026</w:t>
            </w:r>
          </w:p>
        </w:tc>
      </w:tr>
      <w:tr w:rsidR="0037389D" w:rsidRPr="0037389D" w14:paraId="06247327" w14:textId="77777777" w:rsidTr="007E1D36">
        <w:trPr>
          <w:cantSplit/>
          <w:trHeight w:val="418"/>
        </w:trPr>
        <w:tc>
          <w:tcPr>
            <w:tcW w:w="4317" w:type="dxa"/>
          </w:tcPr>
          <w:p w14:paraId="7FDA06DF" w14:textId="77777777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6A469637" w14:textId="77777777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30FDA9E7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6BC84E" w14:textId="77777777" w:rsidR="00DD2A56" w:rsidRPr="0037389D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7F01374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272F0B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449408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EFEB58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89D" w:rsidRPr="0037389D" w14:paraId="3360C561" w14:textId="77777777" w:rsidTr="007E1D36">
        <w:trPr>
          <w:cantSplit/>
          <w:trHeight w:val="418"/>
        </w:trPr>
        <w:tc>
          <w:tcPr>
            <w:tcW w:w="4317" w:type="dxa"/>
          </w:tcPr>
          <w:p w14:paraId="7C3ECC23" w14:textId="6393551A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3" w:type="dxa"/>
            <w:vAlign w:val="bottom"/>
          </w:tcPr>
          <w:p w14:paraId="102A651C" w14:textId="77777777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4575A988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58F63" w14:textId="77777777" w:rsidR="00DD2A56" w:rsidRPr="0037389D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08A9FA8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1BCFF1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051735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58311B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89D" w:rsidRPr="0037389D" w14:paraId="6DCAB32B" w14:textId="77777777" w:rsidTr="007E1D36">
        <w:trPr>
          <w:cantSplit/>
          <w:trHeight w:val="418"/>
        </w:trPr>
        <w:tc>
          <w:tcPr>
            <w:tcW w:w="4317" w:type="dxa"/>
          </w:tcPr>
          <w:p w14:paraId="53C1A35B" w14:textId="2634B198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173" w:type="dxa"/>
            <w:vAlign w:val="bottom"/>
          </w:tcPr>
          <w:p w14:paraId="46A4BF96" w14:textId="40161E23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  <w:tc>
          <w:tcPr>
            <w:tcW w:w="267" w:type="dxa"/>
            <w:vAlign w:val="bottom"/>
          </w:tcPr>
          <w:p w14:paraId="3956BC0D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792167" w14:textId="2B8EE9F3" w:rsidR="00DD2A56" w:rsidRPr="0037389D" w:rsidRDefault="00DD2A56" w:rsidP="00B04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034EB9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FF50A" w14:textId="24B1E2D3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57,049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982E6B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3971AD" w14:textId="5757806F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957,049</w:t>
            </w:r>
          </w:p>
        </w:tc>
      </w:tr>
      <w:tr w:rsidR="0037389D" w:rsidRPr="0037389D" w14:paraId="579FBD48" w14:textId="77777777" w:rsidTr="007E1D36">
        <w:trPr>
          <w:cantSplit/>
          <w:trHeight w:val="418"/>
        </w:trPr>
        <w:tc>
          <w:tcPr>
            <w:tcW w:w="4317" w:type="dxa"/>
          </w:tcPr>
          <w:p w14:paraId="6EAF03C1" w14:textId="4E8DE451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3" w:type="dxa"/>
            <w:vAlign w:val="bottom"/>
          </w:tcPr>
          <w:p w14:paraId="4B300244" w14:textId="52E6FC9D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(458,000)</w:t>
            </w:r>
          </w:p>
        </w:tc>
        <w:tc>
          <w:tcPr>
            <w:tcW w:w="267" w:type="dxa"/>
            <w:vAlign w:val="bottom"/>
          </w:tcPr>
          <w:p w14:paraId="0BD3CDFD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9209DF" w14:textId="0275E828" w:rsidR="00DD2A56" w:rsidRPr="0037389D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919B3D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FD23DE" w14:textId="2ABFDDAD" w:rsidR="00DD2A56" w:rsidRPr="0037389D" w:rsidRDefault="007E1D36" w:rsidP="007E1D36">
            <w:pPr>
              <w:pStyle w:val="acctfourfigures"/>
              <w:shd w:val="clear" w:color="auto" w:fill="FFFFFF"/>
              <w:tabs>
                <w:tab w:val="clear" w:pos="765"/>
                <w:tab w:val="left" w:pos="1182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="00DD2A56" w:rsidRPr="0037389D">
              <w:rPr>
                <w:rFonts w:ascii="Angsana New" w:hAnsi="Angsana New"/>
                <w:sz w:val="30"/>
                <w:szCs w:val="30"/>
              </w:rPr>
              <w:t>(23,</w:t>
            </w:r>
            <w:r w:rsidR="00DD2A56" w:rsidRPr="007E1D36">
              <w:rPr>
                <w:rFonts w:asciiTheme="majorBidi" w:hAnsiTheme="majorBidi" w:cstheme="majorBidi"/>
                <w:sz w:val="30"/>
                <w:szCs w:val="30"/>
              </w:rPr>
              <w:t>795</w:t>
            </w:r>
            <w:r w:rsidR="00DD2A56" w:rsidRPr="003738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5B1AD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8DEBE6" w14:textId="0BAE823B" w:rsidR="00DD2A56" w:rsidRPr="0037389D" w:rsidRDefault="007E1D36" w:rsidP="007E1D36">
            <w:pPr>
              <w:pStyle w:val="acctfourfigures"/>
              <w:shd w:val="clear" w:color="auto" w:fill="FFFFFF"/>
              <w:tabs>
                <w:tab w:val="clear" w:pos="765"/>
                <w:tab w:val="left" w:pos="1182"/>
              </w:tabs>
              <w:spacing w:line="240" w:lineRule="atLeast"/>
              <w:ind w:right="-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DD2A56" w:rsidRPr="0037389D">
              <w:rPr>
                <w:rFonts w:ascii="Angsana New" w:hAnsi="Angsana New"/>
                <w:sz w:val="30"/>
                <w:szCs w:val="30"/>
              </w:rPr>
              <w:t>(271,795)</w:t>
            </w:r>
          </w:p>
        </w:tc>
      </w:tr>
      <w:tr w:rsidR="0037389D" w:rsidRPr="0037389D" w14:paraId="034A1BD2" w14:textId="77777777" w:rsidTr="007E1D36">
        <w:trPr>
          <w:cantSplit/>
          <w:trHeight w:val="418"/>
        </w:trPr>
        <w:tc>
          <w:tcPr>
            <w:tcW w:w="4317" w:type="dxa"/>
          </w:tcPr>
          <w:p w14:paraId="2676DB61" w14:textId="347CD7EF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3" w:type="dxa"/>
            <w:vAlign w:val="bottom"/>
          </w:tcPr>
          <w:p w14:paraId="38CAEE68" w14:textId="70623632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5C28E146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571DF0" w14:textId="02C61301" w:rsidR="00DD2A56" w:rsidRPr="00B04566" w:rsidRDefault="00DD2A56" w:rsidP="00B50FCD">
            <w:pPr>
              <w:pStyle w:val="acctfourfigures"/>
              <w:shd w:val="clear" w:color="auto" w:fill="FFFFFF"/>
              <w:tabs>
                <w:tab w:val="clear" w:pos="765"/>
                <w:tab w:val="left" w:pos="739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4243C0E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20C3F3" w14:textId="03D3C424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4,478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09F31B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C024A1" w14:textId="6E184416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4,478</w:t>
            </w:r>
          </w:p>
        </w:tc>
      </w:tr>
      <w:tr w:rsidR="0037389D" w:rsidRPr="0037389D" w14:paraId="23F599FC" w14:textId="77777777" w:rsidTr="007E1D36">
        <w:trPr>
          <w:cantSplit/>
          <w:trHeight w:val="418"/>
        </w:trPr>
        <w:tc>
          <w:tcPr>
            <w:tcW w:w="4317" w:type="dxa"/>
          </w:tcPr>
          <w:p w14:paraId="52AFCE95" w14:textId="3474C3DE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D950E75" w14:textId="33F8FADE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1A5880AA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CAB49" w14:textId="71BCDD27" w:rsidR="00DD2A56" w:rsidRPr="00B04566" w:rsidRDefault="00DD2A56" w:rsidP="00B0456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853EBD5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B1BD4" w14:textId="757D1E72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B75881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0117" w14:textId="5C05F03A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2,087</w:t>
            </w:r>
          </w:p>
        </w:tc>
      </w:tr>
      <w:tr w:rsidR="00955C06" w:rsidRPr="0037389D" w14:paraId="7F85A5C9" w14:textId="77777777" w:rsidTr="007E1D36">
        <w:trPr>
          <w:cantSplit/>
          <w:trHeight w:val="418"/>
        </w:trPr>
        <w:tc>
          <w:tcPr>
            <w:tcW w:w="4317" w:type="dxa"/>
          </w:tcPr>
          <w:p w14:paraId="5EFD8698" w14:textId="7E8ADF88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154E7" w14:textId="6ADDC1CD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442,000</w:t>
            </w:r>
          </w:p>
        </w:tc>
        <w:tc>
          <w:tcPr>
            <w:tcW w:w="267" w:type="dxa"/>
            <w:vAlign w:val="bottom"/>
          </w:tcPr>
          <w:p w14:paraId="7CC2FA08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EF61F" w14:textId="5860C26B" w:rsidR="00DD2A56" w:rsidRPr="0037389D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210,000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34EEC8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96198" w14:textId="130F60E9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39,819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1F6A2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F8CB3" w14:textId="50057C8C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691,819</w:t>
            </w:r>
          </w:p>
        </w:tc>
      </w:tr>
    </w:tbl>
    <w:p w14:paraId="1A2CEF59" w14:textId="1623BCDA" w:rsidR="000A216A" w:rsidRPr="0037389D" w:rsidRDefault="000A216A">
      <w:pPr>
        <w:rPr>
          <w:rFonts w:asciiTheme="majorBidi" w:hAnsiTheme="majorBidi" w:cstheme="majorBidi"/>
          <w:b/>
          <w:sz w:val="30"/>
          <w:szCs w:val="30"/>
        </w:rPr>
      </w:pPr>
    </w:p>
    <w:p w14:paraId="095B7EFF" w14:textId="42448E0E" w:rsidR="00FF4ABC" w:rsidRPr="0037389D" w:rsidRDefault="000A216A" w:rsidP="000A2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</w:rPr>
      </w:pPr>
      <w:r w:rsidRPr="0037389D">
        <w:rPr>
          <w:b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7"/>
        <w:gridCol w:w="1260"/>
        <w:gridCol w:w="180"/>
        <w:gridCol w:w="1170"/>
        <w:gridCol w:w="183"/>
        <w:gridCol w:w="1260"/>
        <w:gridCol w:w="180"/>
        <w:gridCol w:w="1080"/>
      </w:tblGrid>
      <w:tr w:rsidR="0037389D" w:rsidRPr="0037389D" w14:paraId="11561023" w14:textId="77777777" w:rsidTr="00E510A6">
        <w:trPr>
          <w:cantSplit/>
          <w:trHeight w:val="182"/>
          <w:tblHeader/>
        </w:trPr>
        <w:tc>
          <w:tcPr>
            <w:tcW w:w="4317" w:type="dxa"/>
          </w:tcPr>
          <w:p w14:paraId="6ACFB84C" w14:textId="77777777" w:rsidR="00DD2A56" w:rsidRPr="0037389D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3DDE39A4" w14:textId="57D13587" w:rsidR="00DD2A56" w:rsidRPr="0037389D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37389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7389D" w:rsidRPr="0037389D" w14:paraId="7AF32242" w14:textId="77777777" w:rsidTr="00E510A6">
        <w:trPr>
          <w:cantSplit/>
          <w:trHeight w:val="479"/>
          <w:tblHeader/>
        </w:trPr>
        <w:tc>
          <w:tcPr>
            <w:tcW w:w="4317" w:type="dxa"/>
          </w:tcPr>
          <w:p w14:paraId="2DB5D41A" w14:textId="77777777" w:rsidR="00DD2A56" w:rsidRPr="0037389D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96A491" w14:textId="77777777" w:rsidR="00DD2A56" w:rsidRPr="0037389D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5340E37" w14:textId="77777777" w:rsidR="00DD2A56" w:rsidRPr="0037389D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vAlign w:val="bottom"/>
          </w:tcPr>
          <w:p w14:paraId="29122F05" w14:textId="77777777" w:rsidR="00DD2A56" w:rsidRPr="0037389D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A2A0E4" w14:textId="77777777" w:rsidR="00DD2A56" w:rsidRPr="0037389D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2F032F02" w14:textId="77777777" w:rsidR="00DD2A56" w:rsidRPr="0037389D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3" w:type="dxa"/>
            <w:vAlign w:val="bottom"/>
          </w:tcPr>
          <w:p w14:paraId="282F33F3" w14:textId="77777777" w:rsidR="00DD2A56" w:rsidRPr="0037389D" w:rsidRDefault="00DD2A56" w:rsidP="00E510A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E8AB0C" w14:textId="77777777" w:rsidR="00DD2A56" w:rsidRPr="0037389D" w:rsidRDefault="00DD2A56" w:rsidP="00E510A6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</w:t>
            </w:r>
          </w:p>
          <w:p w14:paraId="39F6C6EC" w14:textId="77777777" w:rsidR="00DD2A56" w:rsidRPr="0037389D" w:rsidRDefault="00DD2A56" w:rsidP="00E510A6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180" w:type="dxa"/>
            <w:vAlign w:val="bottom"/>
          </w:tcPr>
          <w:p w14:paraId="4B3A2439" w14:textId="77777777" w:rsidR="00DD2A56" w:rsidRPr="0037389D" w:rsidRDefault="00DD2A56" w:rsidP="00E510A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8C8C68" w14:textId="77777777" w:rsidR="00DD2A56" w:rsidRPr="0037389D" w:rsidRDefault="00DD2A56" w:rsidP="00E510A6">
            <w:pPr>
              <w:pStyle w:val="acctmergecolhdg"/>
              <w:spacing w:line="240" w:lineRule="atLeast"/>
              <w:ind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7389D" w:rsidRPr="0037389D" w14:paraId="7B87BD84" w14:textId="77777777" w:rsidTr="00E510A6">
        <w:trPr>
          <w:cantSplit/>
          <w:trHeight w:val="399"/>
          <w:tblHeader/>
        </w:trPr>
        <w:tc>
          <w:tcPr>
            <w:tcW w:w="4317" w:type="dxa"/>
          </w:tcPr>
          <w:p w14:paraId="5C762BD2" w14:textId="77777777" w:rsidR="00DD2A56" w:rsidRPr="0037389D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shd w:val="clear" w:color="auto" w:fill="auto"/>
            <w:vAlign w:val="bottom"/>
          </w:tcPr>
          <w:p w14:paraId="3C7BFC38" w14:textId="77777777" w:rsidR="00DD2A56" w:rsidRPr="0037389D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89D" w:rsidRPr="0037389D" w14:paraId="0548CB89" w14:textId="77777777" w:rsidTr="00E510A6">
        <w:trPr>
          <w:cantSplit/>
          <w:trHeight w:val="399"/>
          <w:tblHeader/>
        </w:trPr>
        <w:tc>
          <w:tcPr>
            <w:tcW w:w="4317" w:type="dxa"/>
          </w:tcPr>
          <w:p w14:paraId="217E749B" w14:textId="77777777" w:rsidR="00DD2A56" w:rsidRPr="0037389D" w:rsidRDefault="00DD2A56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4C1755" w14:textId="77777777" w:rsidR="00DD2A56" w:rsidRPr="0037389D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27D420" w14:textId="77777777" w:rsidR="00DD2A56" w:rsidRPr="0037389D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873" w:type="dxa"/>
            <w:gridSpan w:val="5"/>
            <w:vAlign w:val="bottom"/>
          </w:tcPr>
          <w:p w14:paraId="70018499" w14:textId="77777777" w:rsidR="00DD2A56" w:rsidRPr="0037389D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37389D" w:rsidRPr="0037389D" w14:paraId="6208EF7D" w14:textId="77777777" w:rsidTr="00E510A6">
        <w:trPr>
          <w:cantSplit/>
          <w:trHeight w:val="418"/>
        </w:trPr>
        <w:tc>
          <w:tcPr>
            <w:tcW w:w="4317" w:type="dxa"/>
          </w:tcPr>
          <w:p w14:paraId="54B4FFA4" w14:textId="77777777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  <w:vAlign w:val="bottom"/>
          </w:tcPr>
          <w:p w14:paraId="3EC00B3F" w14:textId="77777777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442,000</w:t>
            </w:r>
          </w:p>
        </w:tc>
        <w:tc>
          <w:tcPr>
            <w:tcW w:w="180" w:type="dxa"/>
            <w:vAlign w:val="bottom"/>
          </w:tcPr>
          <w:p w14:paraId="687C5377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9AE56F" w14:textId="77777777" w:rsidR="00DD2A56" w:rsidRPr="0037389D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6087B3" w14:textId="77777777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42B698" w14:textId="074E5D23" w:rsidR="00DD2A56" w:rsidRPr="0037389D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39,755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3B385" w14:textId="77777777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EAC809" w14:textId="12EEECE9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691,755</w:t>
            </w:r>
          </w:p>
        </w:tc>
      </w:tr>
      <w:tr w:rsidR="0037389D" w:rsidRPr="0037389D" w14:paraId="702846B4" w14:textId="77777777" w:rsidTr="00E510A6">
        <w:trPr>
          <w:cantSplit/>
          <w:trHeight w:val="399"/>
        </w:trPr>
        <w:tc>
          <w:tcPr>
            <w:tcW w:w="4317" w:type="dxa"/>
          </w:tcPr>
          <w:p w14:paraId="0BD86FBF" w14:textId="77777777" w:rsidR="00DD2A56" w:rsidRPr="0037389D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14:paraId="0943A3FE" w14:textId="336E3D6C" w:rsidR="00DD2A56" w:rsidRPr="0037389D" w:rsidRDefault="00316F29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84,000</w:t>
            </w:r>
          </w:p>
        </w:tc>
        <w:tc>
          <w:tcPr>
            <w:tcW w:w="180" w:type="dxa"/>
            <w:vAlign w:val="bottom"/>
          </w:tcPr>
          <w:p w14:paraId="02F70432" w14:textId="77777777" w:rsidR="00DD2A56" w:rsidRPr="0037389D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89920" w14:textId="0D4F7474" w:rsidR="00DD2A56" w:rsidRPr="0037389D" w:rsidRDefault="00473702" w:rsidP="00473702">
            <w:pPr>
              <w:pStyle w:val="acctfourfigures"/>
              <w:shd w:val="clear" w:color="auto" w:fill="FFFFFF"/>
              <w:tabs>
                <w:tab w:val="clear" w:pos="765"/>
                <w:tab w:val="left" w:pos="952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316F29" w:rsidRPr="0037389D">
              <w:rPr>
                <w:rFonts w:asciiTheme="majorBidi" w:hAnsiTheme="majorBidi" w:cstheme="majorBidi"/>
                <w:sz w:val="30"/>
                <w:szCs w:val="30"/>
              </w:rPr>
              <w:t>(60,000)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CC74BDA" w14:textId="77777777" w:rsidR="00DD2A56" w:rsidRPr="0037389D" w:rsidRDefault="00DD2A56" w:rsidP="00E510A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B5B1E7" w14:textId="3AB806D5" w:rsidR="00DD2A56" w:rsidRPr="0037389D" w:rsidRDefault="00473702" w:rsidP="00473702">
            <w:pPr>
              <w:pStyle w:val="acctfourfigures"/>
              <w:shd w:val="clear" w:color="auto" w:fill="FFFFFF"/>
              <w:tabs>
                <w:tab w:val="clear" w:pos="765"/>
                <w:tab w:val="left" w:pos="1102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="00316F29" w:rsidRPr="0037389D">
              <w:rPr>
                <w:rFonts w:asciiTheme="majorBidi" w:hAnsiTheme="majorBidi" w:cstheme="majorBidi"/>
                <w:sz w:val="30"/>
                <w:szCs w:val="30"/>
              </w:rPr>
              <w:t>(23,597)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6BE3C" w14:textId="77777777" w:rsidR="00DD2A56" w:rsidRPr="0037389D" w:rsidRDefault="00DD2A56" w:rsidP="00E510A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6D0367" w14:textId="1102674D" w:rsidR="00DD2A56" w:rsidRPr="0037389D" w:rsidRDefault="00316F29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403</w:t>
            </w:r>
          </w:p>
        </w:tc>
      </w:tr>
      <w:tr w:rsidR="0037389D" w:rsidRPr="0037389D" w14:paraId="789AD3B6" w14:textId="77777777" w:rsidTr="00E510A6">
        <w:trPr>
          <w:cantSplit/>
          <w:trHeight w:val="409"/>
        </w:trPr>
        <w:tc>
          <w:tcPr>
            <w:tcW w:w="4317" w:type="dxa"/>
          </w:tcPr>
          <w:p w14:paraId="542D61BF" w14:textId="77777777" w:rsidR="00DD2A56" w:rsidRPr="0037389D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6C0BCE0D" w14:textId="273718F9" w:rsidR="00DD2A56" w:rsidRPr="0037389D" w:rsidRDefault="00316F29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BECB79E" w14:textId="77777777" w:rsidR="00DD2A56" w:rsidRPr="0037389D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4CFBA4" w14:textId="673EFA50" w:rsidR="00DD2A56" w:rsidRPr="0037389D" w:rsidRDefault="00316F29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B5EBB37" w14:textId="77777777" w:rsidR="00DD2A56" w:rsidRPr="0037389D" w:rsidRDefault="00DD2A56" w:rsidP="00E510A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40F164" w14:textId="54A78263" w:rsidR="00DD2A56" w:rsidRPr="0037389D" w:rsidRDefault="00316F29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4,1</w:t>
            </w:r>
            <w:r w:rsidR="00425E3F" w:rsidRPr="0037389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95CF4" w14:textId="77777777" w:rsidR="00DD2A56" w:rsidRPr="0037389D" w:rsidRDefault="00DD2A56" w:rsidP="00E510A6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EFA508" w14:textId="7FEE8F04" w:rsidR="00DD2A56" w:rsidRPr="0037389D" w:rsidRDefault="00316F29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4,1</w:t>
            </w:r>
            <w:r w:rsidR="00425E3F" w:rsidRPr="003738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</w:p>
        </w:tc>
      </w:tr>
      <w:tr w:rsidR="0037389D" w:rsidRPr="0037389D" w14:paraId="7F94FC83" w14:textId="77777777" w:rsidTr="00E510A6">
        <w:trPr>
          <w:cantSplit/>
          <w:trHeight w:val="399"/>
        </w:trPr>
        <w:tc>
          <w:tcPr>
            <w:tcW w:w="4317" w:type="dxa"/>
          </w:tcPr>
          <w:p w14:paraId="66B8D99A" w14:textId="77777777" w:rsidR="00DD2A56" w:rsidRPr="0037389D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0DA9C" w14:textId="07C5DFE7" w:rsidR="00DD2A56" w:rsidRPr="0037389D" w:rsidRDefault="00316F29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6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64F8191" w14:textId="77777777" w:rsidR="00DD2A56" w:rsidRPr="0037389D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A6AEC" w14:textId="7615C333" w:rsidR="00DD2A56" w:rsidRPr="0037389D" w:rsidRDefault="00316F29" w:rsidP="00E510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54B201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DBB23" w14:textId="605E5E88" w:rsidR="00DD2A56" w:rsidRPr="0037389D" w:rsidRDefault="00425E3F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410155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D0EFF" w14:textId="771E7650" w:rsidR="00DD2A56" w:rsidRPr="0037389D" w:rsidRDefault="00425E3F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1,264</w:t>
            </w:r>
          </w:p>
        </w:tc>
      </w:tr>
      <w:tr w:rsidR="0037389D" w:rsidRPr="0037389D" w14:paraId="6BA523AC" w14:textId="77777777" w:rsidTr="00E510A6">
        <w:trPr>
          <w:cantSplit/>
          <w:trHeight w:val="418"/>
        </w:trPr>
        <w:tc>
          <w:tcPr>
            <w:tcW w:w="4317" w:type="dxa"/>
          </w:tcPr>
          <w:p w14:paraId="11A8306B" w14:textId="77777777" w:rsidR="00DD2A56" w:rsidRPr="0037389D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6320A" w14:textId="7E0B942C" w:rsidR="00DD2A56" w:rsidRPr="0037389D" w:rsidRDefault="00316F29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526,000</w:t>
            </w:r>
          </w:p>
        </w:tc>
        <w:tc>
          <w:tcPr>
            <w:tcW w:w="180" w:type="dxa"/>
            <w:vAlign w:val="bottom"/>
          </w:tcPr>
          <w:p w14:paraId="11CA9A2E" w14:textId="77777777" w:rsidR="00DD2A56" w:rsidRPr="0037389D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98398" w14:textId="246EB70E" w:rsidR="00DD2A56" w:rsidRPr="0037389D" w:rsidRDefault="00316F29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A8A307D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3162F" w14:textId="0CAAB0BE" w:rsidR="00DD2A56" w:rsidRPr="0037389D" w:rsidRDefault="00316F29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21,582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26DCB3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D6769" w14:textId="7EF2D007" w:rsidR="00DD2A56" w:rsidRPr="0037389D" w:rsidRDefault="00425E3F" w:rsidP="00425E3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697,582</w:t>
            </w:r>
          </w:p>
        </w:tc>
      </w:tr>
      <w:tr w:rsidR="0037389D" w:rsidRPr="0037389D" w14:paraId="4650C421" w14:textId="77777777" w:rsidTr="00E510A6">
        <w:trPr>
          <w:cantSplit/>
          <w:trHeight w:val="418"/>
        </w:trPr>
        <w:tc>
          <w:tcPr>
            <w:tcW w:w="4317" w:type="dxa"/>
          </w:tcPr>
          <w:p w14:paraId="39567957" w14:textId="77777777" w:rsidR="00DD2A56" w:rsidRPr="0037389D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579E22F" w14:textId="77777777" w:rsidR="00DD2A56" w:rsidRPr="0037389D" w:rsidRDefault="00DD2A56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E70E45" w14:textId="77777777" w:rsidR="00DD2A56" w:rsidRPr="0037389D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1B6E2C" w14:textId="77777777" w:rsidR="00DD2A56" w:rsidRPr="0037389D" w:rsidRDefault="00DD2A56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D5E4043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D41F9C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CD7245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A5AFA9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89D" w:rsidRPr="0037389D" w14:paraId="09E95AB3" w14:textId="77777777" w:rsidTr="00E510A6">
        <w:trPr>
          <w:cantSplit/>
          <w:trHeight w:val="418"/>
        </w:trPr>
        <w:tc>
          <w:tcPr>
            <w:tcW w:w="4317" w:type="dxa"/>
          </w:tcPr>
          <w:p w14:paraId="238108BF" w14:textId="77777777" w:rsidR="00DD2A56" w:rsidRPr="0037389D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28394A4D" w14:textId="77777777" w:rsidR="00DD2A56" w:rsidRPr="0037389D" w:rsidRDefault="00DD2A56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E42751" w14:textId="77777777" w:rsidR="00DD2A56" w:rsidRPr="0037389D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522DF" w14:textId="77777777" w:rsidR="00DD2A56" w:rsidRPr="0037389D" w:rsidRDefault="00DD2A56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CD793AF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499623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119655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0F7A5" w14:textId="77777777" w:rsidR="00DD2A56" w:rsidRPr="0037389D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89D" w:rsidRPr="0037389D" w14:paraId="09541FDC" w14:textId="77777777" w:rsidTr="00E510A6">
        <w:trPr>
          <w:cantSplit/>
          <w:trHeight w:val="418"/>
        </w:trPr>
        <w:tc>
          <w:tcPr>
            <w:tcW w:w="4317" w:type="dxa"/>
          </w:tcPr>
          <w:p w14:paraId="584942C4" w14:textId="77777777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0D934CD2" w14:textId="572F6495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  <w:tc>
          <w:tcPr>
            <w:tcW w:w="180" w:type="dxa"/>
            <w:vAlign w:val="bottom"/>
          </w:tcPr>
          <w:p w14:paraId="66F6D22E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EA09E7" w14:textId="3CFE7546" w:rsidR="00DD2A56" w:rsidRPr="002A00A3" w:rsidRDefault="00DD2A56" w:rsidP="00B50FC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E8A9892" w14:textId="77777777" w:rsidR="00DD2A56" w:rsidRPr="002A00A3" w:rsidRDefault="00DD2A56" w:rsidP="002A0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0BCE9D" w14:textId="7527FAEA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57,049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023201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452974" w14:textId="24E97639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957,049</w:t>
            </w:r>
          </w:p>
        </w:tc>
      </w:tr>
      <w:tr w:rsidR="0037389D" w:rsidRPr="0037389D" w14:paraId="235AAB27" w14:textId="77777777" w:rsidTr="00E510A6">
        <w:trPr>
          <w:cantSplit/>
          <w:trHeight w:val="418"/>
        </w:trPr>
        <w:tc>
          <w:tcPr>
            <w:tcW w:w="4317" w:type="dxa"/>
          </w:tcPr>
          <w:p w14:paraId="7B56F0CB" w14:textId="77777777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14:paraId="51608C96" w14:textId="7F646F73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(458,000)</w:t>
            </w:r>
          </w:p>
        </w:tc>
        <w:tc>
          <w:tcPr>
            <w:tcW w:w="180" w:type="dxa"/>
            <w:vAlign w:val="bottom"/>
          </w:tcPr>
          <w:p w14:paraId="7FFE459B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C159D2" w14:textId="710B4A57" w:rsidR="00DD2A56" w:rsidRPr="0037389D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9FB9B7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A44E96" w14:textId="1B011010" w:rsidR="00DD2A56" w:rsidRPr="0037389D" w:rsidRDefault="00473702" w:rsidP="00473702">
            <w:pPr>
              <w:pStyle w:val="acctfourfigures"/>
              <w:shd w:val="clear" w:color="auto" w:fill="FFFFFF"/>
              <w:tabs>
                <w:tab w:val="clear" w:pos="765"/>
                <w:tab w:val="left" w:pos="1102"/>
                <w:tab w:val="left" w:pos="1182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DD2A56" w:rsidRPr="0037389D">
              <w:rPr>
                <w:rFonts w:ascii="Angsana New" w:hAnsi="Angsana New"/>
                <w:sz w:val="30"/>
                <w:szCs w:val="30"/>
              </w:rPr>
              <w:t>(23,</w:t>
            </w:r>
            <w:r w:rsidR="00DD2A56" w:rsidRPr="00473702">
              <w:rPr>
                <w:rFonts w:asciiTheme="majorBidi" w:hAnsiTheme="majorBidi" w:cstheme="majorBidi"/>
                <w:sz w:val="30"/>
                <w:szCs w:val="30"/>
              </w:rPr>
              <w:t>789</w:t>
            </w:r>
            <w:r w:rsidR="00DD2A56" w:rsidRPr="003738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7B7AB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FDF988" w14:textId="2094C36E" w:rsidR="00DD2A56" w:rsidRPr="0037389D" w:rsidRDefault="00473702" w:rsidP="004737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DD2A56" w:rsidRPr="0037389D">
              <w:rPr>
                <w:rFonts w:ascii="Angsana New" w:hAnsi="Angsana New"/>
                <w:sz w:val="30"/>
                <w:szCs w:val="30"/>
              </w:rPr>
              <w:t>(271,789)</w:t>
            </w:r>
          </w:p>
        </w:tc>
      </w:tr>
      <w:tr w:rsidR="0037389D" w:rsidRPr="0037389D" w14:paraId="0C9E7B1E" w14:textId="77777777" w:rsidTr="00E510A6">
        <w:trPr>
          <w:cantSplit/>
          <w:trHeight w:val="418"/>
        </w:trPr>
        <w:tc>
          <w:tcPr>
            <w:tcW w:w="4317" w:type="dxa"/>
          </w:tcPr>
          <w:p w14:paraId="6864BB5A" w14:textId="77777777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7B7450C5" w14:textId="340E84F9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4B970B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EE560A" w14:textId="7D426B00" w:rsidR="00DD2A56" w:rsidRPr="002A00A3" w:rsidRDefault="00DD2A56" w:rsidP="002A00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0679DB1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1963E5" w14:textId="11CD9844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4,410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1A24CF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02B9CC" w14:textId="06CC40C3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4,410</w:t>
            </w:r>
          </w:p>
        </w:tc>
      </w:tr>
      <w:tr w:rsidR="0037389D" w:rsidRPr="0037389D" w14:paraId="7C16679C" w14:textId="77777777" w:rsidTr="00E510A6">
        <w:trPr>
          <w:cantSplit/>
          <w:trHeight w:val="418"/>
        </w:trPr>
        <w:tc>
          <w:tcPr>
            <w:tcW w:w="4317" w:type="dxa"/>
          </w:tcPr>
          <w:p w14:paraId="36E5D443" w14:textId="77777777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0CE82E" w14:textId="14502D39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33FE62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CEFF" w14:textId="4ED2C744" w:rsidR="00DD2A56" w:rsidRPr="002A00A3" w:rsidRDefault="00DD2A56" w:rsidP="002A00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BBB480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85E42" w14:textId="56B34F2F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4C698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38D0A" w14:textId="4E1812BE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2,085</w:t>
            </w:r>
          </w:p>
        </w:tc>
      </w:tr>
      <w:tr w:rsidR="00DD2A56" w:rsidRPr="0037389D" w14:paraId="100577F8" w14:textId="77777777" w:rsidTr="00E510A6">
        <w:trPr>
          <w:cantSplit/>
          <w:trHeight w:val="418"/>
        </w:trPr>
        <w:tc>
          <w:tcPr>
            <w:tcW w:w="4317" w:type="dxa"/>
          </w:tcPr>
          <w:p w14:paraId="0291C79B" w14:textId="77777777" w:rsidR="00DD2A56" w:rsidRPr="0037389D" w:rsidRDefault="00DD2A56" w:rsidP="00DD2A5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34992" w14:textId="216A067E" w:rsidR="00DD2A56" w:rsidRPr="0037389D" w:rsidRDefault="00DD2A56" w:rsidP="00DD2A5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442,000</w:t>
            </w:r>
          </w:p>
        </w:tc>
        <w:tc>
          <w:tcPr>
            <w:tcW w:w="180" w:type="dxa"/>
            <w:vAlign w:val="bottom"/>
          </w:tcPr>
          <w:p w14:paraId="6C4A2BB9" w14:textId="77777777" w:rsidR="00DD2A56" w:rsidRPr="0037389D" w:rsidRDefault="00DD2A56" w:rsidP="00DD2A5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C4633" w14:textId="23403594" w:rsidR="00DD2A56" w:rsidRPr="0037389D" w:rsidRDefault="00DD2A56" w:rsidP="00DD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210,000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E9E053E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BF8F5" w14:textId="45FCDBD0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39,755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CABC3F" w14:textId="77777777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4B6CB" w14:textId="0981FFEC" w:rsidR="00DD2A56" w:rsidRPr="0037389D" w:rsidRDefault="00DD2A56" w:rsidP="00DD2A5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691,755</w:t>
            </w:r>
          </w:p>
        </w:tc>
      </w:tr>
    </w:tbl>
    <w:p w14:paraId="2CF98A86" w14:textId="1891440C" w:rsidR="0036368A" w:rsidRPr="0037389D" w:rsidRDefault="0036368A">
      <w:pPr>
        <w:rPr>
          <w:rFonts w:asciiTheme="majorBidi" w:hAnsiTheme="majorBidi" w:cstheme="majorBidi"/>
          <w:bCs/>
          <w:sz w:val="30"/>
          <w:szCs w:val="30"/>
        </w:rPr>
      </w:pPr>
    </w:p>
    <w:p w14:paraId="1D65783F" w14:textId="4FD94CF5" w:rsidR="00D7463B" w:rsidRPr="0037389D" w:rsidRDefault="00D7463B">
      <w:pPr>
        <w:rPr>
          <w:b/>
          <w:sz w:val="14"/>
          <w:szCs w:val="14"/>
          <w:cs/>
        </w:rPr>
      </w:pPr>
    </w:p>
    <w:p w14:paraId="15D2B793" w14:textId="28BD5DDC" w:rsidR="0036368A" w:rsidRPr="0037389D" w:rsidRDefault="00D7463B" w:rsidP="00D74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sz w:val="14"/>
          <w:szCs w:val="14"/>
        </w:rPr>
      </w:pPr>
      <w:r w:rsidRPr="0037389D">
        <w:rPr>
          <w:b/>
          <w:sz w:val="14"/>
          <w:szCs w:val="14"/>
          <w:cs/>
        </w:rPr>
        <w:br w:type="page"/>
      </w:r>
    </w:p>
    <w:p w14:paraId="41823F0C" w14:textId="13D22171" w:rsidR="00A2705B" w:rsidRPr="0037389D" w:rsidRDefault="00D6443C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E5684E" w:rsidRPr="0037389D">
        <w:rPr>
          <w:rFonts w:ascii="Angsana New" w:hAnsi="Angsana New" w:hint="cs"/>
          <w:b/>
          <w:bCs/>
          <w:sz w:val="30"/>
          <w:szCs w:val="30"/>
        </w:rPr>
        <w:t>4</w:t>
      </w:r>
      <w:r w:rsidR="00A2705B" w:rsidRPr="0037389D">
        <w:rPr>
          <w:rFonts w:ascii="Angsana New" w:hAnsi="Angsana New" w:hint="cs"/>
          <w:b/>
          <w:bCs/>
          <w:sz w:val="30"/>
          <w:szCs w:val="30"/>
        </w:rPr>
        <w:tab/>
      </w:r>
      <w:r w:rsidR="00A2705B" w:rsidRPr="0037389D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A55419" w:rsidRPr="0037389D">
        <w:rPr>
          <w:rFonts w:ascii="Angsana New" w:hAnsi="Angsana New" w:hint="cs"/>
          <w:b/>
          <w:bCs/>
          <w:sz w:val="30"/>
          <w:szCs w:val="30"/>
          <w:cs/>
        </w:rPr>
        <w:t>หมุน</w:t>
      </w:r>
      <w:r w:rsidR="003F5D6B" w:rsidRPr="0037389D">
        <w:rPr>
          <w:rFonts w:ascii="Angsana New" w:hAnsi="Angsana New" w:hint="cs"/>
          <w:b/>
          <w:bCs/>
          <w:sz w:val="30"/>
          <w:szCs w:val="30"/>
          <w:cs/>
        </w:rPr>
        <w:t>เวียน</w:t>
      </w:r>
      <w:r w:rsidR="00A2705B" w:rsidRPr="0037389D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3A216869" w14:textId="75E697F0" w:rsidR="00013F87" w:rsidRPr="0037389D" w:rsidRDefault="00013F87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16"/>
          <w:szCs w:val="16"/>
        </w:rPr>
      </w:pPr>
    </w:p>
    <w:p w14:paraId="2A5FB851" w14:textId="380FD2B9" w:rsidR="00B865B9" w:rsidRPr="0037389D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213E1EA" w14:textId="77777777" w:rsidR="00DD3CD3" w:rsidRPr="0037389D" w:rsidRDefault="00DD3CD3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EF1B52D" w14:textId="05E7D1FD" w:rsidR="00B865B9" w:rsidRPr="0037389D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t>เจ้าหนี้หมุนเวียนอื่นแสดงในราคาทุน</w:t>
      </w:r>
    </w:p>
    <w:p w14:paraId="296F915B" w14:textId="77777777" w:rsidR="00B865B9" w:rsidRPr="0037389D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16"/>
          <w:szCs w:val="16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632"/>
        <w:gridCol w:w="1077"/>
        <w:gridCol w:w="270"/>
        <w:gridCol w:w="1084"/>
        <w:gridCol w:w="272"/>
        <w:gridCol w:w="1077"/>
        <w:gridCol w:w="268"/>
        <w:gridCol w:w="1265"/>
      </w:tblGrid>
      <w:tr w:rsidR="0037389D" w:rsidRPr="0037389D" w14:paraId="5FFF264D" w14:textId="77777777" w:rsidTr="00776958">
        <w:tc>
          <w:tcPr>
            <w:tcW w:w="1914" w:type="pct"/>
          </w:tcPr>
          <w:p w14:paraId="362D0B8D" w14:textId="77777777" w:rsidR="00A2705B" w:rsidRPr="0037389D" w:rsidRDefault="00A2705B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328" w:type="pct"/>
          </w:tcPr>
          <w:p w14:paraId="7920F9AF" w14:textId="77777777" w:rsidR="00A2705B" w:rsidRPr="0037389D" w:rsidRDefault="00A2705B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2" w:type="pct"/>
            <w:gridSpan w:val="3"/>
          </w:tcPr>
          <w:p w14:paraId="0117AA23" w14:textId="77777777" w:rsidR="00A2705B" w:rsidRPr="0037389D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3E6A210" w14:textId="77777777" w:rsidR="00A2705B" w:rsidRPr="0037389D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41E3ECC5" w14:textId="77777777" w:rsidR="00A2705B" w:rsidRPr="0037389D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1979D13A" w14:textId="77777777" w:rsidTr="00776958">
        <w:trPr>
          <w:trHeight w:val="434"/>
        </w:trPr>
        <w:tc>
          <w:tcPr>
            <w:tcW w:w="1914" w:type="pct"/>
          </w:tcPr>
          <w:p w14:paraId="5A6D45AB" w14:textId="77777777" w:rsidR="0077684A" w:rsidRPr="0037389D" w:rsidRDefault="0077684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" w:type="pct"/>
          </w:tcPr>
          <w:p w14:paraId="2D1687F7" w14:textId="3C1BAEA9" w:rsidR="0077684A" w:rsidRPr="0037389D" w:rsidRDefault="0077684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46AD636" w14:textId="10A3984A" w:rsidR="0077684A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21A8BA66" w14:textId="77777777" w:rsidR="0077684A" w:rsidRPr="0037389D" w:rsidRDefault="0077684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1039A4B" w14:textId="2524C260" w:rsidR="0077684A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624314C6" w14:textId="77777777" w:rsidR="0077684A" w:rsidRPr="0037389D" w:rsidRDefault="0077684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4280CE7D" w14:textId="2B4D878C" w:rsidR="0077684A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627E7417" w14:textId="77777777" w:rsidR="0077684A" w:rsidRPr="0037389D" w:rsidRDefault="0077684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83878AA" w14:textId="6F43213C" w:rsidR="0077684A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37389D" w:rsidRPr="0037389D" w14:paraId="7522F3AA" w14:textId="77777777" w:rsidTr="00776958">
        <w:trPr>
          <w:trHeight w:val="434"/>
        </w:trPr>
        <w:tc>
          <w:tcPr>
            <w:tcW w:w="1914" w:type="pct"/>
          </w:tcPr>
          <w:p w14:paraId="715C4BC6" w14:textId="77777777" w:rsidR="00A2705B" w:rsidRPr="0037389D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" w:type="pct"/>
          </w:tcPr>
          <w:p w14:paraId="7CD3E37C" w14:textId="77777777" w:rsidR="00A2705B" w:rsidRPr="0037389D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8" w:type="pct"/>
            <w:gridSpan w:val="7"/>
          </w:tcPr>
          <w:p w14:paraId="67CB164A" w14:textId="77777777" w:rsidR="00A2705B" w:rsidRPr="0037389D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28A5C21F" w14:textId="77777777" w:rsidTr="00776958">
        <w:tc>
          <w:tcPr>
            <w:tcW w:w="1914" w:type="pct"/>
          </w:tcPr>
          <w:p w14:paraId="58EAB858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328" w:type="pct"/>
          </w:tcPr>
          <w:p w14:paraId="3FAEDDE9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32841A99" w14:textId="6BEA3924" w:rsidR="00776958" w:rsidRPr="0037389D" w:rsidRDefault="00B35F61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84,813</w:t>
            </w:r>
          </w:p>
        </w:tc>
        <w:tc>
          <w:tcPr>
            <w:tcW w:w="140" w:type="pct"/>
            <w:shd w:val="clear" w:color="auto" w:fill="auto"/>
          </w:tcPr>
          <w:p w14:paraId="10FD2917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B1E1219" w14:textId="697D67EC" w:rsidR="00776958" w:rsidRPr="0037389D" w:rsidRDefault="00776958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70,729</w:t>
            </w:r>
          </w:p>
        </w:tc>
        <w:tc>
          <w:tcPr>
            <w:tcW w:w="141" w:type="pct"/>
            <w:shd w:val="clear" w:color="auto" w:fill="auto"/>
          </w:tcPr>
          <w:p w14:paraId="2BA93282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5036E82" w14:textId="743A0D09" w:rsidR="00776958" w:rsidRPr="0037389D" w:rsidRDefault="00B35F61" w:rsidP="0077695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83,786</w:t>
            </w:r>
          </w:p>
        </w:tc>
        <w:tc>
          <w:tcPr>
            <w:tcW w:w="139" w:type="pct"/>
          </w:tcPr>
          <w:p w14:paraId="3FB33D6E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5A487462" w14:textId="00F9DDEE" w:rsidR="00776958" w:rsidRPr="0037389D" w:rsidRDefault="00776958" w:rsidP="0077695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/>
              </w:rPr>
              <w:t>70,316</w:t>
            </w:r>
          </w:p>
        </w:tc>
      </w:tr>
      <w:tr w:rsidR="0037389D" w:rsidRPr="0037389D" w14:paraId="1CBD53CE" w14:textId="77777777" w:rsidTr="00776958">
        <w:tc>
          <w:tcPr>
            <w:tcW w:w="1914" w:type="pct"/>
          </w:tcPr>
          <w:p w14:paraId="7A14F607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328" w:type="pct"/>
          </w:tcPr>
          <w:p w14:paraId="112F516C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F535ED8" w14:textId="3D103902" w:rsidR="00776958" w:rsidRPr="0037389D" w:rsidRDefault="00F967A6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43,243</w:t>
            </w:r>
          </w:p>
        </w:tc>
        <w:tc>
          <w:tcPr>
            <w:tcW w:w="140" w:type="pct"/>
            <w:shd w:val="clear" w:color="auto" w:fill="auto"/>
          </w:tcPr>
          <w:p w14:paraId="1C6A70AB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A710EB0" w14:textId="6887CE16" w:rsidR="00776958" w:rsidRPr="0037389D" w:rsidRDefault="00776958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61,019</w:t>
            </w:r>
          </w:p>
        </w:tc>
        <w:tc>
          <w:tcPr>
            <w:tcW w:w="141" w:type="pct"/>
            <w:shd w:val="clear" w:color="auto" w:fill="auto"/>
          </w:tcPr>
          <w:p w14:paraId="1E4D431E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5148CD3" w14:textId="16DFB688" w:rsidR="00776958" w:rsidRPr="0037389D" w:rsidRDefault="006806D8" w:rsidP="0077695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41,817</w:t>
            </w:r>
          </w:p>
        </w:tc>
        <w:tc>
          <w:tcPr>
            <w:tcW w:w="139" w:type="pct"/>
          </w:tcPr>
          <w:p w14:paraId="506B339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3BA75038" w14:textId="4A7D64A0" w:rsidR="00776958" w:rsidRPr="0037389D" w:rsidRDefault="00776958" w:rsidP="0077695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/>
              </w:rPr>
              <w:t>59,522</w:t>
            </w:r>
          </w:p>
        </w:tc>
      </w:tr>
      <w:tr w:rsidR="0037389D" w:rsidRPr="0037389D" w14:paraId="34E35637" w14:textId="77777777" w:rsidTr="00776958">
        <w:tc>
          <w:tcPr>
            <w:tcW w:w="1914" w:type="pct"/>
          </w:tcPr>
          <w:p w14:paraId="72BF82D8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7389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328" w:type="pct"/>
          </w:tcPr>
          <w:p w14:paraId="380B80B2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F99E" w14:textId="7F9B1E66" w:rsidR="00776958" w:rsidRPr="0037389D" w:rsidRDefault="00B35F61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79,471</w:t>
            </w:r>
          </w:p>
        </w:tc>
        <w:tc>
          <w:tcPr>
            <w:tcW w:w="140" w:type="pct"/>
            <w:shd w:val="clear" w:color="auto" w:fill="auto"/>
          </w:tcPr>
          <w:p w14:paraId="52F8EAC7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3BFF7" w14:textId="5EC5DA76" w:rsidR="00776958" w:rsidRPr="0037389D" w:rsidRDefault="00776958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75,204</w:t>
            </w:r>
          </w:p>
        </w:tc>
        <w:tc>
          <w:tcPr>
            <w:tcW w:w="141" w:type="pct"/>
            <w:shd w:val="clear" w:color="auto" w:fill="auto"/>
          </w:tcPr>
          <w:p w14:paraId="51F8413E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BD18C" w14:textId="15BA2DC4" w:rsidR="00776958" w:rsidRPr="0037389D" w:rsidRDefault="00B35F61" w:rsidP="0077695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77,447</w:t>
            </w:r>
          </w:p>
        </w:tc>
        <w:tc>
          <w:tcPr>
            <w:tcW w:w="139" w:type="pct"/>
          </w:tcPr>
          <w:p w14:paraId="60D2C285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107D6048" w14:textId="1AFC66FE" w:rsidR="00776958" w:rsidRPr="0037389D" w:rsidRDefault="00776958" w:rsidP="0077695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/>
              </w:rPr>
              <w:t>73,842</w:t>
            </w:r>
          </w:p>
        </w:tc>
      </w:tr>
      <w:tr w:rsidR="00F967A6" w:rsidRPr="0037389D" w14:paraId="23BAE40B" w14:textId="77777777" w:rsidTr="00776958">
        <w:tc>
          <w:tcPr>
            <w:tcW w:w="1914" w:type="pct"/>
          </w:tcPr>
          <w:p w14:paraId="106F4E54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8" w:type="pct"/>
          </w:tcPr>
          <w:p w14:paraId="191CB7E5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79BB0" w14:textId="0F084C33" w:rsidR="00776958" w:rsidRPr="0037389D" w:rsidRDefault="00B35F61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207,527</w:t>
            </w:r>
          </w:p>
        </w:tc>
        <w:tc>
          <w:tcPr>
            <w:tcW w:w="140" w:type="pct"/>
            <w:shd w:val="clear" w:color="auto" w:fill="auto"/>
          </w:tcPr>
          <w:p w14:paraId="6DACA46C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CBC3F" w14:textId="20E72A57" w:rsidR="00776958" w:rsidRPr="0037389D" w:rsidRDefault="00776958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206,952</w:t>
            </w:r>
          </w:p>
        </w:tc>
        <w:tc>
          <w:tcPr>
            <w:tcW w:w="141" w:type="pct"/>
            <w:shd w:val="clear" w:color="auto" w:fill="auto"/>
          </w:tcPr>
          <w:p w14:paraId="363E7DDA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EDA2E" w14:textId="5F1A5A03" w:rsidR="00776958" w:rsidRPr="0037389D" w:rsidRDefault="00B35F61" w:rsidP="00776958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203,050</w:t>
            </w:r>
          </w:p>
        </w:tc>
        <w:tc>
          <w:tcPr>
            <w:tcW w:w="139" w:type="pct"/>
          </w:tcPr>
          <w:p w14:paraId="35B4E337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D79E9" w14:textId="27A77D2E" w:rsidR="00776958" w:rsidRPr="0037389D" w:rsidRDefault="00776958" w:rsidP="00776958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</w:rPr>
              <w:t>203,680</w:t>
            </w:r>
          </w:p>
        </w:tc>
      </w:tr>
    </w:tbl>
    <w:p w14:paraId="53CB5256" w14:textId="77777777" w:rsidR="00A2705B" w:rsidRPr="0037389D" w:rsidRDefault="00A2705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1C8B91E7" w14:textId="2E52184F" w:rsidR="004A69EA" w:rsidRPr="0037389D" w:rsidRDefault="00D6443C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7389D">
        <w:rPr>
          <w:rFonts w:ascii="Angsana New" w:hAnsi="Angsana New" w:hint="cs"/>
          <w:b/>
          <w:bCs/>
          <w:sz w:val="30"/>
          <w:szCs w:val="30"/>
        </w:rPr>
        <w:t>1</w:t>
      </w:r>
      <w:r w:rsidR="00E5684E" w:rsidRPr="0037389D">
        <w:rPr>
          <w:rFonts w:ascii="Angsana New" w:hAnsi="Angsana New" w:hint="cs"/>
          <w:b/>
          <w:bCs/>
          <w:sz w:val="30"/>
          <w:szCs w:val="30"/>
        </w:rPr>
        <w:t>5</w:t>
      </w:r>
      <w:r w:rsidR="004A69EA" w:rsidRPr="0037389D">
        <w:rPr>
          <w:rFonts w:ascii="Angsana New" w:hAnsi="Angsana New" w:hint="cs"/>
          <w:b/>
          <w:bCs/>
          <w:sz w:val="30"/>
          <w:szCs w:val="30"/>
        </w:rPr>
        <w:tab/>
      </w:r>
      <w:r w:rsidR="004A69EA" w:rsidRPr="0037389D">
        <w:rPr>
          <w:rFonts w:ascii="Angsana New" w:hAnsi="Angsana New" w:hint="cs"/>
          <w:b/>
          <w:bCs/>
          <w:sz w:val="30"/>
          <w:szCs w:val="30"/>
          <w:cs/>
        </w:rPr>
        <w:t>หนี้สินหมุนเวียนอื่น</w:t>
      </w:r>
    </w:p>
    <w:p w14:paraId="4D3EC41C" w14:textId="77777777" w:rsidR="004A69EA" w:rsidRPr="0037389D" w:rsidRDefault="004A69EA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72"/>
        <w:gridCol w:w="1169"/>
        <w:gridCol w:w="1054"/>
        <w:gridCol w:w="275"/>
        <w:gridCol w:w="1080"/>
        <w:gridCol w:w="270"/>
        <w:gridCol w:w="1080"/>
        <w:gridCol w:w="270"/>
        <w:gridCol w:w="1260"/>
      </w:tblGrid>
      <w:tr w:rsidR="0037389D" w:rsidRPr="0037389D" w14:paraId="0FB1F9F8" w14:textId="77777777" w:rsidTr="00776958">
        <w:tc>
          <w:tcPr>
            <w:tcW w:w="1647" w:type="pct"/>
          </w:tcPr>
          <w:p w14:paraId="7BF64E65" w14:textId="77777777" w:rsidR="004A69EA" w:rsidRPr="0037389D" w:rsidRDefault="004A69EA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07" w:type="pct"/>
          </w:tcPr>
          <w:p w14:paraId="332A6BEF" w14:textId="77777777" w:rsidR="004A69EA" w:rsidRPr="0037389D" w:rsidRDefault="004A69EA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51" w:type="pct"/>
            <w:gridSpan w:val="3"/>
          </w:tcPr>
          <w:p w14:paraId="7D7B7162" w14:textId="77777777" w:rsidR="004A69EA" w:rsidRPr="0037389D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3B9BA56" w14:textId="77777777" w:rsidR="004A69EA" w:rsidRPr="0037389D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072E20EE" w14:textId="77777777" w:rsidR="004A69EA" w:rsidRPr="0037389D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799394B0" w14:textId="77777777" w:rsidTr="00A53082">
        <w:trPr>
          <w:trHeight w:val="434"/>
        </w:trPr>
        <w:tc>
          <w:tcPr>
            <w:tcW w:w="1647" w:type="pct"/>
          </w:tcPr>
          <w:p w14:paraId="39CF58B7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628B321B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10E168B" w14:textId="52F94820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64839914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7947227" w14:textId="7870EE2E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04EC0C80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6EA8452B" w14:textId="693222DA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48726514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79C7DD0" w14:textId="38363223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37389D" w:rsidRPr="0037389D" w14:paraId="04D1313D" w14:textId="77777777" w:rsidTr="00A53082">
        <w:trPr>
          <w:trHeight w:val="434"/>
        </w:trPr>
        <w:tc>
          <w:tcPr>
            <w:tcW w:w="1647" w:type="pct"/>
          </w:tcPr>
          <w:p w14:paraId="2DBC1501" w14:textId="77777777" w:rsidR="004A69EA" w:rsidRPr="0037389D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237EA4F3" w14:textId="77777777" w:rsidR="004A69EA" w:rsidRPr="0037389D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4C8AD319" w14:textId="77777777" w:rsidR="004A69EA" w:rsidRPr="0037389D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1E3FB1A3" w14:textId="77777777" w:rsidTr="00A53082">
        <w:tc>
          <w:tcPr>
            <w:tcW w:w="1647" w:type="pct"/>
          </w:tcPr>
          <w:p w14:paraId="685AABC0" w14:textId="77777777" w:rsidR="00776958" w:rsidRPr="0037389D" w:rsidRDefault="00776958" w:rsidP="007769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ภาษีรอนำส่งกรมสรรพากร</w:t>
            </w:r>
          </w:p>
        </w:tc>
        <w:tc>
          <w:tcPr>
            <w:tcW w:w="607" w:type="pct"/>
          </w:tcPr>
          <w:p w14:paraId="797BE699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14A7378" w14:textId="38591596" w:rsidR="00776958" w:rsidRPr="0037389D" w:rsidRDefault="00265F1A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10,820</w:t>
            </w:r>
          </w:p>
        </w:tc>
        <w:tc>
          <w:tcPr>
            <w:tcW w:w="143" w:type="pct"/>
            <w:shd w:val="clear" w:color="auto" w:fill="auto"/>
          </w:tcPr>
          <w:p w14:paraId="403C8E0C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6E2238D3" w14:textId="65F81BD1" w:rsidR="00776958" w:rsidRPr="0037389D" w:rsidRDefault="00776958" w:rsidP="00776958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17,554</w:t>
            </w:r>
          </w:p>
        </w:tc>
        <w:tc>
          <w:tcPr>
            <w:tcW w:w="140" w:type="pct"/>
            <w:shd w:val="clear" w:color="auto" w:fill="auto"/>
          </w:tcPr>
          <w:p w14:paraId="31EAE805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1BD3DAEA" w14:textId="5313E8C4" w:rsidR="00776958" w:rsidRPr="0037389D" w:rsidRDefault="00265F1A" w:rsidP="00776958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10,496</w:t>
            </w:r>
          </w:p>
        </w:tc>
        <w:tc>
          <w:tcPr>
            <w:tcW w:w="140" w:type="pct"/>
          </w:tcPr>
          <w:p w14:paraId="29820758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C60879E" w14:textId="0E2E87F4" w:rsidR="00776958" w:rsidRPr="0037389D" w:rsidRDefault="00776958" w:rsidP="007769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/>
              </w:rPr>
              <w:t>17,372</w:t>
            </w:r>
          </w:p>
        </w:tc>
      </w:tr>
      <w:tr w:rsidR="0037389D" w:rsidRPr="0037389D" w14:paraId="031913CA" w14:textId="77777777" w:rsidTr="00A53082">
        <w:tc>
          <w:tcPr>
            <w:tcW w:w="1647" w:type="pct"/>
          </w:tcPr>
          <w:p w14:paraId="0C8E69CC" w14:textId="77777777" w:rsidR="00776958" w:rsidRPr="0037389D" w:rsidRDefault="00776958" w:rsidP="00776958">
            <w:pPr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เงินประกันสัญญา</w:t>
            </w:r>
          </w:p>
        </w:tc>
        <w:tc>
          <w:tcPr>
            <w:tcW w:w="607" w:type="pct"/>
          </w:tcPr>
          <w:p w14:paraId="4E7D77B2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E65D788" w14:textId="098DA78D" w:rsidR="00776958" w:rsidRPr="0037389D" w:rsidRDefault="00265F1A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23,415</w:t>
            </w:r>
          </w:p>
        </w:tc>
        <w:tc>
          <w:tcPr>
            <w:tcW w:w="143" w:type="pct"/>
            <w:shd w:val="clear" w:color="auto" w:fill="auto"/>
          </w:tcPr>
          <w:p w14:paraId="640A5D83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7CB25403" w14:textId="6DE30E5E" w:rsidR="00776958" w:rsidRPr="0037389D" w:rsidRDefault="00776958" w:rsidP="00776958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23,304</w:t>
            </w:r>
          </w:p>
        </w:tc>
        <w:tc>
          <w:tcPr>
            <w:tcW w:w="140" w:type="pct"/>
            <w:shd w:val="clear" w:color="auto" w:fill="auto"/>
          </w:tcPr>
          <w:p w14:paraId="604DE6BB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279986A7" w14:textId="7548649B" w:rsidR="00776958" w:rsidRPr="0037389D" w:rsidRDefault="00265F1A" w:rsidP="00776958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22,921</w:t>
            </w:r>
          </w:p>
        </w:tc>
        <w:tc>
          <w:tcPr>
            <w:tcW w:w="140" w:type="pct"/>
          </w:tcPr>
          <w:p w14:paraId="47CF6BAA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B623F08" w14:textId="034A4C2B" w:rsidR="00776958" w:rsidRPr="0037389D" w:rsidRDefault="00776958" w:rsidP="007769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/>
              </w:rPr>
              <w:t>22,770</w:t>
            </w:r>
          </w:p>
        </w:tc>
      </w:tr>
      <w:tr w:rsidR="0037389D" w:rsidRPr="0037389D" w14:paraId="2142F59A" w14:textId="77777777" w:rsidTr="00A53082">
        <w:tc>
          <w:tcPr>
            <w:tcW w:w="1647" w:type="pct"/>
          </w:tcPr>
          <w:p w14:paraId="7418E5DA" w14:textId="77777777" w:rsidR="00776958" w:rsidRPr="0037389D" w:rsidRDefault="00776958" w:rsidP="00776958">
            <w:pPr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เงินประกันผลงานค้างจ่าย</w:t>
            </w:r>
            <w:r w:rsidRPr="0037389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7A36C23F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1C6EAF1" w14:textId="759A50FB" w:rsidR="00776958" w:rsidRPr="0037389D" w:rsidRDefault="00265F1A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4,987</w:t>
            </w:r>
          </w:p>
        </w:tc>
        <w:tc>
          <w:tcPr>
            <w:tcW w:w="143" w:type="pct"/>
            <w:shd w:val="clear" w:color="auto" w:fill="auto"/>
          </w:tcPr>
          <w:p w14:paraId="672FE35C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33322906" w14:textId="503973D3" w:rsidR="00776958" w:rsidRPr="0037389D" w:rsidRDefault="00776958" w:rsidP="00776958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4,622</w:t>
            </w:r>
          </w:p>
        </w:tc>
        <w:tc>
          <w:tcPr>
            <w:tcW w:w="140" w:type="pct"/>
            <w:shd w:val="clear" w:color="auto" w:fill="auto"/>
          </w:tcPr>
          <w:p w14:paraId="265C948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48BB1EF1" w14:textId="33D000AA" w:rsidR="00776958" w:rsidRPr="0037389D" w:rsidRDefault="00265F1A" w:rsidP="00776958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4,987</w:t>
            </w:r>
          </w:p>
        </w:tc>
        <w:tc>
          <w:tcPr>
            <w:tcW w:w="140" w:type="pct"/>
          </w:tcPr>
          <w:p w14:paraId="4D9ECEDA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60727016" w14:textId="6956EBE3" w:rsidR="00776958" w:rsidRPr="0037389D" w:rsidRDefault="00776958" w:rsidP="007769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/>
              </w:rPr>
              <w:t>4,622</w:t>
            </w:r>
          </w:p>
        </w:tc>
      </w:tr>
      <w:tr w:rsidR="0037389D" w:rsidRPr="0037389D" w14:paraId="188998CE" w14:textId="77777777" w:rsidTr="00A53082">
        <w:tc>
          <w:tcPr>
            <w:tcW w:w="1647" w:type="pct"/>
          </w:tcPr>
          <w:p w14:paraId="20D4E738" w14:textId="77777777" w:rsidR="00776958" w:rsidRPr="0037389D" w:rsidRDefault="00776958" w:rsidP="007769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07" w:type="pct"/>
          </w:tcPr>
          <w:p w14:paraId="22B713C1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DA6BB" w14:textId="6258355E" w:rsidR="00776958" w:rsidRPr="0037389D" w:rsidRDefault="00265F1A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43" w:type="pct"/>
            <w:shd w:val="clear" w:color="auto" w:fill="auto"/>
          </w:tcPr>
          <w:p w14:paraId="4372490C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92788" w14:textId="4B3B925D" w:rsidR="00776958" w:rsidRPr="0037389D" w:rsidRDefault="00776958" w:rsidP="00776958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40" w:type="pct"/>
            <w:shd w:val="clear" w:color="auto" w:fill="auto"/>
          </w:tcPr>
          <w:p w14:paraId="671E3B8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DA47" w14:textId="090D8BDA" w:rsidR="00776958" w:rsidRPr="0037389D" w:rsidRDefault="00265F1A" w:rsidP="00776958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40" w:type="pct"/>
          </w:tcPr>
          <w:p w14:paraId="396891A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7BA8DF40" w14:textId="295D0224" w:rsidR="00776958" w:rsidRPr="0037389D" w:rsidRDefault="00776958" w:rsidP="007769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lang w:val="en-US"/>
              </w:rPr>
              <w:t>26</w:t>
            </w:r>
          </w:p>
        </w:tc>
      </w:tr>
      <w:tr w:rsidR="00F967A6" w:rsidRPr="0037389D" w14:paraId="7101E6C1" w14:textId="77777777" w:rsidTr="00A53082">
        <w:tc>
          <w:tcPr>
            <w:tcW w:w="1647" w:type="pct"/>
          </w:tcPr>
          <w:p w14:paraId="71B7E8BB" w14:textId="77777777" w:rsidR="00776958" w:rsidRPr="0037389D" w:rsidRDefault="00776958" w:rsidP="0077695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</w:tcPr>
          <w:p w14:paraId="37683C3B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B654C" w14:textId="7AA5730A" w:rsidR="00776958" w:rsidRPr="0037389D" w:rsidRDefault="00265F1A" w:rsidP="0077695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39,253</w:t>
            </w:r>
          </w:p>
        </w:tc>
        <w:tc>
          <w:tcPr>
            <w:tcW w:w="143" w:type="pct"/>
            <w:shd w:val="clear" w:color="auto" w:fill="auto"/>
          </w:tcPr>
          <w:p w14:paraId="5FC9E17C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C39D2" w14:textId="685F51A1" w:rsidR="00776958" w:rsidRPr="0037389D" w:rsidRDefault="00776958" w:rsidP="00776958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45,506</w:t>
            </w:r>
          </w:p>
        </w:tc>
        <w:tc>
          <w:tcPr>
            <w:tcW w:w="140" w:type="pct"/>
            <w:shd w:val="clear" w:color="auto" w:fill="auto"/>
          </w:tcPr>
          <w:p w14:paraId="41A31D15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F88C5" w14:textId="0FC43115" w:rsidR="00776958" w:rsidRPr="0037389D" w:rsidRDefault="00265F1A" w:rsidP="00776958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38,435</w:t>
            </w:r>
          </w:p>
        </w:tc>
        <w:tc>
          <w:tcPr>
            <w:tcW w:w="140" w:type="pct"/>
          </w:tcPr>
          <w:p w14:paraId="684EB4BF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8F2A8" w14:textId="48C45E33" w:rsidR="00776958" w:rsidRPr="0037389D" w:rsidRDefault="00776958" w:rsidP="007769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44,790</w:t>
            </w:r>
          </w:p>
        </w:tc>
      </w:tr>
    </w:tbl>
    <w:p w14:paraId="6A096FBA" w14:textId="77777777" w:rsidR="00C077AC" w:rsidRPr="0037389D" w:rsidRDefault="00C077AC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16"/>
          <w:szCs w:val="16"/>
        </w:rPr>
      </w:pPr>
    </w:p>
    <w:p w14:paraId="3A228D00" w14:textId="305E95FB" w:rsidR="00D362AA" w:rsidRPr="0037389D" w:rsidRDefault="00D6443C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7389D">
        <w:rPr>
          <w:rFonts w:ascii="Angsana New" w:hAnsi="Angsana New"/>
          <w:b/>
          <w:bCs/>
          <w:sz w:val="30"/>
          <w:szCs w:val="30"/>
        </w:rPr>
        <w:t>1</w:t>
      </w:r>
      <w:r w:rsidR="00E5684E" w:rsidRPr="0037389D">
        <w:rPr>
          <w:rFonts w:ascii="Angsana New" w:hAnsi="Angsana New"/>
          <w:b/>
          <w:bCs/>
          <w:sz w:val="30"/>
          <w:szCs w:val="30"/>
        </w:rPr>
        <w:t>6</w:t>
      </w:r>
      <w:r w:rsidR="00D362AA" w:rsidRPr="0037389D">
        <w:rPr>
          <w:rFonts w:ascii="Angsana New" w:hAnsi="Angsana New"/>
          <w:b/>
          <w:bCs/>
          <w:sz w:val="30"/>
          <w:szCs w:val="30"/>
        </w:rPr>
        <w:tab/>
      </w:r>
      <w:r w:rsidR="00D362AA" w:rsidRPr="0037389D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A881815" w14:textId="03C68F73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7379F009" w14:textId="5FCEBEA0" w:rsidR="00D7463B" w:rsidRPr="0037389D" w:rsidRDefault="00D7463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973DA31" w14:textId="77777777" w:rsidR="00DD3CD3" w:rsidRPr="0037389D" w:rsidRDefault="00DD3CD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9FB8DE4" w14:textId="77777777" w:rsidR="00474B3B" w:rsidRPr="0037389D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7389D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27F1EB9" w14:textId="77777777" w:rsidR="00474B3B" w:rsidRPr="0037389D" w:rsidRDefault="00474B3B" w:rsidP="0047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5E3F624A" w14:textId="03C74088" w:rsidR="00474B3B" w:rsidRPr="0037389D" w:rsidRDefault="00474B3B" w:rsidP="00D746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7389D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Pr="0037389D">
        <w:rPr>
          <w:rFonts w:ascii="Angsana New" w:eastAsia="Times New Roman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37389D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52E99B3" w14:textId="77777777" w:rsidR="00776958" w:rsidRPr="0037389D" w:rsidRDefault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37389D">
        <w:rPr>
          <w:rFonts w:ascii="Angsana New" w:hAnsi="Angsana New"/>
          <w:iCs/>
          <w:sz w:val="30"/>
          <w:szCs w:val="30"/>
          <w:cs/>
        </w:rPr>
        <w:br w:type="page"/>
      </w:r>
    </w:p>
    <w:p w14:paraId="40AAA433" w14:textId="34686D1C" w:rsidR="00474B3B" w:rsidRPr="0037389D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7389D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5951E7D" w14:textId="6542D444" w:rsidR="00474B3B" w:rsidRPr="0037389D" w:rsidRDefault="00474B3B" w:rsidP="00D0005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="Angsana New" w:hAnsi="Angsana New"/>
          <w:i/>
          <w:sz w:val="30"/>
          <w:szCs w:val="30"/>
        </w:rPr>
      </w:pPr>
    </w:p>
    <w:p w14:paraId="4FD63295" w14:textId="1BC30841" w:rsidR="00E5684E" w:rsidRPr="0037389D" w:rsidRDefault="00E5684E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7389D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</w:t>
      </w:r>
      <w:r w:rsidRPr="0037389D">
        <w:rPr>
          <w:rFonts w:ascii="Angsana New" w:hAnsi="Angsana New"/>
          <w:i/>
          <w:sz w:val="30"/>
          <w:szCs w:val="30"/>
          <w:cs/>
        </w:rPr>
        <w:t xml:space="preserve">  </w:t>
      </w:r>
      <w:r w:rsidRPr="0037389D">
        <w:rPr>
          <w:rFonts w:ascii="Angsana New" w:hAnsi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37389D">
        <w:rPr>
          <w:rFonts w:ascii="Angsana New" w:hAnsi="Angsana New"/>
          <w:i/>
          <w:sz w:val="30"/>
          <w:szCs w:val="30"/>
          <w:cs/>
        </w:rPr>
        <w:t xml:space="preserve"> </w:t>
      </w:r>
      <w:r w:rsidRPr="0037389D">
        <w:rPr>
          <w:rFonts w:ascii="Angsana New" w:hAnsi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37389D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50A48C6B" w14:textId="77777777" w:rsidR="00E5684E" w:rsidRPr="0037389D" w:rsidRDefault="00E5684E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2A0E80F" w14:textId="6F5A950D" w:rsidR="00474B3B" w:rsidRPr="0037389D" w:rsidRDefault="00474B3B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7389D">
        <w:rPr>
          <w:rFonts w:ascii="Angsana New" w:hAnsi="Angsana New" w:hint="cs"/>
          <w:i/>
          <w:sz w:val="30"/>
          <w:szCs w:val="30"/>
          <w:cs/>
        </w:rPr>
        <w:t>ใน</w:t>
      </w:r>
      <w:r w:rsidRPr="0037389D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37389D">
        <w:rPr>
          <w:rFonts w:ascii="Angsana New" w:hAnsi="Angsana New"/>
          <w:i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sz w:val="30"/>
          <w:szCs w:val="30"/>
          <w:cs/>
        </w:rPr>
        <w:t>กำไร</w:t>
      </w:r>
      <w:r w:rsidRPr="0037389D">
        <w:rPr>
          <w:rFonts w:ascii="Angsana New" w:hAnsi="Angsana New" w:hint="cs"/>
          <w:i/>
          <w:sz w:val="30"/>
          <w:szCs w:val="30"/>
          <w:cs/>
        </w:rPr>
        <w:t>หรือ</w:t>
      </w:r>
      <w:r w:rsidRPr="0037389D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</w:t>
      </w:r>
      <w:r w:rsidRPr="0037389D">
        <w:rPr>
          <w:rFonts w:ascii="Angsana New" w:hAnsi="Angsana New"/>
          <w:i/>
          <w:sz w:val="30"/>
          <w:szCs w:val="30"/>
        </w:rPr>
        <w:br/>
      </w:r>
      <w:r w:rsidRPr="0037389D">
        <w:rPr>
          <w:rFonts w:ascii="Angsana New" w:hAnsi="Angsana New"/>
          <w:i/>
          <w:sz w:val="30"/>
          <w:szCs w:val="30"/>
          <w:cs/>
        </w:rPr>
        <w:t>หลักคณิตศาสตร์ประกันภัย</w:t>
      </w:r>
      <w:r w:rsidRPr="0037389D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37389D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37389D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37389D">
        <w:rPr>
          <w:rFonts w:ascii="Angsana New" w:hAnsi="Angsana New"/>
          <w:iCs/>
          <w:sz w:val="30"/>
          <w:szCs w:val="30"/>
        </w:rPr>
        <w:t xml:space="preserve"> </w:t>
      </w:r>
      <w:r w:rsidRPr="0037389D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37389D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37389D">
        <w:rPr>
          <w:rFonts w:ascii="Angsana New" w:hAnsi="Angsana New" w:hint="cs"/>
          <w:i/>
          <w:sz w:val="30"/>
          <w:szCs w:val="30"/>
          <w:cs/>
        </w:rPr>
        <w:t>ของ</w:t>
      </w:r>
      <w:r w:rsidRPr="0037389D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37389D">
        <w:rPr>
          <w:rFonts w:ascii="Angsana New" w:hAnsi="Angsana New"/>
          <w:i/>
          <w:sz w:val="30"/>
          <w:szCs w:val="30"/>
          <w:cs/>
        </w:rPr>
        <w:br/>
        <w:t>ณ ต้นปี โดยคำนึงถึงการเปลี่ยนแปลงใด</w:t>
      </w:r>
      <w:r w:rsidR="00E5684E" w:rsidRPr="0037389D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i/>
          <w:sz w:val="30"/>
          <w:szCs w:val="30"/>
          <w:cs/>
        </w:rPr>
        <w:t>ๆ</w:t>
      </w:r>
      <w:r w:rsidRPr="0037389D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E5684E" w:rsidRPr="0037389D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i/>
          <w:sz w:val="30"/>
          <w:szCs w:val="30"/>
          <w:cs/>
        </w:rPr>
        <w:t>ๆ</w:t>
      </w:r>
      <w:r w:rsidRPr="0037389D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51F3845B" w14:textId="77777777" w:rsidR="00474B3B" w:rsidRPr="0037389D" w:rsidRDefault="00474B3B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6296909" w14:textId="2F0F3A81" w:rsidR="00474B3B" w:rsidRPr="0037389D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7389D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37389D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37389D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37389D">
        <w:rPr>
          <w:rFonts w:ascii="Angsana New" w:hAnsi="Angsana New"/>
          <w:i/>
          <w:sz w:val="30"/>
          <w:szCs w:val="30"/>
        </w:rPr>
        <w:br/>
      </w:r>
      <w:r w:rsidRPr="0037389D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ที่เกี่ยวข้องกับการบริการในอดีต หรือกำไร</w:t>
      </w:r>
      <w:r w:rsidRPr="0037389D">
        <w:rPr>
          <w:rFonts w:ascii="Angsana New" w:hAnsi="Angsana New" w:hint="cs"/>
          <w:i/>
          <w:spacing w:val="-6"/>
          <w:sz w:val="30"/>
          <w:szCs w:val="30"/>
          <w:cs/>
        </w:rPr>
        <w:t>หรือ</w:t>
      </w:r>
      <w:r w:rsidRPr="0037389D">
        <w:rPr>
          <w:rFonts w:ascii="Angsana New" w:hAnsi="Angsana New"/>
          <w:i/>
          <w:spacing w:val="-6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37389D">
        <w:rPr>
          <w:rFonts w:ascii="Angsana New" w:hAnsi="Angsana New"/>
          <w:i/>
          <w:sz w:val="30"/>
          <w:szCs w:val="30"/>
        </w:rPr>
        <w:br/>
      </w:r>
      <w:r w:rsidRPr="0037389D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37389D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37389D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37389D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7DAF26CD" w14:textId="77777777" w:rsidR="00474B3B" w:rsidRPr="0037389D" w:rsidRDefault="00474B3B" w:rsidP="00474B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7090F1" w14:textId="77777777" w:rsidR="00474B3B" w:rsidRPr="0037389D" w:rsidRDefault="00474B3B" w:rsidP="00474B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89D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50753ACD" w14:textId="77777777" w:rsidR="00474B3B" w:rsidRPr="0037389D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C5DAEBA" w14:textId="16DDBE87" w:rsidR="00E5684E" w:rsidRPr="0037389D" w:rsidRDefault="00474B3B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37389D">
        <w:rPr>
          <w:rFonts w:ascii="Angsana New" w:hAnsi="Angsana New"/>
          <w:i/>
          <w:spacing w:val="-6"/>
          <w:sz w:val="30"/>
          <w:szCs w:val="30"/>
          <w:cs/>
        </w:rPr>
        <w:t>ผลประโยชน์ระยะสั้นของพนักงาน</w:t>
      </w:r>
      <w:r w:rsidRPr="0037389D">
        <w:rPr>
          <w:rFonts w:ascii="Angsana New" w:hAnsi="Angsana New" w:hint="cs"/>
          <w:i/>
          <w:spacing w:val="-6"/>
          <w:sz w:val="30"/>
          <w:szCs w:val="30"/>
          <w:cs/>
        </w:rPr>
        <w:t>รับรู้</w:t>
      </w:r>
      <w:r w:rsidRPr="0037389D">
        <w:rPr>
          <w:rFonts w:ascii="Angsana New" w:hAnsi="Angsana New"/>
          <w:i/>
          <w:spacing w:val="-6"/>
          <w:sz w:val="30"/>
          <w:szCs w:val="30"/>
          <w:cs/>
        </w:rPr>
        <w:t>เป็นค่าใช้จ่ายเมื่อพนักงานทำงานให้</w:t>
      </w:r>
      <w:r w:rsidRPr="0037389D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spacing w:val="-6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37389D">
        <w:rPr>
          <w:rFonts w:ascii="Angsana New" w:hAnsi="Angsana New"/>
          <w:i/>
          <w:sz w:val="30"/>
          <w:szCs w:val="30"/>
          <w:cs/>
        </w:rPr>
        <w:t xml:space="preserve"> หาก</w:t>
      </w:r>
      <w:r w:rsidRPr="0037389D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37389D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7C0E9DD" w14:textId="3ED8AC56" w:rsidR="0077684A" w:rsidRPr="0037389D" w:rsidRDefault="0077684A" w:rsidP="00474B3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59"/>
        <w:gridCol w:w="1082"/>
        <w:gridCol w:w="271"/>
        <w:gridCol w:w="1080"/>
        <w:gridCol w:w="271"/>
        <w:gridCol w:w="1082"/>
        <w:gridCol w:w="269"/>
        <w:gridCol w:w="1076"/>
      </w:tblGrid>
      <w:tr w:rsidR="0037389D" w:rsidRPr="0037389D" w14:paraId="075B150F" w14:textId="77777777" w:rsidTr="00B2547A">
        <w:trPr>
          <w:trHeight w:val="20"/>
          <w:tblHeader/>
        </w:trPr>
        <w:tc>
          <w:tcPr>
            <w:tcW w:w="2178" w:type="pct"/>
            <w:vMerge w:val="restart"/>
            <w:shd w:val="clear" w:color="auto" w:fill="auto"/>
          </w:tcPr>
          <w:p w14:paraId="3F6CF29A" w14:textId="77777777" w:rsidR="00E5684E" w:rsidRPr="0037389D" w:rsidRDefault="00E5684E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3210CABA" w14:textId="1CFB21E9" w:rsidR="004D5CDB" w:rsidRPr="0037389D" w:rsidRDefault="00E5684E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7389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7389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0782" w:rsidRPr="0037389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7389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7" w:type="pct"/>
            <w:gridSpan w:val="4"/>
          </w:tcPr>
          <w:p w14:paraId="493E070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5" w:type="pct"/>
            <w:gridSpan w:val="3"/>
          </w:tcPr>
          <w:p w14:paraId="6BA07FFE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2507D43B" w14:textId="77777777" w:rsidTr="00F76BED">
        <w:trPr>
          <w:trHeight w:val="20"/>
          <w:tblHeader/>
        </w:trPr>
        <w:tc>
          <w:tcPr>
            <w:tcW w:w="2178" w:type="pct"/>
            <w:vMerge/>
            <w:shd w:val="clear" w:color="auto" w:fill="auto"/>
          </w:tcPr>
          <w:p w14:paraId="4C439593" w14:textId="77777777" w:rsidR="00474B3B" w:rsidRPr="0037389D" w:rsidRDefault="00474B3B" w:rsidP="00474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CDF9EC" w14:textId="0C477C7F" w:rsidR="00474B3B" w:rsidRPr="0037389D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13F9C48E" w14:textId="77777777" w:rsidR="00474B3B" w:rsidRPr="0037389D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F62BB0" w14:textId="3AE8F2FE" w:rsidR="00474B3B" w:rsidRPr="0037389D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1F6F04E" w14:textId="77777777" w:rsidR="00474B3B" w:rsidRPr="0037389D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96DB36F" w14:textId="176A96DF" w:rsidR="00474B3B" w:rsidRPr="0037389D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50896DA8" w14:textId="77777777" w:rsidR="00474B3B" w:rsidRPr="0037389D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40B90C" w14:textId="39C71C5F" w:rsidR="00474B3B" w:rsidRPr="0037389D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0EE438BE" w14:textId="77777777" w:rsidTr="00B2547A">
        <w:trPr>
          <w:trHeight w:val="20"/>
          <w:tblHeader/>
        </w:trPr>
        <w:tc>
          <w:tcPr>
            <w:tcW w:w="2178" w:type="pct"/>
            <w:vAlign w:val="center"/>
          </w:tcPr>
          <w:p w14:paraId="3865B13A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14:paraId="304CD716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37389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37389D" w:rsidRPr="0037389D" w14:paraId="35DE08B5" w14:textId="77777777" w:rsidTr="00776958">
        <w:trPr>
          <w:trHeight w:val="20"/>
        </w:trPr>
        <w:tc>
          <w:tcPr>
            <w:tcW w:w="2178" w:type="pct"/>
            <w:tcBorders>
              <w:bottom w:val="nil"/>
            </w:tcBorders>
          </w:tcPr>
          <w:p w14:paraId="64618B04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86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D1F08ED" w14:textId="5DC3810F" w:rsidR="00776958" w:rsidRPr="0037389D" w:rsidRDefault="008F7FDA" w:rsidP="0077695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202,459</w:t>
            </w:r>
          </w:p>
        </w:tc>
        <w:tc>
          <w:tcPr>
            <w:tcW w:w="149" w:type="pct"/>
            <w:tcBorders>
              <w:bottom w:val="nil"/>
            </w:tcBorders>
          </w:tcPr>
          <w:p w14:paraId="7AA611DC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500813BD" w14:textId="6E068C53" w:rsidR="00776958" w:rsidRPr="0037389D" w:rsidRDefault="00776958" w:rsidP="0077695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224,012</w:t>
            </w:r>
          </w:p>
        </w:tc>
        <w:tc>
          <w:tcPr>
            <w:tcW w:w="149" w:type="pct"/>
            <w:tcBorders>
              <w:bottom w:val="nil"/>
            </w:tcBorders>
          </w:tcPr>
          <w:p w14:paraId="60EA2C60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12B53C3D" w14:textId="6D5B8239" w:rsidR="00776958" w:rsidRPr="0037389D" w:rsidRDefault="008F7FDA" w:rsidP="0077695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200,628</w:t>
            </w:r>
          </w:p>
        </w:tc>
        <w:tc>
          <w:tcPr>
            <w:tcW w:w="148" w:type="pct"/>
            <w:tcBorders>
              <w:bottom w:val="nil"/>
            </w:tcBorders>
          </w:tcPr>
          <w:p w14:paraId="4DD4B013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7373A06A" w14:textId="2DDCB675" w:rsidR="00776958" w:rsidRPr="0037389D" w:rsidRDefault="00776958" w:rsidP="0077695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222,555</w:t>
            </w:r>
          </w:p>
        </w:tc>
      </w:tr>
      <w:tr w:rsidR="00776958" w:rsidRPr="0037389D" w14:paraId="230D658B" w14:textId="77777777" w:rsidTr="00776958">
        <w:trPr>
          <w:trHeight w:val="20"/>
        </w:trPr>
        <w:tc>
          <w:tcPr>
            <w:tcW w:w="2178" w:type="pct"/>
            <w:tcBorders>
              <w:bottom w:val="nil"/>
            </w:tcBorders>
            <w:noWrap/>
            <w:vAlign w:val="bottom"/>
          </w:tcPr>
          <w:p w14:paraId="2200C785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302E6" w14:textId="1A57F6A8" w:rsidR="00776958" w:rsidRPr="0037389D" w:rsidRDefault="008F7FDA" w:rsidP="0077695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202,459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FC2F345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B5D02" w14:textId="63DD2ECF" w:rsidR="00776958" w:rsidRPr="0037389D" w:rsidRDefault="00776958" w:rsidP="0077695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224,012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A2BDF61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57B49" w14:textId="62FC28B3" w:rsidR="00776958" w:rsidRPr="0037389D" w:rsidRDefault="008F7FDA" w:rsidP="0077695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200,628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8F75A7D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74562" w14:textId="32816DDF" w:rsidR="00776958" w:rsidRPr="0037389D" w:rsidRDefault="00776958" w:rsidP="0077695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222,555</w:t>
            </w:r>
          </w:p>
        </w:tc>
      </w:tr>
    </w:tbl>
    <w:p w14:paraId="2FEEFD17" w14:textId="3F0E8349" w:rsidR="000E61E9" w:rsidRPr="0037389D" w:rsidRDefault="000E61E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  <w:cs/>
        </w:rPr>
      </w:pPr>
    </w:p>
    <w:p w14:paraId="26769275" w14:textId="77777777" w:rsidR="00776958" w:rsidRPr="0037389D" w:rsidRDefault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7389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1DA43A1" w14:textId="065FDB8E" w:rsidR="004D5CDB" w:rsidRPr="0037389D" w:rsidRDefault="004D5CD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0D61571A" w14:textId="77777777" w:rsidR="004D5CDB" w:rsidRPr="0037389D" w:rsidRDefault="004D5CD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4B084EB" w14:textId="47800CD5" w:rsidR="0036368A" w:rsidRPr="0037389D" w:rsidRDefault="004D5CD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37389D">
        <w:rPr>
          <w:rFonts w:asciiTheme="majorBidi" w:hAnsiTheme="majorBidi" w:cstheme="majorBidi"/>
          <w:sz w:val="30"/>
          <w:szCs w:val="30"/>
          <w:cs/>
        </w:rPr>
        <w:br/>
        <w:t xml:space="preserve">พ.ศ. </w:t>
      </w:r>
      <w:r w:rsidR="00D6443C" w:rsidRPr="0037389D">
        <w:rPr>
          <w:rFonts w:asciiTheme="majorBidi" w:hAnsiTheme="majorBidi" w:cstheme="majorBidi"/>
          <w:sz w:val="30"/>
          <w:szCs w:val="30"/>
        </w:rPr>
        <w:t>2541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167915D5" w14:textId="77777777" w:rsidR="000E61E9" w:rsidRPr="0037389D" w:rsidRDefault="000E61E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86"/>
        <w:gridCol w:w="271"/>
        <w:gridCol w:w="1078"/>
        <w:gridCol w:w="271"/>
        <w:gridCol w:w="1080"/>
        <w:gridCol w:w="269"/>
        <w:gridCol w:w="1080"/>
        <w:gridCol w:w="271"/>
        <w:gridCol w:w="1083"/>
      </w:tblGrid>
      <w:tr w:rsidR="0037389D" w:rsidRPr="0037389D" w14:paraId="5A1227C3" w14:textId="77777777" w:rsidTr="00776958">
        <w:tc>
          <w:tcPr>
            <w:tcW w:w="2028" w:type="pct"/>
          </w:tcPr>
          <w:p w14:paraId="676147B0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A080F92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149" w:type="pct"/>
          </w:tcPr>
          <w:p w14:paraId="424A0558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6" w:type="pct"/>
            <w:gridSpan w:val="3"/>
          </w:tcPr>
          <w:p w14:paraId="517E928A" w14:textId="77777777" w:rsidR="00776958" w:rsidRPr="0037389D" w:rsidRDefault="00776958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CBBC860" w14:textId="3BC00B4E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B02E8B0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4F692E8A" w14:textId="77777777" w:rsidR="00776958" w:rsidRPr="0037389D" w:rsidRDefault="00776958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A56B4B" w14:textId="112B3AFA" w:rsidR="004D5CDB" w:rsidRPr="0037389D" w:rsidRDefault="004D5CD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7A6FF809" w14:textId="77777777" w:rsidTr="00776958">
        <w:trPr>
          <w:trHeight w:val="70"/>
        </w:trPr>
        <w:tc>
          <w:tcPr>
            <w:tcW w:w="2028" w:type="pct"/>
          </w:tcPr>
          <w:p w14:paraId="058C4613" w14:textId="77777777" w:rsidR="00474B3B" w:rsidRPr="0037389D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168FF65" w14:textId="77777777" w:rsidR="00474B3B" w:rsidRPr="0037389D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3" w:type="pct"/>
          </w:tcPr>
          <w:p w14:paraId="641AC43E" w14:textId="15D0AA2D" w:rsidR="00474B3B" w:rsidRPr="0037389D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71E776C8" w14:textId="77777777" w:rsidR="00474B3B" w:rsidRPr="0037389D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C4C4F3" w14:textId="20965466" w:rsidR="00474B3B" w:rsidRPr="0037389D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32C48681" w14:textId="77777777" w:rsidR="00474B3B" w:rsidRPr="0037389D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868CFBE" w14:textId="29022F0F" w:rsidR="00474B3B" w:rsidRPr="0037389D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27F66D70" w14:textId="77777777" w:rsidR="00474B3B" w:rsidRPr="0037389D" w:rsidRDefault="00474B3B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D12B1E" w14:textId="301F4C54" w:rsidR="00474B3B" w:rsidRPr="0037389D" w:rsidRDefault="00776958" w:rsidP="00474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89D" w:rsidRPr="0037389D" w14:paraId="279ACC42" w14:textId="77777777" w:rsidTr="00776958">
        <w:trPr>
          <w:trHeight w:val="434"/>
        </w:trPr>
        <w:tc>
          <w:tcPr>
            <w:tcW w:w="2028" w:type="pct"/>
          </w:tcPr>
          <w:p w14:paraId="348B5ED1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1C140FB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3" w:type="pct"/>
            <w:gridSpan w:val="7"/>
          </w:tcPr>
          <w:p w14:paraId="4DE6BAD8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6757F952" w14:textId="77777777" w:rsidTr="00776958">
        <w:tc>
          <w:tcPr>
            <w:tcW w:w="2028" w:type="pct"/>
          </w:tcPr>
          <w:p w14:paraId="789AC701" w14:textId="3571EF4B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</w:tcPr>
          <w:p w14:paraId="64D1790E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31E0C7D" w14:textId="00C674BE" w:rsidR="00776958" w:rsidRPr="0037389D" w:rsidRDefault="001B5314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224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,012</w:t>
            </w:r>
          </w:p>
        </w:tc>
        <w:tc>
          <w:tcPr>
            <w:tcW w:w="149" w:type="pct"/>
          </w:tcPr>
          <w:p w14:paraId="42D201A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D96799A" w14:textId="53127A4C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225,700</w:t>
            </w:r>
          </w:p>
        </w:tc>
        <w:tc>
          <w:tcPr>
            <w:tcW w:w="148" w:type="pct"/>
          </w:tcPr>
          <w:p w14:paraId="60C3CE2D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2C98E41" w14:textId="76880C4D" w:rsidR="00776958" w:rsidRPr="0037389D" w:rsidRDefault="001B5314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222,555</w:t>
            </w:r>
          </w:p>
        </w:tc>
        <w:tc>
          <w:tcPr>
            <w:tcW w:w="149" w:type="pct"/>
          </w:tcPr>
          <w:p w14:paraId="196341C3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FDE89C5" w14:textId="5BCA05D5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224,431</w:t>
            </w:r>
          </w:p>
        </w:tc>
      </w:tr>
      <w:tr w:rsidR="0037389D" w:rsidRPr="0037389D" w14:paraId="53C406F6" w14:textId="77777777" w:rsidTr="00776958">
        <w:tc>
          <w:tcPr>
            <w:tcW w:w="2028" w:type="pct"/>
          </w:tcPr>
          <w:p w14:paraId="3504A5D1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E5A1367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0A70D0B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AC226F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DB1C215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6F7D97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B31DB27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2B14414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58D9618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53F14EBC" w14:textId="77777777" w:rsidTr="00776958">
        <w:tc>
          <w:tcPr>
            <w:tcW w:w="2028" w:type="pct"/>
          </w:tcPr>
          <w:p w14:paraId="224BE91B" w14:textId="77777777" w:rsidR="00776958" w:rsidRPr="0037389D" w:rsidRDefault="00776958" w:rsidP="00776958">
            <w:pPr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9" w:type="pct"/>
          </w:tcPr>
          <w:p w14:paraId="553A6D33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D7C26CD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EE9682D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B4E8128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BDAA35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0378275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9475C1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676503F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03281B25" w14:textId="77777777" w:rsidTr="00776958">
        <w:tc>
          <w:tcPr>
            <w:tcW w:w="2028" w:type="pct"/>
          </w:tcPr>
          <w:p w14:paraId="6B6677EF" w14:textId="77777777" w:rsidR="00776958" w:rsidRPr="0037389D" w:rsidRDefault="00776958" w:rsidP="00776958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9" w:type="pct"/>
          </w:tcPr>
          <w:p w14:paraId="5513EC68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86130DD" w14:textId="7E7C29F0" w:rsidR="00776958" w:rsidRPr="0037389D" w:rsidRDefault="00436DF9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13,289</w:t>
            </w:r>
          </w:p>
        </w:tc>
        <w:tc>
          <w:tcPr>
            <w:tcW w:w="149" w:type="pct"/>
          </w:tcPr>
          <w:p w14:paraId="439C7B61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6536240F" w14:textId="70ECB0AB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13,239</w:t>
            </w:r>
          </w:p>
        </w:tc>
        <w:tc>
          <w:tcPr>
            <w:tcW w:w="148" w:type="pct"/>
          </w:tcPr>
          <w:p w14:paraId="69123BE6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7B90C855" w14:textId="69A38D23" w:rsidR="00776958" w:rsidRPr="0037389D" w:rsidRDefault="001D37F9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13,125</w:t>
            </w:r>
          </w:p>
        </w:tc>
        <w:tc>
          <w:tcPr>
            <w:tcW w:w="149" w:type="pct"/>
          </w:tcPr>
          <w:p w14:paraId="7C6266A7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vAlign w:val="bottom"/>
          </w:tcPr>
          <w:p w14:paraId="66090595" w14:textId="1469970D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13,078</w:t>
            </w:r>
          </w:p>
        </w:tc>
      </w:tr>
      <w:tr w:rsidR="0037389D" w:rsidRPr="0037389D" w14:paraId="547E138C" w14:textId="77777777" w:rsidTr="00776958">
        <w:tc>
          <w:tcPr>
            <w:tcW w:w="2028" w:type="pct"/>
          </w:tcPr>
          <w:p w14:paraId="1608C6AC" w14:textId="77777777" w:rsidR="00776958" w:rsidRPr="0037389D" w:rsidRDefault="00776958" w:rsidP="00776958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9" w:type="pct"/>
          </w:tcPr>
          <w:p w14:paraId="69BA7C30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23B371F" w14:textId="0B979000" w:rsidR="00776958" w:rsidRPr="0037389D" w:rsidRDefault="00436DF9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3,48</w:t>
            </w:r>
            <w:r w:rsidR="001B5314" w:rsidRPr="0037389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24BE7981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3A480A27" w14:textId="6AFB19A8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3,279</w:t>
            </w:r>
          </w:p>
        </w:tc>
        <w:tc>
          <w:tcPr>
            <w:tcW w:w="148" w:type="pct"/>
          </w:tcPr>
          <w:p w14:paraId="78BA4E2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E556C7D" w14:textId="24F1CD3E" w:rsidR="00776958" w:rsidRPr="0037389D" w:rsidRDefault="001D37F9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3,453</w:t>
            </w:r>
          </w:p>
        </w:tc>
        <w:tc>
          <w:tcPr>
            <w:tcW w:w="149" w:type="pct"/>
          </w:tcPr>
          <w:p w14:paraId="4E2FB8F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7D7FFD4" w14:textId="4005D7DB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3,252</w:t>
            </w:r>
          </w:p>
        </w:tc>
      </w:tr>
      <w:tr w:rsidR="0037389D" w:rsidRPr="0037389D" w14:paraId="620250DD" w14:textId="77777777" w:rsidTr="00776958">
        <w:trPr>
          <w:trHeight w:val="276"/>
        </w:trPr>
        <w:tc>
          <w:tcPr>
            <w:tcW w:w="2028" w:type="pct"/>
          </w:tcPr>
          <w:p w14:paraId="03C0D028" w14:textId="77777777" w:rsidR="00776958" w:rsidRPr="0037389D" w:rsidRDefault="00776958" w:rsidP="00776958">
            <w:pPr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6FE5065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EFF92" w14:textId="4028564B" w:rsidR="00776958" w:rsidRPr="0037389D" w:rsidRDefault="00436DF9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16,77</w:t>
            </w:r>
            <w:r w:rsidR="001B5314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187F4574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83C92" w14:textId="28078319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16,518</w:t>
            </w:r>
          </w:p>
        </w:tc>
        <w:tc>
          <w:tcPr>
            <w:tcW w:w="148" w:type="pct"/>
          </w:tcPr>
          <w:p w14:paraId="1C58872E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6B6E5" w14:textId="798E5660" w:rsidR="00776958" w:rsidRPr="0037389D" w:rsidRDefault="001D37F9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16,578</w:t>
            </w:r>
          </w:p>
        </w:tc>
        <w:tc>
          <w:tcPr>
            <w:tcW w:w="149" w:type="pct"/>
          </w:tcPr>
          <w:p w14:paraId="32E3381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BE6CE" w14:textId="3E91524C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16,330</w:t>
            </w:r>
          </w:p>
        </w:tc>
      </w:tr>
      <w:tr w:rsidR="0037389D" w:rsidRPr="0037389D" w14:paraId="5F497C4B" w14:textId="77777777" w:rsidTr="00776958">
        <w:tc>
          <w:tcPr>
            <w:tcW w:w="2028" w:type="pct"/>
          </w:tcPr>
          <w:p w14:paraId="15DF8EC8" w14:textId="6BBA7382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C755E61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DB29344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6C8845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58A32DC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1CDE44E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2BC81FF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4D3B848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9514ED2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389D" w:rsidRPr="0037389D" w14:paraId="3EA27F38" w14:textId="77777777" w:rsidTr="00776958">
        <w:tc>
          <w:tcPr>
            <w:tcW w:w="2028" w:type="pct"/>
          </w:tcPr>
          <w:p w14:paraId="610E7B99" w14:textId="05A0250F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03A888A2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738E5F7A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37F1C71A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1700CFB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2AEDF8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9C26942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524CBE53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52E5C94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389D" w:rsidRPr="0037389D" w14:paraId="32B22EC8" w14:textId="77777777" w:rsidTr="00776958">
        <w:tc>
          <w:tcPr>
            <w:tcW w:w="2028" w:type="pct"/>
          </w:tcPr>
          <w:p w14:paraId="21323751" w14:textId="1E0540CC" w:rsidR="00776958" w:rsidRPr="0037389D" w:rsidRDefault="001B5314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776958"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149" w:type="pct"/>
          </w:tcPr>
          <w:p w14:paraId="1E80F1C0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3C705A0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52FB1C8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1C3F349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559291D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88AFF19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7693973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ACDC2AD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389D" w:rsidRPr="0037389D" w14:paraId="192C934C" w14:textId="77777777" w:rsidTr="00776958">
        <w:tc>
          <w:tcPr>
            <w:tcW w:w="2028" w:type="pct"/>
          </w:tcPr>
          <w:p w14:paraId="78B97084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49" w:type="pct"/>
          </w:tcPr>
          <w:p w14:paraId="7D1E6B30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3031EBB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9BE9D02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09A54F5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B9FEF6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97719E8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39299A65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C14E89D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25690F3F" w14:textId="77777777" w:rsidTr="00776958">
        <w:tc>
          <w:tcPr>
            <w:tcW w:w="2028" w:type="pct"/>
          </w:tcPr>
          <w:p w14:paraId="5C131872" w14:textId="5276232E" w:rsidR="000C226E" w:rsidRPr="0037389D" w:rsidRDefault="000C226E" w:rsidP="000C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  - 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49" w:type="pct"/>
          </w:tcPr>
          <w:p w14:paraId="639DBCE8" w14:textId="77777777" w:rsidR="000C226E" w:rsidRPr="0037389D" w:rsidRDefault="000C226E" w:rsidP="000C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564F4E9" w14:textId="31156603" w:rsidR="000C226E" w:rsidRPr="0037389D" w:rsidRDefault="000C226E" w:rsidP="000C226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17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,546</w:t>
            </w:r>
          </w:p>
        </w:tc>
        <w:tc>
          <w:tcPr>
            <w:tcW w:w="149" w:type="pct"/>
          </w:tcPr>
          <w:p w14:paraId="7D14664F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2A5D279" w14:textId="455BB74E" w:rsidR="000C226E" w:rsidRPr="0037389D" w:rsidRDefault="000C226E" w:rsidP="000C226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7E88237A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7C5F003" w14:textId="497D5103" w:rsidR="000C226E" w:rsidRPr="0037389D" w:rsidRDefault="000C226E" w:rsidP="000C226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17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C1C43"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149" w:type="pct"/>
          </w:tcPr>
          <w:p w14:paraId="0F958420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5FA7BB7" w14:textId="051D0CEE" w:rsidR="000C226E" w:rsidRPr="0037389D" w:rsidRDefault="000C226E" w:rsidP="000C226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7389D" w:rsidRPr="0037389D" w14:paraId="196763EA" w14:textId="77777777" w:rsidTr="00776958">
        <w:tc>
          <w:tcPr>
            <w:tcW w:w="2028" w:type="pct"/>
          </w:tcPr>
          <w:p w14:paraId="5B66606D" w14:textId="77777777" w:rsidR="000C226E" w:rsidRPr="0037389D" w:rsidRDefault="000C226E" w:rsidP="000C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  - 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018E1E80" w14:textId="77777777" w:rsidR="000C226E" w:rsidRPr="0037389D" w:rsidRDefault="000C226E" w:rsidP="000C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4434D35D" w14:textId="77D6A59F" w:rsidR="000C226E" w:rsidRPr="0037389D" w:rsidRDefault="001526B7" w:rsidP="001526B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0C226E"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(54,60</w:t>
            </w:r>
            <w:r w:rsidR="001B5314"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C226E"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399D7FD6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A3E0D01" w14:textId="1A98829C" w:rsidR="000C226E" w:rsidRPr="0037389D" w:rsidRDefault="000C226E" w:rsidP="000C226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985DE84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FB65128" w14:textId="29016A16" w:rsidR="000C226E" w:rsidRPr="0037389D" w:rsidRDefault="000C226E" w:rsidP="000C226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</w:t>
            </w:r>
            <w:r w:rsidR="002C1C43"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20545841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ECA7E98" w14:textId="151DE823" w:rsidR="000C226E" w:rsidRPr="0037389D" w:rsidRDefault="000C226E" w:rsidP="000C226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7389D" w:rsidRPr="0037389D" w14:paraId="46EAE662" w14:textId="77777777" w:rsidTr="00776958">
        <w:tc>
          <w:tcPr>
            <w:tcW w:w="2028" w:type="pct"/>
          </w:tcPr>
          <w:p w14:paraId="2E70C18E" w14:textId="77777777" w:rsidR="000C226E" w:rsidRPr="0037389D" w:rsidRDefault="000C226E" w:rsidP="000C22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49" w:type="pct"/>
          </w:tcPr>
          <w:p w14:paraId="36BE2B3F" w14:textId="77777777" w:rsidR="000C226E" w:rsidRPr="0037389D" w:rsidRDefault="000C226E" w:rsidP="000C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88DCE61" w14:textId="5EBEDA18" w:rsidR="000C226E" w:rsidRPr="0037389D" w:rsidRDefault="000C226E" w:rsidP="000C226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4,830</w:t>
            </w:r>
          </w:p>
        </w:tc>
        <w:tc>
          <w:tcPr>
            <w:tcW w:w="149" w:type="pct"/>
          </w:tcPr>
          <w:p w14:paraId="33332572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4C3067D2" w14:textId="4E1988B8" w:rsidR="000C226E" w:rsidRPr="0037389D" w:rsidRDefault="000C226E" w:rsidP="000C226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80BC238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626E3DD" w14:textId="5EC387CC" w:rsidR="000C226E" w:rsidRPr="0037389D" w:rsidRDefault="000C226E" w:rsidP="000C226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C1C43" w:rsidRPr="0037389D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9" w:type="pct"/>
          </w:tcPr>
          <w:p w14:paraId="4D008980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8A7C2DA" w14:textId="5AF1FF5A" w:rsidR="000C226E" w:rsidRPr="0037389D" w:rsidRDefault="000C226E" w:rsidP="000C226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389D" w:rsidRPr="0037389D" w14:paraId="7E760D81" w14:textId="77777777" w:rsidTr="00776958">
        <w:tc>
          <w:tcPr>
            <w:tcW w:w="2028" w:type="pct"/>
          </w:tcPr>
          <w:p w14:paraId="3C95187D" w14:textId="77777777" w:rsidR="000C226E" w:rsidRPr="0037389D" w:rsidRDefault="000C226E" w:rsidP="000C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ED959EA" w14:textId="77777777" w:rsidR="000C226E" w:rsidRPr="0037389D" w:rsidRDefault="000C226E" w:rsidP="000C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B2C11" w14:textId="31440DC9" w:rsidR="000C226E" w:rsidRPr="0037389D" w:rsidRDefault="000C226E" w:rsidP="000C226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(32,23</w:t>
            </w:r>
            <w:r w:rsidR="001B5314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4BB65BA5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6B01E" w14:textId="1F238ECA" w:rsidR="000C226E" w:rsidRPr="0037389D" w:rsidRDefault="000C226E" w:rsidP="000C226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5FF4D50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5A472" w14:textId="6F7690BD" w:rsidR="000C226E" w:rsidRPr="0037389D" w:rsidRDefault="000C226E" w:rsidP="000C226E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</w:t>
            </w:r>
            <w:r w:rsidR="002C1C43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40C26D99" w14:textId="77777777" w:rsidR="000C226E" w:rsidRPr="0037389D" w:rsidRDefault="000C226E" w:rsidP="000C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36BA8" w14:textId="2FF1407A" w:rsidR="000C226E" w:rsidRPr="0037389D" w:rsidRDefault="000C226E" w:rsidP="000C226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7389D" w:rsidRPr="0037389D" w14:paraId="1A354FB0" w14:textId="77777777" w:rsidTr="00776958">
        <w:tc>
          <w:tcPr>
            <w:tcW w:w="2028" w:type="pct"/>
          </w:tcPr>
          <w:p w14:paraId="051BF50E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C94BFA1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1188370B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1B45346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6DEB79B2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DA896A0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47A766CB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C1F5E85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5A7A2048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7389D" w:rsidRPr="0037389D" w14:paraId="39E2FECB" w14:textId="77777777" w:rsidTr="00776958">
        <w:tc>
          <w:tcPr>
            <w:tcW w:w="2028" w:type="pct"/>
          </w:tcPr>
          <w:p w14:paraId="6A983795" w14:textId="37A7AD0D" w:rsidR="00220D79" w:rsidRPr="0037389D" w:rsidRDefault="00220D79" w:rsidP="00220D79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9" w:type="pct"/>
          </w:tcPr>
          <w:p w14:paraId="6C994C68" w14:textId="77777777" w:rsidR="00220D79" w:rsidRPr="0037389D" w:rsidRDefault="00220D79" w:rsidP="0022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50152698" w14:textId="1403B53B" w:rsidR="00220D79" w:rsidRPr="0037389D" w:rsidRDefault="002C1C43" w:rsidP="00220D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20D79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6,094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9" w:type="pct"/>
          </w:tcPr>
          <w:p w14:paraId="567675F3" w14:textId="77777777" w:rsidR="00220D79" w:rsidRPr="0037389D" w:rsidRDefault="00220D79" w:rsidP="00220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997D83A" w14:textId="7F7FBDE9" w:rsidR="00220D79" w:rsidRPr="0037389D" w:rsidRDefault="00220D79" w:rsidP="00220D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(18,206)</w:t>
            </w:r>
          </w:p>
        </w:tc>
        <w:tc>
          <w:tcPr>
            <w:tcW w:w="148" w:type="pct"/>
          </w:tcPr>
          <w:p w14:paraId="714EE097" w14:textId="77777777" w:rsidR="00220D79" w:rsidRPr="0037389D" w:rsidRDefault="00220D79" w:rsidP="00220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7A0AF18B" w14:textId="2350D816" w:rsidR="00220D79" w:rsidRPr="0037389D" w:rsidRDefault="002C1C43" w:rsidP="00220D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20D79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6,094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9" w:type="pct"/>
          </w:tcPr>
          <w:p w14:paraId="10E168E5" w14:textId="77777777" w:rsidR="00220D79" w:rsidRPr="0037389D" w:rsidRDefault="00220D79" w:rsidP="00220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3281D55C" w14:textId="46508C28" w:rsidR="00220D79" w:rsidRPr="0037389D" w:rsidRDefault="00220D79" w:rsidP="00220D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(18,206)</w:t>
            </w:r>
          </w:p>
        </w:tc>
      </w:tr>
      <w:tr w:rsidR="0037389D" w:rsidRPr="0037389D" w14:paraId="20AD4272" w14:textId="77777777" w:rsidTr="00776958">
        <w:tc>
          <w:tcPr>
            <w:tcW w:w="2028" w:type="pct"/>
          </w:tcPr>
          <w:p w14:paraId="1DC553F4" w14:textId="77777777" w:rsidR="00220D79" w:rsidRPr="0037389D" w:rsidRDefault="00220D79" w:rsidP="00220D79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6327AA1" w14:textId="77777777" w:rsidR="00220D79" w:rsidRPr="0037389D" w:rsidRDefault="00220D79" w:rsidP="0022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34CD" w14:textId="50ACB61E" w:rsidR="00220D79" w:rsidRPr="0037389D" w:rsidRDefault="00220D79" w:rsidP="00220D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(6,094)</w:t>
            </w:r>
          </w:p>
        </w:tc>
        <w:tc>
          <w:tcPr>
            <w:tcW w:w="149" w:type="pct"/>
          </w:tcPr>
          <w:p w14:paraId="48D16CCC" w14:textId="77777777" w:rsidR="00220D79" w:rsidRPr="0037389D" w:rsidRDefault="00220D79" w:rsidP="00220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79D29" w14:textId="02CCF8B0" w:rsidR="00220D79" w:rsidRPr="0037389D" w:rsidRDefault="00220D79" w:rsidP="00220D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(18,206)</w:t>
            </w:r>
          </w:p>
        </w:tc>
        <w:tc>
          <w:tcPr>
            <w:tcW w:w="148" w:type="pct"/>
          </w:tcPr>
          <w:p w14:paraId="4764F992" w14:textId="77777777" w:rsidR="00220D79" w:rsidRPr="0037389D" w:rsidRDefault="00220D79" w:rsidP="00220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7416A" w14:textId="3783E577" w:rsidR="00220D79" w:rsidRPr="0037389D" w:rsidRDefault="00220D79" w:rsidP="00220D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(6,094)</w:t>
            </w:r>
          </w:p>
        </w:tc>
        <w:tc>
          <w:tcPr>
            <w:tcW w:w="149" w:type="pct"/>
          </w:tcPr>
          <w:p w14:paraId="02253E27" w14:textId="77777777" w:rsidR="00220D79" w:rsidRPr="0037389D" w:rsidRDefault="00220D79" w:rsidP="00220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E0BF2" w14:textId="601B9579" w:rsidR="00220D79" w:rsidRPr="0037389D" w:rsidRDefault="00220D79" w:rsidP="00220D7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(18,206)</w:t>
            </w:r>
          </w:p>
        </w:tc>
      </w:tr>
      <w:tr w:rsidR="0037389D" w:rsidRPr="0037389D" w14:paraId="0711172C" w14:textId="77777777" w:rsidTr="00776958">
        <w:tc>
          <w:tcPr>
            <w:tcW w:w="2028" w:type="pct"/>
          </w:tcPr>
          <w:p w14:paraId="5441D69B" w14:textId="77777777" w:rsidR="00776958" w:rsidRPr="0037389D" w:rsidRDefault="00776958" w:rsidP="00776958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CD2C927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3D7BDCFF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53D9F7FB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6C0B2DC0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3E7093A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5159ADE4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870EA07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ECF0575" w14:textId="77777777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6958" w:rsidRPr="0037389D" w14:paraId="294DB13E" w14:textId="77777777" w:rsidTr="00776958">
        <w:tc>
          <w:tcPr>
            <w:tcW w:w="2028" w:type="pct"/>
          </w:tcPr>
          <w:p w14:paraId="31DADFBD" w14:textId="784C741A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34C624B6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307B25CC" w14:textId="18252136" w:rsidR="00776958" w:rsidRPr="0037389D" w:rsidRDefault="008F7FDA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202,459</w:t>
            </w:r>
          </w:p>
        </w:tc>
        <w:tc>
          <w:tcPr>
            <w:tcW w:w="149" w:type="pct"/>
          </w:tcPr>
          <w:p w14:paraId="7F65C81D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7EBB0BE6" w14:textId="5205003E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224,012</w:t>
            </w:r>
          </w:p>
        </w:tc>
        <w:tc>
          <w:tcPr>
            <w:tcW w:w="148" w:type="pct"/>
          </w:tcPr>
          <w:p w14:paraId="68C4710F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53324C0D" w14:textId="5D2F45C7" w:rsidR="00776958" w:rsidRPr="0037389D" w:rsidRDefault="008F7FDA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200,628</w:t>
            </w:r>
          </w:p>
        </w:tc>
        <w:tc>
          <w:tcPr>
            <w:tcW w:w="149" w:type="pct"/>
          </w:tcPr>
          <w:p w14:paraId="4B9C7560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C4FB7DF" w14:textId="54F90C92" w:rsidR="00776958" w:rsidRPr="0037389D" w:rsidRDefault="00776958" w:rsidP="00776958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222,555</w:t>
            </w:r>
          </w:p>
        </w:tc>
      </w:tr>
    </w:tbl>
    <w:p w14:paraId="786FE3C3" w14:textId="26DA4A2F" w:rsidR="00A53082" w:rsidRPr="0037389D" w:rsidRDefault="00A53082" w:rsidP="00C0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right="-115"/>
        <w:jc w:val="thaiDistribute"/>
        <w:rPr>
          <w:rFonts w:ascii="Angsana New" w:hAnsi="Angsana New"/>
          <w:sz w:val="2"/>
          <w:szCs w:val="2"/>
          <w:cs/>
        </w:rPr>
      </w:pPr>
    </w:p>
    <w:p w14:paraId="02CDA908" w14:textId="44988F92" w:rsidR="00C077AC" w:rsidRPr="0037389D" w:rsidRDefault="00A53082" w:rsidP="00A5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 w:rsidRPr="0037389D">
        <w:rPr>
          <w:rFonts w:ascii="Angsana New" w:hAnsi="Angsana New"/>
          <w:sz w:val="2"/>
          <w:szCs w:val="2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2"/>
        <w:gridCol w:w="271"/>
        <w:gridCol w:w="1080"/>
        <w:gridCol w:w="271"/>
        <w:gridCol w:w="1080"/>
        <w:gridCol w:w="269"/>
        <w:gridCol w:w="1078"/>
      </w:tblGrid>
      <w:tr w:rsidR="0037389D" w:rsidRPr="0037389D" w14:paraId="7A1DBBD6" w14:textId="77777777" w:rsidTr="00B2547A">
        <w:tc>
          <w:tcPr>
            <w:tcW w:w="2178" w:type="pct"/>
          </w:tcPr>
          <w:p w14:paraId="6CBA98B8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</w:t>
            </w: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1338" w:type="pct"/>
            <w:gridSpan w:val="3"/>
          </w:tcPr>
          <w:p w14:paraId="4D81B312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3BF867F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65975827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0379A0CE" w14:textId="77777777" w:rsidTr="00B2547A">
        <w:trPr>
          <w:trHeight w:val="434"/>
        </w:trPr>
        <w:tc>
          <w:tcPr>
            <w:tcW w:w="2178" w:type="pct"/>
          </w:tcPr>
          <w:p w14:paraId="61BC019E" w14:textId="77777777" w:rsidR="0079131F" w:rsidRPr="0037389D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496F46D" w14:textId="5FE97CCC" w:rsidR="0079131F" w:rsidRPr="0037389D" w:rsidRDefault="00776958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2E2BADE6" w14:textId="77777777" w:rsidR="0079131F" w:rsidRPr="0037389D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BB2226" w14:textId="78FE9C9D" w:rsidR="0079131F" w:rsidRPr="0037389D" w:rsidRDefault="00776958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121A0498" w14:textId="77777777" w:rsidR="0079131F" w:rsidRPr="0037389D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B2EE735" w14:textId="16219E4C" w:rsidR="0079131F" w:rsidRPr="0037389D" w:rsidRDefault="00776958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21688145" w14:textId="77777777" w:rsidR="0079131F" w:rsidRPr="0037389D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340391" w14:textId="324AF3A4" w:rsidR="0079131F" w:rsidRPr="0037389D" w:rsidRDefault="00776958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2BB7E856" w14:textId="77777777" w:rsidTr="00B2547A">
        <w:trPr>
          <w:trHeight w:val="434"/>
        </w:trPr>
        <w:tc>
          <w:tcPr>
            <w:tcW w:w="2178" w:type="pct"/>
          </w:tcPr>
          <w:p w14:paraId="6C1AAB1E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14:paraId="56238526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37389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7389D" w:rsidRPr="0037389D" w14:paraId="46525AA5" w14:textId="77777777" w:rsidTr="00B2547A">
        <w:tc>
          <w:tcPr>
            <w:tcW w:w="2178" w:type="pct"/>
          </w:tcPr>
          <w:p w14:paraId="4958E370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95" w:type="pct"/>
          </w:tcPr>
          <w:p w14:paraId="721A225E" w14:textId="37B3AA95" w:rsidR="00776958" w:rsidRPr="0037389D" w:rsidRDefault="00436DF9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3.69, 4.13</w:t>
            </w:r>
          </w:p>
        </w:tc>
        <w:tc>
          <w:tcPr>
            <w:tcW w:w="149" w:type="pct"/>
          </w:tcPr>
          <w:p w14:paraId="6FA55274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5911F8" w14:textId="27B81124" w:rsidR="00776958" w:rsidRPr="0037389D" w:rsidRDefault="00776958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1.62, 2.10</w:t>
            </w:r>
          </w:p>
        </w:tc>
        <w:tc>
          <w:tcPr>
            <w:tcW w:w="149" w:type="pct"/>
          </w:tcPr>
          <w:p w14:paraId="58132B3D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6E9C52" w14:textId="70F9E083" w:rsidR="00776958" w:rsidRPr="0037389D" w:rsidRDefault="00436DF9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3.69</w:t>
            </w:r>
          </w:p>
        </w:tc>
        <w:tc>
          <w:tcPr>
            <w:tcW w:w="148" w:type="pct"/>
          </w:tcPr>
          <w:p w14:paraId="186FFBD7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1D18EF" w14:textId="473090BA" w:rsidR="00776958" w:rsidRPr="0037389D" w:rsidRDefault="00776958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1.62</w:t>
            </w:r>
          </w:p>
        </w:tc>
      </w:tr>
      <w:tr w:rsidR="0037389D" w:rsidRPr="0037389D" w14:paraId="6569CE98" w14:textId="77777777" w:rsidTr="00B2547A">
        <w:tc>
          <w:tcPr>
            <w:tcW w:w="2178" w:type="pct"/>
          </w:tcPr>
          <w:p w14:paraId="606C5344" w14:textId="77777777" w:rsidR="00776958" w:rsidRPr="0037389D" w:rsidRDefault="00776958" w:rsidP="00776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การเพิ่ม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ขึ้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นของ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595" w:type="pct"/>
          </w:tcPr>
          <w:p w14:paraId="36C3440D" w14:textId="556ADCFB" w:rsidR="00776958" w:rsidRPr="0037389D" w:rsidRDefault="00436DF9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9" w:type="pct"/>
          </w:tcPr>
          <w:p w14:paraId="7C16733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44F3D02" w14:textId="655C92FA" w:rsidR="00776958" w:rsidRPr="0037389D" w:rsidRDefault="00776958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5.00, 6.00</w:t>
            </w:r>
          </w:p>
        </w:tc>
        <w:tc>
          <w:tcPr>
            <w:tcW w:w="149" w:type="pct"/>
          </w:tcPr>
          <w:p w14:paraId="6EE42D65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AE7A52" w14:textId="53E23629" w:rsidR="00776958" w:rsidRPr="0037389D" w:rsidRDefault="00436DF9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8" w:type="pct"/>
          </w:tcPr>
          <w:p w14:paraId="3A9774BB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65F4B6" w14:textId="34308E6C" w:rsidR="00776958" w:rsidRPr="0037389D" w:rsidRDefault="00776958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6.00</w:t>
            </w:r>
          </w:p>
        </w:tc>
      </w:tr>
      <w:tr w:rsidR="00776958" w:rsidRPr="0037389D" w14:paraId="419550B4" w14:textId="77777777" w:rsidTr="00B2547A">
        <w:trPr>
          <w:trHeight w:val="380"/>
        </w:trPr>
        <w:tc>
          <w:tcPr>
            <w:tcW w:w="2178" w:type="pct"/>
            <w:shd w:val="clear" w:color="auto" w:fill="auto"/>
          </w:tcPr>
          <w:p w14:paraId="27278D50" w14:textId="77777777" w:rsidR="00776958" w:rsidRPr="0037389D" w:rsidRDefault="00776958" w:rsidP="00776958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5" w:type="pct"/>
          </w:tcPr>
          <w:p w14:paraId="336505B6" w14:textId="7EB22EE0" w:rsidR="00776958" w:rsidRPr="0037389D" w:rsidRDefault="00436DF9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14:paraId="4598F42E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DC531E" w14:textId="5385EBDF" w:rsidR="00776958" w:rsidRPr="0037389D" w:rsidRDefault="00776958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14:paraId="7A6D6788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29D11A" w14:textId="4F2009FC" w:rsidR="00776958" w:rsidRPr="0037389D" w:rsidRDefault="00436DF9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8" w:type="pct"/>
          </w:tcPr>
          <w:p w14:paraId="2947C6A9" w14:textId="77777777" w:rsidR="00776958" w:rsidRPr="0037389D" w:rsidRDefault="00776958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9D10AB" w14:textId="0516198D" w:rsidR="00776958" w:rsidRPr="0037389D" w:rsidRDefault="00776958" w:rsidP="0077695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</w:tr>
    </w:tbl>
    <w:p w14:paraId="1845E867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CF1772E" w14:textId="77777777" w:rsidR="004D5CDB" w:rsidRPr="0037389D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/>
        <w:jc w:val="thaiDistribute"/>
        <w:rPr>
          <w:rFonts w:ascii="Angsana New" w:hAnsi="Angsana New"/>
          <w:spacing w:val="16"/>
          <w:sz w:val="30"/>
          <w:szCs w:val="30"/>
        </w:rPr>
      </w:pPr>
      <w:r w:rsidRPr="0037389D">
        <w:rPr>
          <w:rFonts w:ascii="Angsana New" w:hAnsi="Angsana New"/>
          <w:spacing w:val="16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6760FA7" w14:textId="77777777" w:rsidR="004D5CDB" w:rsidRPr="0037389D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5A4361BE" w14:textId="102758C3" w:rsidR="004D5CDB" w:rsidRPr="0037389D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6443C" w:rsidRPr="0037389D">
        <w:rPr>
          <w:rFonts w:ascii="Angsana New" w:hAnsi="Angsana New"/>
          <w:sz w:val="30"/>
          <w:szCs w:val="30"/>
        </w:rPr>
        <w:t>31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6443C" w:rsidRPr="0037389D">
        <w:rPr>
          <w:rFonts w:ascii="Angsana New" w:hAnsi="Angsana New"/>
          <w:sz w:val="30"/>
          <w:szCs w:val="30"/>
        </w:rPr>
        <w:t>256</w:t>
      </w:r>
      <w:r w:rsidR="00776958" w:rsidRPr="0037389D">
        <w:rPr>
          <w:rFonts w:ascii="Angsana New" w:hAnsi="Angsana New"/>
          <w:sz w:val="30"/>
          <w:szCs w:val="30"/>
        </w:rPr>
        <w:t>5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ระยะเวลาถัวเฉลี่ยถ่วงน้ำหนักของภาระผูกพันผลประโยชน์ที่กำหนดไว้ของบริษัทและบริษัทย่อยเป็น </w:t>
      </w:r>
      <w:r w:rsidR="002725B0" w:rsidRPr="0037389D">
        <w:rPr>
          <w:rFonts w:ascii="Angsana New" w:hAnsi="Angsana New"/>
          <w:sz w:val="30"/>
          <w:szCs w:val="30"/>
        </w:rPr>
        <w:t>13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ปี</w:t>
      </w:r>
      <w:r w:rsidRPr="0037389D">
        <w:rPr>
          <w:rFonts w:ascii="Angsana New" w:hAnsi="Angsana New"/>
          <w:sz w:val="30"/>
          <w:szCs w:val="30"/>
          <w:cs/>
        </w:rPr>
        <w:t xml:space="preserve">และ </w:t>
      </w:r>
      <w:r w:rsidR="002725B0" w:rsidRPr="0037389D">
        <w:rPr>
          <w:rFonts w:ascii="Angsana New" w:hAnsi="Angsana New"/>
          <w:sz w:val="30"/>
          <w:szCs w:val="30"/>
        </w:rPr>
        <w:t>21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ปี ตามลำดับ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iCs/>
          <w:sz w:val="30"/>
          <w:szCs w:val="30"/>
        </w:rPr>
        <w:t>(</w:t>
      </w:r>
      <w:r w:rsidR="00D6443C" w:rsidRPr="0037389D">
        <w:rPr>
          <w:rFonts w:ascii="Angsana New" w:hAnsi="Angsana New"/>
          <w:i/>
          <w:iCs/>
          <w:sz w:val="30"/>
          <w:szCs w:val="30"/>
        </w:rPr>
        <w:t>256</w:t>
      </w:r>
      <w:r w:rsidR="00776958" w:rsidRPr="0037389D">
        <w:rPr>
          <w:rFonts w:ascii="Angsana New" w:hAnsi="Angsana New"/>
          <w:i/>
          <w:iCs/>
          <w:sz w:val="30"/>
          <w:szCs w:val="30"/>
        </w:rPr>
        <w:t>4</w:t>
      </w:r>
      <w:r w:rsidRPr="0037389D">
        <w:rPr>
          <w:rFonts w:ascii="Angsana New" w:hAnsi="Angsana New"/>
          <w:i/>
          <w:iCs/>
          <w:sz w:val="30"/>
          <w:szCs w:val="30"/>
        </w:rPr>
        <w:t xml:space="preserve">: </w:t>
      </w:r>
      <w:r w:rsidR="00D6443C" w:rsidRPr="0037389D">
        <w:rPr>
          <w:rFonts w:ascii="Angsana New" w:hAnsi="Angsana New"/>
          <w:i/>
          <w:iCs/>
          <w:sz w:val="30"/>
          <w:szCs w:val="30"/>
        </w:rPr>
        <w:t>1</w:t>
      </w:r>
      <w:r w:rsidR="0079131F" w:rsidRPr="0037389D">
        <w:rPr>
          <w:rFonts w:ascii="Angsana New" w:hAnsi="Angsana New"/>
          <w:i/>
          <w:iCs/>
          <w:sz w:val="30"/>
          <w:szCs w:val="30"/>
        </w:rPr>
        <w:t>4</w:t>
      </w:r>
      <w:r w:rsidRPr="0037389D">
        <w:rPr>
          <w:rFonts w:ascii="Angsana New" w:hAnsi="Angsana New"/>
          <w:i/>
          <w:iCs/>
          <w:sz w:val="30"/>
          <w:szCs w:val="30"/>
        </w:rPr>
        <w:t xml:space="preserve"> </w:t>
      </w:r>
      <w:r w:rsidRPr="0037389D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37389D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6443C" w:rsidRPr="0037389D">
        <w:rPr>
          <w:rFonts w:ascii="Angsana New" w:hAnsi="Angsana New"/>
          <w:i/>
          <w:iCs/>
          <w:sz w:val="30"/>
          <w:szCs w:val="30"/>
        </w:rPr>
        <w:t>2</w:t>
      </w:r>
      <w:r w:rsidR="0079131F" w:rsidRPr="0037389D">
        <w:rPr>
          <w:rFonts w:ascii="Angsana New" w:hAnsi="Angsana New"/>
          <w:i/>
          <w:iCs/>
          <w:sz w:val="30"/>
          <w:szCs w:val="30"/>
        </w:rPr>
        <w:t>2</w:t>
      </w:r>
      <w:r w:rsidRPr="0037389D">
        <w:rPr>
          <w:rFonts w:ascii="Angsana New" w:hAnsi="Angsana New"/>
          <w:i/>
          <w:iCs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iCs/>
          <w:sz w:val="30"/>
          <w:szCs w:val="30"/>
          <w:cs/>
        </w:rPr>
        <w:t>ปี ตามลำดับ</w:t>
      </w:r>
      <w:r w:rsidRPr="0037389D">
        <w:rPr>
          <w:rFonts w:ascii="Angsana New" w:hAnsi="Angsana New"/>
          <w:i/>
          <w:iCs/>
          <w:sz w:val="30"/>
          <w:szCs w:val="30"/>
        </w:rPr>
        <w:t>)</w:t>
      </w:r>
    </w:p>
    <w:p w14:paraId="4C67AACC" w14:textId="77777777" w:rsidR="00C077AC" w:rsidRPr="0037389D" w:rsidRDefault="00C077AC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1998AF2C" w14:textId="77777777" w:rsidR="004D5CDB" w:rsidRPr="0037389D" w:rsidRDefault="004D5CDB" w:rsidP="00B21C59">
      <w:pPr>
        <w:spacing w:line="276" w:lineRule="auto"/>
        <w:ind w:left="63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184F3AB" w14:textId="77777777" w:rsidR="004D5CDB" w:rsidRPr="0037389D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F4EB87" w14:textId="6F94A06A" w:rsidR="00C077AC" w:rsidRPr="0037389D" w:rsidRDefault="004D5CDB" w:rsidP="00AD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การเปลี่ยนแปลงในแต่ละข้อสมมต</w:t>
      </w:r>
      <w:r w:rsidRPr="0037389D">
        <w:rPr>
          <w:rFonts w:ascii="Angsana New" w:hAnsi="Angsana New" w:hint="cs"/>
          <w:sz w:val="30"/>
          <w:szCs w:val="30"/>
          <w:cs/>
        </w:rPr>
        <w:t>ิ</w:t>
      </w:r>
      <w:r w:rsidRPr="0037389D">
        <w:rPr>
          <w:rFonts w:ascii="Angsana New" w:hAnsi="Angsana New"/>
          <w:sz w:val="30"/>
          <w:szCs w:val="30"/>
          <w:cs/>
        </w:rPr>
        <w:t>ที่เกี่ยวข้อง</w:t>
      </w:r>
      <w:r w:rsidRPr="0037389D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7389D">
        <w:rPr>
          <w:rFonts w:ascii="Angsana New" w:hAnsi="Angsana New"/>
          <w:sz w:val="30"/>
          <w:szCs w:val="30"/>
          <w:cs/>
        </w:rPr>
        <w:t xml:space="preserve"> โดยถือว่าข้อสมมติอื่น</w:t>
      </w:r>
      <w:r w:rsidR="00E5684E"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52814A1D" w14:textId="77777777" w:rsidR="00C077AC" w:rsidRPr="0037389D" w:rsidRDefault="00C077AC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7"/>
        <w:gridCol w:w="269"/>
        <w:gridCol w:w="1022"/>
        <w:gridCol w:w="269"/>
        <w:gridCol w:w="1022"/>
        <w:gridCol w:w="238"/>
        <w:gridCol w:w="32"/>
        <w:gridCol w:w="1022"/>
      </w:tblGrid>
      <w:tr w:rsidR="0037389D" w:rsidRPr="0037389D" w14:paraId="5BFC86C5" w14:textId="77777777" w:rsidTr="00AF250B">
        <w:trPr>
          <w:trHeight w:val="411"/>
        </w:trPr>
        <w:tc>
          <w:tcPr>
            <w:tcW w:w="4410" w:type="dxa"/>
          </w:tcPr>
          <w:p w14:paraId="04306D4B" w14:textId="71D5F12F" w:rsidR="004D5CDB" w:rsidRPr="0037389D" w:rsidRDefault="0036368A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951" w:type="dxa"/>
            <w:gridSpan w:val="8"/>
          </w:tcPr>
          <w:p w14:paraId="50DD7C7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37389D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7389D" w:rsidRPr="0037389D" w14:paraId="74926844" w14:textId="77777777" w:rsidTr="00AF250B">
        <w:trPr>
          <w:trHeight w:val="411"/>
        </w:trPr>
        <w:tc>
          <w:tcPr>
            <w:tcW w:w="4410" w:type="dxa"/>
          </w:tcPr>
          <w:p w14:paraId="01CB0D7C" w14:textId="77777777" w:rsidR="004D5CDB" w:rsidRPr="0037389D" w:rsidRDefault="004D5CDB" w:rsidP="00AF250B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65D10052" w14:textId="40F88B46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6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ร้อยละ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D6443C"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1E06456D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1A225D6" w14:textId="1F87EF04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443C"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37389D" w:rsidRPr="0037389D" w14:paraId="55122E50" w14:textId="77777777" w:rsidTr="00AF250B">
        <w:trPr>
          <w:trHeight w:val="411"/>
        </w:trPr>
        <w:tc>
          <w:tcPr>
            <w:tcW w:w="4410" w:type="dxa"/>
          </w:tcPr>
          <w:p w14:paraId="2FB6FDB4" w14:textId="04A39BD7" w:rsidR="0079131F" w:rsidRPr="0037389D" w:rsidRDefault="0079131F" w:rsidP="0079131F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1A2FA5C1" w14:textId="41C086E7" w:rsidR="0079131F" w:rsidRPr="0037389D" w:rsidRDefault="00721E9D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9" w:type="dxa"/>
          </w:tcPr>
          <w:p w14:paraId="30F69BE8" w14:textId="77777777" w:rsidR="0079131F" w:rsidRPr="0037389D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FC7CEFF" w14:textId="5C280CE7" w:rsidR="0079131F" w:rsidRPr="0037389D" w:rsidRDefault="00721E9D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9" w:type="dxa"/>
          </w:tcPr>
          <w:p w14:paraId="2F5D03ED" w14:textId="77777777" w:rsidR="0079131F" w:rsidRPr="0037389D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E6C552B" w14:textId="2953BCB4" w:rsidR="0079131F" w:rsidRPr="0037389D" w:rsidRDefault="00721E9D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8" w:type="dxa"/>
          </w:tcPr>
          <w:p w14:paraId="3D0C23B2" w14:textId="77777777" w:rsidR="0079131F" w:rsidRPr="0037389D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15C22BAC" w14:textId="20704DCC" w:rsidR="0079131F" w:rsidRPr="0037389D" w:rsidRDefault="00721E9D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37389D" w:rsidRPr="0037389D" w14:paraId="69BF3231" w14:textId="77777777" w:rsidTr="00AF250B">
        <w:trPr>
          <w:trHeight w:val="411"/>
        </w:trPr>
        <w:tc>
          <w:tcPr>
            <w:tcW w:w="4410" w:type="dxa"/>
          </w:tcPr>
          <w:p w14:paraId="3587A22F" w14:textId="77777777" w:rsidR="004D5CDB" w:rsidRPr="0037389D" w:rsidRDefault="004D5CDB" w:rsidP="00AF250B">
            <w:pPr>
              <w:ind w:left="180" w:right="-195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2F65A6DD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7389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7389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7389D" w:rsidRPr="0037389D" w14:paraId="6BF0A1A7" w14:textId="77777777" w:rsidTr="00AF250B">
        <w:trPr>
          <w:trHeight w:val="411"/>
        </w:trPr>
        <w:tc>
          <w:tcPr>
            <w:tcW w:w="4410" w:type="dxa"/>
          </w:tcPr>
          <w:p w14:paraId="66F56DB2" w14:textId="77777777" w:rsidR="00721E9D" w:rsidRPr="0037389D" w:rsidRDefault="00721E9D" w:rsidP="00721E9D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707E3514" w14:textId="3D09FCBD" w:rsidR="00721E9D" w:rsidRPr="0037389D" w:rsidRDefault="00EA2396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(8,320)</w:t>
            </w:r>
          </w:p>
        </w:tc>
        <w:tc>
          <w:tcPr>
            <w:tcW w:w="269" w:type="dxa"/>
            <w:vAlign w:val="center"/>
          </w:tcPr>
          <w:p w14:paraId="34C7444A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B93A6D2" w14:textId="10FC4220" w:rsidR="00721E9D" w:rsidRPr="0037389D" w:rsidRDefault="00721E9D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(10,816)</w:t>
            </w:r>
          </w:p>
        </w:tc>
        <w:tc>
          <w:tcPr>
            <w:tcW w:w="269" w:type="dxa"/>
            <w:vAlign w:val="center"/>
          </w:tcPr>
          <w:p w14:paraId="4A739B42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0180C11" w14:textId="2D7204D4" w:rsidR="00721E9D" w:rsidRPr="0037389D" w:rsidRDefault="00EA2396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8,967</w:t>
            </w:r>
          </w:p>
        </w:tc>
        <w:tc>
          <w:tcPr>
            <w:tcW w:w="238" w:type="dxa"/>
            <w:vAlign w:val="center"/>
          </w:tcPr>
          <w:p w14:paraId="4593C0E4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505BC710" w14:textId="72AEAE29" w:rsidR="00721E9D" w:rsidRPr="0037389D" w:rsidRDefault="00721E9D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11,714</w:t>
            </w:r>
          </w:p>
        </w:tc>
      </w:tr>
      <w:tr w:rsidR="0037389D" w:rsidRPr="0037389D" w14:paraId="0525BE3F" w14:textId="77777777" w:rsidTr="00AF250B">
        <w:trPr>
          <w:trHeight w:val="227"/>
        </w:trPr>
        <w:tc>
          <w:tcPr>
            <w:tcW w:w="4410" w:type="dxa"/>
          </w:tcPr>
          <w:p w14:paraId="097672A4" w14:textId="77777777" w:rsidR="00721E9D" w:rsidRPr="0037389D" w:rsidRDefault="00721E9D" w:rsidP="00721E9D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2018B181" w14:textId="7E5AF88D" w:rsidR="00721E9D" w:rsidRPr="0037389D" w:rsidRDefault="00EA2396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8,778</w:t>
            </w:r>
          </w:p>
        </w:tc>
        <w:tc>
          <w:tcPr>
            <w:tcW w:w="269" w:type="dxa"/>
          </w:tcPr>
          <w:p w14:paraId="6E5E76FB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39076236" w14:textId="5B689C99" w:rsidR="00721E9D" w:rsidRPr="0037389D" w:rsidRDefault="00721E9D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12,292</w:t>
            </w:r>
          </w:p>
        </w:tc>
        <w:tc>
          <w:tcPr>
            <w:tcW w:w="269" w:type="dxa"/>
          </w:tcPr>
          <w:p w14:paraId="6B4F822A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4416936" w14:textId="502AE16F" w:rsidR="00721E9D" w:rsidRPr="0037389D" w:rsidRDefault="00EA2396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(7,719)</w:t>
            </w:r>
          </w:p>
        </w:tc>
        <w:tc>
          <w:tcPr>
            <w:tcW w:w="238" w:type="dxa"/>
          </w:tcPr>
          <w:p w14:paraId="3C6E2272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682C437B" w14:textId="1A175750" w:rsidR="00721E9D" w:rsidRPr="0037389D" w:rsidRDefault="00721E9D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(10,691)</w:t>
            </w:r>
          </w:p>
        </w:tc>
      </w:tr>
      <w:tr w:rsidR="0037389D" w:rsidRPr="0037389D" w14:paraId="4B7C4406" w14:textId="77777777" w:rsidTr="00AF250B">
        <w:trPr>
          <w:trHeight w:val="414"/>
        </w:trPr>
        <w:tc>
          <w:tcPr>
            <w:tcW w:w="4410" w:type="dxa"/>
          </w:tcPr>
          <w:p w14:paraId="14003455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66E45241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0347C5A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8936262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3233B4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5F63BAA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25B8FDF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1DAB30CF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25C68924" w14:textId="77777777" w:rsidTr="00AF250B">
        <w:trPr>
          <w:trHeight w:val="182"/>
        </w:trPr>
        <w:tc>
          <w:tcPr>
            <w:tcW w:w="4410" w:type="dxa"/>
          </w:tcPr>
          <w:p w14:paraId="794A7750" w14:textId="77777777" w:rsidR="00721E9D" w:rsidRPr="0037389D" w:rsidRDefault="00721E9D" w:rsidP="00721E9D">
            <w:pPr>
              <w:ind w:right="-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38D02FCC" w14:textId="77777777" w:rsidR="00721E9D" w:rsidRPr="0037389D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389D" w:rsidRPr="0037389D" w14:paraId="0DD77B53" w14:textId="77777777" w:rsidTr="00AF250B">
        <w:trPr>
          <w:trHeight w:val="182"/>
        </w:trPr>
        <w:tc>
          <w:tcPr>
            <w:tcW w:w="4410" w:type="dxa"/>
          </w:tcPr>
          <w:p w14:paraId="4C87F05C" w14:textId="77777777" w:rsidR="00721E9D" w:rsidRPr="0037389D" w:rsidRDefault="00721E9D" w:rsidP="00721E9D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161CE1CD" w14:textId="53B4232E" w:rsidR="00721E9D" w:rsidRPr="0037389D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69" w:type="dxa"/>
          </w:tcPr>
          <w:p w14:paraId="6D0F29EC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9C82244" w14:textId="31754328" w:rsidR="00721E9D" w:rsidRPr="0037389D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37389D" w:rsidRPr="0037389D" w14:paraId="0B255E86" w14:textId="77777777" w:rsidTr="00AF250B">
        <w:trPr>
          <w:trHeight w:val="263"/>
        </w:trPr>
        <w:tc>
          <w:tcPr>
            <w:tcW w:w="4410" w:type="dxa"/>
            <w:shd w:val="clear" w:color="auto" w:fill="auto"/>
          </w:tcPr>
          <w:p w14:paraId="1EA2D2EE" w14:textId="60360A0E" w:rsidR="00721E9D" w:rsidRPr="0037389D" w:rsidRDefault="00721E9D" w:rsidP="00721E9D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6782BBA4" w14:textId="7858480C" w:rsidR="00721E9D" w:rsidRPr="0037389D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9" w:type="dxa"/>
          </w:tcPr>
          <w:p w14:paraId="1D6571D9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7CD618E" w14:textId="01E1A57B" w:rsidR="00721E9D" w:rsidRPr="0037389D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9" w:type="dxa"/>
          </w:tcPr>
          <w:p w14:paraId="7D24689D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8CE3BAE" w14:textId="40196131" w:rsidR="00721E9D" w:rsidRPr="0037389D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gridSpan w:val="2"/>
          </w:tcPr>
          <w:p w14:paraId="1AD46ABD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20F971F" w14:textId="5DF85605" w:rsidR="00721E9D" w:rsidRPr="0037389D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37389D" w:rsidRPr="0037389D" w14:paraId="7A50CA11" w14:textId="77777777" w:rsidTr="00AF250B">
        <w:trPr>
          <w:trHeight w:val="263"/>
        </w:trPr>
        <w:tc>
          <w:tcPr>
            <w:tcW w:w="4410" w:type="dxa"/>
            <w:shd w:val="clear" w:color="auto" w:fill="auto"/>
          </w:tcPr>
          <w:p w14:paraId="33A8017D" w14:textId="77777777" w:rsidR="00721E9D" w:rsidRPr="0037389D" w:rsidRDefault="00721E9D" w:rsidP="00721E9D">
            <w:pPr>
              <w:ind w:left="234" w:right="-195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  <w:shd w:val="clear" w:color="auto" w:fill="auto"/>
          </w:tcPr>
          <w:p w14:paraId="4F4DE4D6" w14:textId="77777777" w:rsidR="00721E9D" w:rsidRPr="0037389D" w:rsidRDefault="00721E9D" w:rsidP="00721E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7389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7389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7389D" w:rsidRPr="0037389D" w14:paraId="5E072C05" w14:textId="77777777" w:rsidTr="00AF250B">
        <w:trPr>
          <w:trHeight w:val="245"/>
        </w:trPr>
        <w:tc>
          <w:tcPr>
            <w:tcW w:w="4410" w:type="dxa"/>
          </w:tcPr>
          <w:p w14:paraId="0864F6B3" w14:textId="77777777" w:rsidR="00721E9D" w:rsidRPr="0037389D" w:rsidRDefault="00721E9D" w:rsidP="00721E9D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7" w:type="dxa"/>
            <w:vAlign w:val="center"/>
          </w:tcPr>
          <w:p w14:paraId="2458E2B5" w14:textId="19A04D1B" w:rsidR="00721E9D" w:rsidRPr="0037389D" w:rsidRDefault="00EA2396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(8,166)</w:t>
            </w:r>
          </w:p>
        </w:tc>
        <w:tc>
          <w:tcPr>
            <w:tcW w:w="269" w:type="dxa"/>
            <w:vAlign w:val="center"/>
          </w:tcPr>
          <w:p w14:paraId="00FDFDA5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2AF845C9" w14:textId="15242FA2" w:rsidR="00721E9D" w:rsidRPr="0037389D" w:rsidRDefault="00721E9D" w:rsidP="00721E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(10,691)</w:t>
            </w:r>
          </w:p>
        </w:tc>
        <w:tc>
          <w:tcPr>
            <w:tcW w:w="269" w:type="dxa"/>
            <w:vAlign w:val="center"/>
          </w:tcPr>
          <w:p w14:paraId="1199F542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5A629DA9" w14:textId="63580767" w:rsidR="00721E9D" w:rsidRPr="0037389D" w:rsidRDefault="00EA2396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8,795</w:t>
            </w:r>
          </w:p>
        </w:tc>
        <w:tc>
          <w:tcPr>
            <w:tcW w:w="270" w:type="dxa"/>
            <w:gridSpan w:val="2"/>
            <w:vAlign w:val="center"/>
          </w:tcPr>
          <w:p w14:paraId="144732D4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0A75A352" w14:textId="0E27C111" w:rsidR="00721E9D" w:rsidRPr="0037389D" w:rsidRDefault="00721E9D" w:rsidP="00721E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11,574</w:t>
            </w:r>
          </w:p>
        </w:tc>
      </w:tr>
      <w:tr w:rsidR="0037389D" w:rsidRPr="0037389D" w14:paraId="238A83CE" w14:textId="77777777" w:rsidTr="00AF250B">
        <w:trPr>
          <w:trHeight w:val="83"/>
        </w:trPr>
        <w:tc>
          <w:tcPr>
            <w:tcW w:w="4410" w:type="dxa"/>
          </w:tcPr>
          <w:p w14:paraId="5430B49A" w14:textId="77777777" w:rsidR="00721E9D" w:rsidRPr="0037389D" w:rsidRDefault="00721E9D" w:rsidP="00721E9D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6B8D4A4A" w14:textId="3BFD7AC8" w:rsidR="00721E9D" w:rsidRPr="0037389D" w:rsidRDefault="00EA2396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8,600</w:t>
            </w:r>
          </w:p>
        </w:tc>
        <w:tc>
          <w:tcPr>
            <w:tcW w:w="269" w:type="dxa"/>
          </w:tcPr>
          <w:p w14:paraId="2667EAA0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7BA0CBC5" w14:textId="5575648D" w:rsidR="00721E9D" w:rsidRPr="0037389D" w:rsidRDefault="00721E9D" w:rsidP="00721E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12,142</w:t>
            </w:r>
          </w:p>
        </w:tc>
        <w:tc>
          <w:tcPr>
            <w:tcW w:w="269" w:type="dxa"/>
          </w:tcPr>
          <w:p w14:paraId="62B647FD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05F4A5D5" w14:textId="0603D0E1" w:rsidR="00721E9D" w:rsidRPr="0037389D" w:rsidRDefault="00EA2396" w:rsidP="00721E9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(7,573)</w:t>
            </w:r>
          </w:p>
        </w:tc>
        <w:tc>
          <w:tcPr>
            <w:tcW w:w="270" w:type="dxa"/>
            <w:gridSpan w:val="2"/>
          </w:tcPr>
          <w:p w14:paraId="158A8598" w14:textId="77777777" w:rsidR="00721E9D" w:rsidRPr="0037389D" w:rsidRDefault="00721E9D" w:rsidP="0072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E33C7F2" w14:textId="2A60F176" w:rsidR="00721E9D" w:rsidRPr="0037389D" w:rsidRDefault="00721E9D" w:rsidP="00721E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(10,568)</w:t>
            </w:r>
          </w:p>
        </w:tc>
      </w:tr>
    </w:tbl>
    <w:p w14:paraId="3062E110" w14:textId="09D9ED9D" w:rsidR="00377C44" w:rsidRPr="0037389D" w:rsidRDefault="00D6443C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7389D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5684E" w:rsidRPr="0037389D">
        <w:rPr>
          <w:rFonts w:ascii="Angsana New" w:hAnsi="Angsana New"/>
          <w:b/>
          <w:bCs/>
          <w:sz w:val="30"/>
          <w:szCs w:val="30"/>
        </w:rPr>
        <w:t>7</w:t>
      </w:r>
      <w:r w:rsidR="00377C44" w:rsidRPr="0037389D">
        <w:rPr>
          <w:rFonts w:ascii="Angsana New" w:hAnsi="Angsana New"/>
          <w:b/>
          <w:bCs/>
          <w:sz w:val="30"/>
          <w:szCs w:val="30"/>
        </w:rPr>
        <w:tab/>
      </w:r>
      <w:r w:rsidR="00377C44" w:rsidRPr="0037389D">
        <w:rPr>
          <w:rFonts w:ascii="Angsana New" w:hAnsi="Angsana New" w:hint="cs"/>
          <w:b/>
          <w:bCs/>
          <w:sz w:val="30"/>
          <w:szCs w:val="30"/>
          <w:cs/>
        </w:rPr>
        <w:t>หุ้นทุนซื้อคืน</w:t>
      </w:r>
    </w:p>
    <w:p w14:paraId="5C60E4BF" w14:textId="2A72C141" w:rsidR="004D5CDB" w:rsidRPr="0037389D" w:rsidRDefault="004D5CDB" w:rsidP="006B0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64F222C2" w14:textId="60D97213" w:rsidR="00E5684E" w:rsidRPr="0037389D" w:rsidRDefault="00E5684E" w:rsidP="006B06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37389D">
        <w:rPr>
          <w:rFonts w:ascii="Angsana New" w:hAnsi="Angsana New" w:hint="cs"/>
          <w:b/>
          <w:bCs/>
          <w:i/>
          <w:iCs/>
          <w:spacing w:val="2"/>
          <w:sz w:val="30"/>
          <w:szCs w:val="30"/>
          <w:cs/>
        </w:rPr>
        <w:t>นโยบายการบัญชี</w:t>
      </w:r>
    </w:p>
    <w:p w14:paraId="10FA335F" w14:textId="77777777" w:rsidR="006E4231" w:rsidRPr="0037389D" w:rsidRDefault="006E4231" w:rsidP="006B06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</w:pPr>
    </w:p>
    <w:p w14:paraId="2CEB9323" w14:textId="7DD81031" w:rsidR="001D3BE8" w:rsidRPr="0037389D" w:rsidRDefault="0079131F" w:rsidP="006B06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2"/>
          <w:sz w:val="30"/>
          <w:szCs w:val="30"/>
        </w:rPr>
      </w:pPr>
      <w:r w:rsidRPr="0037389D">
        <w:rPr>
          <w:rFonts w:ascii="Angsana New" w:hAnsi="Angsana New" w:hint="cs"/>
          <w:spacing w:val="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</w:t>
      </w:r>
      <w:r w:rsidRPr="0037389D">
        <w:rPr>
          <w:rFonts w:ascii="Angsana New" w:hAnsi="Angsana New" w:hint="cs"/>
          <w:spacing w:val="6"/>
          <w:sz w:val="30"/>
          <w:szCs w:val="30"/>
          <w:cs/>
        </w:rPr>
        <w:t>ทุนซื้อคืนภายใต้ส่วนของผู้ถือหุ้น</w:t>
      </w:r>
      <w:r w:rsidRPr="0037389D">
        <w:rPr>
          <w:rFonts w:ascii="Angsana New" w:hAnsi="Angsana New"/>
          <w:spacing w:val="6"/>
          <w:sz w:val="30"/>
          <w:szCs w:val="30"/>
        </w:rPr>
        <w:t xml:space="preserve"> </w:t>
      </w:r>
      <w:r w:rsidRPr="0037389D">
        <w:rPr>
          <w:rFonts w:ascii="Angsana New" w:hAnsi="Angsana New" w:hint="cs"/>
          <w:spacing w:val="6"/>
          <w:sz w:val="30"/>
          <w:szCs w:val="30"/>
          <w:cs/>
        </w:rPr>
        <w:t>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โดยหักบัญชีหุ้นทุนซื้อคืนด้วยจำนวนต้นทุนของหุ้นทุนซื้อคืนที่จำหน่ายซึ่งคำนวณโดยวิธี</w:t>
      </w:r>
    </w:p>
    <w:p w14:paraId="28FA471A" w14:textId="667C4C18" w:rsidR="00C077AC" w:rsidRPr="0037389D" w:rsidRDefault="0079131F" w:rsidP="00404B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pacing w:val="2"/>
          <w:sz w:val="30"/>
          <w:szCs w:val="30"/>
        </w:rPr>
      </w:pPr>
      <w:r w:rsidRPr="0037389D">
        <w:rPr>
          <w:rFonts w:ascii="Angsana New" w:hAnsi="Angsana New" w:hint="cs"/>
          <w:spacing w:val="2"/>
          <w:sz w:val="30"/>
          <w:szCs w:val="30"/>
          <w:cs/>
        </w:rPr>
        <w:t>ถัวเฉลี่ยถ่วงน้ำหนักและโอนจำนวนเดียวกันนี้จากบัญชีสำรองหุ้นทุนซื้อคืนไปกำไรสะสม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37389D">
        <w:rPr>
          <w:rFonts w:ascii="Angsana New" w:hAnsi="Angsana New" w:hint="cs"/>
          <w:spacing w:val="2"/>
          <w:sz w:val="30"/>
          <w:szCs w:val="30"/>
        </w:rPr>
        <w:t>“</w:t>
      </w:r>
      <w:r w:rsidRPr="0037389D">
        <w:rPr>
          <w:rFonts w:ascii="Angsana New" w:hAnsi="Angsana New" w:hint="cs"/>
          <w:spacing w:val="2"/>
          <w:sz w:val="30"/>
          <w:szCs w:val="30"/>
          <w:cs/>
        </w:rPr>
        <w:t>ส่วนเกินทุนหุ้นทุนซื้อคืน</w:t>
      </w:r>
      <w:r w:rsidRPr="0037389D">
        <w:rPr>
          <w:rFonts w:ascii="Angsana New" w:hAnsi="Angsana New" w:hint="cs"/>
          <w:spacing w:val="2"/>
          <w:sz w:val="30"/>
          <w:szCs w:val="30"/>
        </w:rPr>
        <w:t>”</w:t>
      </w:r>
      <w:r w:rsidRPr="0037389D">
        <w:rPr>
          <w:rFonts w:ascii="Angsana New" w:hAnsi="Angsana New" w:hint="cs"/>
          <w:spacing w:val="2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9FF30BD" w14:textId="77777777" w:rsidR="0079131F" w:rsidRPr="0037389D" w:rsidRDefault="0079131F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4903" w:type="pct"/>
        <w:tblInd w:w="378" w:type="dxa"/>
        <w:tblLayout w:type="fixed"/>
        <w:tblLook w:val="01E0" w:firstRow="1" w:lastRow="1" w:firstColumn="1" w:lastColumn="1" w:noHBand="0" w:noVBand="0"/>
      </w:tblPr>
      <w:tblGrid>
        <w:gridCol w:w="2061"/>
        <w:gridCol w:w="590"/>
        <w:gridCol w:w="249"/>
        <w:gridCol w:w="851"/>
        <w:gridCol w:w="252"/>
        <w:gridCol w:w="840"/>
        <w:gridCol w:w="264"/>
        <w:gridCol w:w="882"/>
        <w:gridCol w:w="266"/>
        <w:gridCol w:w="855"/>
        <w:gridCol w:w="258"/>
        <w:gridCol w:w="908"/>
        <w:gridCol w:w="243"/>
        <w:gridCol w:w="900"/>
      </w:tblGrid>
      <w:tr w:rsidR="0037389D" w:rsidRPr="0037389D" w14:paraId="05C52076" w14:textId="77777777" w:rsidTr="00B2547A">
        <w:trPr>
          <w:trHeight w:val="367"/>
        </w:trPr>
        <w:tc>
          <w:tcPr>
            <w:tcW w:w="1094" w:type="pct"/>
          </w:tcPr>
          <w:p w14:paraId="0C346D99" w14:textId="77777777" w:rsidR="004D5CDB" w:rsidRPr="0037389D" w:rsidRDefault="004D5CDB" w:rsidP="00B2547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</w:tcPr>
          <w:p w14:paraId="525D43DF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5F01B22E" w14:textId="77777777" w:rsidR="004D5CDB" w:rsidRPr="0037389D" w:rsidRDefault="004D5CDB" w:rsidP="00B254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61" w:type="pct"/>
            <w:gridSpan w:val="11"/>
            <w:vAlign w:val="bottom"/>
          </w:tcPr>
          <w:p w14:paraId="5F1D6554" w14:textId="77777777" w:rsidR="004D5CDB" w:rsidRPr="0037389D" w:rsidRDefault="004D5CDB" w:rsidP="00B2547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7389D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37389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37389D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389D" w:rsidRPr="0037389D" w14:paraId="6ACBBB29" w14:textId="77777777" w:rsidTr="00AF250B">
        <w:trPr>
          <w:trHeight w:val="367"/>
        </w:trPr>
        <w:tc>
          <w:tcPr>
            <w:tcW w:w="1094" w:type="pct"/>
          </w:tcPr>
          <w:p w14:paraId="767AF348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</w:tcPr>
          <w:p w14:paraId="65D3F5A2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0F833806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40" w:type="pct"/>
            <w:gridSpan w:val="5"/>
            <w:tcBorders>
              <w:bottom w:val="single" w:sz="4" w:space="0" w:color="auto"/>
            </w:tcBorders>
          </w:tcPr>
          <w:p w14:paraId="3808EE6F" w14:textId="12A99CF0" w:rsidR="004D5CDB" w:rsidRPr="0037389D" w:rsidRDefault="008578FE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1" w:type="pct"/>
          </w:tcPr>
          <w:p w14:paraId="49AFF144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0" w:type="pct"/>
            <w:gridSpan w:val="5"/>
            <w:tcBorders>
              <w:bottom w:val="single" w:sz="4" w:space="0" w:color="auto"/>
            </w:tcBorders>
          </w:tcPr>
          <w:p w14:paraId="7DC7887A" w14:textId="109A1D7C" w:rsidR="004D5CDB" w:rsidRPr="0037389D" w:rsidRDefault="008578FE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37389D" w:rsidRPr="0037389D" w14:paraId="43045196" w14:textId="77777777" w:rsidTr="00AF250B">
        <w:trPr>
          <w:trHeight w:val="367"/>
        </w:trPr>
        <w:tc>
          <w:tcPr>
            <w:tcW w:w="1094" w:type="pct"/>
          </w:tcPr>
          <w:p w14:paraId="24D80410" w14:textId="77777777" w:rsidR="004D5CDB" w:rsidRPr="0037389D" w:rsidRDefault="004D5CDB" w:rsidP="00B2547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0E20B082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2" w:type="pct"/>
          </w:tcPr>
          <w:p w14:paraId="172024C6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472F8696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  <w:vAlign w:val="bottom"/>
          </w:tcPr>
          <w:p w14:paraId="054B0D59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2B4BD58B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14:paraId="174BF08B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5757BD11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BFD1455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1" w:type="pct"/>
            <w:vAlign w:val="bottom"/>
          </w:tcPr>
          <w:p w14:paraId="1701F4F2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411EA940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7" w:type="pct"/>
            <w:vAlign w:val="bottom"/>
          </w:tcPr>
          <w:p w14:paraId="504FE513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2" w:type="pct"/>
            <w:vAlign w:val="bottom"/>
          </w:tcPr>
          <w:p w14:paraId="2413E82A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9" w:type="pct"/>
            <w:vAlign w:val="bottom"/>
          </w:tcPr>
          <w:p w14:paraId="2ABE5A11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78" w:type="pct"/>
            <w:vAlign w:val="bottom"/>
          </w:tcPr>
          <w:p w14:paraId="63920A9A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74AD9A45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37389D" w:rsidRPr="0037389D" w14:paraId="51A4071B" w14:textId="77777777" w:rsidTr="00B2547A">
        <w:trPr>
          <w:trHeight w:val="367"/>
        </w:trPr>
        <w:tc>
          <w:tcPr>
            <w:tcW w:w="1094" w:type="pct"/>
          </w:tcPr>
          <w:p w14:paraId="17BABF89" w14:textId="77777777" w:rsidR="004D5CDB" w:rsidRPr="0037389D" w:rsidRDefault="004D5CDB" w:rsidP="00B2547A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13" w:type="pct"/>
          </w:tcPr>
          <w:p w14:paraId="7252AEA7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2" w:type="pct"/>
          </w:tcPr>
          <w:p w14:paraId="69032C3C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39C4E578" w14:textId="1002F94B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val="en-US" w:bidi="th-TH"/>
              </w:rPr>
              <w:t>ล้าน</w:t>
            </w:r>
            <w:r w:rsidR="00AF2C61" w:rsidRPr="0037389D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val="en-US" w:bidi="th-TH"/>
              </w:rPr>
              <w:t>บาท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val="en-US" w:bidi="th-TH"/>
              </w:rPr>
              <w:t xml:space="preserve"> 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val="en-US"/>
              </w:rPr>
              <w:t xml:space="preserve">/ 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val="en-US" w:bidi="th-TH"/>
              </w:rPr>
              <w:t>ล้าน</w:t>
            </w:r>
            <w:r w:rsidR="00AF2C61" w:rsidRPr="0037389D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val="en-US" w:bidi="th-TH"/>
              </w:rPr>
              <w:t>หุ้น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37389D" w:rsidRPr="0037389D" w14:paraId="00F9C7EE" w14:textId="77777777" w:rsidTr="00B2547A">
        <w:trPr>
          <w:trHeight w:val="367"/>
        </w:trPr>
        <w:tc>
          <w:tcPr>
            <w:tcW w:w="1094" w:type="pct"/>
          </w:tcPr>
          <w:p w14:paraId="1CB180D6" w14:textId="68333387" w:rsidR="004D5CDB" w:rsidRPr="0037389D" w:rsidRDefault="004D5CDB" w:rsidP="008578FE">
            <w:pPr>
              <w:pStyle w:val="block"/>
              <w:spacing w:after="0" w:line="240" w:lineRule="auto"/>
              <w:ind w:left="50" w:right="-3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13" w:type="pct"/>
          </w:tcPr>
          <w:p w14:paraId="60A8460A" w14:textId="77777777" w:rsidR="004D5CDB" w:rsidRPr="0037389D" w:rsidRDefault="004D5CDB" w:rsidP="00B2547A">
            <w:pPr>
              <w:pStyle w:val="block"/>
              <w:tabs>
                <w:tab w:val="left" w:pos="140"/>
              </w:tabs>
              <w:spacing w:after="0" w:line="240" w:lineRule="auto"/>
              <w:ind w:left="-126" w:right="-108" w:hanging="11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3293E598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6EDBCAA3" w14:textId="77777777" w:rsidR="004D5CDB" w:rsidRPr="0037389D" w:rsidRDefault="004D5CDB" w:rsidP="00B2547A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37389D" w:rsidRPr="0037389D" w14:paraId="1B65ADAC" w14:textId="77777777" w:rsidTr="00640672">
        <w:trPr>
          <w:trHeight w:val="367"/>
        </w:trPr>
        <w:tc>
          <w:tcPr>
            <w:tcW w:w="1094" w:type="pct"/>
          </w:tcPr>
          <w:p w14:paraId="09779A8E" w14:textId="0D5A8CDB" w:rsidR="00B376F7" w:rsidRPr="0037389D" w:rsidRDefault="00B376F7" w:rsidP="00B376F7">
            <w:pPr>
              <w:tabs>
                <w:tab w:val="clear" w:pos="227"/>
              </w:tabs>
              <w:ind w:left="50" w:right="-315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13" w:type="pct"/>
          </w:tcPr>
          <w:p w14:paraId="4C70E9B1" w14:textId="11423B70" w:rsidR="00B376F7" w:rsidRPr="0037389D" w:rsidRDefault="00B376F7" w:rsidP="00B376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22C201CF" w14:textId="77777777" w:rsidR="00B376F7" w:rsidRPr="0037389D" w:rsidRDefault="00B376F7" w:rsidP="00B3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</w:tcPr>
          <w:p w14:paraId="07CC1D8C" w14:textId="6632C5C4" w:rsidR="00B376F7" w:rsidRPr="0037389D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C9631F1" w14:textId="77777777" w:rsidR="00B376F7" w:rsidRPr="00B04566" w:rsidRDefault="00B376F7" w:rsidP="00B0456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</w:tcPr>
          <w:p w14:paraId="6906B939" w14:textId="44D9E3F8" w:rsidR="00B376F7" w:rsidRPr="0037389D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1FCB545" w14:textId="77777777" w:rsidR="00B376F7" w:rsidRPr="00B04566" w:rsidRDefault="00B376F7" w:rsidP="00B0456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" w:type="pct"/>
          </w:tcPr>
          <w:p w14:paraId="16C2F1AF" w14:textId="760B6CEB" w:rsidR="00B376F7" w:rsidRPr="0037389D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FBE8357" w14:textId="77777777" w:rsidR="00B376F7" w:rsidRPr="0037389D" w:rsidRDefault="00B376F7" w:rsidP="00B376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</w:tcPr>
          <w:p w14:paraId="5AC1865B" w14:textId="2A2250CC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93</w:t>
            </w:r>
          </w:p>
        </w:tc>
        <w:tc>
          <w:tcPr>
            <w:tcW w:w="137" w:type="pct"/>
          </w:tcPr>
          <w:p w14:paraId="4D4C4486" w14:textId="77777777" w:rsidR="00B376F7" w:rsidRPr="0037389D" w:rsidRDefault="00B376F7" w:rsidP="00B376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01ED9F00" w14:textId="019E3BB6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(512)</w:t>
            </w:r>
          </w:p>
        </w:tc>
        <w:tc>
          <w:tcPr>
            <w:tcW w:w="129" w:type="pct"/>
          </w:tcPr>
          <w:p w14:paraId="13F98012" w14:textId="77777777" w:rsidR="00B376F7" w:rsidRPr="0037389D" w:rsidRDefault="00B376F7" w:rsidP="00B376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</w:tcPr>
          <w:p w14:paraId="65B2E770" w14:textId="00766E68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512</w:t>
            </w:r>
          </w:p>
        </w:tc>
      </w:tr>
      <w:tr w:rsidR="0037389D" w:rsidRPr="0037389D" w14:paraId="4AED3783" w14:textId="77777777" w:rsidTr="00640672">
        <w:trPr>
          <w:trHeight w:val="367"/>
        </w:trPr>
        <w:tc>
          <w:tcPr>
            <w:tcW w:w="1094" w:type="pct"/>
          </w:tcPr>
          <w:p w14:paraId="26C46E3C" w14:textId="7506389F" w:rsidR="00B376F7" w:rsidRPr="0037389D" w:rsidRDefault="00B376F7" w:rsidP="00B376F7">
            <w:pPr>
              <w:tabs>
                <w:tab w:val="clear" w:pos="227"/>
              </w:tabs>
              <w:ind w:left="50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313" w:type="pct"/>
          </w:tcPr>
          <w:p w14:paraId="58C5C9F7" w14:textId="4B64AB94" w:rsidR="00B376F7" w:rsidRPr="0037389D" w:rsidRDefault="00B376F7" w:rsidP="00B376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36E1DE39" w14:textId="77777777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2" w:type="pct"/>
          </w:tcPr>
          <w:p w14:paraId="12171437" w14:textId="630AC7A1" w:rsidR="00B376F7" w:rsidRPr="0037389D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A6F3DDA" w14:textId="77777777" w:rsidR="00B376F7" w:rsidRPr="00B04566" w:rsidRDefault="00B376F7" w:rsidP="00B0456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</w:tcPr>
          <w:p w14:paraId="38A48CB1" w14:textId="2F9967CC" w:rsidR="00B376F7" w:rsidRPr="0037389D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BB63A7E" w14:textId="77777777" w:rsidR="00B376F7" w:rsidRPr="00B04566" w:rsidRDefault="00B376F7" w:rsidP="00B0456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" w:type="pct"/>
          </w:tcPr>
          <w:p w14:paraId="38EEC599" w14:textId="2B2FBDB3" w:rsidR="00B376F7" w:rsidRPr="0037389D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B1F3F8C" w14:textId="77777777" w:rsidR="00B376F7" w:rsidRPr="0037389D" w:rsidRDefault="00B376F7" w:rsidP="00B376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</w:tcPr>
          <w:p w14:paraId="38D5A3D8" w14:textId="0586A72B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6FB61F8" w14:textId="77777777" w:rsidR="00B376F7" w:rsidRPr="0037389D" w:rsidRDefault="00B376F7" w:rsidP="00B376F7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24EA5265" w14:textId="1EF4DE5F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C67A45D" w14:textId="77777777" w:rsidR="00B376F7" w:rsidRPr="0037389D" w:rsidRDefault="00B376F7" w:rsidP="00B376F7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</w:tcPr>
          <w:p w14:paraId="3F195C0D" w14:textId="2EFF15A8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7389D" w:rsidRPr="0037389D" w14:paraId="7A92F56D" w14:textId="77777777" w:rsidTr="00640672">
        <w:trPr>
          <w:trHeight w:val="367"/>
        </w:trPr>
        <w:tc>
          <w:tcPr>
            <w:tcW w:w="1094" w:type="pct"/>
          </w:tcPr>
          <w:p w14:paraId="21A36BB9" w14:textId="5BC9B563" w:rsidR="00B376F7" w:rsidRPr="0037389D" w:rsidRDefault="00B376F7" w:rsidP="00B376F7">
            <w:pPr>
              <w:tabs>
                <w:tab w:val="clear" w:pos="227"/>
              </w:tabs>
              <w:ind w:left="50"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ลดหุ้นทุนซื้อคืน</w:t>
            </w:r>
          </w:p>
        </w:tc>
        <w:tc>
          <w:tcPr>
            <w:tcW w:w="313" w:type="pct"/>
          </w:tcPr>
          <w:p w14:paraId="15686709" w14:textId="6F0EB326" w:rsidR="00B376F7" w:rsidRPr="0037389D" w:rsidRDefault="00B376F7" w:rsidP="00B376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61457B0A" w14:textId="77777777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18E265E" w14:textId="5253E61C" w:rsidR="00B376F7" w:rsidRPr="0037389D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562C808" w14:textId="77777777" w:rsidR="00B376F7" w:rsidRPr="00B04566" w:rsidRDefault="00B376F7" w:rsidP="00B0456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39A09341" w14:textId="77AF8F85" w:rsidR="00B376F7" w:rsidRPr="0037389D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03DEEDE" w14:textId="77777777" w:rsidR="00B376F7" w:rsidRPr="00B04566" w:rsidRDefault="00B376F7" w:rsidP="00B0456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430194B6" w14:textId="2521C8DF" w:rsidR="00B376F7" w:rsidRPr="0037389D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EB2F0B2" w14:textId="77777777" w:rsidR="00B376F7" w:rsidRPr="00B04566" w:rsidRDefault="00B376F7" w:rsidP="00B0456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21C8A9B1" w14:textId="7EAE1E92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(93)</w:t>
            </w:r>
          </w:p>
        </w:tc>
        <w:tc>
          <w:tcPr>
            <w:tcW w:w="137" w:type="pct"/>
          </w:tcPr>
          <w:p w14:paraId="2A22BAA7" w14:textId="77777777" w:rsidR="00B376F7" w:rsidRPr="0037389D" w:rsidRDefault="00B376F7" w:rsidP="00B376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115F59DC" w14:textId="09064712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512</w:t>
            </w:r>
          </w:p>
        </w:tc>
        <w:tc>
          <w:tcPr>
            <w:tcW w:w="129" w:type="pct"/>
          </w:tcPr>
          <w:p w14:paraId="12070173" w14:textId="77777777" w:rsidR="00B376F7" w:rsidRPr="0037389D" w:rsidRDefault="00B376F7" w:rsidP="00B376F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31CF58EB" w14:textId="6975BFE2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(512)</w:t>
            </w:r>
          </w:p>
        </w:tc>
      </w:tr>
      <w:tr w:rsidR="00B376F7" w:rsidRPr="0037389D" w14:paraId="3644875F" w14:textId="77777777" w:rsidTr="00AF250B">
        <w:trPr>
          <w:trHeight w:val="367"/>
        </w:trPr>
        <w:tc>
          <w:tcPr>
            <w:tcW w:w="1094" w:type="pct"/>
          </w:tcPr>
          <w:p w14:paraId="09777FCC" w14:textId="762C0667" w:rsidR="00B376F7" w:rsidRPr="0037389D" w:rsidRDefault="00B376F7" w:rsidP="00B376F7">
            <w:pPr>
              <w:tabs>
                <w:tab w:val="clear" w:pos="227"/>
              </w:tabs>
              <w:ind w:left="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3" w:type="pct"/>
          </w:tcPr>
          <w:p w14:paraId="486E7B78" w14:textId="0C38B592" w:rsidR="00B376F7" w:rsidRPr="0037389D" w:rsidRDefault="00B376F7" w:rsidP="00B376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51837393" w14:textId="77777777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3AF5A518" w14:textId="5105DA74" w:rsidR="00B376F7" w:rsidRPr="00B04566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B045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CCB69A0" w14:textId="77777777" w:rsidR="00B376F7" w:rsidRPr="00B04566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14:paraId="22A00C26" w14:textId="689A7BFD" w:rsidR="00B376F7" w:rsidRPr="00B04566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B045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0FECC5E" w14:textId="77777777" w:rsidR="00B376F7" w:rsidRPr="00B04566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79F325AF" w14:textId="09938FAD" w:rsidR="00B376F7" w:rsidRPr="00B04566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B045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FF9AE5F" w14:textId="77777777" w:rsidR="00B376F7" w:rsidRPr="00B04566" w:rsidRDefault="00B376F7" w:rsidP="00B045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28A35FD5" w14:textId="29478484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EA048D2" w14:textId="77777777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06165CFC" w14:textId="7A959751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2F9E7F8" w14:textId="77777777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6844E650" w14:textId="08DCE76D" w:rsidR="00B376F7" w:rsidRPr="0037389D" w:rsidRDefault="00B376F7" w:rsidP="00B376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6B61855" w14:textId="77777777" w:rsidR="00AC42E2" w:rsidRPr="0037389D" w:rsidRDefault="00AC42E2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</w:rPr>
      </w:pPr>
    </w:p>
    <w:p w14:paraId="3B3A7C1E" w14:textId="77777777" w:rsidR="001D3BE8" w:rsidRPr="0037389D" w:rsidRDefault="00377C44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ใน</w:t>
      </w:r>
      <w:r w:rsidRPr="0037389D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="00D6443C" w:rsidRPr="0037389D">
        <w:rPr>
          <w:rFonts w:ascii="Angsana New" w:hAnsi="Angsana New"/>
          <w:sz w:val="30"/>
          <w:szCs w:val="30"/>
        </w:rPr>
        <w:t>2563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</w:t>
      </w:r>
      <w:r w:rsidRPr="0037389D">
        <w:rPr>
          <w:rFonts w:ascii="Angsana New" w:hAnsi="Angsana New" w:hint="cs"/>
          <w:sz w:val="30"/>
          <w:szCs w:val="30"/>
          <w:cs/>
        </w:rPr>
        <w:t>แผนหุ้นทุน</w:t>
      </w:r>
      <w:r w:rsidRPr="0037389D">
        <w:rPr>
          <w:rFonts w:ascii="Angsana New" w:hAnsi="Angsana New"/>
          <w:sz w:val="30"/>
          <w:szCs w:val="30"/>
          <w:cs/>
        </w:rPr>
        <w:t>ซื้อคืน</w:t>
      </w:r>
      <w:r w:rsidRPr="0037389D">
        <w:rPr>
          <w:rFonts w:ascii="Angsana New" w:hAnsi="Angsana New" w:hint="cs"/>
          <w:sz w:val="30"/>
          <w:szCs w:val="30"/>
          <w:cs/>
        </w:rPr>
        <w:t xml:space="preserve"> (“แผน”)</w:t>
      </w:r>
      <w:r w:rsidRPr="0037389D">
        <w:rPr>
          <w:rFonts w:ascii="Angsana New" w:hAnsi="Angsana New"/>
          <w:sz w:val="30"/>
          <w:szCs w:val="30"/>
          <w:cs/>
        </w:rPr>
        <w:t xml:space="preserve"> โดยให้ซื้อหุ้นคืนได้ไม่เกิน</w:t>
      </w:r>
      <w:r w:rsidRPr="0037389D">
        <w:rPr>
          <w:rFonts w:ascii="Angsana New" w:hAnsi="Angsana New"/>
          <w:sz w:val="30"/>
          <w:szCs w:val="30"/>
        </w:rPr>
        <w:br/>
      </w:r>
      <w:r w:rsidRPr="0037389D">
        <w:rPr>
          <w:rFonts w:ascii="Angsana New" w:hAnsi="Angsana New"/>
          <w:spacing w:val="6"/>
          <w:sz w:val="30"/>
          <w:szCs w:val="30"/>
          <w:cs/>
        </w:rPr>
        <w:t xml:space="preserve">ร้อยละ </w:t>
      </w:r>
      <w:r w:rsidR="00D6443C" w:rsidRPr="0037389D">
        <w:rPr>
          <w:rFonts w:ascii="Angsana New" w:hAnsi="Angsana New"/>
          <w:spacing w:val="6"/>
          <w:sz w:val="30"/>
          <w:szCs w:val="30"/>
        </w:rPr>
        <w:t>9</w:t>
      </w:r>
      <w:r w:rsidRPr="0037389D">
        <w:rPr>
          <w:rFonts w:ascii="Angsana New" w:hAnsi="Angsana New"/>
          <w:spacing w:val="6"/>
          <w:sz w:val="30"/>
          <w:szCs w:val="30"/>
        </w:rPr>
        <w:t>.</w:t>
      </w:r>
      <w:r w:rsidR="00D6443C" w:rsidRPr="0037389D">
        <w:rPr>
          <w:rFonts w:ascii="Angsana New" w:hAnsi="Angsana New"/>
          <w:spacing w:val="6"/>
          <w:sz w:val="30"/>
          <w:szCs w:val="30"/>
        </w:rPr>
        <w:t>92</w:t>
      </w:r>
      <w:r w:rsidRPr="0037389D">
        <w:rPr>
          <w:rFonts w:ascii="Angsana New" w:hAnsi="Angsana New"/>
          <w:spacing w:val="6"/>
          <w:sz w:val="30"/>
          <w:szCs w:val="30"/>
          <w:cs/>
        </w:rPr>
        <w:t xml:space="preserve"> หรือ </w:t>
      </w:r>
      <w:r w:rsidR="00D6443C" w:rsidRPr="0037389D">
        <w:rPr>
          <w:rFonts w:ascii="Angsana New" w:hAnsi="Angsana New"/>
          <w:spacing w:val="6"/>
          <w:sz w:val="30"/>
          <w:szCs w:val="30"/>
        </w:rPr>
        <w:t>94</w:t>
      </w:r>
      <w:r w:rsidRPr="0037389D">
        <w:rPr>
          <w:rFonts w:ascii="Angsana New" w:hAnsi="Angsana New"/>
          <w:spacing w:val="6"/>
          <w:sz w:val="30"/>
          <w:szCs w:val="30"/>
          <w:cs/>
        </w:rPr>
        <w:t xml:space="preserve"> ล้านหุ้นของหุ้นบริษัทที่ออก </w:t>
      </w:r>
      <w:r w:rsidRPr="0037389D">
        <w:rPr>
          <w:rFonts w:ascii="Angsana New" w:hAnsi="Angsana New" w:hint="cs"/>
          <w:spacing w:val="6"/>
          <w:sz w:val="30"/>
          <w:szCs w:val="30"/>
          <w:cs/>
        </w:rPr>
        <w:t>แผนนี้</w:t>
      </w:r>
      <w:r w:rsidRPr="0037389D">
        <w:rPr>
          <w:rFonts w:ascii="Angsana New" w:hAnsi="Angsana New"/>
          <w:spacing w:val="6"/>
          <w:sz w:val="30"/>
          <w:szCs w:val="30"/>
          <w:cs/>
        </w:rPr>
        <w:t>มีวัตถุประสงค์เพื่อเพิ่มอัตราผลตอบแทนต่อส่วนของ</w:t>
      </w:r>
    </w:p>
    <w:p w14:paraId="4AF9440C" w14:textId="57B44EA9" w:rsidR="001D3BE8" w:rsidRPr="0037389D" w:rsidRDefault="00377C44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 xml:space="preserve">ผู้ถือหุ้น </w:t>
      </w:r>
      <w:r w:rsidRPr="0037389D">
        <w:rPr>
          <w:rFonts w:ascii="Angsana New" w:hAnsi="Angsana New"/>
          <w:spacing w:val="-2"/>
          <w:sz w:val="30"/>
          <w:szCs w:val="30"/>
          <w:cs/>
        </w:rPr>
        <w:t xml:space="preserve">อัตรากำไรสุทธิต่อหุ้น และอัตราผลตอบแทนจากเงินปันผล จำนวนสูงสุดที่ได้รับอนุมัติสำหรับการซื้อคืนคือ </w:t>
      </w:r>
    </w:p>
    <w:p w14:paraId="6991346E" w14:textId="4E270BB7" w:rsidR="00525CA2" w:rsidRPr="0037389D" w:rsidRDefault="00D6443C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pacing w:val="-2"/>
          <w:sz w:val="30"/>
          <w:szCs w:val="30"/>
        </w:rPr>
        <w:t>517</w:t>
      </w:r>
      <w:r w:rsidR="00377C44" w:rsidRPr="0037389D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r w:rsidR="00377C44" w:rsidRPr="0037389D">
        <w:rPr>
          <w:rFonts w:ascii="Angsana New" w:hAnsi="Angsana New"/>
          <w:sz w:val="30"/>
          <w:szCs w:val="30"/>
          <w:cs/>
        </w:rPr>
        <w:t xml:space="preserve">บาท </w:t>
      </w:r>
      <w:r w:rsidR="00377C44" w:rsidRPr="0037389D">
        <w:rPr>
          <w:rFonts w:ascii="Angsana New" w:hAnsi="Angsana New" w:hint="cs"/>
          <w:sz w:val="30"/>
          <w:szCs w:val="30"/>
          <w:cs/>
        </w:rPr>
        <w:t xml:space="preserve">หรือ </w:t>
      </w:r>
      <w:r w:rsidRPr="0037389D">
        <w:rPr>
          <w:rFonts w:ascii="Angsana New" w:hAnsi="Angsana New"/>
          <w:sz w:val="30"/>
          <w:szCs w:val="30"/>
        </w:rPr>
        <w:t>5</w:t>
      </w:r>
      <w:r w:rsidR="00377C44" w:rsidRPr="0037389D">
        <w:rPr>
          <w:rFonts w:ascii="Angsana New" w:hAnsi="Angsana New"/>
          <w:sz w:val="30"/>
          <w:szCs w:val="30"/>
        </w:rPr>
        <w:t>.</w:t>
      </w:r>
      <w:r w:rsidRPr="0037389D">
        <w:rPr>
          <w:rFonts w:ascii="Angsana New" w:hAnsi="Angsana New"/>
          <w:sz w:val="30"/>
          <w:szCs w:val="30"/>
        </w:rPr>
        <w:t>50</w:t>
      </w:r>
      <w:r w:rsidR="00377C44" w:rsidRPr="0037389D">
        <w:rPr>
          <w:rFonts w:ascii="Angsana New" w:hAnsi="Angsana New"/>
          <w:sz w:val="30"/>
          <w:szCs w:val="30"/>
        </w:rPr>
        <w:t xml:space="preserve"> </w:t>
      </w:r>
      <w:r w:rsidR="00377C44" w:rsidRPr="0037389D">
        <w:rPr>
          <w:rFonts w:ascii="Angsana New" w:hAnsi="Angsana New" w:hint="cs"/>
          <w:sz w:val="30"/>
          <w:szCs w:val="30"/>
          <w:cs/>
        </w:rPr>
        <w:t>บาทต่อหุ้น</w:t>
      </w:r>
      <w:r w:rsidR="00377C44" w:rsidRPr="0037389D">
        <w:rPr>
          <w:rFonts w:ascii="Angsana New" w:hAnsi="Angsana New"/>
          <w:sz w:val="30"/>
          <w:szCs w:val="30"/>
          <w:cs/>
        </w:rPr>
        <w:t xml:space="preserve"> </w:t>
      </w:r>
      <w:r w:rsidR="00377C44" w:rsidRPr="0037389D">
        <w:rPr>
          <w:rFonts w:ascii="Angsana New" w:hAnsi="Angsana New" w:hint="cs"/>
          <w:sz w:val="30"/>
          <w:szCs w:val="30"/>
          <w:cs/>
        </w:rPr>
        <w:t xml:space="preserve">ทั้งนี้ บริษัทได้แจ้งมติคณะกรรมการบริษัทต่อตลาดหลักทรัพย์แห่งประเทศไทย ในเดือนเมษายน </w:t>
      </w:r>
      <w:r w:rsidRPr="0037389D">
        <w:rPr>
          <w:rFonts w:ascii="Angsana New" w:hAnsi="Angsana New"/>
          <w:sz w:val="30"/>
          <w:szCs w:val="30"/>
        </w:rPr>
        <w:t>2563</w:t>
      </w:r>
      <w:r w:rsidR="00377C44" w:rsidRPr="0037389D">
        <w:rPr>
          <w:rFonts w:ascii="Angsana New" w:hAnsi="Angsana New"/>
          <w:sz w:val="30"/>
          <w:szCs w:val="30"/>
        </w:rPr>
        <w:t xml:space="preserve"> </w:t>
      </w:r>
      <w:r w:rsidR="00377C44" w:rsidRPr="0037389D">
        <w:rPr>
          <w:rFonts w:ascii="Angsana New" w:hAnsi="Angsana New" w:hint="cs"/>
          <w:sz w:val="30"/>
          <w:szCs w:val="30"/>
          <w:cs/>
        </w:rPr>
        <w:t>และได้ทำการ</w:t>
      </w:r>
      <w:r w:rsidR="00377C44" w:rsidRPr="0037389D">
        <w:rPr>
          <w:rFonts w:ascii="Angsana New" w:hAnsi="Angsana New"/>
          <w:sz w:val="30"/>
          <w:szCs w:val="30"/>
          <w:cs/>
        </w:rPr>
        <w:t>ซื้อหุ้นจากผู้ถือหุ้นเป็นการทั่วไปในช่วงระหว่างวันที่</w:t>
      </w:r>
      <w:r w:rsidR="00377C44"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sz w:val="30"/>
          <w:szCs w:val="30"/>
        </w:rPr>
        <w:t>7</w:t>
      </w:r>
      <w:r w:rsidR="00377C44" w:rsidRPr="0037389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37389D">
        <w:rPr>
          <w:rFonts w:ascii="Angsana New" w:hAnsi="Angsana New"/>
          <w:sz w:val="30"/>
          <w:szCs w:val="30"/>
        </w:rPr>
        <w:t>2563</w:t>
      </w:r>
      <w:r w:rsidR="00377C44" w:rsidRPr="0037389D">
        <w:rPr>
          <w:rFonts w:ascii="Angsana New" w:hAnsi="Angsana New"/>
          <w:sz w:val="30"/>
          <w:szCs w:val="30"/>
          <w:cs/>
        </w:rPr>
        <w:t xml:space="preserve"> ถึง</w:t>
      </w:r>
      <w:r w:rsidR="00FE58E7" w:rsidRPr="0037389D">
        <w:rPr>
          <w:rFonts w:ascii="Angsana New" w:hAnsi="Angsana New" w:hint="cs"/>
          <w:sz w:val="30"/>
          <w:szCs w:val="30"/>
          <w:cs/>
        </w:rPr>
        <w:t>วันที่</w:t>
      </w:r>
      <w:r w:rsidR="00377C44" w:rsidRPr="0037389D">
        <w:rPr>
          <w:rFonts w:ascii="Angsana New" w:hAnsi="Angsana New"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sz w:val="30"/>
          <w:szCs w:val="30"/>
        </w:rPr>
        <w:t>26</w:t>
      </w:r>
      <w:r w:rsidR="00377C44" w:rsidRPr="0037389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37389D">
        <w:rPr>
          <w:rFonts w:ascii="Angsana New" w:hAnsi="Angsana New"/>
          <w:sz w:val="30"/>
          <w:szCs w:val="30"/>
        </w:rPr>
        <w:t>2563</w:t>
      </w:r>
      <w:r w:rsidR="00377C44" w:rsidRPr="0037389D">
        <w:rPr>
          <w:rFonts w:ascii="Angsana New" w:hAnsi="Angsana New"/>
          <w:sz w:val="30"/>
          <w:szCs w:val="30"/>
          <w:cs/>
        </w:rPr>
        <w:t xml:space="preserve"> </w:t>
      </w:r>
    </w:p>
    <w:p w14:paraId="2915D6CC" w14:textId="45DE10C6" w:rsidR="00377C44" w:rsidRPr="0037389D" w:rsidRDefault="004110CF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37389D">
        <w:rPr>
          <w:rFonts w:ascii="Angsana New" w:hAnsi="Angsana New"/>
          <w:sz w:val="28"/>
          <w:szCs w:val="28"/>
        </w:rPr>
        <w:br w:type="page"/>
      </w:r>
    </w:p>
    <w:p w14:paraId="60D34F9C" w14:textId="7E94801C" w:rsidR="00377C44" w:rsidRPr="0037389D" w:rsidRDefault="00377C44" w:rsidP="00377C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lastRenderedPageBreak/>
        <w:t>ตามข้อกำหนดในกฎกระทรวงเกี่ยวกับหุ้น</w:t>
      </w:r>
      <w:r w:rsidRPr="0037389D">
        <w:rPr>
          <w:rFonts w:ascii="Angsana New" w:hAnsi="Angsana New" w:hint="cs"/>
          <w:sz w:val="30"/>
          <w:szCs w:val="30"/>
          <w:cs/>
        </w:rPr>
        <w:t>ทุน</w:t>
      </w:r>
      <w:r w:rsidRPr="0037389D">
        <w:rPr>
          <w:rFonts w:ascii="Angsana New" w:hAnsi="Angsana New"/>
          <w:sz w:val="30"/>
          <w:szCs w:val="30"/>
          <w:cs/>
        </w:rPr>
        <w:t xml:space="preserve">ซื้อคืน กำหนดให้บริษัทต้องจำหน่ายหุ้นที่ซื้อคืนให้หมดภายในระยะเวลาไม่เกิน </w:t>
      </w:r>
      <w:r w:rsidR="00D6443C" w:rsidRPr="0037389D">
        <w:rPr>
          <w:rFonts w:ascii="Angsana New" w:hAnsi="Angsana New"/>
          <w:sz w:val="30"/>
          <w:szCs w:val="30"/>
        </w:rPr>
        <w:t>3</w:t>
      </w:r>
      <w:r w:rsidRPr="0037389D">
        <w:rPr>
          <w:rFonts w:ascii="Angsana New" w:hAnsi="Angsana New"/>
          <w:sz w:val="30"/>
          <w:szCs w:val="30"/>
          <w:cs/>
        </w:rPr>
        <w:t xml:space="preserve"> ปี นับแต่การซื้อหุ้นคืนแล้วเสร็จ</w:t>
      </w:r>
      <w:r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โดยให้บริษัทจ</w:t>
      </w:r>
      <w:r w:rsidRPr="0037389D">
        <w:rPr>
          <w:rFonts w:ascii="Angsana New" w:hAnsi="Angsana New" w:hint="cs"/>
          <w:sz w:val="30"/>
          <w:szCs w:val="30"/>
          <w:cs/>
        </w:rPr>
        <w:t>ำ</w:t>
      </w:r>
      <w:r w:rsidRPr="0037389D">
        <w:rPr>
          <w:rFonts w:ascii="Angsana New" w:hAnsi="Angsana New"/>
          <w:sz w:val="30"/>
          <w:szCs w:val="30"/>
          <w:cs/>
        </w:rPr>
        <w:t xml:space="preserve">หน่ายหุ้นที่ซื้อคืนได้เมื่อพ้นกำหนด </w:t>
      </w:r>
      <w:r w:rsidR="00D6443C" w:rsidRPr="0037389D">
        <w:rPr>
          <w:rFonts w:ascii="Angsana New" w:hAnsi="Angsana New"/>
          <w:sz w:val="30"/>
          <w:szCs w:val="30"/>
        </w:rPr>
        <w:t>6</w:t>
      </w:r>
      <w:r w:rsidRPr="0037389D">
        <w:rPr>
          <w:rFonts w:ascii="Angsana New" w:hAnsi="Angsana New"/>
          <w:sz w:val="30"/>
          <w:szCs w:val="30"/>
          <w:cs/>
        </w:rPr>
        <w:t xml:space="preserve"> เดือน</w:t>
      </w:r>
      <w:r w:rsidRPr="0037389D">
        <w:rPr>
          <w:rFonts w:ascii="Angsana New" w:hAnsi="Angsana New"/>
          <w:sz w:val="30"/>
          <w:szCs w:val="30"/>
        </w:rPr>
        <w:br/>
      </w:r>
      <w:r w:rsidRPr="0037389D">
        <w:rPr>
          <w:rFonts w:ascii="Angsana New" w:hAnsi="Angsana New"/>
          <w:sz w:val="30"/>
          <w:szCs w:val="30"/>
          <w:cs/>
        </w:rPr>
        <w:t>นับแต่การซื้อหุ้นคืนแต่ละคราวเสร็จสิ้น และต้องจำหน่ายให้หมดภายในระยะเวลาที่กำหนดไว้ในการซื้อ</w:t>
      </w:r>
      <w:r w:rsidRPr="0037389D">
        <w:rPr>
          <w:rFonts w:ascii="Angsana New" w:hAnsi="Angsana New" w:hint="cs"/>
          <w:sz w:val="30"/>
          <w:szCs w:val="30"/>
          <w:cs/>
        </w:rPr>
        <w:t>หุ้น</w:t>
      </w:r>
      <w:r w:rsidRPr="0037389D">
        <w:rPr>
          <w:rFonts w:ascii="Angsana New" w:hAnsi="Angsana New"/>
          <w:sz w:val="30"/>
          <w:szCs w:val="30"/>
          <w:cs/>
        </w:rPr>
        <w:t>คืน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</w:rPr>
        <w:br/>
      </w:r>
      <w:r w:rsidRPr="0037389D">
        <w:rPr>
          <w:rFonts w:ascii="Angsana New" w:hAnsi="Angsana New"/>
          <w:sz w:val="30"/>
          <w:szCs w:val="30"/>
          <w:cs/>
        </w:rPr>
        <w:t>ถ้าบริษัทไม่จำหน่ายหรือจำหน่ายไม่หมดให้บริษัทลดทุนที่ชำระ</w:t>
      </w:r>
      <w:r w:rsidRPr="0037389D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37389D">
        <w:rPr>
          <w:rFonts w:ascii="Angsana New" w:hAnsi="Angsana New"/>
          <w:sz w:val="30"/>
          <w:szCs w:val="30"/>
          <w:cs/>
        </w:rPr>
        <w:t>โดยการตัดหุ้นจดทะเบียนที่ซื้อคืนและยังไม่ได้จำหน่าย ซึ่งก็คือการยกเลิกหุ้นทุนซื้อคืนในทางบัญชี</w:t>
      </w:r>
    </w:p>
    <w:p w14:paraId="2203A125" w14:textId="77777777" w:rsidR="0073445A" w:rsidRPr="0037389D" w:rsidRDefault="0073445A" w:rsidP="00377C44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E71807D" w14:textId="49ABAEB2" w:rsidR="00E5684E" w:rsidRPr="0037389D" w:rsidRDefault="0073445A" w:rsidP="0073445A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เพื่อให้เป็นไปตามข้อกำหนดในกฎกระทรวงดังกล่าวข้างต้น ในการประชุมสามัญประจำปีของผู้ถือหุ้นของบริษัทเมื่อ</w:t>
      </w:r>
      <w:r w:rsidRPr="0037389D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วันที่ </w:t>
      </w:r>
      <w:r w:rsidRPr="0037389D">
        <w:rPr>
          <w:rFonts w:ascii="Angsana New" w:hAnsi="Angsana New"/>
          <w:spacing w:val="2"/>
          <w:sz w:val="30"/>
          <w:szCs w:val="30"/>
          <w:lang w:eastAsia="x-none"/>
        </w:rPr>
        <w:t>23</w:t>
      </w:r>
      <w:r w:rsidRPr="0037389D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 เมษายน </w:t>
      </w:r>
      <w:r w:rsidRPr="0037389D">
        <w:rPr>
          <w:rFonts w:ascii="Angsana New" w:hAnsi="Angsana New"/>
          <w:spacing w:val="2"/>
          <w:sz w:val="30"/>
          <w:szCs w:val="30"/>
          <w:lang w:eastAsia="x-none"/>
        </w:rPr>
        <w:t>2564</w:t>
      </w:r>
      <w:r w:rsidRPr="0037389D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 ผู้ถือหุ้นมีมติอนุมัติให้ลดทุนจ</w:t>
      </w:r>
      <w:r w:rsidRPr="0037389D">
        <w:rPr>
          <w:rFonts w:ascii="Angsana New" w:hAnsi="Angsana New" w:hint="cs"/>
          <w:spacing w:val="2"/>
          <w:sz w:val="30"/>
          <w:szCs w:val="30"/>
          <w:cs/>
          <w:lang w:val="x-none" w:eastAsia="x-none"/>
        </w:rPr>
        <w:t>ดทะ</w:t>
      </w:r>
      <w:r w:rsidRPr="0037389D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เบียนที่ออกและชำระแล้วของบริษัทจากเดิมจำนวน </w:t>
      </w:r>
      <w:r w:rsidRPr="0037389D">
        <w:rPr>
          <w:rFonts w:ascii="Angsana New" w:hAnsi="Angsana New"/>
          <w:spacing w:val="2"/>
          <w:sz w:val="30"/>
          <w:szCs w:val="30"/>
          <w:lang w:eastAsia="x-none"/>
        </w:rPr>
        <w:t>948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37389D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ล้านบาท เป็น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ทุนจดทะเบียนที่ออกและชำระแล้วใหม่จำนวน</w:t>
      </w:r>
      <w:r w:rsidRPr="0037389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 xml:space="preserve">855 </w:t>
      </w:r>
      <w:r w:rsidRPr="0037389D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ล้านบาท 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โดยการตัดหุ้นทุนซื้อคืนที่ยังไม่ได้จำหน่ายทั้งหมดรวม 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>93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ล้านหุ้น มูลค่า 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>511.96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ล้านบาท คิดเป็นร้อยละ 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>9.80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ของหุ้นบริษัทที่ออก บริษัทได้จดทะเบียนลดทุนกับกระทรวงพาณิชย์แล้วเมื่อวันที่ 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>7</w:t>
      </w:r>
      <w:r w:rsidRPr="0037389D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พฤษภาคม 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>2564</w:t>
      </w:r>
    </w:p>
    <w:p w14:paraId="64E305EC" w14:textId="77777777" w:rsidR="00404BBD" w:rsidRPr="0037389D" w:rsidRDefault="00404BBD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pacing w:val="-4"/>
          <w:sz w:val="24"/>
          <w:szCs w:val="24"/>
          <w:lang w:eastAsia="x-none"/>
        </w:rPr>
      </w:pPr>
    </w:p>
    <w:p w14:paraId="4A56DCC7" w14:textId="25270477" w:rsidR="00377C44" w:rsidRPr="0037389D" w:rsidRDefault="00811097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7389D">
        <w:rPr>
          <w:rFonts w:ascii="Angsana New" w:hAnsi="Angsana New"/>
          <w:b/>
          <w:bCs/>
          <w:sz w:val="30"/>
          <w:szCs w:val="30"/>
        </w:rPr>
        <w:t>1</w:t>
      </w:r>
      <w:r w:rsidR="00E5684E" w:rsidRPr="0037389D">
        <w:rPr>
          <w:rFonts w:ascii="Angsana New" w:hAnsi="Angsana New"/>
          <w:b/>
          <w:bCs/>
          <w:sz w:val="30"/>
          <w:szCs w:val="30"/>
        </w:rPr>
        <w:t>8</w:t>
      </w:r>
      <w:r w:rsidR="00377C44" w:rsidRPr="0037389D">
        <w:rPr>
          <w:rFonts w:ascii="Angsana New" w:hAnsi="Angsana New"/>
          <w:b/>
          <w:bCs/>
          <w:sz w:val="30"/>
          <w:szCs w:val="30"/>
        </w:rPr>
        <w:tab/>
      </w:r>
      <w:r w:rsidR="00377C44" w:rsidRPr="0037389D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57B4719F" w14:textId="77777777" w:rsidR="00CA45E1" w:rsidRPr="0037389D" w:rsidRDefault="00CA45E1" w:rsidP="00AC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74094761" w14:textId="529AC268" w:rsidR="004D5CDB" w:rsidRPr="0037389D" w:rsidRDefault="004D5CDB" w:rsidP="00CA4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23044F0D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pacing w:val="-4"/>
          <w:sz w:val="24"/>
          <w:szCs w:val="24"/>
          <w:lang w:val="x-none" w:eastAsia="x-none"/>
        </w:rPr>
      </w:pPr>
    </w:p>
    <w:p w14:paraId="775959A5" w14:textId="308AEAF9" w:rsidR="004D5CDB" w:rsidRPr="0037389D" w:rsidRDefault="004D5CDB" w:rsidP="00CA45E1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ตามบทบัญญัติแห่งพระราชบัญญัติบริษัทมหาชนจำกัด</w:t>
      </w:r>
      <w:r w:rsidRPr="0037389D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พ.ศ.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D6443C" w:rsidRPr="0037389D">
        <w:rPr>
          <w:rFonts w:ascii="Angsana New" w:hAnsi="Angsana New"/>
          <w:spacing w:val="-4"/>
          <w:sz w:val="30"/>
          <w:szCs w:val="30"/>
          <w:lang w:eastAsia="x-none"/>
        </w:rPr>
        <w:t>2535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มาตรา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D6443C" w:rsidRPr="0037389D">
        <w:rPr>
          <w:rFonts w:ascii="Angsana New" w:hAnsi="Angsana New"/>
          <w:spacing w:val="-4"/>
          <w:sz w:val="30"/>
          <w:szCs w:val="30"/>
          <w:lang w:eastAsia="x-none"/>
        </w:rPr>
        <w:t>116</w:t>
      </w:r>
      <w:r w:rsidRPr="0037389D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บริษัทจะต้องจัดสรรทุนสำรอง (</w:t>
      </w:r>
      <w:r w:rsidRPr="0037389D">
        <w:rPr>
          <w:rFonts w:ascii="Angsana New" w:hAnsi="Angsana New"/>
          <w:spacing w:val="-4"/>
          <w:sz w:val="30"/>
          <w:szCs w:val="30"/>
          <w:lang w:val="x-none" w:eastAsia="x-none"/>
        </w:rPr>
        <w:t>“</w:t>
      </w:r>
      <w:proofErr w:type="spellStart"/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สำรองตามกฎหมาย</w:t>
      </w:r>
      <w:proofErr w:type="spellEnd"/>
      <w:r w:rsidRPr="0037389D">
        <w:rPr>
          <w:rFonts w:ascii="Angsana New" w:hAnsi="Angsana New"/>
          <w:spacing w:val="-4"/>
          <w:sz w:val="30"/>
          <w:szCs w:val="30"/>
          <w:lang w:val="x-none" w:eastAsia="x-none"/>
        </w:rPr>
        <w:t>”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) อย่างน้อยร้อยละ </w:t>
      </w:r>
      <w:r w:rsidR="00D6443C" w:rsidRPr="0037389D">
        <w:rPr>
          <w:rFonts w:ascii="Angsana New" w:hAnsi="Angsana New"/>
          <w:spacing w:val="-4"/>
          <w:sz w:val="30"/>
          <w:szCs w:val="30"/>
          <w:lang w:eastAsia="x-none"/>
        </w:rPr>
        <w:t>5</w:t>
      </w:r>
      <w:r w:rsidRPr="0037389D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6443C" w:rsidRPr="0037389D">
        <w:rPr>
          <w:rFonts w:ascii="Angsana New" w:hAnsi="Angsana New"/>
          <w:spacing w:val="-4"/>
          <w:sz w:val="30"/>
          <w:szCs w:val="30"/>
          <w:lang w:eastAsia="x-none"/>
        </w:rPr>
        <w:t>10</w:t>
      </w:r>
      <w:r w:rsidRPr="0037389D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ของทุนจดทะเบียน เงินสำรองนี้จะนำไปจ่ายเป็นเงินปันผลไม่ได้</w:t>
      </w:r>
    </w:p>
    <w:p w14:paraId="3EA48EBC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pacing w:val="-4"/>
          <w:sz w:val="24"/>
          <w:szCs w:val="24"/>
          <w:lang w:val="x-none" w:eastAsia="x-none"/>
        </w:rPr>
      </w:pPr>
    </w:p>
    <w:p w14:paraId="4A048F06" w14:textId="3C01982B" w:rsidR="00377C44" w:rsidRPr="0037389D" w:rsidRDefault="00811097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7389D">
        <w:rPr>
          <w:rFonts w:ascii="Angsana New" w:hAnsi="Angsana New"/>
          <w:b/>
          <w:bCs/>
          <w:sz w:val="30"/>
          <w:szCs w:val="30"/>
        </w:rPr>
        <w:t>1</w:t>
      </w:r>
      <w:r w:rsidR="00E5684E" w:rsidRPr="0037389D">
        <w:rPr>
          <w:rFonts w:ascii="Angsana New" w:hAnsi="Angsana New"/>
          <w:b/>
          <w:bCs/>
          <w:sz w:val="30"/>
          <w:szCs w:val="30"/>
        </w:rPr>
        <w:t>9</w:t>
      </w:r>
      <w:r w:rsidR="00377C44" w:rsidRPr="0037389D">
        <w:rPr>
          <w:rFonts w:ascii="Angsana New" w:hAnsi="Angsana New"/>
          <w:b/>
          <w:bCs/>
          <w:sz w:val="30"/>
          <w:szCs w:val="30"/>
        </w:rPr>
        <w:tab/>
      </w:r>
      <w:r w:rsidR="00377C44" w:rsidRPr="0037389D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BEFB305" w14:textId="740C392D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pacing w:val="-4"/>
          <w:sz w:val="24"/>
          <w:szCs w:val="24"/>
          <w:lang w:val="x-none" w:eastAsia="x-none"/>
        </w:rPr>
      </w:pPr>
    </w:p>
    <w:p w14:paraId="7E2BB506" w14:textId="36B8B43A" w:rsidR="00E5684E" w:rsidRPr="0037389D" w:rsidRDefault="00E5684E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66E6EB03" w14:textId="77777777" w:rsidR="004B7C00" w:rsidRPr="0037389D" w:rsidRDefault="004B7C00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4354C2" w14:textId="58C3CD13" w:rsidR="007D4443" w:rsidRPr="0037389D" w:rsidRDefault="007D4443" w:rsidP="007D444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389D">
        <w:rPr>
          <w:rFonts w:asciiTheme="majorBidi" w:hAnsiTheme="majorBidi" w:hint="cs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A9F2BF7" w14:textId="77777777" w:rsidR="00AC0782" w:rsidRPr="0037389D" w:rsidRDefault="00AC0782" w:rsidP="00AC07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696335C" w14:textId="77777777" w:rsidR="007D4443" w:rsidRPr="0037389D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37389D">
        <w:rPr>
          <w:rFonts w:asciiTheme="majorBidi" w:hAnsiTheme="majorBidi" w:hint="cs"/>
          <w:spacing w:val="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</w:t>
      </w:r>
      <w:r w:rsidRPr="0037389D">
        <w:rPr>
          <w:rFonts w:asciiTheme="majorBidi" w:hAnsiTheme="majorBidi" w:hint="cs"/>
          <w:spacing w:val="8"/>
          <w:sz w:val="30"/>
          <w:szCs w:val="30"/>
          <w:cs/>
        </w:rPr>
        <w:t>ดำเนินงานของกลุ่มบริษัทจะ</w:t>
      </w:r>
    </w:p>
    <w:p w14:paraId="28DDF996" w14:textId="34ECBD97" w:rsidR="007D4443" w:rsidRPr="0037389D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37389D">
        <w:rPr>
          <w:rFonts w:asciiTheme="majorBidi" w:hAnsiTheme="majorBidi" w:hint="cs"/>
          <w:spacing w:val="12"/>
          <w:sz w:val="30"/>
          <w:szCs w:val="30"/>
          <w:cs/>
        </w:rPr>
        <w:t>แสดงถึงรายการที่เกิดขึ้นจากส่วนงานดำเนินงานนั้นโดยตรงรวมถึงรายการที่ได้รับการปันส่วนอย่าง</w:t>
      </w:r>
    </w:p>
    <w:p w14:paraId="2D2F6779" w14:textId="4B8A5196" w:rsidR="007D444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z w:val="30"/>
          <w:szCs w:val="30"/>
        </w:rPr>
      </w:pPr>
      <w:r w:rsidRPr="0037389D">
        <w:rPr>
          <w:rFonts w:asciiTheme="majorBidi" w:hAnsiTheme="majorBidi" w:hint="cs"/>
          <w:sz w:val="30"/>
          <w:szCs w:val="30"/>
          <w:cs/>
        </w:rPr>
        <w:t>สมเหตุสมผล</w:t>
      </w:r>
    </w:p>
    <w:p w14:paraId="1468C17C" w14:textId="11D36B4C" w:rsidR="00CB2381" w:rsidRDefault="00CB2381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z w:val="30"/>
          <w:szCs w:val="30"/>
        </w:rPr>
      </w:pPr>
    </w:p>
    <w:p w14:paraId="76C7ED64" w14:textId="6EEB0AAA" w:rsidR="00CB2381" w:rsidRDefault="00CB2381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z w:val="30"/>
          <w:szCs w:val="30"/>
        </w:rPr>
      </w:pPr>
    </w:p>
    <w:p w14:paraId="4A0506FB" w14:textId="3DE9A253" w:rsidR="00CB2381" w:rsidRDefault="00CB2381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z w:val="30"/>
          <w:szCs w:val="30"/>
        </w:rPr>
      </w:pPr>
    </w:p>
    <w:p w14:paraId="47052D82" w14:textId="77777777" w:rsidR="00CB2381" w:rsidRPr="0037389D" w:rsidRDefault="00CB2381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z w:val="30"/>
          <w:szCs w:val="30"/>
        </w:rPr>
      </w:pPr>
    </w:p>
    <w:p w14:paraId="4993FABF" w14:textId="367A40B8" w:rsidR="0089326B" w:rsidRPr="0037389D" w:rsidRDefault="0089326B" w:rsidP="00FE2BE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การรับรู้รายได้</w:t>
      </w:r>
    </w:p>
    <w:p w14:paraId="0B11A438" w14:textId="77777777" w:rsidR="000A0EF9" w:rsidRPr="0037389D" w:rsidRDefault="000A0EF9" w:rsidP="000A0E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8F55B8" w14:textId="76C71465" w:rsidR="007D4443" w:rsidRPr="0037389D" w:rsidRDefault="007D4443" w:rsidP="007A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94558220"/>
      <w:r w:rsidRPr="0037389D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</w:t>
      </w:r>
      <w:r w:rsidR="00FE2BE3" w:rsidRPr="0037389D">
        <w:rPr>
          <w:rFonts w:asciiTheme="majorBidi" w:hAnsiTheme="majorBidi" w:cstheme="majorBidi" w:hint="cs"/>
          <w:sz w:val="30"/>
          <w:szCs w:val="30"/>
          <w:cs/>
        </w:rPr>
        <w:t>าหรือบริการ</w:t>
      </w:r>
      <w:r w:rsidRPr="0037389D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</w:t>
      </w:r>
      <w:r w:rsidR="00FE2BE3" w:rsidRPr="0037389D">
        <w:rPr>
          <w:rFonts w:asciiTheme="majorBidi" w:hAnsiTheme="majorBidi" w:cstheme="majorBidi" w:hint="cs"/>
          <w:sz w:val="30"/>
          <w:szCs w:val="30"/>
          <w:cs/>
        </w:rPr>
        <w:t>ที่กลุ่มบริษัท</w:t>
      </w:r>
      <w:r w:rsidRPr="0037389D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</w:t>
      </w:r>
      <w:r w:rsidR="00FE2BE3" w:rsidRPr="0037389D">
        <w:rPr>
          <w:rFonts w:asciiTheme="majorBidi" w:hAnsiTheme="majorBidi" w:cstheme="majorBidi" w:hint="cs"/>
          <w:sz w:val="30"/>
          <w:szCs w:val="30"/>
          <w:cs/>
        </w:rPr>
        <w:t>มหรือภาษีขายอื่น ๆ</w:t>
      </w:r>
      <w:r w:rsidR="00663FC8"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="00FE2BE3" w:rsidRPr="003738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2BE3" w:rsidRPr="0037389D">
        <w:rPr>
          <w:rFonts w:asciiTheme="majorBidi" w:hAnsiTheme="majorBidi" w:hint="cs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</w:t>
      </w:r>
      <w:r w:rsidR="00FE2BE3" w:rsidRPr="0037389D">
        <w:rPr>
          <w:rFonts w:asciiTheme="majorBidi" w:hAnsiTheme="majorBidi"/>
          <w:sz w:val="30"/>
          <w:szCs w:val="30"/>
          <w:cs/>
        </w:rPr>
        <w:t xml:space="preserve"> </w:t>
      </w:r>
      <w:r w:rsidR="00FE2BE3" w:rsidRPr="0037389D">
        <w:rPr>
          <w:rFonts w:asciiTheme="majorBidi" w:hAnsiTheme="majorBidi" w:hint="cs"/>
          <w:sz w:val="30"/>
          <w:szCs w:val="30"/>
          <w:cs/>
        </w:rPr>
        <w:t>ณ</w:t>
      </w:r>
      <w:r w:rsidR="00FE2BE3" w:rsidRPr="0037389D">
        <w:rPr>
          <w:rFonts w:asciiTheme="majorBidi" w:hAnsiTheme="majorBidi"/>
          <w:sz w:val="30"/>
          <w:szCs w:val="30"/>
          <w:cs/>
        </w:rPr>
        <w:t xml:space="preserve"> </w:t>
      </w:r>
      <w:r w:rsidR="00FE2BE3" w:rsidRPr="0037389D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1"/>
    <w:p w14:paraId="2CD835DB" w14:textId="77777777" w:rsidR="007D4443" w:rsidRPr="0037389D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1D350C" w14:textId="0114722A" w:rsidR="007D4443" w:rsidRPr="0037389D" w:rsidRDefault="007D4443" w:rsidP="008C5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C26C44" w:rsidRPr="003738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6C44" w:rsidRPr="0037389D">
        <w:rPr>
          <w:rFonts w:asciiTheme="majorBidi" w:hAnsi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C26C44" w:rsidRPr="0037389D">
        <w:rPr>
          <w:rFonts w:asciiTheme="majorBidi" w:hAnsiTheme="majorBidi"/>
          <w:sz w:val="30"/>
          <w:szCs w:val="30"/>
          <w:cs/>
        </w:rPr>
        <w:t xml:space="preserve"> </w:t>
      </w:r>
      <w:r w:rsidR="005942B4" w:rsidRPr="0037389D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</w:t>
      </w:r>
      <w:r w:rsidR="005942B4" w:rsidRPr="0037389D">
        <w:rPr>
          <w:rFonts w:asciiTheme="majorBidi" w:hAnsiTheme="majorBidi" w:cstheme="majorBidi"/>
          <w:sz w:val="30"/>
          <w:szCs w:val="30"/>
          <w:cs/>
        </w:rPr>
        <w:t>ประมาณการรับคืนสินค้าจากข้อมูลอัตราการคืนสินค้าในอดีตและจะไม่รับรู้</w:t>
      </w:r>
      <w:r w:rsidR="005942B4" w:rsidRPr="0037389D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bookmarkStart w:id="2" w:name="_Hlk108774250"/>
      <w:r w:rsidR="008C5A50" w:rsidRPr="0037389D">
        <w:rPr>
          <w:rFonts w:asciiTheme="majorBidi" w:hAnsiTheme="majorBidi" w:cstheme="majorBidi"/>
          <w:sz w:val="30"/>
          <w:szCs w:val="30"/>
          <w:cs/>
        </w:rPr>
        <w:t>และต้นทุนขายสำหรับ</w:t>
      </w:r>
      <w:r w:rsidR="008C5A50" w:rsidRPr="0037389D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  <w:bookmarkEnd w:id="2"/>
    </w:p>
    <w:p w14:paraId="22017AE9" w14:textId="77777777" w:rsidR="008C5A50" w:rsidRPr="0037389D" w:rsidRDefault="008C5A50" w:rsidP="008C5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88D79D" w14:textId="1E69C5EE" w:rsidR="007D4443" w:rsidRPr="0037389D" w:rsidRDefault="007D4443" w:rsidP="007A1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C26C44" w:rsidRPr="0037389D">
        <w:rPr>
          <w:rFonts w:asciiTheme="majorBidi" w:hAnsiTheme="majorBidi" w:hint="cs"/>
          <w:sz w:val="30"/>
          <w:szCs w:val="30"/>
          <w:cs/>
        </w:rPr>
        <w:t>เมื่อได้ให้บริการ</w:t>
      </w:r>
      <w:r w:rsidR="00C26C44"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DC47C18" w14:textId="77777777" w:rsidR="007D4443" w:rsidRPr="0037389D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6584C0" w14:textId="458C9EB8" w:rsidR="00A058A7" w:rsidRPr="0037389D" w:rsidRDefault="007D4443" w:rsidP="00857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="00C26C44" w:rsidRPr="0037389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กลุ่มบริษัท</w:t>
      </w:r>
      <w:r w:rsidRPr="0037389D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Pr="0037389D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C26C44" w:rsidRPr="0037389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C26C44" w:rsidRPr="0037389D">
        <w:rPr>
          <w:rFonts w:asciiTheme="majorBidi" w:hAnsiTheme="majorBidi" w:hint="cs"/>
          <w:sz w:val="30"/>
          <w:szCs w:val="30"/>
          <w:cs/>
          <w:lang w:val="en-GB"/>
        </w:rPr>
        <w:t>หรือมีการให้บริการหลาย</w:t>
      </w:r>
      <w:r w:rsidR="00663FC8" w:rsidRPr="0037389D">
        <w:rPr>
          <w:rFonts w:asciiTheme="majorBidi" w:hAnsiTheme="majorBidi"/>
          <w:sz w:val="30"/>
          <w:szCs w:val="30"/>
          <w:lang w:val="en-GB"/>
        </w:rPr>
        <w:t xml:space="preserve"> </w:t>
      </w:r>
      <w:r w:rsidR="00C26C44" w:rsidRPr="0037389D">
        <w:rPr>
          <w:rFonts w:asciiTheme="majorBidi" w:hAnsiTheme="majorBidi" w:hint="cs"/>
          <w:sz w:val="30"/>
          <w:szCs w:val="30"/>
          <w:cs/>
          <w:lang w:val="en-GB"/>
        </w:rPr>
        <w:t>ๆ</w:t>
      </w:r>
      <w:r w:rsidR="00C26C44" w:rsidRPr="0037389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26C44" w:rsidRPr="0037389D">
        <w:rPr>
          <w:rFonts w:asciiTheme="majorBidi" w:hAnsiTheme="majorBidi" w:hint="cs"/>
          <w:sz w:val="30"/>
          <w:szCs w:val="30"/>
          <w:cs/>
          <w:lang w:val="en-GB"/>
        </w:rPr>
        <w:t>ประเภทในรอบระยะเวลารายงานที่แตกต่างกัน</w:t>
      </w:r>
      <w:r w:rsidR="00C26C44" w:rsidRPr="0037389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37389D">
        <w:rPr>
          <w:rFonts w:asciiTheme="majorBidi" w:hAnsiTheme="majorBidi" w:cstheme="majorBidi"/>
          <w:sz w:val="30"/>
          <w:szCs w:val="30"/>
          <w:cs/>
        </w:rPr>
        <w:t>ของ</w:t>
      </w:r>
      <w:r w:rsidRPr="0037389D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</w:t>
      </w:r>
      <w:r w:rsidR="00663FC8" w:rsidRPr="0037389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</w:p>
    <w:p w14:paraId="15870A1C" w14:textId="77777777" w:rsidR="0089326B" w:rsidRPr="0037389D" w:rsidRDefault="0089326B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5EDCCCC" w14:textId="5A3DF2A8" w:rsidR="004D5CDB" w:rsidRPr="0037389D" w:rsidRDefault="00404BBD" w:rsidP="00404BBD">
      <w:pPr>
        <w:pStyle w:val="ListParagraph"/>
        <w:numPr>
          <w:ilvl w:val="0"/>
          <w:numId w:val="38"/>
        </w:numPr>
        <w:tabs>
          <w:tab w:val="left" w:pos="81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D5CDB" w:rsidRPr="003738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1592F4B2" w14:textId="77777777" w:rsidR="00404BBD" w:rsidRPr="0037389D" w:rsidRDefault="00404BBD" w:rsidP="00404BBD">
      <w:pPr>
        <w:pStyle w:val="ListParagraph"/>
        <w:tabs>
          <w:tab w:val="left" w:pos="810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DC13EA" w14:textId="29C68DBA" w:rsidR="0036368A" w:rsidRPr="0037389D" w:rsidRDefault="004D5CDB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</w:t>
      </w:r>
      <w:r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ธุรกิจผลิต</w:t>
      </w:r>
      <w:r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37389D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37389D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วัสดุแทนไม้</w:t>
      </w:r>
      <w:r w:rsidRPr="0037389D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4B706763" w14:textId="323B224C" w:rsidR="0089326B" w:rsidRPr="0037389D" w:rsidRDefault="00404BBD" w:rsidP="0040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  <w:lang w:val="x-none" w:eastAsia="x-none"/>
        </w:rPr>
      </w:pPr>
      <w:r w:rsidRPr="0037389D">
        <w:rPr>
          <w:rFonts w:ascii="Angsana New" w:hAnsi="Angsana New"/>
          <w:spacing w:val="-4"/>
          <w:sz w:val="30"/>
          <w:szCs w:val="30"/>
          <w:lang w:val="x-none" w:eastAsia="x-none"/>
        </w:rPr>
        <w:br w:type="page"/>
      </w:r>
    </w:p>
    <w:p w14:paraId="43B22DFA" w14:textId="5ED652E6" w:rsidR="00404BBD" w:rsidRPr="0037389D" w:rsidRDefault="007A1151" w:rsidP="00404BBD">
      <w:pPr>
        <w:pStyle w:val="ListParagraph"/>
        <w:numPr>
          <w:ilvl w:val="0"/>
          <w:numId w:val="38"/>
        </w:numPr>
        <w:tabs>
          <w:tab w:val="clear" w:pos="680"/>
          <w:tab w:val="clear" w:pos="907"/>
          <w:tab w:val="left" w:pos="540"/>
          <w:tab w:val="left" w:pos="630"/>
          <w:tab w:val="left" w:pos="720"/>
          <w:tab w:val="left" w:pos="810"/>
          <w:tab w:val="left" w:pos="900"/>
        </w:tabs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hAnsi="Angsana New"/>
          <w:i/>
          <w:iCs/>
          <w:sz w:val="30"/>
          <w:szCs w:val="30"/>
        </w:rPr>
        <w:lastRenderedPageBreak/>
        <w:t xml:space="preserve"> </w:t>
      </w:r>
      <w:r w:rsidR="004D5CDB" w:rsidRPr="003738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</w:t>
      </w:r>
      <w:r w:rsidR="008C5A50" w:rsidRPr="0037389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6562017" w14:textId="224185D2" w:rsidR="00D07F5C" w:rsidRPr="0037389D" w:rsidRDefault="00D07F5C" w:rsidP="00D07F5C">
      <w:pPr>
        <w:pStyle w:val="ListParagraph"/>
        <w:tabs>
          <w:tab w:val="clear" w:pos="680"/>
          <w:tab w:val="clear" w:pos="907"/>
          <w:tab w:val="left" w:pos="540"/>
          <w:tab w:val="left" w:pos="630"/>
          <w:tab w:val="left" w:pos="720"/>
          <w:tab w:val="left" w:pos="810"/>
          <w:tab w:val="left" w:pos="90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CFBEDE" w14:textId="04A364B3" w:rsidR="00AF0163" w:rsidRPr="00E80346" w:rsidRDefault="00E7297B" w:rsidP="00E7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170"/>
          <w:tab w:val="left" w:pos="1260"/>
        </w:tabs>
        <w:ind w:left="900" w:right="-25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16BFBB8D" wp14:editId="6B58F699">
            <wp:simplePos x="0" y="0"/>
            <wp:positionH relativeFrom="column">
              <wp:posOffset>271780</wp:posOffset>
            </wp:positionH>
            <wp:positionV relativeFrom="paragraph">
              <wp:posOffset>3721100</wp:posOffset>
            </wp:positionV>
            <wp:extent cx="6099175" cy="3208655"/>
            <wp:effectExtent l="0" t="0" r="0" b="0"/>
            <wp:wrapTight wrapText="bothSides">
              <wp:wrapPolygon edited="0">
                <wp:start x="0" y="0"/>
                <wp:lineTo x="0" y="21416"/>
                <wp:lineTo x="21521" y="21416"/>
                <wp:lineTo x="2152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20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5C44EE8" wp14:editId="0B425FE6">
            <wp:simplePos x="0" y="0"/>
            <wp:positionH relativeFrom="margin">
              <wp:posOffset>516255</wp:posOffset>
            </wp:positionH>
            <wp:positionV relativeFrom="paragraph">
              <wp:posOffset>601345</wp:posOffset>
            </wp:positionV>
            <wp:extent cx="5760720" cy="2865096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4610" r="195"/>
                    <a:stretch/>
                  </pic:blipFill>
                  <pic:spPr bwMode="auto">
                    <a:xfrm>
                      <a:off x="0" y="0"/>
                      <a:ext cx="5760720" cy="2865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1151"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</w:t>
      </w:r>
      <w:r w:rsidR="007A1151"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7A1151"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ประเภทของผลิตภัณฑ์และบริการหลัก</w:t>
      </w:r>
      <w:r w:rsidR="007A1151"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7A1151"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  <w:r w:rsidR="007A1151" w:rsidRPr="0037389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7A1151" w:rsidRPr="0037389D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มีดังนี้</w:t>
      </w:r>
    </w:p>
    <w:p w14:paraId="4BCFCFA5" w14:textId="710E9FBD" w:rsidR="004D5CDB" w:rsidRPr="0037389D" w:rsidRDefault="004D5CDB" w:rsidP="006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="Angsana New" w:hAnsi="Angsana New"/>
          <w:i/>
          <w:iCs/>
          <w:sz w:val="30"/>
          <w:szCs w:val="30"/>
        </w:rPr>
      </w:pPr>
      <w:r w:rsidRPr="0037389D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7E5DB8B1" w14:textId="6119566B" w:rsidR="004D5CDB" w:rsidRPr="00E7297B" w:rsidRDefault="004D5CDB" w:rsidP="00E7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77C23E8" w14:textId="08718FED" w:rsidR="0037389D" w:rsidRPr="00E80346" w:rsidRDefault="004D5CDB" w:rsidP="00E803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t>กลุ่มบริษัทไม่มีลูกค้าภายนอกเป็นลูกค้ารายใหญ่ของ</w:t>
      </w:r>
      <w:r w:rsidR="003D3198" w:rsidRPr="0037389D">
        <w:rPr>
          <w:rFonts w:ascii="Angsana New" w:hAnsi="Angsana New" w:hint="cs"/>
          <w:sz w:val="30"/>
          <w:szCs w:val="30"/>
          <w:cs/>
        </w:rPr>
        <w:t>กลุ่ม</w:t>
      </w:r>
      <w:r w:rsidRPr="0037389D">
        <w:rPr>
          <w:rFonts w:ascii="Angsana New" w:hAnsi="Angsana New" w:hint="cs"/>
          <w:sz w:val="30"/>
          <w:szCs w:val="30"/>
          <w:cs/>
        </w:rPr>
        <w:t>บริษัท</w:t>
      </w:r>
    </w:p>
    <w:p w14:paraId="54480526" w14:textId="1B031F7D" w:rsidR="006C3058" w:rsidRPr="0037389D" w:rsidRDefault="00D6443C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E13D3" w:rsidRPr="0037389D">
        <w:rPr>
          <w:rFonts w:ascii="Angsana New" w:hAnsi="Angsana New"/>
          <w:b/>
          <w:bCs/>
          <w:sz w:val="30"/>
          <w:szCs w:val="30"/>
        </w:rPr>
        <w:t>0</w:t>
      </w:r>
      <w:r w:rsidR="006C3058" w:rsidRPr="0037389D">
        <w:rPr>
          <w:rFonts w:ascii="Angsana New" w:hAnsi="Angsana New"/>
          <w:b/>
          <w:bCs/>
          <w:sz w:val="30"/>
          <w:szCs w:val="30"/>
        </w:rPr>
        <w:tab/>
      </w:r>
      <w:r w:rsidR="006C3058" w:rsidRPr="0037389D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4AB622C5" w14:textId="24AF7643" w:rsidR="005942B4" w:rsidRPr="0037389D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sz w:val="30"/>
          <w:szCs w:val="30"/>
        </w:rPr>
      </w:pPr>
    </w:p>
    <w:p w14:paraId="426B8108" w14:textId="2223B9C3" w:rsidR="005942B4" w:rsidRPr="0037389D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B6A1F51" w14:textId="21AE1906" w:rsidR="005942B4" w:rsidRPr="0037389D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14:paraId="17AA6CBD" w14:textId="2E6CBE3E" w:rsidR="005942B4" w:rsidRPr="0037389D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eastAsia="ko-KR"/>
        </w:rPr>
      </w:pPr>
      <w:r w:rsidRPr="0037389D">
        <w:rPr>
          <w:rFonts w:ascii="Angsana New" w:hAnsi="Angsana New" w:hint="cs"/>
          <w:sz w:val="30"/>
          <w:szCs w:val="30"/>
          <w:cs/>
          <w:lang w:eastAsia="ko-KR"/>
        </w:rPr>
        <w:t>กลุ่มบริษัท</w:t>
      </w:r>
      <w:r w:rsidR="00943484" w:rsidRPr="0037389D">
        <w:rPr>
          <w:rFonts w:ascii="Angsana New" w:hAnsi="Angsana New" w:hint="cs"/>
          <w:sz w:val="30"/>
          <w:szCs w:val="30"/>
          <w:cs/>
          <w:lang w:eastAsia="ko-KR"/>
        </w:rPr>
        <w:t xml:space="preserve">รับรู้รายการค่าใช้จ่ายตามที่เปิดเผยในหมายเหตุข้อ </w:t>
      </w:r>
      <w:r w:rsidR="00082942" w:rsidRPr="0037389D">
        <w:rPr>
          <w:rFonts w:ascii="Angsana New" w:hAnsi="Angsana New"/>
          <w:sz w:val="30"/>
          <w:szCs w:val="30"/>
        </w:rPr>
        <w:t>7, 10-12, 16</w:t>
      </w:r>
    </w:p>
    <w:p w14:paraId="6E06C0C8" w14:textId="1FABA04C" w:rsidR="001B4450" w:rsidRPr="0037389D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17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61"/>
        <w:gridCol w:w="270"/>
        <w:gridCol w:w="1114"/>
        <w:gridCol w:w="246"/>
        <w:gridCol w:w="1073"/>
        <w:gridCol w:w="9"/>
        <w:gridCol w:w="261"/>
        <w:gridCol w:w="9"/>
        <w:gridCol w:w="1083"/>
        <w:gridCol w:w="266"/>
        <w:gridCol w:w="1083"/>
      </w:tblGrid>
      <w:tr w:rsidR="0037389D" w:rsidRPr="0037389D" w14:paraId="7523A130" w14:textId="77777777" w:rsidTr="00425E3F">
        <w:tc>
          <w:tcPr>
            <w:tcW w:w="2050" w:type="pct"/>
          </w:tcPr>
          <w:p w14:paraId="4E7665E2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7" w:type="pct"/>
          </w:tcPr>
          <w:p w14:paraId="2F2F6917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14:paraId="48DF76F7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3FE3B2E1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4"/>
          </w:tcPr>
          <w:p w14:paraId="1D5230B7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3FB72025" w14:textId="77777777" w:rsidTr="00425E3F">
        <w:trPr>
          <w:trHeight w:val="434"/>
        </w:trPr>
        <w:tc>
          <w:tcPr>
            <w:tcW w:w="2050" w:type="pct"/>
          </w:tcPr>
          <w:p w14:paraId="72EB9DEE" w14:textId="77777777" w:rsidR="001B4450" w:rsidRPr="0037389D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4169817" w14:textId="7722FFBB" w:rsidR="001B4450" w:rsidRPr="0037389D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01D5821A" w14:textId="225FAA12" w:rsidR="001B4450" w:rsidRPr="0037389D" w:rsidRDefault="008578FE" w:rsidP="001B445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" w:type="pct"/>
            <w:tcBorders>
              <w:left w:val="nil"/>
            </w:tcBorders>
          </w:tcPr>
          <w:p w14:paraId="76ECC774" w14:textId="77777777" w:rsidR="001B4450" w:rsidRPr="0037389D" w:rsidRDefault="001B4450" w:rsidP="001B44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74ACAD31" w14:textId="7F37DFFC" w:rsidR="001B4450" w:rsidRPr="0037389D" w:rsidRDefault="008578FE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gridSpan w:val="2"/>
          </w:tcPr>
          <w:p w14:paraId="1F7D31E8" w14:textId="77777777" w:rsidR="001B4450" w:rsidRPr="0037389D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0F0438F" w14:textId="317745CD" w:rsidR="001B4450" w:rsidRPr="0037389D" w:rsidRDefault="008578FE" w:rsidP="001B445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3C5C9A38" w14:textId="77777777" w:rsidR="001B4450" w:rsidRPr="0037389D" w:rsidRDefault="001B4450" w:rsidP="001B44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79524F2" w14:textId="299C02E2" w:rsidR="001B4450" w:rsidRPr="0037389D" w:rsidRDefault="008578FE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74E8A04A" w14:textId="77777777" w:rsidTr="00425E3F">
        <w:trPr>
          <w:trHeight w:val="434"/>
        </w:trPr>
        <w:tc>
          <w:tcPr>
            <w:tcW w:w="2050" w:type="pct"/>
          </w:tcPr>
          <w:p w14:paraId="6F59092D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5C1E61A" w14:textId="77777777" w:rsidR="004D5CDB" w:rsidRPr="0037389D" w:rsidRDefault="004D5CDB" w:rsidP="0074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9"/>
          </w:tcPr>
          <w:p w14:paraId="3AA55CDF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4CBA5F96" w14:textId="77777777" w:rsidTr="00425E3F">
        <w:tc>
          <w:tcPr>
            <w:tcW w:w="2050" w:type="pct"/>
          </w:tcPr>
          <w:p w14:paraId="1B5A2973" w14:textId="77777777" w:rsidR="008578FE" w:rsidRPr="0037389D" w:rsidRDefault="008578FE" w:rsidP="008578FE">
            <w:pPr>
              <w:ind w:left="70" w:hanging="11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6CF4F046" w14:textId="77777777" w:rsidR="008578FE" w:rsidRPr="0037389D" w:rsidRDefault="008578FE" w:rsidP="008578F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47" w:type="pct"/>
          </w:tcPr>
          <w:p w14:paraId="0BB2A2EC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35BF7ED6" w14:textId="77777777" w:rsidR="002C1C43" w:rsidRPr="0037389D" w:rsidRDefault="002C1C43" w:rsidP="002C1C4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D854B5" w14:textId="62AED407" w:rsidR="008578FE" w:rsidRPr="0037389D" w:rsidRDefault="00A075D4" w:rsidP="00A075D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1526B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425E3F" w:rsidRPr="0037389D">
              <w:rPr>
                <w:rFonts w:ascii="Angsana New" w:hAnsi="Angsana New"/>
                <w:sz w:val="30"/>
                <w:szCs w:val="30"/>
                <w:lang w:val="en-US"/>
              </w:rPr>
              <w:t>(79,</w:t>
            </w:r>
            <w:r w:rsidR="00425E3F" w:rsidRPr="00A075D4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 w:rsidR="00425E3F" w:rsidRPr="0037389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053662C6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703B616E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464C5D" w14:textId="31159A12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5,332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9EC46FB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67223F2" w14:textId="77777777" w:rsidR="002C1C43" w:rsidRPr="0037389D" w:rsidRDefault="002C1C43" w:rsidP="002C1C43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584A37" w14:textId="657B63E6" w:rsidR="008578FE" w:rsidRPr="0037389D" w:rsidRDefault="002C1C43" w:rsidP="00A075D4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25E3F" w:rsidRPr="0037389D">
              <w:rPr>
                <w:rFonts w:ascii="Angsana New" w:hAnsi="Angsana New"/>
                <w:sz w:val="30"/>
                <w:szCs w:val="30"/>
                <w:lang w:val="en-US"/>
              </w:rPr>
              <w:t>(80,415)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5" w:type="pct"/>
          </w:tcPr>
          <w:p w14:paraId="352414CB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C9194B3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398544" w14:textId="18025299" w:rsidR="008578FE" w:rsidRPr="0037389D" w:rsidRDefault="008578FE" w:rsidP="001526B7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(4,845)</w:t>
            </w:r>
          </w:p>
        </w:tc>
      </w:tr>
      <w:tr w:rsidR="0037389D" w:rsidRPr="0037389D" w14:paraId="2C7E0E7E" w14:textId="77777777" w:rsidTr="00425E3F">
        <w:tc>
          <w:tcPr>
            <w:tcW w:w="2050" w:type="pct"/>
          </w:tcPr>
          <w:p w14:paraId="24F1EE30" w14:textId="77777777" w:rsidR="008578FE" w:rsidRPr="0037389D" w:rsidRDefault="008578FE" w:rsidP="008578F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" w:type="pct"/>
          </w:tcPr>
          <w:p w14:paraId="704B621B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16FF8844" w14:textId="387FDC62" w:rsidR="008578FE" w:rsidRPr="0037389D" w:rsidRDefault="004379D8" w:rsidP="002C1C4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1,984,053</w:t>
            </w:r>
          </w:p>
        </w:tc>
        <w:tc>
          <w:tcPr>
            <w:tcW w:w="134" w:type="pct"/>
            <w:shd w:val="clear" w:color="auto" w:fill="auto"/>
          </w:tcPr>
          <w:p w14:paraId="641B6641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0A2EA562" w14:textId="1DC7483A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1,608,388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A8B44F1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BE0AF11" w14:textId="4A08009B" w:rsidR="008578FE" w:rsidRPr="0037389D" w:rsidRDefault="004379D8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1,917,687</w:t>
            </w:r>
          </w:p>
        </w:tc>
        <w:tc>
          <w:tcPr>
            <w:tcW w:w="145" w:type="pct"/>
          </w:tcPr>
          <w:p w14:paraId="45A8C6AA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DA3707" w14:textId="0195F55B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1,556,024</w:t>
            </w:r>
          </w:p>
        </w:tc>
      </w:tr>
      <w:tr w:rsidR="0037389D" w:rsidRPr="0037389D" w14:paraId="4BFFDC47" w14:textId="77777777" w:rsidTr="00425E3F">
        <w:tc>
          <w:tcPr>
            <w:tcW w:w="2050" w:type="pct"/>
          </w:tcPr>
          <w:p w14:paraId="7AFEB07E" w14:textId="77777777" w:rsidR="008578FE" w:rsidRPr="0037389D" w:rsidRDefault="008578FE" w:rsidP="008578F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47" w:type="pct"/>
          </w:tcPr>
          <w:p w14:paraId="17C5BEDF" w14:textId="14B9A132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18383679" w14:textId="5FF0D3BF" w:rsidR="008578FE" w:rsidRPr="0037389D" w:rsidRDefault="004379D8" w:rsidP="002C1C4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C1C43" w:rsidRPr="0037389D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C1C43" w:rsidRPr="0037389D"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</w:p>
        </w:tc>
        <w:tc>
          <w:tcPr>
            <w:tcW w:w="134" w:type="pct"/>
            <w:shd w:val="clear" w:color="auto" w:fill="auto"/>
          </w:tcPr>
          <w:p w14:paraId="3F8E820B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591FC1C7" w14:textId="5C133DDA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624,984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259CAB5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C24C4F" w14:textId="3727B5A0" w:rsidR="008578FE" w:rsidRPr="0037389D" w:rsidRDefault="004379D8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2C1C43"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C1C43"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145" w:type="pct"/>
          </w:tcPr>
          <w:p w14:paraId="6DF64245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B594D86" w14:textId="1AA7E4DF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611,119</w:t>
            </w:r>
          </w:p>
        </w:tc>
      </w:tr>
      <w:tr w:rsidR="0037389D" w:rsidRPr="0037389D" w14:paraId="033E5878" w14:textId="77777777" w:rsidTr="00425E3F">
        <w:tc>
          <w:tcPr>
            <w:tcW w:w="2050" w:type="pct"/>
          </w:tcPr>
          <w:p w14:paraId="31B27E63" w14:textId="77777777" w:rsidR="008578FE" w:rsidRPr="0037389D" w:rsidRDefault="008578FE" w:rsidP="008578F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ในการจัดเก็บสินค้า</w:t>
            </w:r>
          </w:p>
        </w:tc>
        <w:tc>
          <w:tcPr>
            <w:tcW w:w="147" w:type="pct"/>
          </w:tcPr>
          <w:p w14:paraId="27A779B4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5EF4AAC8" w14:textId="5D1805AC" w:rsidR="008578FE" w:rsidRPr="0037389D" w:rsidRDefault="004379D8" w:rsidP="002C1C4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473,498</w:t>
            </w:r>
          </w:p>
        </w:tc>
        <w:tc>
          <w:tcPr>
            <w:tcW w:w="134" w:type="pct"/>
            <w:shd w:val="clear" w:color="auto" w:fill="auto"/>
          </w:tcPr>
          <w:p w14:paraId="6B48A3EE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5CC5C32A" w14:textId="4192C8B6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411,587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29DD1D11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2B0E3DA" w14:textId="7655C130" w:rsidR="008578FE" w:rsidRPr="0037389D" w:rsidRDefault="004379D8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465,628</w:t>
            </w:r>
          </w:p>
        </w:tc>
        <w:tc>
          <w:tcPr>
            <w:tcW w:w="145" w:type="pct"/>
          </w:tcPr>
          <w:p w14:paraId="7721F164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36894E" w14:textId="5018BB7A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404,002</w:t>
            </w:r>
          </w:p>
        </w:tc>
      </w:tr>
      <w:tr w:rsidR="0037389D" w:rsidRPr="0037389D" w14:paraId="77BBB30B" w14:textId="77777777" w:rsidTr="00425E3F">
        <w:tc>
          <w:tcPr>
            <w:tcW w:w="2050" w:type="pct"/>
          </w:tcPr>
          <w:p w14:paraId="09D4B310" w14:textId="77777777" w:rsidR="008578FE" w:rsidRPr="0037389D" w:rsidRDefault="008578FE" w:rsidP="008578F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147" w:type="pct"/>
          </w:tcPr>
          <w:p w14:paraId="3FE61A85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79944981" w14:textId="15C3C9F7" w:rsidR="008578FE" w:rsidRPr="0037389D" w:rsidRDefault="004379D8" w:rsidP="002C1C4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396,872</w:t>
            </w:r>
          </w:p>
        </w:tc>
        <w:tc>
          <w:tcPr>
            <w:tcW w:w="134" w:type="pct"/>
            <w:shd w:val="clear" w:color="auto" w:fill="auto"/>
          </w:tcPr>
          <w:p w14:paraId="48D4CBAE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2696A8C1" w14:textId="00066B04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341,540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CD4C615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9C008E5" w14:textId="0B16B0DC" w:rsidR="008578FE" w:rsidRPr="0037389D" w:rsidRDefault="004379D8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385,658</w:t>
            </w:r>
          </w:p>
        </w:tc>
        <w:tc>
          <w:tcPr>
            <w:tcW w:w="145" w:type="pct"/>
          </w:tcPr>
          <w:p w14:paraId="2721F702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0DDBF2" w14:textId="4296F926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332,301</w:t>
            </w:r>
          </w:p>
        </w:tc>
      </w:tr>
      <w:tr w:rsidR="0037389D" w:rsidRPr="0037389D" w14:paraId="0673DD67" w14:textId="77777777" w:rsidTr="00425E3F">
        <w:tc>
          <w:tcPr>
            <w:tcW w:w="2050" w:type="pct"/>
          </w:tcPr>
          <w:p w14:paraId="76D0AEEB" w14:textId="77777777" w:rsidR="008578FE" w:rsidRPr="0037389D" w:rsidRDefault="008578FE" w:rsidP="008578F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7" w:type="pct"/>
          </w:tcPr>
          <w:p w14:paraId="3ED36C60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4FF17438" w14:textId="5F94FC3F" w:rsidR="008578FE" w:rsidRPr="0037389D" w:rsidRDefault="004379D8" w:rsidP="002C1C4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324,</w:t>
            </w:r>
            <w:r w:rsidR="002C1C43"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134" w:type="pct"/>
            <w:shd w:val="clear" w:color="auto" w:fill="auto"/>
          </w:tcPr>
          <w:p w14:paraId="7D045DE9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2B939E1F" w14:textId="7E2288F8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313,066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925C315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8B9E2D5" w14:textId="5B24E2B0" w:rsidR="008578FE" w:rsidRPr="0037389D" w:rsidRDefault="004379D8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306,004</w:t>
            </w:r>
          </w:p>
        </w:tc>
        <w:tc>
          <w:tcPr>
            <w:tcW w:w="145" w:type="pct"/>
          </w:tcPr>
          <w:p w14:paraId="2E3FD5EE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1FEC90D" w14:textId="35785BE9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295,992</w:t>
            </w:r>
          </w:p>
        </w:tc>
      </w:tr>
      <w:tr w:rsidR="0037389D" w:rsidRPr="0037389D" w14:paraId="37ED8AAB" w14:textId="77777777" w:rsidTr="00425E3F">
        <w:tc>
          <w:tcPr>
            <w:tcW w:w="2050" w:type="pct"/>
          </w:tcPr>
          <w:p w14:paraId="26017E8E" w14:textId="78513382" w:rsidR="008578FE" w:rsidRPr="0037389D" w:rsidRDefault="008578FE" w:rsidP="008578F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7" w:type="pct"/>
          </w:tcPr>
          <w:p w14:paraId="2260C1AA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74F25372" w14:textId="0E9AF682" w:rsidR="008578FE" w:rsidRPr="0037389D" w:rsidRDefault="002C1C43" w:rsidP="002C1C4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  <w:r w:rsidR="004379D8" w:rsidRPr="003738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  <w:tc>
          <w:tcPr>
            <w:tcW w:w="134" w:type="pct"/>
            <w:shd w:val="clear" w:color="auto" w:fill="auto"/>
          </w:tcPr>
          <w:p w14:paraId="0F784191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shd w:val="clear" w:color="auto" w:fill="auto"/>
          </w:tcPr>
          <w:p w14:paraId="1378029D" w14:textId="6D246209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803,045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7E08F794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0EF1F6" w14:textId="27D4567D" w:rsidR="008578FE" w:rsidRPr="0037389D" w:rsidRDefault="002C1C43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1319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379D8" w:rsidRPr="003738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145" w:type="pct"/>
          </w:tcPr>
          <w:p w14:paraId="0D653453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E951257" w14:textId="4B82AD46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918,842</w:t>
            </w:r>
          </w:p>
        </w:tc>
      </w:tr>
      <w:tr w:rsidR="00425E3F" w:rsidRPr="0037389D" w14:paraId="127A4F48" w14:textId="77777777" w:rsidTr="00425E3F">
        <w:tc>
          <w:tcPr>
            <w:tcW w:w="2050" w:type="pct"/>
          </w:tcPr>
          <w:p w14:paraId="5F9035DB" w14:textId="1EAF116C" w:rsidR="008578FE" w:rsidRPr="0037389D" w:rsidRDefault="008578FE" w:rsidP="008578FE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  <w:p w14:paraId="3518D848" w14:textId="74F97B6E" w:rsidR="008578FE" w:rsidRPr="0037389D" w:rsidRDefault="008578FE" w:rsidP="008578FE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ต้นทุนในการจัดจำหน่าย</w:t>
            </w:r>
          </w:p>
          <w:p w14:paraId="2EED8DBA" w14:textId="62390679" w:rsidR="008578FE" w:rsidRPr="0037389D" w:rsidRDefault="008578FE" w:rsidP="008578FE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147" w:type="pct"/>
          </w:tcPr>
          <w:p w14:paraId="6A62D69C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007CB" w14:textId="3458B96A" w:rsidR="008578FE" w:rsidRPr="0037389D" w:rsidRDefault="00D65A84" w:rsidP="002C1C4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2C1C43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  <w:r w:rsidR="004379D8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C1C43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867</w:t>
            </w:r>
          </w:p>
        </w:tc>
        <w:tc>
          <w:tcPr>
            <w:tcW w:w="134" w:type="pct"/>
            <w:shd w:val="clear" w:color="auto" w:fill="auto"/>
          </w:tcPr>
          <w:p w14:paraId="03C7F0E2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0C494" w14:textId="3C8A59E0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4,107,942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9321745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359B4" w14:textId="58F72F04" w:rsidR="008578FE" w:rsidRPr="0037389D" w:rsidRDefault="00D65A84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2C1C43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131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2C1C43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4379D8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C1C43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145" w:type="pct"/>
          </w:tcPr>
          <w:p w14:paraId="38852B9A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68B49" w14:textId="40F3CB8C" w:rsidR="008578FE" w:rsidRPr="0037389D" w:rsidRDefault="008578FE" w:rsidP="008578F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4,113,435</w:t>
            </w:r>
          </w:p>
        </w:tc>
      </w:tr>
    </w:tbl>
    <w:p w14:paraId="77098DE6" w14:textId="77777777" w:rsidR="00404BBD" w:rsidRPr="0037389D" w:rsidRDefault="00404BBD" w:rsidP="00D6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</w:rPr>
      </w:pPr>
    </w:p>
    <w:p w14:paraId="6DF1CF94" w14:textId="307441B5" w:rsidR="006C3058" w:rsidRPr="0037389D" w:rsidRDefault="00D6443C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  <w:cs/>
        </w:rPr>
      </w:pPr>
      <w:r w:rsidRPr="0037389D">
        <w:rPr>
          <w:rFonts w:ascii="Angsana New" w:hAnsi="Angsana New"/>
          <w:b/>
          <w:bCs/>
          <w:sz w:val="30"/>
          <w:szCs w:val="30"/>
        </w:rPr>
        <w:t>2</w:t>
      </w:r>
      <w:r w:rsidR="000F122A" w:rsidRPr="0037389D">
        <w:rPr>
          <w:rFonts w:ascii="Angsana New" w:hAnsi="Angsana New"/>
          <w:b/>
          <w:bCs/>
          <w:sz w:val="30"/>
          <w:szCs w:val="30"/>
        </w:rPr>
        <w:t>1</w:t>
      </w:r>
      <w:r w:rsidR="006C3058" w:rsidRPr="0037389D">
        <w:rPr>
          <w:rFonts w:ascii="Angsana New" w:hAnsi="Angsana New"/>
          <w:b/>
          <w:bCs/>
          <w:sz w:val="30"/>
          <w:szCs w:val="30"/>
        </w:rPr>
        <w:tab/>
      </w:r>
      <w:r w:rsidR="006C3058" w:rsidRPr="0037389D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0B5622A" w14:textId="0215E890" w:rsidR="004D5CDB" w:rsidRPr="0037389D" w:rsidRDefault="004D5CDB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87884C" w14:textId="3F8F6B50" w:rsidR="0056279F" w:rsidRPr="0037389D" w:rsidRDefault="0056279F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C14A0FE" w14:textId="77777777" w:rsidR="00163953" w:rsidRPr="0037389D" w:rsidRDefault="00163953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DF4FCBC" w14:textId="51713CF3" w:rsidR="001B4450" w:rsidRPr="0037389D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hint="cs"/>
          <w:sz w:val="30"/>
          <w:szCs w:val="30"/>
          <w:cs/>
        </w:rPr>
        <w:t>ค่าใช้จ่าย</w:t>
      </w:r>
      <w:r w:rsidRPr="0037389D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37389D">
        <w:rPr>
          <w:rFonts w:hint="cs"/>
          <w:sz w:val="30"/>
          <w:szCs w:val="30"/>
          <w:cs/>
        </w:rPr>
        <w:t>ของงวด</w:t>
      </w:r>
      <w:r w:rsidRPr="0037389D">
        <w:rPr>
          <w:sz w:val="30"/>
          <w:szCs w:val="30"/>
          <w:cs/>
        </w:rPr>
        <w:t>ปัจจุบันและภาษีเงินได้รอการตัดบัญชี</w:t>
      </w:r>
      <w:r w:rsidRPr="0037389D">
        <w:rPr>
          <w:sz w:val="30"/>
          <w:szCs w:val="30"/>
        </w:rPr>
        <w:t xml:space="preserve"> </w:t>
      </w:r>
      <w:r w:rsidR="0073445A" w:rsidRPr="0037389D">
        <w:rPr>
          <w:rFonts w:hint="cs"/>
          <w:sz w:val="30"/>
          <w:szCs w:val="30"/>
          <w:cs/>
        </w:rPr>
        <w:t>ซึ่ง</w:t>
      </w:r>
      <w:r w:rsidRPr="0037389D">
        <w:rPr>
          <w:sz w:val="30"/>
          <w:szCs w:val="30"/>
          <w:cs/>
        </w:rPr>
        <w:t>รับรู้ในกำไร</w:t>
      </w:r>
      <w:r w:rsidRPr="0037389D">
        <w:rPr>
          <w:rFonts w:hint="cs"/>
          <w:sz w:val="30"/>
          <w:szCs w:val="30"/>
          <w:cs/>
        </w:rPr>
        <w:t>หรือ</w:t>
      </w:r>
      <w:r w:rsidRPr="0037389D">
        <w:rPr>
          <w:sz w:val="30"/>
          <w:szCs w:val="30"/>
          <w:cs/>
        </w:rPr>
        <w:t>ขาดทุนเว้นแต่รายการ</w:t>
      </w:r>
      <w:r w:rsidRPr="0037389D">
        <w:rPr>
          <w:rFonts w:hint="cs"/>
          <w:sz w:val="30"/>
          <w:szCs w:val="30"/>
          <w:cs/>
        </w:rPr>
        <w:t>ที่รับรู้โดยตรง</w:t>
      </w:r>
      <w:r w:rsidRPr="0037389D">
        <w:rPr>
          <w:sz w:val="30"/>
          <w:szCs w:val="30"/>
          <w:cs/>
        </w:rPr>
        <w:t>ในส่วนของผู้ถือหุ้น</w:t>
      </w:r>
      <w:r w:rsidRPr="0037389D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5A90682D" w14:textId="77777777" w:rsidR="001B4450" w:rsidRPr="0037389D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F962CE" w14:textId="6E12D6F0" w:rsidR="001B4450" w:rsidRPr="0037389D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10335C" w:rsidRPr="0037389D">
        <w:rPr>
          <w:rFonts w:ascii="Angsana New" w:hAnsi="Angsana New" w:hint="cs"/>
          <w:sz w:val="30"/>
          <w:szCs w:val="30"/>
          <w:cs/>
        </w:rPr>
        <w:t>บันทึก</w:t>
      </w:r>
      <w:r w:rsidRPr="0037389D">
        <w:rPr>
          <w:rFonts w:ascii="Angsana New" w:hAnsi="Angsana New" w:hint="cs"/>
          <w:sz w:val="30"/>
          <w:szCs w:val="30"/>
          <w:cs/>
        </w:rPr>
        <w:t xml:space="preserve"> โดยคำนวณจากกำไรหรือขาดทุนประจำปีที่ต้องเสียภาษี</w:t>
      </w:r>
      <w:r w:rsidRPr="0037389D">
        <w:rPr>
          <w:rFonts w:ascii="Times New Roman" w:hAnsi="Times New Roman" w:hint="cs"/>
          <w:sz w:val="30"/>
          <w:szCs w:val="30"/>
          <w:cs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F122A"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ๆ</w:t>
      </w:r>
    </w:p>
    <w:p w14:paraId="2A507E96" w14:textId="77777777" w:rsidR="001B4450" w:rsidRPr="0037389D" w:rsidRDefault="001B4450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37381" w14:textId="1A66E242" w:rsidR="001B4450" w:rsidRPr="0037389D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</w:t>
      </w:r>
      <w:r w:rsidRPr="0037389D">
        <w:rPr>
          <w:rFonts w:ascii="Angsana New" w:hAnsi="Angsana New"/>
          <w:sz w:val="30"/>
          <w:szCs w:val="30"/>
          <w:cs/>
        </w:rPr>
        <w:t>บันทึกโ</w:t>
      </w:r>
      <w:r w:rsidRPr="0037389D">
        <w:rPr>
          <w:rFonts w:ascii="Angsana New" w:hAnsi="Angsana New" w:hint="cs"/>
          <w:sz w:val="30"/>
          <w:szCs w:val="30"/>
          <w:cs/>
        </w:rPr>
        <w:t>ดย</w:t>
      </w:r>
      <w:r w:rsidRPr="0037389D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37389D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37389D">
        <w:rPr>
          <w:rFonts w:ascii="Angsana New" w:hAnsi="Angsana New"/>
          <w:sz w:val="30"/>
          <w:szCs w:val="30"/>
          <w:cs/>
        </w:rPr>
        <w:t>ไม่</w:t>
      </w:r>
      <w:r w:rsidRPr="0037389D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Pr="0037389D">
        <w:rPr>
          <w:rFonts w:ascii="Angsana New" w:hAnsi="Angsana New"/>
          <w:sz w:val="30"/>
          <w:szCs w:val="30"/>
          <w:cs/>
        </w:rPr>
        <w:br/>
      </w:r>
      <w:r w:rsidRPr="0037389D">
        <w:rPr>
          <w:rFonts w:ascii="Angsana New" w:hAnsi="Angsana New" w:hint="cs"/>
          <w:sz w:val="30"/>
          <w:szCs w:val="30"/>
          <w:cs/>
        </w:rPr>
        <w:t>ผลแตก</w:t>
      </w:r>
      <w:r w:rsidRPr="0037389D">
        <w:rPr>
          <w:rFonts w:ascii="Angsana New" w:hAnsi="Angsana New"/>
          <w:sz w:val="30"/>
          <w:szCs w:val="30"/>
          <w:cs/>
        </w:rPr>
        <w:t>ต่างชั่วคราว</w:t>
      </w:r>
      <w:r w:rsidR="0010335C" w:rsidRPr="0037389D">
        <w:rPr>
          <w:rFonts w:ascii="Angsana New" w:hAnsi="Angsana New" w:hint="cs"/>
          <w:sz w:val="30"/>
          <w:szCs w:val="30"/>
          <w:cs/>
        </w:rPr>
        <w:t>สำหรับ</w:t>
      </w:r>
      <w:r w:rsidRPr="0037389D">
        <w:rPr>
          <w:rFonts w:ascii="Angsana New" w:hAnsi="Angsana New" w:hint="cs"/>
          <w:sz w:val="30"/>
          <w:szCs w:val="30"/>
          <w:cs/>
        </w:rPr>
        <w:t>การรับรู้</w:t>
      </w:r>
      <w:r w:rsidRPr="0037389D">
        <w:rPr>
          <w:rFonts w:ascii="Angsana New" w:hAnsi="Angsana New"/>
          <w:sz w:val="30"/>
          <w:szCs w:val="30"/>
          <w:cs/>
        </w:rPr>
        <w:t>ค่าความนิยม</w:t>
      </w:r>
      <w:r w:rsidRPr="0037389D">
        <w:rPr>
          <w:rFonts w:ascii="Angsana New" w:hAnsi="Angsana New" w:hint="cs"/>
          <w:sz w:val="30"/>
          <w:szCs w:val="30"/>
          <w:cs/>
        </w:rPr>
        <w:t xml:space="preserve"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7802ADDA" w14:textId="77777777" w:rsidR="00082942" w:rsidRPr="0037389D" w:rsidRDefault="00082942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E301B1" w14:textId="5D3008DF" w:rsidR="001B4450" w:rsidRPr="0037389D" w:rsidRDefault="001B4450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การวัดม</w:t>
      </w:r>
      <w:r w:rsidRPr="0037389D">
        <w:rPr>
          <w:rFonts w:ascii="Angsana New" w:hAnsi="Angsana New" w:hint="cs"/>
          <w:sz w:val="30"/>
          <w:szCs w:val="30"/>
          <w:cs/>
        </w:rPr>
        <w:t>ู</w:t>
      </w:r>
      <w:r w:rsidRPr="0037389D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37389D">
        <w:rPr>
          <w:rFonts w:ascii="Angsana New" w:hAnsi="Angsana New"/>
          <w:sz w:val="30"/>
          <w:szCs w:val="30"/>
        </w:rPr>
        <w:br/>
      </w:r>
      <w:r w:rsidRPr="0037389D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="0056279F" w:rsidRPr="0037389D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56279F" w:rsidRPr="0037389D">
        <w:rPr>
          <w:rFonts w:ascii="Angsana New" w:hAnsi="Angsana New"/>
          <w:sz w:val="30"/>
          <w:szCs w:val="30"/>
          <w:cs/>
        </w:rPr>
        <w:t xml:space="preserve"> </w:t>
      </w:r>
      <w:r w:rsidR="0056279F" w:rsidRPr="0037389D">
        <w:rPr>
          <w:rFonts w:ascii="Angsana New" w:hAnsi="Angsana New" w:hint="cs"/>
          <w:sz w:val="30"/>
          <w:szCs w:val="30"/>
          <w:cs/>
        </w:rPr>
        <w:t>ณ</w:t>
      </w:r>
      <w:r w:rsidR="0056279F" w:rsidRPr="0037389D">
        <w:rPr>
          <w:rFonts w:ascii="Angsana New" w:hAnsi="Angsana New"/>
          <w:sz w:val="30"/>
          <w:szCs w:val="30"/>
          <w:cs/>
        </w:rPr>
        <w:t xml:space="preserve"> </w:t>
      </w:r>
      <w:r w:rsidR="0056279F" w:rsidRPr="0037389D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56279F" w:rsidRPr="0037389D">
        <w:rPr>
          <w:rFonts w:ascii="Angsana New" w:hAnsi="Angsana New"/>
          <w:sz w:val="30"/>
          <w:szCs w:val="30"/>
          <w:cs/>
        </w:rPr>
        <w:t xml:space="preserve"> </w:t>
      </w:r>
      <w:r w:rsidR="0056279F" w:rsidRPr="0037389D">
        <w:rPr>
          <w:rFonts w:ascii="Angsana New" w:hAnsi="Angsana New" w:hint="cs"/>
          <w:sz w:val="30"/>
          <w:szCs w:val="30"/>
          <w:cs/>
        </w:rPr>
        <w:t>ทั้งนี้</w:t>
      </w:r>
      <w:r w:rsidR="0056279F" w:rsidRPr="0037389D">
        <w:rPr>
          <w:rFonts w:ascii="Angsana New" w:hAnsi="Angsana New"/>
          <w:sz w:val="30"/>
          <w:szCs w:val="30"/>
          <w:cs/>
        </w:rPr>
        <w:t xml:space="preserve"> </w:t>
      </w:r>
      <w:r w:rsidR="0056279F" w:rsidRPr="0037389D">
        <w:rPr>
          <w:rFonts w:ascii="Angsana New" w:hAnsi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3A41CD2" w14:textId="77777777" w:rsidR="0010335C" w:rsidRPr="0037389D" w:rsidRDefault="0010335C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5BB89B5" w14:textId="4F490473" w:rsidR="000F122A" w:rsidRPr="0037389D" w:rsidRDefault="001B4450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37389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CCCA3BF" w14:textId="709ECED6" w:rsidR="001B4450" w:rsidRPr="0037389D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21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18"/>
        <w:gridCol w:w="357"/>
        <w:gridCol w:w="1176"/>
        <w:gridCol w:w="6"/>
        <w:gridCol w:w="262"/>
        <w:gridCol w:w="9"/>
        <w:gridCol w:w="1083"/>
        <w:gridCol w:w="271"/>
        <w:gridCol w:w="1082"/>
        <w:gridCol w:w="269"/>
        <w:gridCol w:w="7"/>
        <w:gridCol w:w="1067"/>
        <w:gridCol w:w="6"/>
      </w:tblGrid>
      <w:tr w:rsidR="0037389D" w:rsidRPr="0037389D" w14:paraId="10D02D29" w14:textId="77777777" w:rsidTr="008578FE">
        <w:tc>
          <w:tcPr>
            <w:tcW w:w="1964" w:type="pct"/>
          </w:tcPr>
          <w:p w14:paraId="7983D9C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4" w:type="pct"/>
          </w:tcPr>
          <w:p w14:paraId="524645CA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6" w:type="pct"/>
            <w:gridSpan w:val="5"/>
          </w:tcPr>
          <w:p w14:paraId="6CF02D86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0F5109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5"/>
          </w:tcPr>
          <w:p w14:paraId="47A49AB7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1393D673" w14:textId="77777777" w:rsidTr="008578FE">
        <w:trPr>
          <w:trHeight w:val="434"/>
        </w:trPr>
        <w:tc>
          <w:tcPr>
            <w:tcW w:w="1964" w:type="pct"/>
          </w:tcPr>
          <w:p w14:paraId="1D6126BC" w14:textId="77777777" w:rsidR="00C52824" w:rsidRPr="0037389D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3317AD8D" w14:textId="77777777" w:rsidR="00C52824" w:rsidRPr="0037389D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8" w:type="pct"/>
          </w:tcPr>
          <w:p w14:paraId="2E69B6FE" w14:textId="7978CBDE" w:rsidR="00C52824" w:rsidRPr="0037389D" w:rsidRDefault="008578F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  <w:gridSpan w:val="2"/>
            <w:tcBorders>
              <w:left w:val="nil"/>
            </w:tcBorders>
          </w:tcPr>
          <w:p w14:paraId="289DEDAA" w14:textId="77777777" w:rsidR="00C52824" w:rsidRPr="0037389D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DB35FDC" w14:textId="78AAA530" w:rsidR="00C52824" w:rsidRPr="0037389D" w:rsidRDefault="008578F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7571513D" w14:textId="77777777" w:rsidR="00C52824" w:rsidRPr="0037389D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467498" w14:textId="6E2C0F69" w:rsidR="00C52824" w:rsidRPr="0037389D" w:rsidRDefault="008578F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</w:tcPr>
          <w:p w14:paraId="04F3A032" w14:textId="77777777" w:rsidR="00C52824" w:rsidRPr="0037389D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15561C1" w14:textId="049F9AFE" w:rsidR="00C52824" w:rsidRPr="0037389D" w:rsidRDefault="008578F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00A72AB9" w14:textId="77777777" w:rsidTr="008578FE">
        <w:trPr>
          <w:gridAfter w:val="1"/>
          <w:wAfter w:w="3" w:type="pct"/>
          <w:trHeight w:val="434"/>
        </w:trPr>
        <w:tc>
          <w:tcPr>
            <w:tcW w:w="1964" w:type="pct"/>
          </w:tcPr>
          <w:p w14:paraId="2996A922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3E34F67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10"/>
          </w:tcPr>
          <w:p w14:paraId="1269D1ED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27FF2641" w14:textId="77777777" w:rsidTr="008578FE">
        <w:tc>
          <w:tcPr>
            <w:tcW w:w="1964" w:type="pct"/>
          </w:tcPr>
          <w:p w14:paraId="281EA279" w14:textId="445694A8" w:rsidR="004D5CDB" w:rsidRPr="0037389D" w:rsidRDefault="004D5CDB" w:rsidP="00B2547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="00CC60A7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4" w:type="pct"/>
          </w:tcPr>
          <w:p w14:paraId="3A4BB654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059E869A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D9E8814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5D741B4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007973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3FE934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15E21AC1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E290DB2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389D" w:rsidRPr="0037389D" w14:paraId="6A13A80F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026B551F" w14:textId="5F04B261" w:rsidR="008578FE" w:rsidRPr="0037389D" w:rsidRDefault="008578FE" w:rsidP="008578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94" w:type="pct"/>
          </w:tcPr>
          <w:p w14:paraId="6AAD4101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3A3ACCB" w14:textId="4C1C7810" w:rsidR="008578FE" w:rsidRPr="0037389D" w:rsidRDefault="006D0BCE" w:rsidP="008578F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46913" w:rsidRPr="0037389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46913" w:rsidRPr="0037389D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147" w:type="pct"/>
            <w:gridSpan w:val="2"/>
          </w:tcPr>
          <w:p w14:paraId="0928A1AB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6CEE041" w14:textId="14E51AD0" w:rsidR="008578FE" w:rsidRPr="0037389D" w:rsidRDefault="008578FE" w:rsidP="008578F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122,817</w:t>
            </w:r>
          </w:p>
        </w:tc>
        <w:tc>
          <w:tcPr>
            <w:tcW w:w="147" w:type="pct"/>
          </w:tcPr>
          <w:p w14:paraId="797E1439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4DABD39" w14:textId="4CF56169" w:rsidR="008578FE" w:rsidRPr="0037389D" w:rsidRDefault="006D0BC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5A3D34" w:rsidRPr="0037389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A3D34" w:rsidRPr="0037389D">
              <w:rPr>
                <w:rFonts w:ascii="Angsana New" w:hAnsi="Angsana New"/>
                <w:sz w:val="30"/>
                <w:szCs w:val="30"/>
                <w:lang w:val="en-US"/>
              </w:rPr>
              <w:t>503</w:t>
            </w:r>
          </w:p>
        </w:tc>
        <w:tc>
          <w:tcPr>
            <w:tcW w:w="146" w:type="pct"/>
          </w:tcPr>
          <w:p w14:paraId="069A30EB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64534890" w14:textId="755A691F" w:rsidR="008578FE" w:rsidRPr="0037389D" w:rsidRDefault="008578F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122,817</w:t>
            </w:r>
          </w:p>
        </w:tc>
      </w:tr>
      <w:tr w:rsidR="0037389D" w:rsidRPr="0037389D" w14:paraId="5BEFFB39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0F2328EF" w14:textId="56079A18" w:rsidR="008578FE" w:rsidRPr="0037389D" w:rsidRDefault="008578FE" w:rsidP="008578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94" w:type="pct"/>
          </w:tcPr>
          <w:p w14:paraId="52E6185D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604182D2" w14:textId="0A741A26" w:rsidR="008578FE" w:rsidRPr="0037389D" w:rsidRDefault="006D0BCE" w:rsidP="008578F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C44A6BA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0BD11C1" w14:textId="6E1D8A75" w:rsidR="008578FE" w:rsidRPr="0037389D" w:rsidRDefault="008578FE" w:rsidP="008578F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05EC6F7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F03F839" w14:textId="231BE2BF" w:rsidR="008578FE" w:rsidRPr="0037389D" w:rsidRDefault="006D0BCE" w:rsidP="008578F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656B03F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bottom"/>
          </w:tcPr>
          <w:p w14:paraId="56B43F5F" w14:textId="4A645EF2" w:rsidR="008578FE" w:rsidRPr="0037389D" w:rsidRDefault="008578FE" w:rsidP="008578F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7389D" w:rsidRPr="0037389D" w14:paraId="1334AFE8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2085A023" w14:textId="77777777" w:rsidR="008578FE" w:rsidRPr="0037389D" w:rsidRDefault="008578FE" w:rsidP="008578F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415D1DCE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D3F6E" w14:textId="2E44209E" w:rsidR="008578FE" w:rsidRPr="0037389D" w:rsidRDefault="006D0BCE" w:rsidP="008578F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146913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46913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  <w:tc>
          <w:tcPr>
            <w:tcW w:w="147" w:type="pct"/>
            <w:gridSpan w:val="2"/>
          </w:tcPr>
          <w:p w14:paraId="2A871F67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C6DFD" w14:textId="38012DD0" w:rsidR="008578FE" w:rsidRPr="0037389D" w:rsidRDefault="008578FE" w:rsidP="008578F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122,817</w:t>
            </w:r>
          </w:p>
        </w:tc>
        <w:tc>
          <w:tcPr>
            <w:tcW w:w="147" w:type="pct"/>
          </w:tcPr>
          <w:p w14:paraId="69A445E5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A4ADD" w14:textId="5650574A" w:rsidR="008578FE" w:rsidRPr="0037389D" w:rsidRDefault="006D0BC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5A3D34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A3D34"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503</w:t>
            </w:r>
          </w:p>
        </w:tc>
        <w:tc>
          <w:tcPr>
            <w:tcW w:w="146" w:type="pct"/>
          </w:tcPr>
          <w:p w14:paraId="31B6F6F9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7D81" w14:textId="68E24789" w:rsidR="008578FE" w:rsidRPr="0037389D" w:rsidRDefault="008578F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122,817</w:t>
            </w:r>
          </w:p>
        </w:tc>
      </w:tr>
      <w:tr w:rsidR="0037389D" w:rsidRPr="0037389D" w14:paraId="7543D2DD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674D1C4A" w14:textId="77777777" w:rsidR="008578FE" w:rsidRPr="0037389D" w:rsidRDefault="008578FE" w:rsidP="008578F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44327E4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6F5E039B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04BD50D7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DD30193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2F04A74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7652D43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865D79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vAlign w:val="bottom"/>
          </w:tcPr>
          <w:p w14:paraId="50BCC7A5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389D" w:rsidRPr="0037389D" w14:paraId="3CB9D46B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5FD64E4" w14:textId="77777777" w:rsidR="008578FE" w:rsidRPr="0037389D" w:rsidRDefault="008578FE" w:rsidP="008578F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4" w:type="pct"/>
          </w:tcPr>
          <w:p w14:paraId="25145B5E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901E524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8C04E32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484D63E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1BC896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FEB07F1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69CA6A7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2B2497A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389D" w:rsidRPr="0037389D" w14:paraId="2ECE91D7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016D387" w14:textId="77777777" w:rsidR="008578FE" w:rsidRPr="0037389D" w:rsidRDefault="008578FE" w:rsidP="008578FE">
            <w:pPr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94" w:type="pct"/>
          </w:tcPr>
          <w:p w14:paraId="46BDC6E5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79842BC2" w14:textId="608277DA" w:rsidR="008578FE" w:rsidRPr="0037389D" w:rsidRDefault="006D0BCE" w:rsidP="008578F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(17</w:t>
            </w:r>
            <w:r w:rsidR="00146913" w:rsidRPr="0037389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  <w:gridSpan w:val="2"/>
          </w:tcPr>
          <w:p w14:paraId="5E8FB93F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AC284D2" w14:textId="69CD0BD1" w:rsidR="008578FE" w:rsidRPr="0037389D" w:rsidRDefault="008578FE" w:rsidP="008578F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(589)</w:t>
            </w:r>
          </w:p>
        </w:tc>
        <w:tc>
          <w:tcPr>
            <w:tcW w:w="147" w:type="pct"/>
          </w:tcPr>
          <w:p w14:paraId="236E4B73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951487A" w14:textId="60F646D4" w:rsidR="008578FE" w:rsidRPr="0037389D" w:rsidRDefault="006D0BC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6,05</w:t>
            </w:r>
            <w:r w:rsidR="003B3F96"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46" w:type="pct"/>
          </w:tcPr>
          <w:p w14:paraId="1E565806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17BA0A3" w14:textId="4EFDE8F8" w:rsidR="008578FE" w:rsidRPr="0037389D" w:rsidRDefault="008578F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(651)</w:t>
            </w:r>
          </w:p>
        </w:tc>
      </w:tr>
      <w:tr w:rsidR="008578FE" w:rsidRPr="0037389D" w14:paraId="64ACF91C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5BDAC10" w14:textId="77777777" w:rsidR="008578FE" w:rsidRPr="0037389D" w:rsidRDefault="008578FE" w:rsidP="008578F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94" w:type="pct"/>
          </w:tcPr>
          <w:p w14:paraId="187EBC2E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5E66F" w14:textId="4D33E63B" w:rsidR="008578FE" w:rsidRPr="0037389D" w:rsidRDefault="006D0BCE" w:rsidP="008578F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5A3D34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A3D34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47" w:type="pct"/>
            <w:gridSpan w:val="2"/>
          </w:tcPr>
          <w:p w14:paraId="6A66133A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8F47" w14:textId="338E9207" w:rsidR="008578FE" w:rsidRPr="0037389D" w:rsidRDefault="008578FE" w:rsidP="008578F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122,228</w:t>
            </w:r>
          </w:p>
        </w:tc>
        <w:tc>
          <w:tcPr>
            <w:tcW w:w="147" w:type="pct"/>
          </w:tcPr>
          <w:p w14:paraId="3C11969F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C26F5" w14:textId="4B43BDBD" w:rsidR="008578FE" w:rsidRPr="0037389D" w:rsidRDefault="006D0BC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A3D34"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A3D34"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3B3F96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77FF4CA2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BD592" w14:textId="7A1D853E" w:rsidR="008578FE" w:rsidRPr="0037389D" w:rsidRDefault="008578FE" w:rsidP="008578F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122,166</w:t>
            </w:r>
          </w:p>
        </w:tc>
      </w:tr>
    </w:tbl>
    <w:p w14:paraId="04410D7D" w14:textId="16F076ED" w:rsidR="00CC60A7" w:rsidRPr="0037389D" w:rsidRDefault="00CC60A7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766F824A" w14:textId="77777777" w:rsidR="00082942" w:rsidRPr="0037389D" w:rsidRDefault="00082942">
      <w:r w:rsidRPr="0037389D">
        <w:br w:type="page"/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871"/>
        <w:gridCol w:w="180"/>
        <w:gridCol w:w="957"/>
        <w:gridCol w:w="180"/>
        <w:gridCol w:w="869"/>
        <w:gridCol w:w="185"/>
        <w:gridCol w:w="868"/>
        <w:gridCol w:w="180"/>
        <w:gridCol w:w="932"/>
        <w:gridCol w:w="180"/>
        <w:gridCol w:w="990"/>
      </w:tblGrid>
      <w:tr w:rsidR="0037389D" w:rsidRPr="0037389D" w14:paraId="442F4787" w14:textId="77777777" w:rsidTr="00317076">
        <w:trPr>
          <w:trHeight w:val="20"/>
        </w:trPr>
        <w:tc>
          <w:tcPr>
            <w:tcW w:w="2878" w:type="dxa"/>
          </w:tcPr>
          <w:p w14:paraId="555C2DD5" w14:textId="16D14C79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6392" w:type="dxa"/>
            <w:gridSpan w:val="11"/>
          </w:tcPr>
          <w:p w14:paraId="4C57178D" w14:textId="79F852A6" w:rsidR="004D5CDB" w:rsidRPr="0037389D" w:rsidRDefault="004D5CDB" w:rsidP="00B254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37389D" w:rsidRPr="0037389D" w14:paraId="275ECC10" w14:textId="77777777" w:rsidTr="00317076">
        <w:trPr>
          <w:trHeight w:val="20"/>
        </w:trPr>
        <w:tc>
          <w:tcPr>
            <w:tcW w:w="2878" w:type="dxa"/>
          </w:tcPr>
          <w:p w14:paraId="655874AD" w14:textId="77777777" w:rsidR="000A1F31" w:rsidRPr="0037389D" w:rsidRDefault="000A1F3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0D80F5B5" w14:textId="46879CA5" w:rsidR="000A1F31" w:rsidRPr="0037389D" w:rsidRDefault="000A1F31" w:rsidP="00B2547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389D" w:rsidRPr="0037389D" w14:paraId="71C3ADF7" w14:textId="77777777" w:rsidTr="00E763A5">
        <w:trPr>
          <w:trHeight w:val="20"/>
        </w:trPr>
        <w:tc>
          <w:tcPr>
            <w:tcW w:w="2878" w:type="dxa"/>
            <w:vMerge w:val="restart"/>
            <w:vAlign w:val="bottom"/>
          </w:tcPr>
          <w:p w14:paraId="64D7CE92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461CB0A6" w14:textId="72DAA63A" w:rsidR="004D5CDB" w:rsidRPr="0037389D" w:rsidRDefault="008578FE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5" w:type="dxa"/>
          </w:tcPr>
          <w:p w14:paraId="55B1A293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1AB6CC2E" w14:textId="53059AD0" w:rsidR="004D5CDB" w:rsidRPr="0037389D" w:rsidRDefault="008578FE" w:rsidP="00B2547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7389D" w:rsidRPr="0037389D" w14:paraId="68102628" w14:textId="77777777" w:rsidTr="00E763A5">
        <w:trPr>
          <w:trHeight w:val="20"/>
        </w:trPr>
        <w:tc>
          <w:tcPr>
            <w:tcW w:w="2878" w:type="dxa"/>
            <w:vMerge/>
          </w:tcPr>
          <w:p w14:paraId="7AF5D1D7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38021B6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59A1FA8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BD3006" w14:textId="77777777" w:rsidR="004D5CDB" w:rsidRPr="0037389D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1996C54" w14:textId="72FE8C92" w:rsidR="0063395D" w:rsidRPr="0037389D" w:rsidRDefault="0001319E" w:rsidP="0063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ค่าใช้จ่าย</w:t>
            </w:r>
          </w:p>
          <w:p w14:paraId="08E80E4E" w14:textId="10E23860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9797BAF" w14:textId="77777777" w:rsidR="004D5CDB" w:rsidRPr="0037389D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48ACF00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C341873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5" w:type="dxa"/>
            <w:vAlign w:val="bottom"/>
          </w:tcPr>
          <w:p w14:paraId="259AF1BC" w14:textId="77777777" w:rsidR="004D5CDB" w:rsidRPr="0037389D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443879CF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5A5E319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061B50" w14:textId="77777777" w:rsidR="004D5CDB" w:rsidRPr="0037389D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09131600" w14:textId="77777777" w:rsidR="0001319E" w:rsidRPr="0037389D" w:rsidRDefault="0001319E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ค่าใช้จ่าย</w:t>
            </w:r>
          </w:p>
          <w:p w14:paraId="6D528EBF" w14:textId="7E5A27B9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33B288E" w14:textId="77777777" w:rsidR="004D5CDB" w:rsidRPr="0037389D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8A1A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0B20254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7389D" w:rsidRPr="0037389D" w14:paraId="73E49C05" w14:textId="77777777" w:rsidTr="00317076">
        <w:trPr>
          <w:trHeight w:val="20"/>
        </w:trPr>
        <w:tc>
          <w:tcPr>
            <w:tcW w:w="2878" w:type="dxa"/>
          </w:tcPr>
          <w:p w14:paraId="4E94BDF9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3B48D372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389D" w:rsidRPr="0037389D" w14:paraId="0028B6D9" w14:textId="77777777" w:rsidTr="00E763A5">
        <w:trPr>
          <w:cantSplit/>
          <w:trHeight w:val="20"/>
        </w:trPr>
        <w:tc>
          <w:tcPr>
            <w:tcW w:w="2878" w:type="dxa"/>
          </w:tcPr>
          <w:p w14:paraId="24426354" w14:textId="77777777" w:rsidR="004D5CDB" w:rsidRPr="0037389D" w:rsidRDefault="004D5CDB" w:rsidP="00B2547A">
            <w:pPr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1E95C91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90F25B" w14:textId="77777777" w:rsidR="004D5CDB" w:rsidRPr="0037389D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3AE5212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F3B2D" w14:textId="77777777" w:rsidR="004D5CDB" w:rsidRPr="0037389D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EDE27DC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BABD5CC" w14:textId="77777777" w:rsidR="004D5CDB" w:rsidRPr="0037389D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14:paraId="1A35D9C4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EFE1D6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73B799F8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AA704" w14:textId="77777777" w:rsidR="004D5CDB" w:rsidRPr="0037389D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9064241" w14:textId="77777777" w:rsidR="004D5CDB" w:rsidRPr="0037389D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389D" w:rsidRPr="0037389D" w14:paraId="2DA25FC0" w14:textId="77777777" w:rsidTr="00E763A5">
        <w:trPr>
          <w:cantSplit/>
          <w:trHeight w:val="20"/>
        </w:trPr>
        <w:tc>
          <w:tcPr>
            <w:tcW w:w="2878" w:type="dxa"/>
          </w:tcPr>
          <w:p w14:paraId="34FB406E" w14:textId="42F0B7F7" w:rsidR="008578FE" w:rsidRPr="0037389D" w:rsidRDefault="005A3D34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8578FE"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จากการประมาณตามหลัก                    </w:t>
            </w:r>
          </w:p>
          <w:p w14:paraId="25E38C23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583EA37" w14:textId="345AF567" w:rsidR="008578FE" w:rsidRPr="0037389D" w:rsidRDefault="006D0BCE" w:rsidP="005A3D3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32,23</w:t>
            </w:r>
            <w:r w:rsidR="003B3F96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0BD0F1B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FF95173" w14:textId="0D904319" w:rsidR="008578FE" w:rsidRPr="0037389D" w:rsidRDefault="005A3D34" w:rsidP="005A3D34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6D0BCE"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6,446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B6B665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E7FFFDA" w14:textId="6DE7E32B" w:rsidR="008578FE" w:rsidRPr="0037389D" w:rsidRDefault="00BD3835" w:rsidP="005A3D3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25,78</w:t>
            </w:r>
            <w:r w:rsidR="003B3F96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5" w:type="dxa"/>
          </w:tcPr>
          <w:p w14:paraId="3F87531E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458C88BB" w14:textId="40F58DDC" w:rsidR="008578FE" w:rsidRPr="0037389D" w:rsidRDefault="008578FE" w:rsidP="00047ED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6637D0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B780426" w14:textId="450FE8A2" w:rsidR="008578FE" w:rsidRPr="0037389D" w:rsidRDefault="008578FE" w:rsidP="008578F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43FAA0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F29748" w14:textId="08D02F7F" w:rsidR="008578FE" w:rsidRPr="0037389D" w:rsidRDefault="008578FE" w:rsidP="008578F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578FE" w:rsidRPr="0037389D" w14:paraId="686236BA" w14:textId="77777777" w:rsidTr="00E763A5">
        <w:trPr>
          <w:cantSplit/>
          <w:trHeight w:val="20"/>
        </w:trPr>
        <w:tc>
          <w:tcPr>
            <w:tcW w:w="2878" w:type="dxa"/>
          </w:tcPr>
          <w:p w14:paraId="4940243D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09AF" w14:textId="35B7F50E" w:rsidR="008578FE" w:rsidRPr="0037389D" w:rsidRDefault="006D0BCE" w:rsidP="005A3D3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32,23</w:t>
            </w:r>
            <w:r w:rsidR="003B3F96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E6F4A06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7C503" w14:textId="0897A409" w:rsidR="008578FE" w:rsidRPr="0037389D" w:rsidRDefault="005A3D34" w:rsidP="005A3D34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6D0BCE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6,446</w:t>
            </w: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3CDCF3F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45E7B" w14:textId="2C0456EC" w:rsidR="008578FE" w:rsidRPr="0037389D" w:rsidRDefault="00BD3835" w:rsidP="005A3D3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25,78</w:t>
            </w:r>
            <w:r w:rsidR="003B3F96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5" w:type="dxa"/>
            <w:vAlign w:val="bottom"/>
          </w:tcPr>
          <w:p w14:paraId="2BF9702C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11982" w14:textId="59E2F6B9" w:rsidR="008578FE" w:rsidRPr="00047ED9" w:rsidRDefault="008578FE" w:rsidP="00047ED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4C5BAF" w14:textId="77777777" w:rsidR="008578FE" w:rsidRPr="00047ED9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5F8AE" w14:textId="2F298019" w:rsidR="008578FE" w:rsidRPr="00047ED9" w:rsidRDefault="008578FE" w:rsidP="008578F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01F638" w14:textId="77777777" w:rsidR="008578FE" w:rsidRPr="00047ED9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F6F01" w14:textId="0E0013E6" w:rsidR="008578FE" w:rsidRPr="00047ED9" w:rsidRDefault="008578FE" w:rsidP="008578F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ADA74B5" w14:textId="4AB58E15" w:rsidR="006C3058" w:rsidRPr="0037389D" w:rsidRDefault="006C305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244"/>
        <w:gridCol w:w="900"/>
        <w:gridCol w:w="180"/>
        <w:gridCol w:w="898"/>
        <w:gridCol w:w="182"/>
        <w:gridCol w:w="900"/>
        <w:gridCol w:w="180"/>
        <w:gridCol w:w="900"/>
      </w:tblGrid>
      <w:tr w:rsidR="0037389D" w:rsidRPr="0037389D" w14:paraId="71D477EE" w14:textId="77777777" w:rsidTr="00317076">
        <w:trPr>
          <w:trHeight w:val="20"/>
          <w:tblHeader/>
        </w:trPr>
        <w:tc>
          <w:tcPr>
            <w:tcW w:w="2860" w:type="dxa"/>
          </w:tcPr>
          <w:p w14:paraId="49BC1640" w14:textId="77777777" w:rsidR="00AF250B" w:rsidRPr="0037389D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4FAE6E90" w14:textId="77777777" w:rsidR="00AF250B" w:rsidRPr="0037389D" w:rsidRDefault="00AF250B" w:rsidP="00AF250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389D" w:rsidRPr="0037389D" w14:paraId="505F5AB5" w14:textId="77777777" w:rsidTr="000D4C73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7F09DBB2" w14:textId="77777777" w:rsidR="00AF250B" w:rsidRPr="0037389D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152" w:type="dxa"/>
            <w:gridSpan w:val="5"/>
          </w:tcPr>
          <w:p w14:paraId="383E2DC8" w14:textId="385FEB54" w:rsidR="00AF250B" w:rsidRPr="0037389D" w:rsidRDefault="008578FE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46F1DB5" w14:textId="77777777" w:rsidR="00AF250B" w:rsidRPr="0037389D" w:rsidRDefault="00AF250B" w:rsidP="000D4C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75D3909A" w14:textId="5AB2A9BC" w:rsidR="00AF250B" w:rsidRPr="0037389D" w:rsidRDefault="008578FE" w:rsidP="000D4C7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7389D" w:rsidRPr="0037389D" w14:paraId="3A1981D6" w14:textId="77777777" w:rsidTr="000D4C73">
        <w:trPr>
          <w:trHeight w:val="20"/>
          <w:tblHeader/>
        </w:trPr>
        <w:tc>
          <w:tcPr>
            <w:tcW w:w="2860" w:type="dxa"/>
            <w:vMerge/>
          </w:tcPr>
          <w:p w14:paraId="7527A7D8" w14:textId="77777777" w:rsidR="00AF250B" w:rsidRPr="0037389D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D5EFE5C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050D0B0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62AB6F" w14:textId="77777777" w:rsidR="00AF250B" w:rsidRPr="0037389D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3F296B2" w14:textId="77777777" w:rsidR="0001319E" w:rsidRPr="0037389D" w:rsidRDefault="0001319E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ค่าใช้จ่าย</w:t>
            </w:r>
          </w:p>
          <w:p w14:paraId="6F577D57" w14:textId="2DEFEF8F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244" w:type="dxa"/>
            <w:vAlign w:val="bottom"/>
          </w:tcPr>
          <w:p w14:paraId="0A705F68" w14:textId="77777777" w:rsidR="00AF250B" w:rsidRPr="0037389D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08C25F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F1562B9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790D20" w14:textId="77777777" w:rsidR="00AF250B" w:rsidRPr="0037389D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8F96E1F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40291DF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21A30675" w14:textId="77777777" w:rsidR="00AF250B" w:rsidRPr="0037389D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3FBAEB" w14:textId="77777777" w:rsidR="0001319E" w:rsidRPr="0037389D" w:rsidRDefault="0001319E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ค่าใช้จ่าย</w:t>
            </w:r>
          </w:p>
          <w:p w14:paraId="063B8675" w14:textId="7B6346C1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4A1E2B6" w14:textId="77777777" w:rsidR="00AF250B" w:rsidRPr="0037389D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834066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34A728D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7389D" w:rsidRPr="0037389D" w14:paraId="4E4902D9" w14:textId="77777777" w:rsidTr="00317076">
        <w:trPr>
          <w:trHeight w:val="20"/>
          <w:tblHeader/>
        </w:trPr>
        <w:tc>
          <w:tcPr>
            <w:tcW w:w="2860" w:type="dxa"/>
          </w:tcPr>
          <w:p w14:paraId="7F96B6D2" w14:textId="77777777" w:rsidR="00AF250B" w:rsidRPr="0037389D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53F08C73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389D" w:rsidRPr="0037389D" w14:paraId="71FD8ABF" w14:textId="77777777" w:rsidTr="000D4C73">
        <w:trPr>
          <w:cantSplit/>
          <w:trHeight w:val="20"/>
        </w:trPr>
        <w:tc>
          <w:tcPr>
            <w:tcW w:w="2860" w:type="dxa"/>
          </w:tcPr>
          <w:p w14:paraId="61FF2E53" w14:textId="77777777" w:rsidR="00AF250B" w:rsidRPr="0037389D" w:rsidRDefault="00AF250B" w:rsidP="00AF250B">
            <w:pPr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5A10AC9" w14:textId="77777777" w:rsidR="00AF250B" w:rsidRPr="0037389D" w:rsidRDefault="00AF250B" w:rsidP="00AF25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277252" w14:textId="77777777" w:rsidR="00AF250B" w:rsidRPr="0037389D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A59A190" w14:textId="77777777" w:rsidR="00AF250B" w:rsidRPr="0037389D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4B97C8C2" w14:textId="77777777" w:rsidR="00AF250B" w:rsidRPr="0037389D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FDA434" w14:textId="77777777" w:rsidR="00AF250B" w:rsidRPr="0037389D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911DAE" w14:textId="77777777" w:rsidR="00AF250B" w:rsidRPr="0037389D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3B2C7E4B" w14:textId="77777777" w:rsidR="00AF250B" w:rsidRPr="0037389D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4F5D42B" w14:textId="77777777" w:rsidR="00AF250B" w:rsidRPr="0037389D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D9560E" w14:textId="77777777" w:rsidR="00AF250B" w:rsidRPr="0037389D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C72829" w14:textId="77777777" w:rsidR="00AF250B" w:rsidRPr="0037389D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C5C74E7" w14:textId="77777777" w:rsidR="00AF250B" w:rsidRPr="0037389D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389D" w:rsidRPr="0037389D" w14:paraId="2A9115B1" w14:textId="77777777" w:rsidTr="000D4C73">
        <w:trPr>
          <w:cantSplit/>
          <w:trHeight w:val="20"/>
        </w:trPr>
        <w:tc>
          <w:tcPr>
            <w:tcW w:w="2860" w:type="dxa"/>
          </w:tcPr>
          <w:p w14:paraId="26C0B082" w14:textId="15D76835" w:rsidR="008578FE" w:rsidRPr="0037389D" w:rsidRDefault="005A3D34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8578FE"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</w:p>
          <w:p w14:paraId="49402D17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E0E983B" w14:textId="0DF8F9A2" w:rsidR="008578FE" w:rsidRPr="0037389D" w:rsidRDefault="00BD3835" w:rsidP="005A3D3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32,41</w:t>
            </w:r>
            <w:r w:rsidR="003B3F96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0F2F735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4029C0D" w14:textId="2C22AD59" w:rsidR="008578FE" w:rsidRPr="0037389D" w:rsidRDefault="005A3D34" w:rsidP="005A3D34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BD3835"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6,482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4" w:type="dxa"/>
          </w:tcPr>
          <w:p w14:paraId="43295280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4EBFAF" w14:textId="4AAB1D54" w:rsidR="008578FE" w:rsidRPr="0037389D" w:rsidRDefault="00BD3835" w:rsidP="005A3D3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25,929</w:t>
            </w:r>
          </w:p>
        </w:tc>
        <w:tc>
          <w:tcPr>
            <w:tcW w:w="180" w:type="dxa"/>
          </w:tcPr>
          <w:p w14:paraId="1F1C657B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F6DEF69" w14:textId="2BAB329D" w:rsidR="008578FE" w:rsidRPr="0037389D" w:rsidRDefault="008578FE" w:rsidP="00047ED9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7864CCF" w14:textId="77777777" w:rsidR="008578FE" w:rsidRPr="0037389D" w:rsidRDefault="008578FE" w:rsidP="0004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D8DD8" w14:textId="58FF44C9" w:rsidR="008578FE" w:rsidRPr="0037389D" w:rsidRDefault="008578FE" w:rsidP="00047ED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777FD9" w14:textId="77777777" w:rsidR="008578FE" w:rsidRPr="0037389D" w:rsidRDefault="008578FE" w:rsidP="0004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705C49" w14:textId="70AC9261" w:rsidR="008578FE" w:rsidRPr="0037389D" w:rsidRDefault="008578FE" w:rsidP="00047ED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578FE" w:rsidRPr="0037389D" w14:paraId="4D9F6DD6" w14:textId="77777777" w:rsidTr="000D4C73">
        <w:trPr>
          <w:cantSplit/>
          <w:trHeight w:val="20"/>
        </w:trPr>
        <w:tc>
          <w:tcPr>
            <w:tcW w:w="2860" w:type="dxa"/>
          </w:tcPr>
          <w:p w14:paraId="1AF9F17B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1CEC8" w14:textId="0519EE00" w:rsidR="008578FE" w:rsidRPr="0037389D" w:rsidRDefault="00BD3835" w:rsidP="005A3D3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32,41</w:t>
            </w:r>
            <w:r w:rsidR="003B3F96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D5692FE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1E6EE" w14:textId="27B2D0CD" w:rsidR="008578FE" w:rsidRPr="0037389D" w:rsidRDefault="005A3D34" w:rsidP="005A3D34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BD3835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6,482</w:t>
            </w: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6A14FBF8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4C2F" w14:textId="662AEB16" w:rsidR="008578FE" w:rsidRPr="0037389D" w:rsidRDefault="00BD3835" w:rsidP="005A3D3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25,929</w:t>
            </w:r>
          </w:p>
        </w:tc>
        <w:tc>
          <w:tcPr>
            <w:tcW w:w="180" w:type="dxa"/>
            <w:vAlign w:val="bottom"/>
          </w:tcPr>
          <w:p w14:paraId="795E80E9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462AE" w14:textId="54928C44" w:rsidR="008578FE" w:rsidRPr="00047ED9" w:rsidRDefault="008578FE" w:rsidP="00047ED9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6CA86C1" w14:textId="77777777" w:rsidR="008578FE" w:rsidRPr="00047ED9" w:rsidRDefault="008578FE" w:rsidP="0004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04FE9" w14:textId="6D117584" w:rsidR="008578FE" w:rsidRPr="00047ED9" w:rsidRDefault="008578FE" w:rsidP="00047ED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68785" w14:textId="77777777" w:rsidR="008578FE" w:rsidRPr="00047ED9" w:rsidRDefault="008578FE" w:rsidP="0004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9C60B" w14:textId="220C9486" w:rsidR="008578FE" w:rsidRPr="00047ED9" w:rsidRDefault="008578FE" w:rsidP="00047ED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2520FCD" w14:textId="77777777" w:rsidR="000F122A" w:rsidRPr="0037389D" w:rsidRDefault="000F122A">
      <w:pPr>
        <w:rPr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1"/>
        <w:gridCol w:w="1080"/>
        <w:gridCol w:w="270"/>
        <w:gridCol w:w="991"/>
        <w:gridCol w:w="270"/>
        <w:gridCol w:w="990"/>
        <w:gridCol w:w="270"/>
        <w:gridCol w:w="1080"/>
      </w:tblGrid>
      <w:tr w:rsidR="0037389D" w:rsidRPr="0037389D" w14:paraId="217781E0" w14:textId="77777777" w:rsidTr="00317076">
        <w:tc>
          <w:tcPr>
            <w:tcW w:w="4301" w:type="dxa"/>
          </w:tcPr>
          <w:p w14:paraId="5CB6D27E" w14:textId="77777777" w:rsidR="00AF250B" w:rsidRPr="0037389D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951" w:type="dxa"/>
            <w:gridSpan w:val="7"/>
          </w:tcPr>
          <w:p w14:paraId="6CB61CB0" w14:textId="77777777" w:rsidR="00AF250B" w:rsidRPr="0037389D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58AC3F09" w14:textId="77777777" w:rsidTr="00317076">
        <w:trPr>
          <w:trHeight w:val="282"/>
        </w:trPr>
        <w:tc>
          <w:tcPr>
            <w:tcW w:w="4301" w:type="dxa"/>
          </w:tcPr>
          <w:p w14:paraId="00BE449F" w14:textId="77777777" w:rsidR="00AF250B" w:rsidRPr="0037389D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1E5B3DDD" w14:textId="3B198575" w:rsidR="00AF250B" w:rsidRPr="0037389D" w:rsidRDefault="008578FE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D61004F" w14:textId="77777777" w:rsidR="00AF250B" w:rsidRPr="0037389D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559E71" w14:textId="7D307F4A" w:rsidR="00AF250B" w:rsidRPr="0037389D" w:rsidRDefault="008578FE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6C566552" w14:textId="77777777" w:rsidTr="00317076">
        <w:tc>
          <w:tcPr>
            <w:tcW w:w="4301" w:type="dxa"/>
          </w:tcPr>
          <w:p w14:paraId="62FB26BE" w14:textId="77777777" w:rsidR="00AF250B" w:rsidRPr="0037389D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0A2522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3F6897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539C1729" w14:textId="77777777" w:rsidR="00AF250B" w:rsidRPr="0037389D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631637A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C20228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D99345" w14:textId="77777777" w:rsidR="00AF250B" w:rsidRPr="0037389D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396A2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69327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74A811E3" w14:textId="77777777" w:rsidR="00AF250B" w:rsidRPr="0037389D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C31FAF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A35DE8" w14:textId="77777777" w:rsidR="00AF250B" w:rsidRPr="0037389D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89D" w:rsidRPr="0037389D" w14:paraId="47A24553" w14:textId="77777777" w:rsidTr="00317076">
        <w:tc>
          <w:tcPr>
            <w:tcW w:w="4301" w:type="dxa"/>
          </w:tcPr>
          <w:p w14:paraId="4979E50A" w14:textId="77777777" w:rsidR="008578FE" w:rsidRPr="0037389D" w:rsidRDefault="008578FE" w:rsidP="008578FE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645479FC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8B215" w14:textId="77777777" w:rsidR="008578FE" w:rsidRPr="0037389D" w:rsidRDefault="008578FE" w:rsidP="008578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6F349AEE" w14:textId="15351D7D" w:rsidR="008578FE" w:rsidRPr="0037389D" w:rsidRDefault="00BD3835" w:rsidP="008578FE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2A0A50"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A0A50"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844</w:t>
            </w:r>
          </w:p>
        </w:tc>
        <w:tc>
          <w:tcPr>
            <w:tcW w:w="270" w:type="dxa"/>
          </w:tcPr>
          <w:p w14:paraId="50288B5B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6F54E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AD839B" w14:textId="77777777" w:rsidR="008578FE" w:rsidRPr="0037389D" w:rsidRDefault="008578FE" w:rsidP="008578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9EBC15" w14:textId="5AE0B31F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707,668</w:t>
            </w:r>
          </w:p>
        </w:tc>
      </w:tr>
      <w:tr w:rsidR="0037389D" w:rsidRPr="0037389D" w14:paraId="0736390D" w14:textId="77777777" w:rsidTr="00317076">
        <w:tc>
          <w:tcPr>
            <w:tcW w:w="4301" w:type="dxa"/>
          </w:tcPr>
          <w:p w14:paraId="374A56DF" w14:textId="77777777" w:rsidR="008578FE" w:rsidRPr="0037389D" w:rsidRDefault="008578FE" w:rsidP="008578FE">
            <w:pPr>
              <w:ind w:left="-4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9F37B0F" w14:textId="627F50A9" w:rsidR="008578FE" w:rsidRPr="0037389D" w:rsidRDefault="00BD3835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4CC4C451" w14:textId="2159FD19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3AC3769" w14:textId="189E0F6A" w:rsidR="008578FE" w:rsidRPr="0037389D" w:rsidRDefault="00BD3835" w:rsidP="008578FE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15</w:t>
            </w:r>
            <w:r w:rsidR="002A0A50"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  <w:r w:rsidRPr="0037389D">
              <w:rPr>
                <w:rFonts w:ascii="Angsana New" w:hAnsi="Angsana New"/>
                <w:sz w:val="30"/>
                <w:szCs w:val="30"/>
              </w:rPr>
              <w:t>,</w:t>
            </w:r>
            <w:r w:rsidR="002A0A50"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169</w:t>
            </w:r>
          </w:p>
        </w:tc>
        <w:tc>
          <w:tcPr>
            <w:tcW w:w="270" w:type="dxa"/>
          </w:tcPr>
          <w:p w14:paraId="70D684C5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B05A4C" w14:textId="79449E99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388502A1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C2BF6A" w14:textId="58855AD4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141,534</w:t>
            </w:r>
          </w:p>
        </w:tc>
      </w:tr>
      <w:tr w:rsidR="0037389D" w:rsidRPr="0037389D" w14:paraId="0E3D5213" w14:textId="77777777" w:rsidTr="00317076">
        <w:tc>
          <w:tcPr>
            <w:tcW w:w="4301" w:type="dxa"/>
          </w:tcPr>
          <w:p w14:paraId="46375EA5" w14:textId="77777777" w:rsidR="008578FE" w:rsidRPr="0037389D" w:rsidRDefault="008578FE" w:rsidP="008578FE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080" w:type="dxa"/>
          </w:tcPr>
          <w:p w14:paraId="5536BF40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3D5E3" w14:textId="77777777" w:rsidR="008578FE" w:rsidRPr="0037389D" w:rsidRDefault="008578FE" w:rsidP="008578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1B4144ED" w14:textId="33BEE28F" w:rsidR="008578FE" w:rsidRPr="0037389D" w:rsidRDefault="002A0A50" w:rsidP="002A0A50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1FDFB4F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9EDCEA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DE755" w14:textId="77777777" w:rsidR="008578FE" w:rsidRPr="0037389D" w:rsidRDefault="008578FE" w:rsidP="008578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F07820" w14:textId="0EFA4B9D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(1,132)</w:t>
            </w:r>
          </w:p>
        </w:tc>
      </w:tr>
      <w:tr w:rsidR="0037389D" w:rsidRPr="0037389D" w14:paraId="70B7721D" w14:textId="77777777" w:rsidTr="00317076">
        <w:tc>
          <w:tcPr>
            <w:tcW w:w="4301" w:type="dxa"/>
          </w:tcPr>
          <w:p w14:paraId="61824C7C" w14:textId="77777777" w:rsidR="008578FE" w:rsidRPr="0037389D" w:rsidRDefault="008578FE" w:rsidP="008578FE">
            <w:pPr>
              <w:ind w:left="-4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EBD29FB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6278" w14:textId="77777777" w:rsidR="008578FE" w:rsidRPr="0037389D" w:rsidRDefault="008578FE" w:rsidP="008578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1BCE58BB" w14:textId="590BAD47" w:rsidR="008578FE" w:rsidRPr="0037389D" w:rsidRDefault="002A0A50" w:rsidP="008578FE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="0034295B" w:rsidRPr="0037389D">
              <w:rPr>
                <w:rFonts w:ascii="Angsana New" w:hAnsi="Angsana New"/>
                <w:sz w:val="30"/>
                <w:szCs w:val="30"/>
              </w:rPr>
              <w:t>,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058</w:t>
            </w:r>
          </w:p>
        </w:tc>
        <w:tc>
          <w:tcPr>
            <w:tcW w:w="270" w:type="dxa"/>
          </w:tcPr>
          <w:p w14:paraId="562ECE2E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8A927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E3354" w14:textId="77777777" w:rsidR="008578FE" w:rsidRPr="0037389D" w:rsidRDefault="008578FE" w:rsidP="008578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B40884" w14:textId="33337C49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5,189</w:t>
            </w:r>
          </w:p>
        </w:tc>
      </w:tr>
      <w:tr w:rsidR="0037389D" w:rsidRPr="0037389D" w14:paraId="12C27599" w14:textId="77777777" w:rsidTr="00317076">
        <w:tc>
          <w:tcPr>
            <w:tcW w:w="4301" w:type="dxa"/>
          </w:tcPr>
          <w:p w14:paraId="48A1AB49" w14:textId="77777777" w:rsidR="008578FE" w:rsidRPr="0037389D" w:rsidRDefault="008578FE" w:rsidP="008578FE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7D34E6F5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D443B" w14:textId="77777777" w:rsidR="008578FE" w:rsidRPr="0037389D" w:rsidRDefault="008578FE" w:rsidP="008578F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37F75C2" w14:textId="44749A5E" w:rsidR="008578FE" w:rsidRPr="0037389D" w:rsidRDefault="0034295B" w:rsidP="008578FE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(21,</w:t>
            </w:r>
            <w:r w:rsidR="002A0A50"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994</w:t>
            </w:r>
            <w:r w:rsidRPr="003738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D563B9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5F9EA7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63C78" w14:textId="77777777" w:rsidR="008578FE" w:rsidRPr="0037389D" w:rsidRDefault="008578FE" w:rsidP="008578F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5A8C3B" w14:textId="5933C37A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(23,363)</w:t>
            </w:r>
          </w:p>
        </w:tc>
      </w:tr>
      <w:tr w:rsidR="0037389D" w:rsidRPr="0037389D" w14:paraId="6776C245" w14:textId="77777777" w:rsidTr="00317076">
        <w:tc>
          <w:tcPr>
            <w:tcW w:w="4301" w:type="dxa"/>
          </w:tcPr>
          <w:p w14:paraId="42B6D09B" w14:textId="77777777" w:rsidR="008578FE" w:rsidRPr="0037389D" w:rsidRDefault="008578FE" w:rsidP="008578FE">
            <w:pPr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6DB035" w14:textId="5726306B" w:rsidR="008578FE" w:rsidRPr="0037389D" w:rsidRDefault="00BD3835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17.</w:t>
            </w:r>
            <w:r w:rsidR="002A0A50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77</w:t>
            </w:r>
          </w:p>
        </w:tc>
        <w:tc>
          <w:tcPr>
            <w:tcW w:w="270" w:type="dxa"/>
          </w:tcPr>
          <w:p w14:paraId="5D0DE2A7" w14:textId="77777777" w:rsidR="008578FE" w:rsidRPr="0037389D" w:rsidRDefault="008578FE" w:rsidP="008578F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8BD152E" w14:textId="3DD03B5B" w:rsidR="008578FE" w:rsidRPr="0037389D" w:rsidRDefault="00BD3835" w:rsidP="008578FE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A0A50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35</w:t>
            </w:r>
            <w:r w:rsidR="0034295B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A0A50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233</w:t>
            </w:r>
          </w:p>
        </w:tc>
        <w:tc>
          <w:tcPr>
            <w:tcW w:w="270" w:type="dxa"/>
          </w:tcPr>
          <w:p w14:paraId="08E270DD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10782B" w14:textId="521D8AA9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17.27</w:t>
            </w:r>
          </w:p>
        </w:tc>
        <w:tc>
          <w:tcPr>
            <w:tcW w:w="270" w:type="dxa"/>
          </w:tcPr>
          <w:p w14:paraId="7CDEF810" w14:textId="77777777" w:rsidR="008578FE" w:rsidRPr="0037389D" w:rsidRDefault="008578FE" w:rsidP="008578F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F7421" w14:textId="525D584D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122,228</w:t>
            </w:r>
          </w:p>
        </w:tc>
      </w:tr>
      <w:tr w:rsidR="0037389D" w:rsidRPr="0037389D" w14:paraId="61D0C527" w14:textId="77777777" w:rsidTr="00317076">
        <w:tc>
          <w:tcPr>
            <w:tcW w:w="4301" w:type="dxa"/>
          </w:tcPr>
          <w:p w14:paraId="447091A7" w14:textId="41FA8AAA" w:rsidR="008578FE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3A6651D" w14:textId="77777777" w:rsidR="0001319E" w:rsidRPr="0037389D" w:rsidRDefault="0001319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D36E0CF" w14:textId="34FF5F93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3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951" w:type="dxa"/>
            <w:gridSpan w:val="7"/>
          </w:tcPr>
          <w:p w14:paraId="1FB0CD75" w14:textId="3F284175" w:rsidR="008578FE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63E951" w14:textId="77777777" w:rsidR="0001319E" w:rsidRPr="0037389D" w:rsidRDefault="0001319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6CE66C" w14:textId="1F843DE3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37389D" w:rsidRPr="0037389D" w14:paraId="17402FCC" w14:textId="77777777" w:rsidTr="00317076">
        <w:tc>
          <w:tcPr>
            <w:tcW w:w="4301" w:type="dxa"/>
          </w:tcPr>
          <w:p w14:paraId="21285631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237F544B" w14:textId="38F7D3A4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6D18774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464E8D" w14:textId="3A25EAE2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4CA8226F" w14:textId="77777777" w:rsidTr="00317076">
        <w:tc>
          <w:tcPr>
            <w:tcW w:w="4301" w:type="dxa"/>
          </w:tcPr>
          <w:p w14:paraId="14765DE8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FD5AFC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9836E2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277E64EE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6F2B65C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84AAE3B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040AD9DD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4B141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20C668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07685BAD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91B1CC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EB08E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89D" w:rsidRPr="0037389D" w14:paraId="7996AA69" w14:textId="77777777" w:rsidTr="00317076">
        <w:tc>
          <w:tcPr>
            <w:tcW w:w="4301" w:type="dxa"/>
          </w:tcPr>
          <w:p w14:paraId="693DD70F" w14:textId="77777777" w:rsidR="008578FE" w:rsidRPr="0037389D" w:rsidRDefault="008578FE" w:rsidP="008578FE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4705962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21AC89" w14:textId="77777777" w:rsidR="008578FE" w:rsidRPr="0037389D" w:rsidRDefault="008578FE" w:rsidP="008578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7E4FCDA" w14:textId="56F7428E" w:rsidR="008578FE" w:rsidRPr="0037389D" w:rsidRDefault="00BD3835" w:rsidP="008578F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2A0A50"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A0A50" w:rsidRPr="003738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704</w:t>
            </w:r>
          </w:p>
        </w:tc>
        <w:tc>
          <w:tcPr>
            <w:tcW w:w="270" w:type="dxa"/>
          </w:tcPr>
          <w:p w14:paraId="06C5256B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934C4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AA1434" w14:textId="77777777" w:rsidR="008578FE" w:rsidRPr="0037389D" w:rsidRDefault="008578FE" w:rsidP="008578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D5CFED" w14:textId="50701CBF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/>
              </w:rPr>
              <w:t>702,125</w:t>
            </w:r>
          </w:p>
        </w:tc>
      </w:tr>
      <w:tr w:rsidR="0037389D" w:rsidRPr="0037389D" w14:paraId="0DB03C98" w14:textId="77777777" w:rsidTr="00317076">
        <w:tc>
          <w:tcPr>
            <w:tcW w:w="4301" w:type="dxa"/>
          </w:tcPr>
          <w:p w14:paraId="24146CE4" w14:textId="77777777" w:rsidR="008578FE" w:rsidRPr="0037389D" w:rsidRDefault="008578FE" w:rsidP="008578FE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EA22C49" w14:textId="5AD3ABF5" w:rsidR="008578FE" w:rsidRPr="0037389D" w:rsidRDefault="00BD3835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ind w:right="5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E89D4F8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8BC0FE0" w14:textId="11B95D6E" w:rsidR="008578FE" w:rsidRPr="0037389D" w:rsidRDefault="002D1C9E" w:rsidP="008578F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15</w:t>
            </w:r>
            <w:r w:rsidR="002A0A50"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37389D">
              <w:rPr>
                <w:rFonts w:ascii="Angsana New" w:hAnsi="Angsana New"/>
                <w:sz w:val="30"/>
                <w:szCs w:val="30"/>
              </w:rPr>
              <w:t>,</w:t>
            </w:r>
            <w:r w:rsidR="002A0A50"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341</w:t>
            </w:r>
          </w:p>
        </w:tc>
        <w:tc>
          <w:tcPr>
            <w:tcW w:w="270" w:type="dxa"/>
          </w:tcPr>
          <w:p w14:paraId="21B9DFDD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DF2CE" w14:textId="780BB94E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1E8BAA6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4D6F36" w14:textId="74D0D114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140,425</w:t>
            </w:r>
          </w:p>
        </w:tc>
      </w:tr>
      <w:tr w:rsidR="0037389D" w:rsidRPr="0037389D" w14:paraId="26755BE3" w14:textId="77777777" w:rsidTr="00317076">
        <w:tc>
          <w:tcPr>
            <w:tcW w:w="4301" w:type="dxa"/>
          </w:tcPr>
          <w:p w14:paraId="3D113BC1" w14:textId="77777777" w:rsidR="008578FE" w:rsidRPr="0037389D" w:rsidRDefault="008578FE" w:rsidP="008578FE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92E3F37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1498" w14:textId="77777777" w:rsidR="008578FE" w:rsidRPr="0037389D" w:rsidRDefault="008578FE" w:rsidP="008578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1EEEF79" w14:textId="42986E56" w:rsidR="008578FE" w:rsidRPr="0037389D" w:rsidRDefault="0034295B" w:rsidP="008578F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,017</w:t>
            </w:r>
          </w:p>
        </w:tc>
        <w:tc>
          <w:tcPr>
            <w:tcW w:w="270" w:type="dxa"/>
          </w:tcPr>
          <w:p w14:paraId="0665D026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F775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97F915" w14:textId="77777777" w:rsidR="008578FE" w:rsidRPr="0037389D" w:rsidRDefault="008578FE" w:rsidP="008578F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3B493C" w14:textId="09F1F444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5,127</w:t>
            </w:r>
          </w:p>
        </w:tc>
      </w:tr>
      <w:tr w:rsidR="0037389D" w:rsidRPr="0037389D" w14:paraId="792D32AA" w14:textId="77777777" w:rsidTr="00317076">
        <w:tc>
          <w:tcPr>
            <w:tcW w:w="4301" w:type="dxa"/>
          </w:tcPr>
          <w:p w14:paraId="7F52EC2D" w14:textId="77777777" w:rsidR="008578FE" w:rsidRPr="0037389D" w:rsidRDefault="008578FE" w:rsidP="008578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2B3B7CF3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540D5" w14:textId="77777777" w:rsidR="008578FE" w:rsidRPr="0037389D" w:rsidRDefault="008578FE" w:rsidP="008578F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A04FAF4" w14:textId="72C4BCC2" w:rsidR="008578FE" w:rsidRPr="0037389D" w:rsidRDefault="0034295B" w:rsidP="008578F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(21,80</w:t>
            </w:r>
            <w:r w:rsidR="002A0A50"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</w:t>
            </w:r>
            <w:r w:rsidRPr="003738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1C38BC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52D3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B29EA" w14:textId="77777777" w:rsidR="008578FE" w:rsidRPr="0037389D" w:rsidRDefault="008578FE" w:rsidP="008578F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73D7DD" w14:textId="22347BE5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(23,386)</w:t>
            </w:r>
          </w:p>
        </w:tc>
      </w:tr>
      <w:tr w:rsidR="008578FE" w:rsidRPr="0037389D" w14:paraId="3E7BF207" w14:textId="77777777" w:rsidTr="00317076">
        <w:tc>
          <w:tcPr>
            <w:tcW w:w="4301" w:type="dxa"/>
          </w:tcPr>
          <w:p w14:paraId="5F2CBBEF" w14:textId="77777777" w:rsidR="008578FE" w:rsidRPr="0037389D" w:rsidRDefault="008578FE" w:rsidP="008578F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329B50" w14:textId="11FD6736" w:rsidR="008578FE" w:rsidRPr="0037389D" w:rsidRDefault="002D1C9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17.8</w:t>
            </w:r>
            <w:r w:rsidR="0034295B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7D1D95" w14:textId="77777777" w:rsidR="008578FE" w:rsidRPr="0037389D" w:rsidRDefault="008578FE" w:rsidP="008578F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CE4CEF2" w14:textId="59498A37" w:rsidR="008578FE" w:rsidRPr="0037389D" w:rsidRDefault="002D1C9E" w:rsidP="008578F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4295B"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39,556</w:t>
            </w:r>
          </w:p>
        </w:tc>
        <w:tc>
          <w:tcPr>
            <w:tcW w:w="270" w:type="dxa"/>
          </w:tcPr>
          <w:p w14:paraId="60E3F074" w14:textId="77777777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C8A7A" w14:textId="54D398EC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17.40</w:t>
            </w:r>
          </w:p>
        </w:tc>
        <w:tc>
          <w:tcPr>
            <w:tcW w:w="270" w:type="dxa"/>
          </w:tcPr>
          <w:p w14:paraId="61A93938" w14:textId="77777777" w:rsidR="008578FE" w:rsidRPr="0037389D" w:rsidRDefault="008578FE" w:rsidP="008578F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4FD73" w14:textId="549E733E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122,166</w:t>
            </w:r>
          </w:p>
        </w:tc>
      </w:tr>
    </w:tbl>
    <w:p w14:paraId="3400DACC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41" w:type="dxa"/>
        <w:tblInd w:w="569" w:type="dxa"/>
        <w:tblLayout w:type="fixed"/>
        <w:tblLook w:val="0000" w:firstRow="0" w:lastRow="0" w:firstColumn="0" w:lastColumn="0" w:noHBand="0" w:noVBand="0"/>
      </w:tblPr>
      <w:tblGrid>
        <w:gridCol w:w="3222"/>
        <w:gridCol w:w="1074"/>
        <w:gridCol w:w="1076"/>
        <w:gridCol w:w="283"/>
        <w:gridCol w:w="992"/>
        <w:gridCol w:w="275"/>
        <w:gridCol w:w="1000"/>
        <w:gridCol w:w="275"/>
        <w:gridCol w:w="1044"/>
      </w:tblGrid>
      <w:tr w:rsidR="0037389D" w:rsidRPr="0037389D" w14:paraId="1865575D" w14:textId="77777777" w:rsidTr="008578FE">
        <w:tc>
          <w:tcPr>
            <w:tcW w:w="1743" w:type="pct"/>
          </w:tcPr>
          <w:p w14:paraId="1FD69F4D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ind w:left="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81" w:type="pct"/>
          </w:tcPr>
          <w:p w14:paraId="07AA02A0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2" w:type="pct"/>
            <w:gridSpan w:val="3"/>
          </w:tcPr>
          <w:p w14:paraId="203369B3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F6ACCFE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6F472BB9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376A7695" w14:textId="77777777" w:rsidTr="008578FE">
        <w:trPr>
          <w:trHeight w:val="434"/>
        </w:trPr>
        <w:tc>
          <w:tcPr>
            <w:tcW w:w="1743" w:type="pct"/>
          </w:tcPr>
          <w:p w14:paraId="02D547B5" w14:textId="3CCF1246" w:rsidR="00C52824" w:rsidRPr="0037389D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</w:tcPr>
          <w:p w14:paraId="4B2C91B7" w14:textId="77777777" w:rsidR="00C52824" w:rsidRPr="0037389D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7DF04B5" w14:textId="677D6B85" w:rsidR="00C52824" w:rsidRPr="0037389D" w:rsidRDefault="008578F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" w:type="pct"/>
            <w:tcBorders>
              <w:left w:val="nil"/>
            </w:tcBorders>
          </w:tcPr>
          <w:p w14:paraId="11C45B77" w14:textId="77777777" w:rsidR="00C52824" w:rsidRPr="0037389D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" w:type="pct"/>
          </w:tcPr>
          <w:p w14:paraId="34F59130" w14:textId="795708F5" w:rsidR="00C52824" w:rsidRPr="0037389D" w:rsidRDefault="008578F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4BCFB7AD" w14:textId="77777777" w:rsidR="00C52824" w:rsidRPr="0037389D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AC64E7F" w14:textId="02DCC68C" w:rsidR="00C52824" w:rsidRPr="0037389D" w:rsidRDefault="008578F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24BE587F" w14:textId="77777777" w:rsidR="00C52824" w:rsidRPr="0037389D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555CB71" w14:textId="347F832B" w:rsidR="00C52824" w:rsidRPr="0037389D" w:rsidRDefault="008578F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0E57A59B" w14:textId="77777777" w:rsidTr="00CC60A7">
        <w:trPr>
          <w:trHeight w:val="434"/>
        </w:trPr>
        <w:tc>
          <w:tcPr>
            <w:tcW w:w="1743" w:type="pct"/>
          </w:tcPr>
          <w:p w14:paraId="0A540561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45F0625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6" w:type="pct"/>
            <w:gridSpan w:val="7"/>
          </w:tcPr>
          <w:p w14:paraId="5C7BA436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609D69F6" w14:textId="77777777" w:rsidTr="008578FE">
        <w:tc>
          <w:tcPr>
            <w:tcW w:w="1743" w:type="pct"/>
          </w:tcPr>
          <w:p w14:paraId="5378D3B2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1" w:type="pct"/>
          </w:tcPr>
          <w:p w14:paraId="5D5E29D5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77A5E0" w14:textId="465C4FF3" w:rsidR="008578FE" w:rsidRPr="0037389D" w:rsidRDefault="002D1C9E" w:rsidP="008578FE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46,294</w:t>
            </w:r>
          </w:p>
        </w:tc>
        <w:tc>
          <w:tcPr>
            <w:tcW w:w="153" w:type="pct"/>
          </w:tcPr>
          <w:p w14:paraId="09233F85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8488D30" w14:textId="42666930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52,565</w:t>
            </w:r>
          </w:p>
        </w:tc>
        <w:tc>
          <w:tcPr>
            <w:tcW w:w="149" w:type="pct"/>
          </w:tcPr>
          <w:p w14:paraId="025D2E70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BCB3F2A" w14:textId="7E5A9F8F" w:rsidR="008578FE" w:rsidRPr="0037389D" w:rsidRDefault="002D1C9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45,520</w:t>
            </w:r>
          </w:p>
        </w:tc>
        <w:tc>
          <w:tcPr>
            <w:tcW w:w="149" w:type="pct"/>
          </w:tcPr>
          <w:p w14:paraId="4F43007E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876CCD8" w14:textId="761E9E64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58,055</w:t>
            </w:r>
          </w:p>
        </w:tc>
      </w:tr>
      <w:tr w:rsidR="0037389D" w:rsidRPr="0037389D" w14:paraId="23A9F76C" w14:textId="77777777" w:rsidTr="008578FE">
        <w:tc>
          <w:tcPr>
            <w:tcW w:w="1743" w:type="pct"/>
          </w:tcPr>
          <w:p w14:paraId="11F6E700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1" w:type="pct"/>
          </w:tcPr>
          <w:p w14:paraId="48089C4D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D6123BF" w14:textId="506417A3" w:rsidR="008578FE" w:rsidRPr="0037389D" w:rsidRDefault="002D1C9E" w:rsidP="0004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62A50DD5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71108E1A" w14:textId="004DC134" w:rsidR="008578FE" w:rsidRPr="0037389D" w:rsidRDefault="008578FE" w:rsidP="0004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28609A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5F0EAFD0" w14:textId="75A830C6" w:rsidR="008578FE" w:rsidRPr="0037389D" w:rsidRDefault="002D1C9E" w:rsidP="0004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17B9D6C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E53106E" w14:textId="551EFBD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78FE" w:rsidRPr="0037389D" w14:paraId="32DE2C31" w14:textId="77777777" w:rsidTr="008578FE">
        <w:tc>
          <w:tcPr>
            <w:tcW w:w="1743" w:type="pct"/>
          </w:tcPr>
          <w:p w14:paraId="4A85AB32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</w:tcPr>
          <w:p w14:paraId="05058984" w14:textId="77777777" w:rsidR="008578FE" w:rsidRPr="0037389D" w:rsidRDefault="008578FE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0793318" w14:textId="397F673D" w:rsidR="008578FE" w:rsidRPr="0037389D" w:rsidRDefault="002D1C9E" w:rsidP="008578FE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46,294</w:t>
            </w:r>
          </w:p>
        </w:tc>
        <w:tc>
          <w:tcPr>
            <w:tcW w:w="153" w:type="pct"/>
          </w:tcPr>
          <w:p w14:paraId="04A9E4A8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4B5B8B5" w14:textId="1C99DB8E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52,565</w:t>
            </w:r>
          </w:p>
        </w:tc>
        <w:tc>
          <w:tcPr>
            <w:tcW w:w="149" w:type="pct"/>
          </w:tcPr>
          <w:p w14:paraId="4A7BA9A8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5286AD3" w14:textId="01A8A136" w:rsidR="008578FE" w:rsidRPr="0037389D" w:rsidRDefault="002D1C9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45,520</w:t>
            </w:r>
          </w:p>
        </w:tc>
        <w:tc>
          <w:tcPr>
            <w:tcW w:w="149" w:type="pct"/>
          </w:tcPr>
          <w:p w14:paraId="7A96DD7E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8BC1780" w14:textId="2789D520" w:rsidR="008578FE" w:rsidRPr="0037389D" w:rsidRDefault="008578FE" w:rsidP="008578F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389D">
              <w:rPr>
                <w:rFonts w:ascii="Angsana New" w:hAnsi="Angsana New" w:cs="Angsana New"/>
                <w:sz w:val="30"/>
                <w:szCs w:val="30"/>
              </w:rPr>
              <w:t>58,055</w:t>
            </w:r>
          </w:p>
        </w:tc>
      </w:tr>
    </w:tbl>
    <w:p w14:paraId="67016BF5" w14:textId="1771D1B2" w:rsidR="00CC60A7" w:rsidRPr="0037389D" w:rsidRDefault="00CC60A7" w:rsidP="003D3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36" w:type="dxa"/>
        <w:tblInd w:w="574" w:type="dxa"/>
        <w:tblLayout w:type="fixed"/>
        <w:tblLook w:val="01E0" w:firstRow="1" w:lastRow="1" w:firstColumn="1" w:lastColumn="1" w:noHBand="0" w:noVBand="0"/>
      </w:tblPr>
      <w:tblGrid>
        <w:gridCol w:w="4300"/>
        <w:gridCol w:w="1084"/>
        <w:gridCol w:w="272"/>
        <w:gridCol w:w="992"/>
        <w:gridCol w:w="275"/>
        <w:gridCol w:w="1003"/>
        <w:gridCol w:w="277"/>
        <w:gridCol w:w="1033"/>
      </w:tblGrid>
      <w:tr w:rsidR="0037389D" w:rsidRPr="0037389D" w14:paraId="20C3EF22" w14:textId="77777777" w:rsidTr="008578FE">
        <w:tc>
          <w:tcPr>
            <w:tcW w:w="2328" w:type="pct"/>
            <w:shd w:val="clear" w:color="auto" w:fill="auto"/>
          </w:tcPr>
          <w:p w14:paraId="228BD44F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2" w:type="pct"/>
            <w:gridSpan w:val="7"/>
            <w:vAlign w:val="bottom"/>
          </w:tcPr>
          <w:p w14:paraId="695C9B6F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389D" w:rsidRPr="0037389D" w14:paraId="7C1B55FA" w14:textId="77777777" w:rsidTr="008578FE">
        <w:tc>
          <w:tcPr>
            <w:tcW w:w="2328" w:type="pct"/>
            <w:shd w:val="clear" w:color="auto" w:fill="auto"/>
          </w:tcPr>
          <w:p w14:paraId="17B99DDB" w14:textId="77777777" w:rsidR="00727EC6" w:rsidRPr="0037389D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  <w:vAlign w:val="bottom"/>
          </w:tcPr>
          <w:p w14:paraId="46E99E5E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pct"/>
            <w:gridSpan w:val="5"/>
            <w:tcBorders>
              <w:bottom w:val="single" w:sz="4" w:space="0" w:color="auto"/>
            </w:tcBorders>
            <w:vAlign w:val="bottom"/>
          </w:tcPr>
          <w:p w14:paraId="0B6D64C0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59" w:type="pct"/>
            <w:vAlign w:val="bottom"/>
          </w:tcPr>
          <w:p w14:paraId="7EBEE31A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1180D805" w14:textId="77777777" w:rsidTr="008578FE">
        <w:tc>
          <w:tcPr>
            <w:tcW w:w="2328" w:type="pct"/>
            <w:shd w:val="clear" w:color="auto" w:fill="auto"/>
          </w:tcPr>
          <w:p w14:paraId="3FBE49A3" w14:textId="77777777" w:rsidR="00727EC6" w:rsidRPr="0037389D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21BC8C3" w14:textId="77777777" w:rsidR="00727EC6" w:rsidRPr="0037389D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7EF18C72" w14:textId="77777777" w:rsidR="00727EC6" w:rsidRPr="0037389D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7" w:type="pct"/>
            <w:vAlign w:val="bottom"/>
          </w:tcPr>
          <w:p w14:paraId="13A5E6AF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</w:p>
          <w:p w14:paraId="5E8F75F4" w14:textId="2DB28FC1" w:rsidR="00727EC6" w:rsidRPr="0037389D" w:rsidRDefault="00D6443C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27EC6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27EC6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  <w:vAlign w:val="bottom"/>
          </w:tcPr>
          <w:p w14:paraId="40ACFC30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4753A284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6E8E7D10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9" w:type="pct"/>
            <w:vAlign w:val="bottom"/>
          </w:tcPr>
          <w:p w14:paraId="6B60CA38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B3AA679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141171F6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7C4DA389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0" w:type="pct"/>
            <w:vAlign w:val="bottom"/>
          </w:tcPr>
          <w:p w14:paraId="4987AF50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755D634E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1AB79FF9" w14:textId="09CD7EA3" w:rsidR="00727EC6" w:rsidRPr="0037389D" w:rsidRDefault="00D6443C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27EC6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27EC6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7389D" w:rsidRPr="0037389D" w14:paraId="04313AF0" w14:textId="77777777" w:rsidTr="008578FE">
        <w:tc>
          <w:tcPr>
            <w:tcW w:w="2328" w:type="pct"/>
          </w:tcPr>
          <w:p w14:paraId="16EBF303" w14:textId="25F5E4AF" w:rsidR="00727EC6" w:rsidRPr="0037389D" w:rsidRDefault="00D6443C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578FE"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734" w:type="pct"/>
            <w:gridSpan w:val="2"/>
          </w:tcPr>
          <w:p w14:paraId="74D68098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29" w:type="pct"/>
            <w:gridSpan w:val="3"/>
          </w:tcPr>
          <w:p w14:paraId="6410447F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709" w:type="pct"/>
            <w:gridSpan w:val="2"/>
          </w:tcPr>
          <w:p w14:paraId="5F20B0F3" w14:textId="77777777" w:rsidR="00727EC6" w:rsidRPr="0037389D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37389D" w:rsidRPr="0037389D" w14:paraId="16647BC5" w14:textId="77777777" w:rsidTr="008578FE">
        <w:tc>
          <w:tcPr>
            <w:tcW w:w="3748" w:type="pct"/>
            <w:gridSpan w:val="5"/>
          </w:tcPr>
          <w:p w14:paraId="6FAEC8CD" w14:textId="77777777" w:rsidR="00727EC6" w:rsidRPr="0037389D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43" w:type="pct"/>
          </w:tcPr>
          <w:p w14:paraId="1F5A427B" w14:textId="77777777" w:rsidR="00727EC6" w:rsidRPr="0037389D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9" w:type="pct"/>
            <w:gridSpan w:val="2"/>
          </w:tcPr>
          <w:p w14:paraId="64B532A3" w14:textId="77777777" w:rsidR="00727EC6" w:rsidRPr="0037389D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389D" w:rsidRPr="0037389D" w14:paraId="1CB90F70" w14:textId="77777777" w:rsidTr="008578FE">
        <w:tc>
          <w:tcPr>
            <w:tcW w:w="2328" w:type="pct"/>
          </w:tcPr>
          <w:p w14:paraId="263C6624" w14:textId="2F824BC8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(ค่าเผื่อผลขาดทุนด้านเครดิต</w:t>
            </w:r>
          </w:p>
          <w:p w14:paraId="27ED0544" w14:textId="4170E765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 w:firstLine="1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ที่คาดว่าจะเกิดขึ้น)</w:t>
            </w:r>
          </w:p>
        </w:tc>
        <w:tc>
          <w:tcPr>
            <w:tcW w:w="587" w:type="pct"/>
          </w:tcPr>
          <w:p w14:paraId="60D2A85A" w14:textId="77777777" w:rsidR="008578FE" w:rsidRPr="0037389D" w:rsidRDefault="008578FE" w:rsidP="008578FE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AEFCD3B" w14:textId="0C916D73" w:rsidR="008578FE" w:rsidRPr="0037389D" w:rsidRDefault="008578FE" w:rsidP="008578F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1,107</w:t>
            </w:r>
          </w:p>
        </w:tc>
        <w:tc>
          <w:tcPr>
            <w:tcW w:w="147" w:type="pct"/>
          </w:tcPr>
          <w:p w14:paraId="6CA12DDE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0140D290" w14:textId="77777777" w:rsidR="00AA1275" w:rsidRPr="0037389D" w:rsidRDefault="00AA1275" w:rsidP="008578FE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698AE4" w14:textId="098DFCED" w:rsidR="008578FE" w:rsidRPr="0037389D" w:rsidRDefault="00AA1275" w:rsidP="008578FE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3B3F96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320246BD" w14:textId="77777777" w:rsidR="008578FE" w:rsidRPr="0037389D" w:rsidRDefault="008578FE" w:rsidP="008578FE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1A018B46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08885" w14:textId="72F76836" w:rsidR="00AA1275" w:rsidRPr="0037389D" w:rsidRDefault="00AA1275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E621136" w14:textId="77777777" w:rsidR="008578FE" w:rsidRPr="0037389D" w:rsidRDefault="008578FE" w:rsidP="008578FE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58B165AD" w14:textId="77777777" w:rsidR="008578FE" w:rsidRPr="0037389D" w:rsidRDefault="008578FE" w:rsidP="008578FE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3B159D" w14:textId="37BD733A" w:rsidR="00AA1275" w:rsidRPr="0037389D" w:rsidRDefault="00AA1275" w:rsidP="008578FE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</w:t>
            </w:r>
            <w:r w:rsidR="003B3F96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37389D" w:rsidRPr="0037389D" w14:paraId="173B0D61" w14:textId="77777777" w:rsidTr="008578FE">
        <w:tc>
          <w:tcPr>
            <w:tcW w:w="2328" w:type="pct"/>
          </w:tcPr>
          <w:p w14:paraId="029208A5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7" w:type="pct"/>
          </w:tcPr>
          <w:p w14:paraId="376243F6" w14:textId="422085B5" w:rsidR="008578FE" w:rsidRPr="0037389D" w:rsidRDefault="008578FE" w:rsidP="008578F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5,260</w:t>
            </w:r>
          </w:p>
        </w:tc>
        <w:tc>
          <w:tcPr>
            <w:tcW w:w="147" w:type="pct"/>
          </w:tcPr>
          <w:p w14:paraId="4FD5F9AD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5ED8535D" w14:textId="70242186" w:rsidR="008578FE" w:rsidRPr="0037389D" w:rsidRDefault="00AA1275" w:rsidP="008578FE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</w:t>
            </w:r>
            <w:r w:rsidR="003B3F96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09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2C02F7BE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08E70F84" w14:textId="1865E1EC" w:rsidR="008578FE" w:rsidRPr="0037389D" w:rsidRDefault="00AA1275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34AE61D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0B6AB1FE" w14:textId="0F177802" w:rsidR="008578FE" w:rsidRPr="0037389D" w:rsidRDefault="00AA1275" w:rsidP="008578F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3,45</w:t>
            </w:r>
            <w:r w:rsidR="003B3F96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37389D" w:rsidRPr="0037389D" w14:paraId="6A39A80B" w14:textId="77777777" w:rsidTr="008578FE">
        <w:tc>
          <w:tcPr>
            <w:tcW w:w="2328" w:type="pct"/>
          </w:tcPr>
          <w:p w14:paraId="31032E34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7" w:type="pct"/>
          </w:tcPr>
          <w:p w14:paraId="62104406" w14:textId="74B63BAE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147" w:type="pct"/>
          </w:tcPr>
          <w:p w14:paraId="250E90CB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3AD583D4" w14:textId="08C5F017" w:rsidR="00AA1275" w:rsidRPr="0037389D" w:rsidRDefault="00AA1275" w:rsidP="0004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2F2BD1" w14:textId="77777777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28B0B590" w14:textId="1798C96B" w:rsidR="00AA1275" w:rsidRPr="0037389D" w:rsidRDefault="00AA1275" w:rsidP="00AA1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E32177A" w14:textId="77777777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02BB65B6" w14:textId="28C913F6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</w:tr>
      <w:tr w:rsidR="0037389D" w:rsidRPr="0037389D" w14:paraId="0540EBE9" w14:textId="77777777" w:rsidTr="008578FE">
        <w:tc>
          <w:tcPr>
            <w:tcW w:w="2328" w:type="pct"/>
          </w:tcPr>
          <w:p w14:paraId="40F09F4A" w14:textId="02844C46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7" w:type="pct"/>
          </w:tcPr>
          <w:p w14:paraId="6A1BBCF0" w14:textId="0E1C74A1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  <w:tc>
          <w:tcPr>
            <w:tcW w:w="147" w:type="pct"/>
          </w:tcPr>
          <w:p w14:paraId="452C21F9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49201EAE" w14:textId="3736A9E4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(123)</w:t>
            </w:r>
          </w:p>
        </w:tc>
        <w:tc>
          <w:tcPr>
            <w:tcW w:w="149" w:type="pct"/>
          </w:tcPr>
          <w:p w14:paraId="7045CF27" w14:textId="77777777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4128F21F" w14:textId="5B73C791" w:rsidR="00AA1275" w:rsidRPr="0037389D" w:rsidRDefault="00AA1275" w:rsidP="00AA1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ADD58EA" w14:textId="77777777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78A8F80C" w14:textId="7F6F5460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</w:tr>
      <w:tr w:rsidR="0037389D" w:rsidRPr="0037389D" w14:paraId="398805DB" w14:textId="77777777" w:rsidTr="008578FE">
        <w:tc>
          <w:tcPr>
            <w:tcW w:w="2328" w:type="pct"/>
          </w:tcPr>
          <w:p w14:paraId="26A6ED63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7" w:type="pct"/>
          </w:tcPr>
          <w:p w14:paraId="6CEDBB17" w14:textId="74B3060C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44,802</w:t>
            </w:r>
          </w:p>
        </w:tc>
        <w:tc>
          <w:tcPr>
            <w:tcW w:w="147" w:type="pct"/>
          </w:tcPr>
          <w:p w14:paraId="772F502C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39AB2" w14:textId="4F909730" w:rsidR="00AA1275" w:rsidRPr="0037389D" w:rsidRDefault="00AA1275" w:rsidP="00AA127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2,136</w:t>
            </w:r>
          </w:p>
        </w:tc>
        <w:tc>
          <w:tcPr>
            <w:tcW w:w="149" w:type="pct"/>
          </w:tcPr>
          <w:p w14:paraId="09F2A277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3C4F7630" w14:textId="3B69D10D" w:rsidR="00AA1275" w:rsidRPr="0037389D" w:rsidRDefault="00AA1275" w:rsidP="003B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(6,446)</w:t>
            </w:r>
          </w:p>
        </w:tc>
        <w:tc>
          <w:tcPr>
            <w:tcW w:w="150" w:type="pct"/>
          </w:tcPr>
          <w:p w14:paraId="4F75E9CD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7997398E" w14:textId="48E105CB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40,492</w:t>
            </w:r>
          </w:p>
        </w:tc>
      </w:tr>
      <w:tr w:rsidR="0037389D" w:rsidRPr="0037389D" w14:paraId="64AE58D5" w14:textId="77777777" w:rsidTr="008578FE">
        <w:tc>
          <w:tcPr>
            <w:tcW w:w="2328" w:type="pct"/>
          </w:tcPr>
          <w:p w14:paraId="32557368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3393640" w14:textId="12FBF818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52,565</w:t>
            </w:r>
          </w:p>
        </w:tc>
        <w:tc>
          <w:tcPr>
            <w:tcW w:w="147" w:type="pct"/>
          </w:tcPr>
          <w:p w14:paraId="14E2E415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5F54C142" w14:textId="1C011676" w:rsidR="00AA1275" w:rsidRPr="0037389D" w:rsidRDefault="00AA1275" w:rsidP="00AA1275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2A0A50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49" w:type="pct"/>
          </w:tcPr>
          <w:p w14:paraId="5186F3B1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13FAAA9" w14:textId="5FC2EF7E" w:rsidR="00AA1275" w:rsidRPr="0037389D" w:rsidRDefault="00AA1275" w:rsidP="003B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(6,446)</w:t>
            </w:r>
          </w:p>
        </w:tc>
        <w:tc>
          <w:tcPr>
            <w:tcW w:w="150" w:type="pct"/>
          </w:tcPr>
          <w:p w14:paraId="4282FBAC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5FDCD00" w14:textId="7D15E2CD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46,2</w:t>
            </w:r>
            <w:r w:rsidR="002A0A50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94</w:t>
            </w:r>
          </w:p>
        </w:tc>
      </w:tr>
      <w:tr w:rsidR="0037389D" w:rsidRPr="0037389D" w14:paraId="127ADE99" w14:textId="77777777" w:rsidTr="001D3C6F">
        <w:tc>
          <w:tcPr>
            <w:tcW w:w="2328" w:type="pct"/>
            <w:shd w:val="clear" w:color="auto" w:fill="auto"/>
          </w:tcPr>
          <w:p w14:paraId="3D12F864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2" w:type="pct"/>
            <w:gridSpan w:val="7"/>
            <w:vAlign w:val="bottom"/>
          </w:tcPr>
          <w:p w14:paraId="7BFFA89E" w14:textId="77777777" w:rsidR="002A00A3" w:rsidRDefault="002A00A3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CFEB19" w14:textId="7EEA4255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37389D" w:rsidRPr="0037389D" w14:paraId="1EA8741D" w14:textId="77777777" w:rsidTr="001D3C6F">
        <w:tc>
          <w:tcPr>
            <w:tcW w:w="2328" w:type="pct"/>
            <w:shd w:val="clear" w:color="auto" w:fill="auto"/>
          </w:tcPr>
          <w:p w14:paraId="0EBA561F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7" w:type="pct"/>
            <w:vAlign w:val="bottom"/>
          </w:tcPr>
          <w:p w14:paraId="1D86A221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pct"/>
            <w:gridSpan w:val="5"/>
            <w:tcBorders>
              <w:bottom w:val="single" w:sz="4" w:space="0" w:color="auto"/>
            </w:tcBorders>
            <w:vAlign w:val="bottom"/>
          </w:tcPr>
          <w:p w14:paraId="51068EAC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59" w:type="pct"/>
            <w:vAlign w:val="bottom"/>
          </w:tcPr>
          <w:p w14:paraId="039C4FA7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1B0EA7EA" w14:textId="77777777" w:rsidTr="008578FE">
        <w:tc>
          <w:tcPr>
            <w:tcW w:w="2328" w:type="pct"/>
            <w:shd w:val="clear" w:color="auto" w:fill="auto"/>
          </w:tcPr>
          <w:p w14:paraId="3F7B4A16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7D607C1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68F4682E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7" w:type="pct"/>
            <w:vAlign w:val="bottom"/>
          </w:tcPr>
          <w:p w14:paraId="034D8A4D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</w:p>
          <w:p w14:paraId="50BF5A6D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7" w:type="pct"/>
            <w:vAlign w:val="bottom"/>
          </w:tcPr>
          <w:p w14:paraId="57FCF91D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1EEDC57F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22BE6B8F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49" w:type="pct"/>
            <w:vAlign w:val="bottom"/>
          </w:tcPr>
          <w:p w14:paraId="7E311F4B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3D8A71FD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0343C690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5A253902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0" w:type="pct"/>
            <w:vAlign w:val="bottom"/>
          </w:tcPr>
          <w:p w14:paraId="6108F27F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2F4BCAC7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9AF0991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7389D" w:rsidRPr="0037389D" w14:paraId="751F4024" w14:textId="77777777" w:rsidTr="001D3C6F">
        <w:tc>
          <w:tcPr>
            <w:tcW w:w="2328" w:type="pct"/>
          </w:tcPr>
          <w:p w14:paraId="1C4C843E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734" w:type="pct"/>
            <w:gridSpan w:val="2"/>
          </w:tcPr>
          <w:p w14:paraId="3E79F5E5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29" w:type="pct"/>
            <w:gridSpan w:val="3"/>
          </w:tcPr>
          <w:p w14:paraId="67DB34F2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709" w:type="pct"/>
            <w:gridSpan w:val="2"/>
          </w:tcPr>
          <w:p w14:paraId="5F8B1130" w14:textId="77777777" w:rsidR="00AA1275" w:rsidRPr="0037389D" w:rsidRDefault="00AA1275" w:rsidP="00AA1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37389D" w:rsidRPr="0037389D" w14:paraId="49149173" w14:textId="77777777" w:rsidTr="001D3C6F">
        <w:tc>
          <w:tcPr>
            <w:tcW w:w="3748" w:type="pct"/>
            <w:gridSpan w:val="5"/>
          </w:tcPr>
          <w:p w14:paraId="4AEC9FE3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43" w:type="pct"/>
          </w:tcPr>
          <w:p w14:paraId="72BE9636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9" w:type="pct"/>
            <w:gridSpan w:val="2"/>
          </w:tcPr>
          <w:p w14:paraId="14959227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389D" w:rsidRPr="0037389D" w14:paraId="1C97A064" w14:textId="77777777" w:rsidTr="008578FE">
        <w:tc>
          <w:tcPr>
            <w:tcW w:w="2328" w:type="pct"/>
          </w:tcPr>
          <w:p w14:paraId="351CB3DB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(ค่าเผื่อผลขาดทุนด้านเครดิต</w:t>
            </w:r>
          </w:p>
          <w:p w14:paraId="292CB28D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 w:firstLine="1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ที่คาดว่าจะเกิดขึ้น)</w:t>
            </w:r>
          </w:p>
        </w:tc>
        <w:tc>
          <w:tcPr>
            <w:tcW w:w="587" w:type="pct"/>
          </w:tcPr>
          <w:p w14:paraId="32CA8478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8C0BE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1,390</w:t>
            </w:r>
          </w:p>
        </w:tc>
        <w:tc>
          <w:tcPr>
            <w:tcW w:w="147" w:type="pct"/>
          </w:tcPr>
          <w:p w14:paraId="681707FF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569AACB5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E08B40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sz w:val="30"/>
                <w:szCs w:val="30"/>
                <w:lang w:bidi="th-TH"/>
              </w:rPr>
              <w:t>(283)</w:t>
            </w:r>
          </w:p>
        </w:tc>
        <w:tc>
          <w:tcPr>
            <w:tcW w:w="149" w:type="pct"/>
          </w:tcPr>
          <w:p w14:paraId="6F4AD483" w14:textId="77777777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24C7A39F" w14:textId="77777777" w:rsidR="00AA1275" w:rsidRPr="0037389D" w:rsidRDefault="00AA1275" w:rsidP="00AA1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DCD252" w14:textId="77777777" w:rsidR="00AA1275" w:rsidRPr="0037389D" w:rsidRDefault="00AA1275" w:rsidP="00AA1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77D592C" w14:textId="77777777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2ED2CE78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8479121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sz w:val="30"/>
                <w:szCs w:val="30"/>
                <w:lang w:bidi="th-TH"/>
              </w:rPr>
              <w:t>1,107</w:t>
            </w:r>
          </w:p>
        </w:tc>
      </w:tr>
      <w:tr w:rsidR="0037389D" w:rsidRPr="0037389D" w14:paraId="0BA4FF92" w14:textId="77777777" w:rsidTr="008578FE">
        <w:tc>
          <w:tcPr>
            <w:tcW w:w="2328" w:type="pct"/>
          </w:tcPr>
          <w:p w14:paraId="7FF0EA66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7" w:type="pct"/>
          </w:tcPr>
          <w:p w14:paraId="585D5599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4,089</w:t>
            </w:r>
          </w:p>
        </w:tc>
        <w:tc>
          <w:tcPr>
            <w:tcW w:w="147" w:type="pct"/>
          </w:tcPr>
          <w:p w14:paraId="0FA9A2E1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79DA5279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sz w:val="30"/>
                <w:szCs w:val="30"/>
                <w:lang w:bidi="th-TH"/>
              </w:rPr>
              <w:t>1,171</w:t>
            </w:r>
          </w:p>
        </w:tc>
        <w:tc>
          <w:tcPr>
            <w:tcW w:w="149" w:type="pct"/>
          </w:tcPr>
          <w:p w14:paraId="479AE9C3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1D06B6C8" w14:textId="77777777" w:rsidR="00AA1275" w:rsidRPr="0037389D" w:rsidRDefault="00AA1275" w:rsidP="00AA1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59EE170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5B3B43CD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sz w:val="30"/>
                <w:szCs w:val="30"/>
                <w:lang w:bidi="th-TH"/>
              </w:rPr>
              <w:t>5,260</w:t>
            </w:r>
          </w:p>
        </w:tc>
      </w:tr>
      <w:tr w:rsidR="0037389D" w:rsidRPr="0037389D" w14:paraId="37E84A24" w14:textId="77777777" w:rsidTr="008578FE">
        <w:tc>
          <w:tcPr>
            <w:tcW w:w="2328" w:type="pct"/>
          </w:tcPr>
          <w:p w14:paraId="53ED2D53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7" w:type="pct"/>
          </w:tcPr>
          <w:p w14:paraId="4CF0A636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47" w:type="pct"/>
          </w:tcPr>
          <w:p w14:paraId="47255662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7E6FD599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23625348" w14:textId="77777777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0E21BF03" w14:textId="77777777" w:rsidR="00AA1275" w:rsidRPr="0037389D" w:rsidRDefault="00AA1275" w:rsidP="00AA1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FA97F00" w14:textId="77777777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647A0395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</w:tr>
      <w:tr w:rsidR="0037389D" w:rsidRPr="0037389D" w14:paraId="76643E71" w14:textId="77777777" w:rsidTr="008578FE">
        <w:tc>
          <w:tcPr>
            <w:tcW w:w="2328" w:type="pct"/>
          </w:tcPr>
          <w:p w14:paraId="657106D7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7" w:type="pct"/>
          </w:tcPr>
          <w:p w14:paraId="3C20560D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47" w:type="pct"/>
          </w:tcPr>
          <w:p w14:paraId="3F91F26F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</w:tcPr>
          <w:p w14:paraId="5D0E71A0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sz w:val="30"/>
                <w:szCs w:val="30"/>
                <w:lang w:bidi="th-TH"/>
              </w:rPr>
              <w:t>39</w:t>
            </w:r>
          </w:p>
        </w:tc>
        <w:tc>
          <w:tcPr>
            <w:tcW w:w="149" w:type="pct"/>
          </w:tcPr>
          <w:p w14:paraId="0E29F725" w14:textId="77777777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7AFB0F1E" w14:textId="77777777" w:rsidR="00AA1275" w:rsidRPr="0037389D" w:rsidRDefault="00AA1275" w:rsidP="00AA1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C7FF972" w14:textId="77777777" w:rsidR="00AA1275" w:rsidRPr="0037389D" w:rsidRDefault="00AA1275" w:rsidP="00AA1275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24915485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sz w:val="30"/>
                <w:szCs w:val="30"/>
                <w:lang w:bidi="th-TH"/>
              </w:rPr>
              <w:t>414</w:t>
            </w:r>
          </w:p>
        </w:tc>
      </w:tr>
      <w:tr w:rsidR="0037389D" w:rsidRPr="0037389D" w14:paraId="7A0C8648" w14:textId="77777777" w:rsidTr="008578FE">
        <w:tc>
          <w:tcPr>
            <w:tcW w:w="2328" w:type="pct"/>
          </w:tcPr>
          <w:p w14:paraId="7EBC63DE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7" w:type="pct"/>
          </w:tcPr>
          <w:p w14:paraId="1C502E5E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45,140</w:t>
            </w:r>
          </w:p>
        </w:tc>
        <w:tc>
          <w:tcPr>
            <w:tcW w:w="147" w:type="pct"/>
          </w:tcPr>
          <w:p w14:paraId="4B0F8338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D29E897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sz w:val="30"/>
                <w:szCs w:val="30"/>
                <w:lang w:bidi="th-TH"/>
              </w:rPr>
              <w:t>(338)</w:t>
            </w:r>
          </w:p>
        </w:tc>
        <w:tc>
          <w:tcPr>
            <w:tcW w:w="149" w:type="pct"/>
          </w:tcPr>
          <w:p w14:paraId="3BCCBC40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385EC375" w14:textId="77777777" w:rsidR="00AA1275" w:rsidRPr="0037389D" w:rsidRDefault="00AA1275" w:rsidP="00AA1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67D4209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</w:tcPr>
          <w:p w14:paraId="2E5B27A4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sz w:val="30"/>
                <w:szCs w:val="30"/>
                <w:lang w:bidi="th-TH"/>
              </w:rPr>
              <w:t>44,802</w:t>
            </w:r>
          </w:p>
        </w:tc>
      </w:tr>
      <w:tr w:rsidR="00AA1275" w:rsidRPr="0037389D" w14:paraId="791F47A1" w14:textId="77777777" w:rsidTr="008578FE">
        <w:tc>
          <w:tcPr>
            <w:tcW w:w="2328" w:type="pct"/>
          </w:tcPr>
          <w:p w14:paraId="4D8871D7" w14:textId="77777777" w:rsidR="00AA1275" w:rsidRPr="0037389D" w:rsidRDefault="00AA1275" w:rsidP="00AA1275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6841E59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51,976</w:t>
            </w:r>
          </w:p>
        </w:tc>
        <w:tc>
          <w:tcPr>
            <w:tcW w:w="147" w:type="pct"/>
          </w:tcPr>
          <w:p w14:paraId="158CFCA0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5CC433C1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589</w:t>
            </w:r>
          </w:p>
        </w:tc>
        <w:tc>
          <w:tcPr>
            <w:tcW w:w="149" w:type="pct"/>
          </w:tcPr>
          <w:p w14:paraId="6E0264B4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6CDE3550" w14:textId="77777777" w:rsidR="00AA1275" w:rsidRPr="0037389D" w:rsidRDefault="00AA1275" w:rsidP="00AA1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150" w:type="pct"/>
          </w:tcPr>
          <w:p w14:paraId="23B03BDF" w14:textId="77777777" w:rsidR="00AA1275" w:rsidRPr="0037389D" w:rsidRDefault="00AA1275" w:rsidP="00AA127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AF58C97" w14:textId="77777777" w:rsidR="00AA1275" w:rsidRPr="00047ED9" w:rsidRDefault="00AA1275" w:rsidP="00047ED9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47E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52,565</w:t>
            </w:r>
          </w:p>
        </w:tc>
      </w:tr>
    </w:tbl>
    <w:p w14:paraId="50D40519" w14:textId="6218B32A" w:rsidR="00727EC6" w:rsidRPr="0037389D" w:rsidRDefault="00727EC6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249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4309"/>
        <w:gridCol w:w="1077"/>
        <w:gridCol w:w="270"/>
        <w:gridCol w:w="991"/>
        <w:gridCol w:w="277"/>
        <w:gridCol w:w="991"/>
        <w:gridCol w:w="274"/>
        <w:gridCol w:w="1060"/>
      </w:tblGrid>
      <w:tr w:rsidR="0037389D" w:rsidRPr="0037389D" w14:paraId="41975DEF" w14:textId="77777777" w:rsidTr="00CC60A7">
        <w:tc>
          <w:tcPr>
            <w:tcW w:w="2329" w:type="pct"/>
            <w:shd w:val="clear" w:color="auto" w:fill="auto"/>
          </w:tcPr>
          <w:p w14:paraId="56458C6A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71" w:type="pct"/>
            <w:gridSpan w:val="7"/>
            <w:vAlign w:val="bottom"/>
          </w:tcPr>
          <w:p w14:paraId="4528998C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2C1B3B69" w14:textId="77777777" w:rsidTr="00CC60A7">
        <w:tc>
          <w:tcPr>
            <w:tcW w:w="2329" w:type="pct"/>
            <w:shd w:val="clear" w:color="auto" w:fill="auto"/>
          </w:tcPr>
          <w:p w14:paraId="66FB7E00" w14:textId="77777777" w:rsidR="00727EC6" w:rsidRPr="0037389D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591DC095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6571F443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7389D">
              <w:rPr>
                <w:rFonts w:ascii="Angsana New" w:hAnsi="Angsana New"/>
                <w:sz w:val="30"/>
                <w:szCs w:val="30"/>
              </w:rPr>
              <w:t>)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</w:rPr>
              <w:t>/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5FB489E7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389D" w:rsidRPr="0037389D" w14:paraId="17114855" w14:textId="77777777" w:rsidTr="00C907FE">
        <w:tc>
          <w:tcPr>
            <w:tcW w:w="2329" w:type="pct"/>
            <w:shd w:val="clear" w:color="auto" w:fill="auto"/>
          </w:tcPr>
          <w:p w14:paraId="2BC2F27A" w14:textId="77777777" w:rsidR="00727EC6" w:rsidRPr="0037389D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0DD0929" w14:textId="77777777" w:rsidR="00727EC6" w:rsidRPr="0037389D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AB557BD" w14:textId="77777777" w:rsidR="00727EC6" w:rsidRPr="0037389D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49F3D297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9E2B809" w14:textId="1C713954" w:rsidR="00727EC6" w:rsidRPr="0037389D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27EC6"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27EC6"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</w:t>
            </w:r>
            <w:r w:rsidR="00727EC6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79BAE830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26A7F1D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  <w:p w14:paraId="1A9B30D0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4EAC54A8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4389A9B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  <w:p w14:paraId="4A900386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11E41602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762CF489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5AE133F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2252BE1" w14:textId="033BFF5B" w:rsidR="00727EC6" w:rsidRPr="0037389D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27EC6"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27EC6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7389D" w:rsidRPr="0037389D" w14:paraId="46F21EC5" w14:textId="77777777" w:rsidTr="00CC60A7">
        <w:tc>
          <w:tcPr>
            <w:tcW w:w="2329" w:type="pct"/>
          </w:tcPr>
          <w:p w14:paraId="0D10A672" w14:textId="072B2BE2" w:rsidR="00727EC6" w:rsidRPr="0037389D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578FE"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671" w:type="pct"/>
            <w:gridSpan w:val="7"/>
          </w:tcPr>
          <w:p w14:paraId="52CE146B" w14:textId="77777777" w:rsidR="00727EC6" w:rsidRPr="0037389D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7CBFF62B" w14:textId="77777777" w:rsidTr="00CC60A7">
        <w:tc>
          <w:tcPr>
            <w:tcW w:w="3743" w:type="pct"/>
            <w:gridSpan w:val="5"/>
          </w:tcPr>
          <w:p w14:paraId="5193337F" w14:textId="77777777" w:rsidR="00727EC6" w:rsidRPr="0037389D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172B775D" w14:textId="77777777" w:rsidR="00727EC6" w:rsidRPr="0037389D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798EF7A9" w14:textId="77777777" w:rsidR="00727EC6" w:rsidRPr="0037389D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389D" w:rsidRPr="0037389D" w14:paraId="560DF0ED" w14:textId="77777777" w:rsidTr="00C907FE">
        <w:tc>
          <w:tcPr>
            <w:tcW w:w="2329" w:type="pct"/>
          </w:tcPr>
          <w:p w14:paraId="2371D135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6B53BF7D" w14:textId="0BB30906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2" w:type="pct"/>
          </w:tcPr>
          <w:p w14:paraId="35B2BD39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E5FF99" w14:textId="25120F6C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1,107</w:t>
            </w:r>
          </w:p>
        </w:tc>
        <w:tc>
          <w:tcPr>
            <w:tcW w:w="146" w:type="pct"/>
          </w:tcPr>
          <w:p w14:paraId="408B3453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6B5C4EE2" w14:textId="77777777" w:rsidR="00AA1275" w:rsidRPr="0037389D" w:rsidRDefault="00AA1275" w:rsidP="008578FE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7632048" w14:textId="100834A7" w:rsidR="008578FE" w:rsidRPr="0037389D" w:rsidRDefault="00AA1275" w:rsidP="008578FE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29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50" w:type="pct"/>
          </w:tcPr>
          <w:p w14:paraId="70DA329C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E45C691" w14:textId="77777777" w:rsidR="008578FE" w:rsidRPr="0037389D" w:rsidRDefault="008578FE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7DD47D4F" w14:textId="35DF95D9" w:rsidR="00AA1275" w:rsidRPr="0037389D" w:rsidRDefault="00AA1275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D83C9A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5BA56103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199D85C" w14:textId="2CED8FA4" w:rsidR="00AA1275" w:rsidRPr="0037389D" w:rsidRDefault="00AA1275" w:rsidP="008578F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1,078</w:t>
            </w:r>
          </w:p>
        </w:tc>
      </w:tr>
      <w:tr w:rsidR="0037389D" w:rsidRPr="0037389D" w14:paraId="783B03BA" w14:textId="77777777" w:rsidTr="00C907FE">
        <w:tc>
          <w:tcPr>
            <w:tcW w:w="2329" w:type="pct"/>
          </w:tcPr>
          <w:p w14:paraId="6FE09414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159DB742" w14:textId="40E6624C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5,041</w:t>
            </w:r>
          </w:p>
        </w:tc>
        <w:tc>
          <w:tcPr>
            <w:tcW w:w="146" w:type="pct"/>
          </w:tcPr>
          <w:p w14:paraId="5E8C1958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FB531EA" w14:textId="64897179" w:rsidR="008578FE" w:rsidRPr="0037389D" w:rsidRDefault="00AA1275" w:rsidP="00E763A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1,998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50" w:type="pct"/>
          </w:tcPr>
          <w:p w14:paraId="2548BBE5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25D0A84" w14:textId="5D847242" w:rsidR="008578FE" w:rsidRPr="0037389D" w:rsidRDefault="00AA1275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697158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2E45DD" w14:textId="471280CF" w:rsidR="008578FE" w:rsidRPr="0037389D" w:rsidRDefault="00AA1275" w:rsidP="008578F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3,043</w:t>
            </w:r>
          </w:p>
        </w:tc>
      </w:tr>
      <w:tr w:rsidR="0037389D" w:rsidRPr="0037389D" w14:paraId="7A8173E5" w14:textId="77777777" w:rsidTr="00C907FE">
        <w:tc>
          <w:tcPr>
            <w:tcW w:w="2329" w:type="pct"/>
          </w:tcPr>
          <w:p w14:paraId="2BCC2C1E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52C55616" w14:textId="6155E310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  <w:tc>
          <w:tcPr>
            <w:tcW w:w="146" w:type="pct"/>
          </w:tcPr>
          <w:p w14:paraId="77846600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D4A104D" w14:textId="62DBD45C" w:rsidR="008578FE" w:rsidRPr="0037389D" w:rsidRDefault="00AA1275" w:rsidP="0018581B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(6,000)</w:t>
            </w:r>
          </w:p>
        </w:tc>
        <w:tc>
          <w:tcPr>
            <w:tcW w:w="150" w:type="pct"/>
          </w:tcPr>
          <w:p w14:paraId="0D602F05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DF88C83" w14:textId="3D20324E" w:rsidR="008578FE" w:rsidRPr="0037389D" w:rsidRDefault="00AA1275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3335230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62E4B1AF" w14:textId="2BE451C7" w:rsidR="008578FE" w:rsidRPr="0037389D" w:rsidRDefault="00AA1275" w:rsidP="0004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389D" w:rsidRPr="0037389D" w14:paraId="0ABB4156" w14:textId="77777777" w:rsidTr="00C907FE">
        <w:tc>
          <w:tcPr>
            <w:tcW w:w="2329" w:type="pct"/>
          </w:tcPr>
          <w:p w14:paraId="5348098F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0DA3860C" w14:textId="36F4B468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  <w:tc>
          <w:tcPr>
            <w:tcW w:w="146" w:type="pct"/>
          </w:tcPr>
          <w:p w14:paraId="555A3EB1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223FF52" w14:textId="37A0AE3A" w:rsidR="008578FE" w:rsidRPr="0037389D" w:rsidRDefault="00AA1275" w:rsidP="008578FE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A06994C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A33CE68" w14:textId="2A48A869" w:rsidR="008578FE" w:rsidRPr="0037389D" w:rsidRDefault="00AA1275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823570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E48D25E" w14:textId="0CB936ED" w:rsidR="008578FE" w:rsidRPr="0037389D" w:rsidRDefault="00AA1275" w:rsidP="008578F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</w:tr>
      <w:tr w:rsidR="0037389D" w:rsidRPr="0037389D" w14:paraId="20BB23CE" w14:textId="77777777" w:rsidTr="00C907FE">
        <w:tc>
          <w:tcPr>
            <w:tcW w:w="2329" w:type="pct"/>
          </w:tcPr>
          <w:p w14:paraId="4CC623E8" w14:textId="3387083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685C66CD" w14:textId="64B9BA38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414</w:t>
            </w:r>
          </w:p>
        </w:tc>
        <w:tc>
          <w:tcPr>
            <w:tcW w:w="146" w:type="pct"/>
          </w:tcPr>
          <w:p w14:paraId="3BE0B96A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735E369" w14:textId="3DAC6204" w:rsidR="008578FE" w:rsidRPr="0037389D" w:rsidRDefault="00AA1275" w:rsidP="008578FE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  <w:tc>
          <w:tcPr>
            <w:tcW w:w="150" w:type="pct"/>
          </w:tcPr>
          <w:p w14:paraId="29620D0F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19BD117" w14:textId="1736BC7F" w:rsidR="008578FE" w:rsidRPr="0037389D" w:rsidRDefault="00AA1275" w:rsidP="00857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1B134A0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3CACBA" w14:textId="475F0A43" w:rsidR="008578FE" w:rsidRPr="0037389D" w:rsidRDefault="00AA1275" w:rsidP="008578F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291</w:t>
            </w:r>
          </w:p>
        </w:tc>
      </w:tr>
      <w:tr w:rsidR="0037389D" w:rsidRPr="0037389D" w14:paraId="6A225034" w14:textId="77777777" w:rsidTr="00C907FE">
        <w:tc>
          <w:tcPr>
            <w:tcW w:w="2329" w:type="pct"/>
          </w:tcPr>
          <w:p w14:paraId="46594D35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AF3CD02" w14:textId="4429D846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44,511</w:t>
            </w:r>
          </w:p>
        </w:tc>
        <w:tc>
          <w:tcPr>
            <w:tcW w:w="146" w:type="pct"/>
          </w:tcPr>
          <w:p w14:paraId="260CAF01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FA274C8" w14:textId="729F7634" w:rsidR="008578FE" w:rsidRPr="0037389D" w:rsidRDefault="00AA1275" w:rsidP="008578FE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2,097</w:t>
            </w:r>
          </w:p>
        </w:tc>
        <w:tc>
          <w:tcPr>
            <w:tcW w:w="150" w:type="pct"/>
          </w:tcPr>
          <w:p w14:paraId="2666F812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7479517" w14:textId="0ECF03EC" w:rsidR="008578FE" w:rsidRPr="0037389D" w:rsidRDefault="00AA1275" w:rsidP="003B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(6,482)</w:t>
            </w:r>
          </w:p>
        </w:tc>
        <w:tc>
          <w:tcPr>
            <w:tcW w:w="148" w:type="pct"/>
          </w:tcPr>
          <w:p w14:paraId="702F894A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AB2D856" w14:textId="79D9C4A0" w:rsidR="008578FE" w:rsidRPr="0037389D" w:rsidRDefault="00AA1275" w:rsidP="008578F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40,126</w:t>
            </w:r>
          </w:p>
        </w:tc>
      </w:tr>
      <w:tr w:rsidR="008578FE" w:rsidRPr="0037389D" w14:paraId="49CCDC07" w14:textId="77777777" w:rsidTr="00C907FE">
        <w:tc>
          <w:tcPr>
            <w:tcW w:w="2329" w:type="pct"/>
          </w:tcPr>
          <w:p w14:paraId="416BC97C" w14:textId="77777777" w:rsidR="008578FE" w:rsidRPr="0037389D" w:rsidRDefault="008578FE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1D77C8" w14:textId="145ADEC8" w:rsidR="008578FE" w:rsidRPr="0037389D" w:rsidRDefault="008578FE" w:rsidP="008578F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58,055</w:t>
            </w:r>
          </w:p>
        </w:tc>
        <w:tc>
          <w:tcPr>
            <w:tcW w:w="146" w:type="pct"/>
          </w:tcPr>
          <w:p w14:paraId="0889166A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E2DA36C" w14:textId="48F80BFE" w:rsidR="008578FE" w:rsidRPr="0037389D" w:rsidRDefault="00AA1275" w:rsidP="008578FE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(6,053)</w:t>
            </w:r>
          </w:p>
        </w:tc>
        <w:tc>
          <w:tcPr>
            <w:tcW w:w="150" w:type="pct"/>
          </w:tcPr>
          <w:p w14:paraId="07E32195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F8BFF36" w14:textId="0BF390CF" w:rsidR="008578FE" w:rsidRPr="0037389D" w:rsidRDefault="00AA1275" w:rsidP="003B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(6,482)</w:t>
            </w:r>
          </w:p>
        </w:tc>
        <w:tc>
          <w:tcPr>
            <w:tcW w:w="148" w:type="pct"/>
          </w:tcPr>
          <w:p w14:paraId="28CA894B" w14:textId="77777777" w:rsidR="008578FE" w:rsidRPr="0037389D" w:rsidRDefault="008578FE" w:rsidP="008578FE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D01D171" w14:textId="1A1BEEA1" w:rsidR="008578FE" w:rsidRPr="0037389D" w:rsidRDefault="002D1C9E" w:rsidP="008578F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45,520</w:t>
            </w:r>
          </w:p>
        </w:tc>
      </w:tr>
    </w:tbl>
    <w:p w14:paraId="17DB6890" w14:textId="1A877E08" w:rsidR="00870BF2" w:rsidRPr="0037389D" w:rsidRDefault="00870BF2"/>
    <w:p w14:paraId="51D2AEC4" w14:textId="5E5D95A4" w:rsidR="00CC60A7" w:rsidRPr="0037389D" w:rsidRDefault="00870BF2" w:rsidP="0087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37389D">
        <w:br w:type="page"/>
      </w:r>
    </w:p>
    <w:tbl>
      <w:tblPr>
        <w:tblW w:w="9249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309"/>
        <w:gridCol w:w="1077"/>
        <w:gridCol w:w="270"/>
        <w:gridCol w:w="991"/>
        <w:gridCol w:w="277"/>
        <w:gridCol w:w="991"/>
        <w:gridCol w:w="274"/>
        <w:gridCol w:w="1060"/>
      </w:tblGrid>
      <w:tr w:rsidR="0037389D" w:rsidRPr="0037389D" w14:paraId="3BE86F8D" w14:textId="77777777" w:rsidTr="0074270A">
        <w:tc>
          <w:tcPr>
            <w:tcW w:w="2329" w:type="pct"/>
            <w:shd w:val="clear" w:color="auto" w:fill="auto"/>
          </w:tcPr>
          <w:p w14:paraId="7BB70CCF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lastRenderedPageBreak/>
              <w:tab/>
            </w:r>
          </w:p>
        </w:tc>
        <w:tc>
          <w:tcPr>
            <w:tcW w:w="2671" w:type="pct"/>
            <w:gridSpan w:val="7"/>
            <w:vAlign w:val="bottom"/>
          </w:tcPr>
          <w:p w14:paraId="38735749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34CCE674" w14:textId="77777777" w:rsidTr="0074270A">
        <w:tc>
          <w:tcPr>
            <w:tcW w:w="2329" w:type="pct"/>
            <w:shd w:val="clear" w:color="auto" w:fill="auto"/>
          </w:tcPr>
          <w:p w14:paraId="5F0C3A81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732D4F3C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2C45B1FA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7389D">
              <w:rPr>
                <w:rFonts w:ascii="Angsana New" w:hAnsi="Angsana New"/>
                <w:sz w:val="30"/>
                <w:szCs w:val="30"/>
              </w:rPr>
              <w:t>)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/>
                <w:sz w:val="30"/>
                <w:szCs w:val="30"/>
              </w:rPr>
              <w:t>/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08C97CFF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389D" w:rsidRPr="0037389D" w14:paraId="6E8066B3" w14:textId="77777777" w:rsidTr="0074270A">
        <w:tc>
          <w:tcPr>
            <w:tcW w:w="2329" w:type="pct"/>
            <w:shd w:val="clear" w:color="auto" w:fill="auto"/>
          </w:tcPr>
          <w:p w14:paraId="33B1C33D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59BBF7F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30E37CB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537F1341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D127A68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58EED7CC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5DD99C27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  <w:p w14:paraId="0048655B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7464F7B9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60805FBB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  <w:p w14:paraId="37E563F9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76391588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06FBE697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8C9DCCA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327F21F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7389D" w:rsidRPr="0037389D" w14:paraId="3FB5525C" w14:textId="77777777" w:rsidTr="0074270A">
        <w:tc>
          <w:tcPr>
            <w:tcW w:w="2329" w:type="pct"/>
          </w:tcPr>
          <w:p w14:paraId="4EF0E041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1" w:type="pct"/>
            <w:gridSpan w:val="7"/>
          </w:tcPr>
          <w:p w14:paraId="09D807F1" w14:textId="77777777" w:rsidR="008578FE" w:rsidRPr="0037389D" w:rsidRDefault="008578FE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70BEBAE2" w14:textId="77777777" w:rsidTr="0074270A">
        <w:tc>
          <w:tcPr>
            <w:tcW w:w="3743" w:type="pct"/>
            <w:gridSpan w:val="5"/>
          </w:tcPr>
          <w:p w14:paraId="2A257AE6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7AE89D79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48EE1594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389D" w:rsidRPr="0037389D" w14:paraId="5000C54D" w14:textId="77777777" w:rsidTr="0074270A">
        <w:tc>
          <w:tcPr>
            <w:tcW w:w="2329" w:type="pct"/>
          </w:tcPr>
          <w:p w14:paraId="6014746C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0BC34B0C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2" w:type="pct"/>
          </w:tcPr>
          <w:p w14:paraId="5E22CFD8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8C6C0E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1,390</w:t>
            </w:r>
          </w:p>
        </w:tc>
        <w:tc>
          <w:tcPr>
            <w:tcW w:w="146" w:type="pct"/>
          </w:tcPr>
          <w:p w14:paraId="3E1A4614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10FF43D0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</w:p>
          <w:p w14:paraId="2BD92E2C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(283)</w:t>
            </w:r>
          </w:p>
        </w:tc>
        <w:tc>
          <w:tcPr>
            <w:tcW w:w="150" w:type="pct"/>
          </w:tcPr>
          <w:p w14:paraId="45CD1CE2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68D9EE34" w14:textId="77777777" w:rsidR="008578FE" w:rsidRPr="0037389D" w:rsidRDefault="008578FE" w:rsidP="001D3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0B943482" w14:textId="77777777" w:rsidR="008578FE" w:rsidRPr="0037389D" w:rsidRDefault="008578FE" w:rsidP="001D3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FAF1D1E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0BFCE317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A09F00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1,107</w:t>
            </w:r>
          </w:p>
        </w:tc>
      </w:tr>
      <w:tr w:rsidR="0037389D" w:rsidRPr="0037389D" w14:paraId="5D6E0B15" w14:textId="77777777" w:rsidTr="0074270A">
        <w:tc>
          <w:tcPr>
            <w:tcW w:w="2329" w:type="pct"/>
          </w:tcPr>
          <w:p w14:paraId="489DF004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6E0DA982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3,771</w:t>
            </w:r>
          </w:p>
        </w:tc>
        <w:tc>
          <w:tcPr>
            <w:tcW w:w="146" w:type="pct"/>
          </w:tcPr>
          <w:p w14:paraId="1D2CDB30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CE176C2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150" w:type="pct"/>
          </w:tcPr>
          <w:p w14:paraId="5095E4C4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1760973" w14:textId="77777777" w:rsidR="008578FE" w:rsidRPr="0037389D" w:rsidRDefault="008578FE" w:rsidP="001D3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5536E0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08270EC3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5,041</w:t>
            </w:r>
          </w:p>
        </w:tc>
      </w:tr>
      <w:tr w:rsidR="0037389D" w:rsidRPr="0037389D" w14:paraId="60E501D9" w14:textId="77777777" w:rsidTr="0074270A">
        <w:tc>
          <w:tcPr>
            <w:tcW w:w="2329" w:type="pct"/>
          </w:tcPr>
          <w:p w14:paraId="61ABFFF7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เงินลงทุนในบริษัทย่อย </w:t>
            </w: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1E8790AE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  <w:tc>
          <w:tcPr>
            <w:tcW w:w="146" w:type="pct"/>
          </w:tcPr>
          <w:p w14:paraId="51C636E8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3C353800" w14:textId="77777777" w:rsidR="008578FE" w:rsidRPr="0037389D" w:rsidRDefault="008578FE" w:rsidP="001D3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0B22A0B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E03E43B" w14:textId="77777777" w:rsidR="008578FE" w:rsidRPr="0037389D" w:rsidRDefault="008578FE" w:rsidP="001D3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57650D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1CC97B6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6,000</w:t>
            </w:r>
          </w:p>
        </w:tc>
      </w:tr>
      <w:tr w:rsidR="0037389D" w:rsidRPr="0037389D" w14:paraId="6332D20A" w14:textId="77777777" w:rsidTr="0074270A">
        <w:tc>
          <w:tcPr>
            <w:tcW w:w="2329" w:type="pct"/>
          </w:tcPr>
          <w:p w14:paraId="4C84CEC7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1DFD862E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  <w:tc>
          <w:tcPr>
            <w:tcW w:w="146" w:type="pct"/>
          </w:tcPr>
          <w:p w14:paraId="22115D0B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F2B29AB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5EA4138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6D4A863" w14:textId="77777777" w:rsidR="008578FE" w:rsidRPr="0037389D" w:rsidRDefault="008578FE" w:rsidP="001D3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4C836E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D5AE5E8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</w:tr>
      <w:tr w:rsidR="0037389D" w:rsidRPr="0037389D" w14:paraId="6745558E" w14:textId="77777777" w:rsidTr="0074270A">
        <w:tc>
          <w:tcPr>
            <w:tcW w:w="2329" w:type="pct"/>
          </w:tcPr>
          <w:p w14:paraId="2FB0C4E4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2B7E30F3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375</w:t>
            </w:r>
          </w:p>
        </w:tc>
        <w:tc>
          <w:tcPr>
            <w:tcW w:w="146" w:type="pct"/>
          </w:tcPr>
          <w:p w14:paraId="2328B71E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6C05AF65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50" w:type="pct"/>
          </w:tcPr>
          <w:p w14:paraId="3126AA0E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356B85F" w14:textId="77777777" w:rsidR="008578FE" w:rsidRPr="0037389D" w:rsidRDefault="008578FE" w:rsidP="001D3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EBF3D3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16F59AEE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414</w:t>
            </w:r>
          </w:p>
        </w:tc>
      </w:tr>
      <w:tr w:rsidR="0037389D" w:rsidRPr="0037389D" w14:paraId="1721C486" w14:textId="77777777" w:rsidTr="0074270A">
        <w:tc>
          <w:tcPr>
            <w:tcW w:w="2329" w:type="pct"/>
          </w:tcPr>
          <w:p w14:paraId="69F01228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9F5861D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44,886</w:t>
            </w:r>
          </w:p>
        </w:tc>
        <w:tc>
          <w:tcPr>
            <w:tcW w:w="146" w:type="pct"/>
          </w:tcPr>
          <w:p w14:paraId="1B26CA7F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3A333A50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(375)</w:t>
            </w:r>
          </w:p>
        </w:tc>
        <w:tc>
          <w:tcPr>
            <w:tcW w:w="150" w:type="pct"/>
          </w:tcPr>
          <w:p w14:paraId="5A50D02D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694F2244" w14:textId="77777777" w:rsidR="008578FE" w:rsidRPr="0037389D" w:rsidRDefault="008578FE" w:rsidP="001D3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BE27554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9BBDD33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44,511</w:t>
            </w:r>
          </w:p>
        </w:tc>
      </w:tr>
      <w:tr w:rsidR="008578FE" w:rsidRPr="0037389D" w14:paraId="3AE62382" w14:textId="77777777" w:rsidTr="0074270A">
        <w:tc>
          <w:tcPr>
            <w:tcW w:w="2329" w:type="pct"/>
          </w:tcPr>
          <w:p w14:paraId="057CF7BD" w14:textId="77777777" w:rsidR="008578FE" w:rsidRPr="0037389D" w:rsidRDefault="008578FE" w:rsidP="001D3C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638C3D6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57,404</w:t>
            </w:r>
          </w:p>
        </w:tc>
        <w:tc>
          <w:tcPr>
            <w:tcW w:w="146" w:type="pct"/>
          </w:tcPr>
          <w:p w14:paraId="6ABDA8BB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8FEEC6C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150" w:type="pct"/>
          </w:tcPr>
          <w:p w14:paraId="36C0A096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6DD5A8F" w14:textId="77777777" w:rsidR="008578FE" w:rsidRPr="0037389D" w:rsidRDefault="008578FE" w:rsidP="001D3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4E7DF0A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E645A3A" w14:textId="77777777" w:rsidR="008578FE" w:rsidRPr="0037389D" w:rsidRDefault="008578FE" w:rsidP="001D3C6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58,055</w:t>
            </w:r>
          </w:p>
        </w:tc>
      </w:tr>
    </w:tbl>
    <w:p w14:paraId="393E5852" w14:textId="77777777" w:rsidR="008578FE" w:rsidRPr="0037389D" w:rsidRDefault="008578FE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344"/>
        <w:gridCol w:w="980"/>
        <w:gridCol w:w="1072"/>
        <w:gridCol w:w="271"/>
        <w:gridCol w:w="992"/>
        <w:gridCol w:w="271"/>
        <w:gridCol w:w="990"/>
        <w:gridCol w:w="273"/>
        <w:gridCol w:w="1077"/>
      </w:tblGrid>
      <w:tr w:rsidR="0037389D" w:rsidRPr="0037389D" w14:paraId="652B6991" w14:textId="77777777" w:rsidTr="0074270A">
        <w:tc>
          <w:tcPr>
            <w:tcW w:w="2332" w:type="pct"/>
            <w:gridSpan w:val="2"/>
          </w:tcPr>
          <w:p w14:paraId="1AAD0076" w14:textId="739E7DDD" w:rsidR="00727EC6" w:rsidRPr="0037389D" w:rsidRDefault="00727EC6" w:rsidP="00727EC6">
            <w:pPr>
              <w:pStyle w:val="a"/>
              <w:tabs>
                <w:tab w:val="clear" w:pos="1080"/>
              </w:tabs>
              <w:ind w:left="90" w:hanging="110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259" w:type="pct"/>
            <w:gridSpan w:val="3"/>
          </w:tcPr>
          <w:p w14:paraId="79F77AEB" w14:textId="77777777" w:rsidR="00727EC6" w:rsidRPr="0037389D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6337139" w14:textId="77777777" w:rsidR="00727EC6" w:rsidRPr="0037389D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1E8B6842" w14:textId="77777777" w:rsidR="00727EC6" w:rsidRPr="0037389D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47141D45" w14:textId="77777777" w:rsidTr="0074270A">
        <w:trPr>
          <w:trHeight w:val="434"/>
        </w:trPr>
        <w:tc>
          <w:tcPr>
            <w:tcW w:w="1804" w:type="pct"/>
          </w:tcPr>
          <w:p w14:paraId="4D7DC55A" w14:textId="77777777" w:rsidR="00727EC6" w:rsidRPr="0037389D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6D08FA30" w14:textId="77777777" w:rsidR="00727EC6" w:rsidRPr="0037389D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</w:tcPr>
          <w:p w14:paraId="0C73043E" w14:textId="10BACBA7" w:rsidR="00727EC6" w:rsidRPr="0037389D" w:rsidRDefault="0074270A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tcBorders>
              <w:left w:val="nil"/>
            </w:tcBorders>
          </w:tcPr>
          <w:p w14:paraId="33767B4B" w14:textId="77777777" w:rsidR="00727EC6" w:rsidRPr="0037389D" w:rsidRDefault="00727EC6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364ABA2" w14:textId="63C99FC0" w:rsidR="00727EC6" w:rsidRPr="0037389D" w:rsidRDefault="0074270A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8195951" w14:textId="77777777" w:rsidR="00727EC6" w:rsidRPr="0037389D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F844EBE" w14:textId="468ECF05" w:rsidR="00727EC6" w:rsidRPr="0037389D" w:rsidRDefault="0074270A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1CDB274" w14:textId="77777777" w:rsidR="00727EC6" w:rsidRPr="0037389D" w:rsidRDefault="00727EC6" w:rsidP="00727EC6">
            <w:pPr>
              <w:pStyle w:val="BodyText"/>
              <w:tabs>
                <w:tab w:val="clear" w:pos="907"/>
              </w:tabs>
              <w:spacing w:after="0" w:line="240" w:lineRule="auto"/>
              <w:ind w:left="-27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14:paraId="0B43E77B" w14:textId="1A59A7F0" w:rsidR="00727EC6" w:rsidRPr="0037389D" w:rsidRDefault="0074270A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5BB36C81" w14:textId="77777777" w:rsidTr="0074270A">
        <w:trPr>
          <w:trHeight w:val="434"/>
        </w:trPr>
        <w:tc>
          <w:tcPr>
            <w:tcW w:w="1804" w:type="pct"/>
          </w:tcPr>
          <w:p w14:paraId="69B3B3C2" w14:textId="77777777" w:rsidR="00727EC6" w:rsidRPr="0037389D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2E04158F" w14:textId="77777777" w:rsidR="00727EC6" w:rsidRPr="0037389D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8" w:type="pct"/>
            <w:gridSpan w:val="7"/>
          </w:tcPr>
          <w:p w14:paraId="6DBBE0FE" w14:textId="77777777" w:rsidR="00727EC6" w:rsidRPr="0037389D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75866693" w14:textId="77777777" w:rsidTr="0074270A">
        <w:tc>
          <w:tcPr>
            <w:tcW w:w="1804" w:type="pct"/>
          </w:tcPr>
          <w:p w14:paraId="0D567100" w14:textId="77777777" w:rsidR="0074270A" w:rsidRPr="0037389D" w:rsidRDefault="0074270A" w:rsidP="0074270A">
            <w:pPr>
              <w:pStyle w:val="acctfourfigures"/>
              <w:tabs>
                <w:tab w:val="clear" w:pos="765"/>
              </w:tabs>
              <w:spacing w:line="240" w:lineRule="atLeast"/>
              <w:ind w:left="90" w:hanging="11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ยอดขาดทุนทางภาษี</w:t>
            </w:r>
          </w:p>
        </w:tc>
        <w:tc>
          <w:tcPr>
            <w:tcW w:w="529" w:type="pct"/>
          </w:tcPr>
          <w:p w14:paraId="4839C233" w14:textId="77777777" w:rsidR="0074270A" w:rsidRPr="0037389D" w:rsidRDefault="0074270A" w:rsidP="0074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ADBF704" w14:textId="74E8C627" w:rsidR="0074270A" w:rsidRPr="0037389D" w:rsidRDefault="003A0CBD" w:rsidP="0004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13A04227" w14:textId="77777777" w:rsidR="0074270A" w:rsidRPr="0037389D" w:rsidRDefault="0074270A" w:rsidP="00742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061682A7" w14:textId="5D004ACC" w:rsidR="0074270A" w:rsidRPr="0037389D" w:rsidRDefault="0074270A" w:rsidP="0074270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5,267</w:t>
            </w:r>
          </w:p>
        </w:tc>
        <w:tc>
          <w:tcPr>
            <w:tcW w:w="146" w:type="pct"/>
          </w:tcPr>
          <w:p w14:paraId="289EE1CA" w14:textId="77777777" w:rsidR="0074270A" w:rsidRPr="0037389D" w:rsidRDefault="0074270A" w:rsidP="00742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248C0CC" w14:textId="1C0EDB06" w:rsidR="0074270A" w:rsidRPr="0037389D" w:rsidRDefault="003A0CBD" w:rsidP="00742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C1937B6" w14:textId="77777777" w:rsidR="0074270A" w:rsidRPr="0037389D" w:rsidRDefault="0074270A" w:rsidP="00742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E7B26A6" w14:textId="77777777" w:rsidR="0074270A" w:rsidRPr="0037389D" w:rsidRDefault="0074270A" w:rsidP="00742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270A" w:rsidRPr="0037389D" w14:paraId="23E249DC" w14:textId="77777777" w:rsidTr="0074270A">
        <w:tc>
          <w:tcPr>
            <w:tcW w:w="1804" w:type="pct"/>
          </w:tcPr>
          <w:p w14:paraId="4019FF0D" w14:textId="77777777" w:rsidR="0074270A" w:rsidRPr="0037389D" w:rsidRDefault="0074270A" w:rsidP="0074270A">
            <w:pPr>
              <w:pStyle w:val="acctfourfigures"/>
              <w:tabs>
                <w:tab w:val="clear" w:pos="765"/>
              </w:tabs>
              <w:spacing w:line="240" w:lineRule="atLeast"/>
              <w:ind w:left="90" w:hanging="110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29" w:type="pct"/>
          </w:tcPr>
          <w:p w14:paraId="405A740F" w14:textId="77777777" w:rsidR="0074270A" w:rsidRPr="0037389D" w:rsidRDefault="0074270A" w:rsidP="0074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9233139" w14:textId="2106C70C" w:rsidR="0074270A" w:rsidRPr="00047ED9" w:rsidRDefault="003A0CBD" w:rsidP="0004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E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6244661" w14:textId="77777777" w:rsidR="0074270A" w:rsidRPr="0037389D" w:rsidRDefault="0074270A" w:rsidP="00742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8ACB594" w14:textId="619D87F1" w:rsidR="0074270A" w:rsidRPr="0037389D" w:rsidRDefault="0074270A" w:rsidP="0074270A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5,267</w:t>
            </w:r>
          </w:p>
        </w:tc>
        <w:tc>
          <w:tcPr>
            <w:tcW w:w="146" w:type="pct"/>
          </w:tcPr>
          <w:p w14:paraId="54BECD66" w14:textId="77777777" w:rsidR="0074270A" w:rsidRPr="0037389D" w:rsidRDefault="0074270A" w:rsidP="00742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6DAABB4" w14:textId="00F5297C" w:rsidR="0074270A" w:rsidRPr="0037389D" w:rsidRDefault="003A0CBD" w:rsidP="00742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DF9F692" w14:textId="77777777" w:rsidR="0074270A" w:rsidRPr="0037389D" w:rsidRDefault="0074270A" w:rsidP="00742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9754B9A" w14:textId="77777777" w:rsidR="0074270A" w:rsidRPr="0037389D" w:rsidRDefault="0074270A" w:rsidP="00742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6A81B7A" w14:textId="6A32EF35" w:rsidR="005316FF" w:rsidRPr="0037389D" w:rsidRDefault="00870BF2" w:rsidP="0087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7389D">
        <w:rPr>
          <w:rFonts w:ascii="Angsana New" w:hAnsi="Angsana New"/>
          <w:sz w:val="30"/>
          <w:szCs w:val="30"/>
        </w:rPr>
        <w:br w:type="page"/>
      </w:r>
    </w:p>
    <w:p w14:paraId="50B2793E" w14:textId="29795136" w:rsidR="006C3058" w:rsidRPr="0037389D" w:rsidRDefault="00D6443C" w:rsidP="006C3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7389D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316FF" w:rsidRPr="0037389D">
        <w:rPr>
          <w:rFonts w:ascii="Angsana New" w:hAnsi="Angsana New"/>
          <w:b/>
          <w:bCs/>
          <w:sz w:val="30"/>
          <w:szCs w:val="30"/>
        </w:rPr>
        <w:t>2</w:t>
      </w:r>
      <w:r w:rsidR="006C3058" w:rsidRPr="0037389D">
        <w:rPr>
          <w:rFonts w:ascii="Angsana New" w:hAnsi="Angsana New"/>
          <w:b/>
          <w:bCs/>
          <w:sz w:val="30"/>
          <w:szCs w:val="30"/>
        </w:rPr>
        <w:tab/>
      </w:r>
      <w:r w:rsidR="006C3058" w:rsidRPr="0037389D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69E22606" w14:textId="2E2D3CBD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sz w:val="24"/>
          <w:szCs w:val="24"/>
        </w:rPr>
      </w:pPr>
    </w:p>
    <w:p w14:paraId="187FFA60" w14:textId="59410B59" w:rsidR="005316FF" w:rsidRPr="0037389D" w:rsidRDefault="005316FF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2F5D304C" w14:textId="77777777" w:rsidR="007A3077" w:rsidRPr="0037389D" w:rsidRDefault="007A307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FCA1E48" w14:textId="638FB665" w:rsidR="00C52824" w:rsidRPr="0037389D" w:rsidRDefault="0078110E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  <w:r w:rsidRPr="0037389D">
        <w:rPr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="005316FF" w:rsidRPr="0037389D">
        <w:rPr>
          <w:rFonts w:hint="cs"/>
          <w:b/>
          <w:sz w:val="30"/>
          <w:szCs w:val="30"/>
          <w:cs/>
        </w:rPr>
        <w:t>กลุ่ม</w:t>
      </w:r>
      <w:r w:rsidRPr="0037389D">
        <w:rPr>
          <w:b/>
          <w:sz w:val="30"/>
          <w:szCs w:val="30"/>
          <w:cs/>
        </w:rPr>
        <w:t>บริษัท</w:t>
      </w:r>
      <w:r w:rsidR="00317076" w:rsidRPr="0037389D">
        <w:rPr>
          <w:rFonts w:hint="cs"/>
          <w:b/>
          <w:sz w:val="30"/>
          <w:szCs w:val="30"/>
          <w:cs/>
          <w:lang w:eastAsia="ko-KR"/>
        </w:rPr>
        <w:t>และบริษัท</w:t>
      </w:r>
      <w:r w:rsidRPr="0037389D">
        <w:rPr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  <w:r w:rsidR="00C52824" w:rsidRPr="0037389D">
        <w:rPr>
          <w:rFonts w:hint="cs"/>
          <w:b/>
          <w:sz w:val="30"/>
          <w:szCs w:val="30"/>
          <w:cs/>
        </w:rPr>
        <w:t>ปรับปรุงด้วยจำนวนหุ้นสามัญที่ซื้อคืน</w:t>
      </w:r>
      <w:r w:rsidR="00C52824" w:rsidRPr="0037389D">
        <w:rPr>
          <w:b/>
          <w:sz w:val="30"/>
          <w:szCs w:val="30"/>
        </w:rPr>
        <w:t xml:space="preserve"> </w:t>
      </w:r>
    </w:p>
    <w:p w14:paraId="4135960C" w14:textId="434F82D9" w:rsidR="00C52824" w:rsidRPr="0037389D" w:rsidRDefault="00D2652A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>`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5"/>
        <w:gridCol w:w="270"/>
        <w:gridCol w:w="1083"/>
        <w:gridCol w:w="270"/>
        <w:gridCol w:w="1070"/>
      </w:tblGrid>
      <w:tr w:rsidR="0037389D" w:rsidRPr="0037389D" w14:paraId="0CAA4E03" w14:textId="77777777" w:rsidTr="00727EC6">
        <w:tc>
          <w:tcPr>
            <w:tcW w:w="2207" w:type="pct"/>
          </w:tcPr>
          <w:p w14:paraId="23D9AEFD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26" w:type="pct"/>
            <w:gridSpan w:val="3"/>
          </w:tcPr>
          <w:p w14:paraId="711AEE95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13FBFB1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75A9C2FD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04A24EE7" w14:textId="77777777" w:rsidTr="00727EC6">
        <w:trPr>
          <w:trHeight w:val="434"/>
        </w:trPr>
        <w:tc>
          <w:tcPr>
            <w:tcW w:w="2207" w:type="pct"/>
          </w:tcPr>
          <w:p w14:paraId="7C7F845B" w14:textId="77777777" w:rsidR="00727EC6" w:rsidRPr="0037389D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3058AE6" w14:textId="30C0C573" w:rsidR="00727EC6" w:rsidRPr="0037389D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left w:val="nil"/>
            </w:tcBorders>
          </w:tcPr>
          <w:p w14:paraId="46AE6C80" w14:textId="77777777" w:rsidR="00727EC6" w:rsidRPr="0037389D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C854743" w14:textId="64F41C06" w:rsidR="00727EC6" w:rsidRPr="0037389D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00BAA3D" w14:textId="77777777" w:rsidR="00727EC6" w:rsidRPr="0037389D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8E91EB" w14:textId="3C699119" w:rsidR="00727EC6" w:rsidRPr="0037389D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A80C135" w14:textId="77777777" w:rsidR="00727EC6" w:rsidRPr="0037389D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880EA1D" w14:textId="65EA303B" w:rsidR="00727EC6" w:rsidRPr="0037389D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4F309325" w14:textId="77777777" w:rsidTr="00727EC6">
        <w:trPr>
          <w:trHeight w:val="434"/>
        </w:trPr>
        <w:tc>
          <w:tcPr>
            <w:tcW w:w="2207" w:type="pct"/>
          </w:tcPr>
          <w:p w14:paraId="61B9AAD7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7"/>
          </w:tcPr>
          <w:p w14:paraId="2ADBD96A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738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/พันหุ้น</w:t>
            </w:r>
            <w:r w:rsidRPr="0037389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7389D" w:rsidRPr="0037389D" w14:paraId="79583B92" w14:textId="77777777" w:rsidTr="00727EC6">
        <w:tc>
          <w:tcPr>
            <w:tcW w:w="2207" w:type="pct"/>
          </w:tcPr>
          <w:p w14:paraId="05242628" w14:textId="77777777" w:rsidR="004D5CDB" w:rsidRPr="0001319E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01319E"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588" w:type="pct"/>
            <w:vAlign w:val="bottom"/>
          </w:tcPr>
          <w:p w14:paraId="56D88DA5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BEC6DC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DFD08B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50508C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A2EBB7E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DDB7FD4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C3C48E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389D" w:rsidRPr="0037389D" w14:paraId="5B40DFCE" w14:textId="77777777" w:rsidTr="00727EC6">
        <w:tc>
          <w:tcPr>
            <w:tcW w:w="2207" w:type="pct"/>
          </w:tcPr>
          <w:p w14:paraId="48F254E3" w14:textId="77777777" w:rsidR="000F7F16" w:rsidRPr="0001319E" w:rsidRDefault="000F7F16" w:rsidP="000F7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</w:rPr>
            </w:pPr>
            <w:r w:rsidRPr="000131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1319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1319E">
              <w:rPr>
                <w:rFonts w:ascii="Angsana New" w:hAnsi="Angsana New" w:hint="cs"/>
                <w:sz w:val="30"/>
                <w:szCs w:val="30"/>
                <w:cs/>
              </w:rPr>
              <w:t>สามัญของบริษัท</w:t>
            </w:r>
            <w:r w:rsidRPr="0001319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1319E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3AF6441" w14:textId="31F2E2E3" w:rsidR="000F7F16" w:rsidRPr="0001319E" w:rsidRDefault="000D2CBC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19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A0A50" w:rsidRPr="0001319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 w:rsidRPr="000131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A0A50" w:rsidRPr="0001319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611</w:t>
            </w:r>
          </w:p>
        </w:tc>
        <w:tc>
          <w:tcPr>
            <w:tcW w:w="147" w:type="pct"/>
          </w:tcPr>
          <w:p w14:paraId="4AA5D8A5" w14:textId="77777777" w:rsidR="000F7F16" w:rsidRPr="0001319E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7751346" w14:textId="1DABB12D" w:rsidR="000F7F16" w:rsidRPr="0001319E" w:rsidRDefault="000F7F16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19E">
              <w:rPr>
                <w:rFonts w:ascii="Angsana New" w:hAnsi="Angsana New"/>
                <w:sz w:val="30"/>
                <w:szCs w:val="30"/>
                <w:lang w:val="en-US"/>
              </w:rPr>
              <w:t>585,439</w:t>
            </w:r>
          </w:p>
        </w:tc>
        <w:tc>
          <w:tcPr>
            <w:tcW w:w="147" w:type="pct"/>
          </w:tcPr>
          <w:p w14:paraId="41713C65" w14:textId="77777777" w:rsidR="000F7F16" w:rsidRPr="0001319E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3026D1F9" w14:textId="6379F409" w:rsidR="000F7F16" w:rsidRPr="0001319E" w:rsidRDefault="000D2CBC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19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64</w:t>
            </w:r>
            <w:r w:rsidR="002A0A50" w:rsidRPr="0001319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Pr="000131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A0A50" w:rsidRPr="0001319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148</w:t>
            </w:r>
          </w:p>
        </w:tc>
        <w:tc>
          <w:tcPr>
            <w:tcW w:w="147" w:type="pct"/>
          </w:tcPr>
          <w:p w14:paraId="5C520AC8" w14:textId="77777777" w:rsidR="000F7F16" w:rsidRPr="0001319E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527485E1" w14:textId="0FCC9575" w:rsidR="000F7F16" w:rsidRPr="0001319E" w:rsidRDefault="000F7F16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19E">
              <w:rPr>
                <w:rFonts w:ascii="Angsana New" w:hAnsi="Angsana New"/>
                <w:sz w:val="30"/>
                <w:szCs w:val="30"/>
                <w:lang w:val="en-US"/>
              </w:rPr>
              <w:t>579,960</w:t>
            </w:r>
          </w:p>
        </w:tc>
      </w:tr>
      <w:tr w:rsidR="008178A3" w:rsidRPr="0037389D" w14:paraId="1E988D23" w14:textId="77777777" w:rsidTr="00BB6FE2">
        <w:trPr>
          <w:gridAfter w:val="1"/>
          <w:wAfter w:w="583" w:type="pct"/>
        </w:trPr>
        <w:tc>
          <w:tcPr>
            <w:tcW w:w="2207" w:type="pct"/>
          </w:tcPr>
          <w:p w14:paraId="7C448414" w14:textId="77777777" w:rsidR="008178A3" w:rsidRPr="0037389D" w:rsidRDefault="008178A3" w:rsidP="000F7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vMerge w:val="restart"/>
            <w:vAlign w:val="bottom"/>
          </w:tcPr>
          <w:p w14:paraId="6B8BDAD0" w14:textId="77777777" w:rsidR="008178A3" w:rsidRPr="008178A3" w:rsidRDefault="008178A3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F565EF6" w14:textId="77777777" w:rsidR="008178A3" w:rsidRPr="008178A3" w:rsidRDefault="008178A3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Merge w:val="restart"/>
            <w:vAlign w:val="bottom"/>
          </w:tcPr>
          <w:p w14:paraId="5F85F7E1" w14:textId="77777777" w:rsidR="008178A3" w:rsidRPr="008178A3" w:rsidRDefault="008178A3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1835DF6" w14:textId="77777777" w:rsidR="008178A3" w:rsidRPr="008178A3" w:rsidRDefault="008178A3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0" w:type="pct"/>
            <w:vMerge w:val="restart"/>
            <w:vAlign w:val="bottom"/>
          </w:tcPr>
          <w:p w14:paraId="17B87D70" w14:textId="77777777" w:rsidR="008178A3" w:rsidRPr="008178A3" w:rsidRDefault="008178A3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BB0E7B7" w14:textId="77777777" w:rsidR="008178A3" w:rsidRPr="008178A3" w:rsidRDefault="008178A3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8178A3" w:rsidRPr="0037389D" w14:paraId="33EC495A" w14:textId="77777777" w:rsidTr="00A63B63">
        <w:trPr>
          <w:gridAfter w:val="1"/>
          <w:wAfter w:w="583" w:type="pct"/>
        </w:trPr>
        <w:tc>
          <w:tcPr>
            <w:tcW w:w="2207" w:type="pct"/>
          </w:tcPr>
          <w:p w14:paraId="62D6BE39" w14:textId="77777777" w:rsidR="008178A3" w:rsidRPr="0001319E" w:rsidRDefault="008178A3" w:rsidP="000F7F16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01319E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88" w:type="pct"/>
            <w:vMerge/>
            <w:vAlign w:val="bottom"/>
          </w:tcPr>
          <w:p w14:paraId="634C691F" w14:textId="77777777" w:rsidR="008178A3" w:rsidRPr="0001319E" w:rsidRDefault="008178A3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569B0FE" w14:textId="77777777" w:rsidR="008178A3" w:rsidRPr="0001319E" w:rsidRDefault="008178A3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Merge/>
            <w:vAlign w:val="bottom"/>
          </w:tcPr>
          <w:p w14:paraId="42B7B4E0" w14:textId="77777777" w:rsidR="008178A3" w:rsidRPr="0001319E" w:rsidRDefault="008178A3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CA2BC7C" w14:textId="77777777" w:rsidR="008178A3" w:rsidRPr="0001319E" w:rsidRDefault="008178A3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Merge/>
            <w:vAlign w:val="bottom"/>
          </w:tcPr>
          <w:p w14:paraId="2A25A2FC" w14:textId="77777777" w:rsidR="008178A3" w:rsidRPr="0001319E" w:rsidRDefault="008178A3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0EA7165" w14:textId="77777777" w:rsidR="008178A3" w:rsidRPr="0001319E" w:rsidRDefault="008178A3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6D26B9F4" w14:textId="77777777" w:rsidTr="00727EC6">
        <w:tc>
          <w:tcPr>
            <w:tcW w:w="2207" w:type="pct"/>
          </w:tcPr>
          <w:p w14:paraId="0AC6E3C8" w14:textId="2D913984" w:rsidR="000F7F16" w:rsidRPr="0001319E" w:rsidRDefault="000F7F16" w:rsidP="000F7F16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01319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1319E">
              <w:rPr>
                <w:rFonts w:ascii="Angsana New" w:hAnsi="Angsana New" w:hint="cs"/>
                <w:sz w:val="30"/>
                <w:szCs w:val="30"/>
                <w:cs/>
              </w:rPr>
              <w:t>ถ่วงน้ำหนัก</w:t>
            </w:r>
            <w:r w:rsidRPr="0001319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1319E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01319E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1319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1319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319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0B1D1A38" w14:textId="1455D9B0" w:rsidR="000F7F16" w:rsidRPr="0001319E" w:rsidRDefault="0003323C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19E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76839069" w14:textId="77777777" w:rsidR="000F7F16" w:rsidRPr="0001319E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0480395" w14:textId="78752077" w:rsidR="000F7F16" w:rsidRPr="0001319E" w:rsidRDefault="000F7F16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19E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55BE3349" w14:textId="77777777" w:rsidR="000F7F16" w:rsidRPr="0001319E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7CC24E48" w14:textId="6F70CD7A" w:rsidR="000F7F16" w:rsidRPr="0001319E" w:rsidRDefault="0003323C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19E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45422D65" w14:textId="77777777" w:rsidR="000F7F16" w:rsidRPr="0001319E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16D464AB" w14:textId="60E6510C" w:rsidR="000F7F16" w:rsidRPr="0001319E" w:rsidRDefault="000F7F16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319E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</w:tr>
      <w:tr w:rsidR="0037389D" w:rsidRPr="0037389D" w14:paraId="0AA7BE8C" w14:textId="77777777" w:rsidTr="00543BE7">
        <w:tc>
          <w:tcPr>
            <w:tcW w:w="2207" w:type="pct"/>
          </w:tcPr>
          <w:p w14:paraId="0F06333A" w14:textId="77777777" w:rsidR="000F7F16" w:rsidRPr="0037389D" w:rsidRDefault="000F7F16" w:rsidP="000F7F16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7BE7F057" w14:textId="77777777" w:rsidR="000F7F16" w:rsidRPr="0037389D" w:rsidRDefault="000F7F16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BFC2342" w14:textId="77777777" w:rsidR="000F7F16" w:rsidRPr="0037389D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62E152F2" w14:textId="77777777" w:rsidR="000F7F16" w:rsidRPr="0037389D" w:rsidRDefault="000F7F16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938020D" w14:textId="77777777" w:rsidR="000F7F16" w:rsidRPr="0037389D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74B39B64" w14:textId="77777777" w:rsidR="000F7F16" w:rsidRPr="0037389D" w:rsidRDefault="000F7F16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95D301C" w14:textId="77777777" w:rsidR="000F7F16" w:rsidRPr="0037389D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3" w:type="pct"/>
            <w:vAlign w:val="bottom"/>
          </w:tcPr>
          <w:p w14:paraId="770B617C" w14:textId="77777777" w:rsidR="000F7F16" w:rsidRPr="0037389D" w:rsidRDefault="000F7F16" w:rsidP="000F7F1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F7F16" w:rsidRPr="0037389D" w14:paraId="53E09C0F" w14:textId="77777777" w:rsidTr="00543BE7">
        <w:tc>
          <w:tcPr>
            <w:tcW w:w="2207" w:type="pct"/>
          </w:tcPr>
          <w:p w14:paraId="01B8AA93" w14:textId="77777777" w:rsidR="000F7F16" w:rsidRPr="0037389D" w:rsidRDefault="000F7F16" w:rsidP="000F7F16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474704B" w14:textId="3A8500C9" w:rsidR="000F7F16" w:rsidRPr="0037389D" w:rsidRDefault="000D2CBC" w:rsidP="000F7F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0.7</w:t>
            </w:r>
            <w:r w:rsidR="002A0A50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47" w:type="pct"/>
          </w:tcPr>
          <w:p w14:paraId="2204AB24" w14:textId="77777777" w:rsidR="000F7F16" w:rsidRPr="0037389D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28264FE8" w14:textId="753A386E" w:rsidR="000F7F16" w:rsidRPr="0037389D" w:rsidRDefault="000F7F16" w:rsidP="000F7F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0.68</w:t>
            </w:r>
          </w:p>
        </w:tc>
        <w:tc>
          <w:tcPr>
            <w:tcW w:w="147" w:type="pct"/>
          </w:tcPr>
          <w:p w14:paraId="60D44A3A" w14:textId="77777777" w:rsidR="000F7F16" w:rsidRPr="0037389D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4B306FD5" w14:textId="7BB99C1A" w:rsidR="000F7F16" w:rsidRPr="0037389D" w:rsidRDefault="000D2CBC" w:rsidP="000F7F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0.7</w:t>
            </w:r>
            <w:r w:rsidR="002A0A50"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147" w:type="pct"/>
          </w:tcPr>
          <w:p w14:paraId="1C3F1346" w14:textId="77777777" w:rsidR="000F7F16" w:rsidRPr="0037389D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14:paraId="3AD3368D" w14:textId="2EBAE301" w:rsidR="000F7F16" w:rsidRPr="0037389D" w:rsidRDefault="000F7F16" w:rsidP="000F7F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>0.68</w:t>
            </w:r>
          </w:p>
        </w:tc>
      </w:tr>
    </w:tbl>
    <w:p w14:paraId="47296A85" w14:textId="77777777" w:rsidR="0078110E" w:rsidRPr="0037389D" w:rsidRDefault="0078110E" w:rsidP="003E4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8DA9D07" w14:textId="4B0B1441" w:rsidR="00832C07" w:rsidRPr="0037389D" w:rsidRDefault="00811097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37389D">
        <w:rPr>
          <w:rFonts w:ascii="Angsana New" w:hAnsi="Angsana New"/>
          <w:b/>
          <w:bCs/>
          <w:sz w:val="30"/>
          <w:szCs w:val="30"/>
        </w:rPr>
        <w:t>2</w:t>
      </w:r>
      <w:r w:rsidR="003E408B" w:rsidRPr="0037389D">
        <w:rPr>
          <w:rFonts w:ascii="Angsana New" w:hAnsi="Angsana New"/>
          <w:b/>
          <w:bCs/>
          <w:sz w:val="30"/>
          <w:szCs w:val="30"/>
        </w:rPr>
        <w:t>3</w:t>
      </w:r>
      <w:r w:rsidR="00832C07" w:rsidRPr="0037389D">
        <w:rPr>
          <w:rFonts w:ascii="Angsana New" w:hAnsi="Angsana New"/>
          <w:b/>
          <w:bCs/>
          <w:sz w:val="30"/>
          <w:szCs w:val="30"/>
        </w:rPr>
        <w:tab/>
      </w:r>
      <w:r w:rsidR="00832C07" w:rsidRPr="0037389D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AA1A1E3" w14:textId="77777777" w:rsidR="004D5CDB" w:rsidRPr="0037389D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firstLine="9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970"/>
        <w:gridCol w:w="1620"/>
        <w:gridCol w:w="1620"/>
        <w:gridCol w:w="1350"/>
        <w:gridCol w:w="270"/>
        <w:gridCol w:w="1620"/>
      </w:tblGrid>
      <w:tr w:rsidR="0037389D" w:rsidRPr="0037389D" w:rsidDel="00D43E7A" w14:paraId="012E3F30" w14:textId="77777777" w:rsidTr="00EB049A">
        <w:tc>
          <w:tcPr>
            <w:tcW w:w="2970" w:type="dxa"/>
            <w:shd w:val="clear" w:color="auto" w:fill="auto"/>
            <w:vAlign w:val="bottom"/>
          </w:tcPr>
          <w:p w14:paraId="6DCB5065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D830A6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CF10D2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50AD3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533D25E1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E311C9" w14:textId="77777777" w:rsidR="00A516A5" w:rsidRPr="0037389D" w:rsidDel="00D43E7A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7389D" w:rsidRPr="0037389D" w14:paraId="664FF425" w14:textId="77777777" w:rsidTr="00EB049A">
        <w:tc>
          <w:tcPr>
            <w:tcW w:w="2970" w:type="dxa"/>
            <w:shd w:val="clear" w:color="auto" w:fill="auto"/>
          </w:tcPr>
          <w:p w14:paraId="663ACEF4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9226185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70432CA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1D3272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762508B1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5CB60DF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389D" w:rsidRPr="0037389D" w14:paraId="3B156946" w14:textId="77777777" w:rsidTr="00EB049A">
        <w:tc>
          <w:tcPr>
            <w:tcW w:w="2970" w:type="dxa"/>
            <w:shd w:val="clear" w:color="auto" w:fill="auto"/>
          </w:tcPr>
          <w:p w14:paraId="245624EE" w14:textId="3A62156E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7D3911C" w14:textId="6E921079" w:rsidR="00A516A5" w:rsidRPr="0037389D" w:rsidRDefault="00EB049A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A72A010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7344D5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449A4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229DD24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2495A2F6" w14:textId="77777777" w:rsidTr="00EB049A">
        <w:tc>
          <w:tcPr>
            <w:tcW w:w="2970" w:type="dxa"/>
            <w:shd w:val="clear" w:color="auto" w:fill="auto"/>
          </w:tcPr>
          <w:p w14:paraId="3F747FF1" w14:textId="390F1E00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735D0E66" w14:textId="7AC4D681" w:rsidR="00A516A5" w:rsidRPr="0037389D" w:rsidRDefault="00EB049A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01319E"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53FE54B1" w14:textId="2494324D" w:rsidR="00A516A5" w:rsidRPr="0037389D" w:rsidRDefault="00EB049A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01319E"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03EB08" w14:textId="2DED83B4" w:rsidR="00A516A5" w:rsidRPr="0037389D" w:rsidRDefault="00EB049A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0.24</w:t>
            </w:r>
          </w:p>
        </w:tc>
        <w:tc>
          <w:tcPr>
            <w:tcW w:w="270" w:type="dxa"/>
            <w:shd w:val="clear" w:color="auto" w:fill="auto"/>
          </w:tcPr>
          <w:p w14:paraId="345C7EDA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B7B4F14" w14:textId="08A75F2D" w:rsidR="00A516A5" w:rsidRPr="0037389D" w:rsidRDefault="00EB049A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205,208</w:t>
            </w:r>
          </w:p>
        </w:tc>
      </w:tr>
      <w:tr w:rsidR="0037389D" w:rsidRPr="0037389D" w14:paraId="4E9E062B" w14:textId="77777777" w:rsidTr="00EB049A">
        <w:tc>
          <w:tcPr>
            <w:tcW w:w="2970" w:type="dxa"/>
            <w:shd w:val="clear" w:color="auto" w:fill="auto"/>
          </w:tcPr>
          <w:p w14:paraId="1B99720A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8B8A5B9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EBA9DF9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84B2549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E23477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20395FE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6F3CED4E" w14:textId="77777777" w:rsidTr="00EB049A">
        <w:tc>
          <w:tcPr>
            <w:tcW w:w="2970" w:type="dxa"/>
            <w:shd w:val="clear" w:color="auto" w:fill="auto"/>
          </w:tcPr>
          <w:p w14:paraId="1F5F71BF" w14:textId="2FE44356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2B9B62DC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32C6DCA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A7C8605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2E4B07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9013AE2" w14:textId="77777777" w:rsidR="00A516A5" w:rsidRPr="0037389D" w:rsidRDefault="00A516A5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437176C5" w14:textId="77777777" w:rsidTr="00EB049A">
        <w:tc>
          <w:tcPr>
            <w:tcW w:w="2970" w:type="dxa"/>
            <w:shd w:val="clear" w:color="auto" w:fill="auto"/>
          </w:tcPr>
          <w:p w14:paraId="0F68B72F" w14:textId="62FED199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37389D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</w:tcPr>
          <w:p w14:paraId="3F4844A4" w14:textId="6843F5BA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527E14C1" w14:textId="1236BDC9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49EF0D66" w14:textId="591B79FF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0.46</w:t>
            </w:r>
          </w:p>
        </w:tc>
        <w:tc>
          <w:tcPr>
            <w:tcW w:w="270" w:type="dxa"/>
            <w:shd w:val="clear" w:color="auto" w:fill="auto"/>
          </w:tcPr>
          <w:p w14:paraId="72E1E15C" w14:textId="77777777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E8F886C" w14:textId="0E240B66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2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393,315</w:t>
            </w:r>
          </w:p>
        </w:tc>
      </w:tr>
      <w:tr w:rsidR="0037389D" w:rsidRPr="0037389D" w14:paraId="47EB7E7D" w14:textId="77777777" w:rsidTr="00EB049A">
        <w:tc>
          <w:tcPr>
            <w:tcW w:w="2970" w:type="dxa"/>
            <w:shd w:val="clear" w:color="auto" w:fill="auto"/>
          </w:tcPr>
          <w:p w14:paraId="72E62DBE" w14:textId="15608738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eastAsia="ko-KR"/>
              </w:rPr>
              <w:t xml:space="preserve">ปี </w:t>
            </w:r>
            <w:r w:rsidRPr="0037389D">
              <w:rPr>
                <w:rFonts w:ascii="Angsana New" w:hAnsi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0375CB7C" w14:textId="17D600C7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590C1875" w14:textId="07E89907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131420" w14:textId="01436701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7389D">
              <w:rPr>
                <w:rFonts w:ascii="Angsana New" w:hAnsi="Angsana New"/>
                <w:sz w:val="30"/>
                <w:szCs w:val="30"/>
              </w:rPr>
              <w:t>0.22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F7DE60" w14:textId="77777777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E1ADF0B" w14:textId="11D35374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56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7389D">
              <w:rPr>
                <w:rFonts w:ascii="Angsana New" w:hAnsi="Angsana New"/>
                <w:sz w:val="30"/>
                <w:szCs w:val="30"/>
              </w:rPr>
              <w:t>188,107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7389D" w:rsidRPr="0037389D" w14:paraId="23B32592" w14:textId="77777777" w:rsidTr="00EB049A">
        <w:tc>
          <w:tcPr>
            <w:tcW w:w="2970" w:type="dxa"/>
            <w:shd w:val="clear" w:color="auto" w:fill="auto"/>
          </w:tcPr>
          <w:p w14:paraId="306064EB" w14:textId="77777777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shd w:val="clear" w:color="auto" w:fill="auto"/>
          </w:tcPr>
          <w:p w14:paraId="7D0C473C" w14:textId="77777777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B15CE05" w14:textId="77777777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D6E28" w14:textId="705DBE21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0.24</w:t>
            </w:r>
          </w:p>
        </w:tc>
        <w:tc>
          <w:tcPr>
            <w:tcW w:w="270" w:type="dxa"/>
            <w:shd w:val="clear" w:color="auto" w:fill="auto"/>
          </w:tcPr>
          <w:p w14:paraId="42C7D44A" w14:textId="77777777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7FA1F" w14:textId="3D38BE53" w:rsidR="00EB049A" w:rsidRPr="0037389D" w:rsidRDefault="00EB049A" w:rsidP="00EB0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205,208</w:t>
            </w:r>
          </w:p>
        </w:tc>
      </w:tr>
    </w:tbl>
    <w:p w14:paraId="1D676AB3" w14:textId="5B7DD26A" w:rsidR="009F5871" w:rsidRDefault="009F5871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04FE0E71" w14:textId="217CC80A" w:rsidR="009F5871" w:rsidRDefault="009F5871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4B12E9F2" w14:textId="77777777" w:rsidR="009F5871" w:rsidRDefault="009F5871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6BB2A916" w14:textId="23750642" w:rsidR="00832C07" w:rsidRPr="0037389D" w:rsidRDefault="00811097" w:rsidP="009F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E408B" w:rsidRPr="0037389D">
        <w:rPr>
          <w:rFonts w:ascii="Angsana New" w:hAnsi="Angsana New"/>
          <w:b/>
          <w:bCs/>
          <w:sz w:val="30"/>
          <w:szCs w:val="30"/>
        </w:rPr>
        <w:t>4</w:t>
      </w:r>
      <w:r w:rsidR="00832C07" w:rsidRPr="0037389D">
        <w:rPr>
          <w:rFonts w:ascii="Angsana New" w:hAnsi="Angsana New"/>
          <w:b/>
          <w:bCs/>
          <w:sz w:val="30"/>
          <w:szCs w:val="30"/>
        </w:rPr>
        <w:tab/>
      </w:r>
      <w:r w:rsidR="00832C07" w:rsidRPr="0037389D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A27BD8D" w14:textId="3EBCD01E" w:rsidR="004C1BE2" w:rsidRPr="0037389D" w:rsidRDefault="004C1BE2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17538BE8" w14:textId="1F2ADC57" w:rsidR="003E408B" w:rsidRPr="0037389D" w:rsidRDefault="003E408B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A53A5DC" w14:textId="77777777" w:rsidR="007A3077" w:rsidRPr="0037389D" w:rsidRDefault="007A3077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11DB0491" w14:textId="71D3897D" w:rsidR="0078110E" w:rsidRPr="0037389D" w:rsidRDefault="0078110E" w:rsidP="00B033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27" w:hanging="38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7389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7389D">
        <w:rPr>
          <w:rFonts w:ascii="Angsana New" w:eastAsia="Calibri" w:hAnsi="Angsana New"/>
          <w:i/>
          <w:iCs/>
          <w:sz w:val="30"/>
          <w:szCs w:val="30"/>
        </w:rPr>
        <w:t>1</w:t>
      </w:r>
      <w:r w:rsidRPr="0037389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B033EC" w:rsidRPr="0037389D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37389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126C06" w:rsidRPr="0037389D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จัดประเภทและการวัดมูลค่า</w:t>
      </w:r>
      <w:r w:rsidRPr="0037389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56F90C84" w14:textId="72774A8D" w:rsidR="0078110E" w:rsidRPr="0037389D" w:rsidRDefault="0078110E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E1D53" w14:textId="62F02E56" w:rsidR="00126C06" w:rsidRPr="0037389D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7389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1F749F" w:rsidRPr="0037389D">
        <w:rPr>
          <w:rFonts w:ascii="Angsana New" w:hAnsi="Angsana New"/>
          <w:sz w:val="30"/>
          <w:szCs w:val="30"/>
        </w:rPr>
        <w:t xml:space="preserve"> (</w:t>
      </w:r>
      <w:r w:rsidR="00EE22D2" w:rsidRPr="0037389D">
        <w:rPr>
          <w:rFonts w:ascii="Angsana New" w:hAnsi="Angsana New" w:hint="cs"/>
          <w:sz w:val="30"/>
          <w:szCs w:val="30"/>
          <w:cs/>
        </w:rPr>
        <w:t xml:space="preserve">นอกเหนือจากลูกหนี้การค้า </w:t>
      </w:r>
      <w:r w:rsidR="00EE22D2" w:rsidRPr="0037389D">
        <w:rPr>
          <w:rFonts w:ascii="Angsana New" w:hAnsi="Angsana New"/>
          <w:sz w:val="30"/>
          <w:szCs w:val="30"/>
        </w:rPr>
        <w:t>(</w:t>
      </w:r>
      <w:r w:rsidR="00EE22D2" w:rsidRPr="0037389D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EE22D2" w:rsidRPr="0037389D">
        <w:rPr>
          <w:rFonts w:ascii="Angsana New" w:hAnsi="Angsana New"/>
          <w:sz w:val="30"/>
          <w:szCs w:val="30"/>
        </w:rPr>
        <w:t>5)</w:t>
      </w:r>
      <w:r w:rsidR="001F749F" w:rsidRPr="0037389D">
        <w:rPr>
          <w:rFonts w:ascii="Angsana New" w:hAnsi="Angsana New"/>
          <w:sz w:val="30"/>
          <w:szCs w:val="30"/>
        </w:rPr>
        <w:t>)</w:t>
      </w:r>
      <w:r w:rsidRPr="0037389D">
        <w:rPr>
          <w:rFonts w:ascii="Angsana New" w:hAnsi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="00B21C0D" w:rsidRPr="0037389D">
        <w:rPr>
          <w:rFonts w:ascii="Angsana New" w:hAnsi="Angsana New"/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B21C0D" w:rsidRPr="0037389D">
        <w:rPr>
          <w:rFonts w:ascii="Angsana New" w:hAnsi="Angsana New" w:hint="cs"/>
          <w:sz w:val="30"/>
          <w:szCs w:val="30"/>
          <w:cs/>
        </w:rPr>
        <w:t xml:space="preserve"> </w:t>
      </w:r>
      <w:r w:rsidR="00B21C0D" w:rsidRPr="0037389D">
        <w:rPr>
          <w:rFonts w:ascii="Angsana New" w:hAnsi="Angsana New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3" w:name="_Hlk108769447"/>
      <w:r w:rsidR="00B21C0D" w:rsidRPr="0037389D">
        <w:rPr>
          <w:rFonts w:ascii="Angsana New" w:hAnsi="Angsana New"/>
          <w:sz w:val="30"/>
          <w:szCs w:val="30"/>
          <w:cs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3"/>
      <w:r w:rsidR="00B21C0D" w:rsidRPr="0037389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1C0D" w:rsidRPr="0037389D">
        <w:rPr>
          <w:rFonts w:asciiTheme="majorBidi" w:hAnsiTheme="majorBidi" w:cstheme="majorBidi"/>
          <w:sz w:val="28"/>
          <w:szCs w:val="28"/>
        </w:rPr>
        <w:t xml:space="preserve"> </w:t>
      </w:r>
    </w:p>
    <w:p w14:paraId="3394F9D8" w14:textId="77777777" w:rsidR="00B21C0D" w:rsidRPr="0037389D" w:rsidRDefault="00B21C0D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A26E46" w14:textId="4600C3B9" w:rsidR="00126C06" w:rsidRPr="0037389D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4D0F9EC" w14:textId="7010A4B4" w:rsidR="00126C06" w:rsidRPr="0037389D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26D0D" w14:textId="2E22D346" w:rsidR="00126C06" w:rsidRPr="0037389D" w:rsidRDefault="00E37EB9" w:rsidP="004110CF">
      <w:pPr>
        <w:pStyle w:val="BodyText2"/>
        <w:tabs>
          <w:tab w:val="left" w:pos="900"/>
          <w:tab w:val="left" w:pos="990"/>
          <w:tab w:val="left" w:pos="1080"/>
          <w:tab w:val="left" w:pos="1170"/>
          <w:tab w:val="left" w:pos="126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ดอกเบี้ยจ่าย</w:t>
      </w:r>
      <w:r w:rsidRPr="0037389D">
        <w:rPr>
          <w:rFonts w:ascii="Angsana New" w:hAnsi="Angsana New"/>
          <w:sz w:val="30"/>
          <w:szCs w:val="30"/>
        </w:rPr>
        <w:t xml:space="preserve"> </w:t>
      </w:r>
      <w:r w:rsidRPr="0037389D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93168CA" w14:textId="3B7D22AD" w:rsidR="00E37EB9" w:rsidRPr="0037389D" w:rsidRDefault="00E37EB9" w:rsidP="00EE22D2">
      <w:pPr>
        <w:pStyle w:val="BodyText2"/>
        <w:tabs>
          <w:tab w:val="left" w:pos="900"/>
          <w:tab w:val="left" w:pos="990"/>
          <w:tab w:val="left" w:pos="1080"/>
        </w:tabs>
        <w:spacing w:line="240" w:lineRule="atLeast"/>
        <w:ind w:left="72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AA8148C" w14:textId="694DF90E" w:rsidR="00E37EB9" w:rsidRPr="0037389D" w:rsidRDefault="00E37EB9" w:rsidP="004110CF">
      <w:pPr>
        <w:pStyle w:val="BodyText2"/>
        <w:tabs>
          <w:tab w:val="left" w:pos="900"/>
          <w:tab w:val="left" w:pos="990"/>
          <w:tab w:val="left" w:pos="108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</w:t>
      </w:r>
      <w:r w:rsidR="00F06D23" w:rsidRPr="0037389D">
        <w:rPr>
          <w:rFonts w:ascii="Angsana New" w:hAnsi="Angsana New"/>
          <w:sz w:val="30"/>
          <w:szCs w:val="30"/>
        </w:rPr>
        <w:t xml:space="preserve"> </w:t>
      </w:r>
      <w:r w:rsidR="00F06D23" w:rsidRPr="0037389D">
        <w:rPr>
          <w:rFonts w:ascii="Angsana New" w:hAnsi="Angsana New" w:hint="cs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37389D">
        <w:rPr>
          <w:rFonts w:ascii="Angsana New" w:hAnsi="Angsana New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60F05919" w14:textId="77777777" w:rsidR="00E37EB9" w:rsidRPr="0037389D" w:rsidRDefault="00E37EB9" w:rsidP="00EE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345B5D21" w14:textId="0623EF22" w:rsidR="00B21C0D" w:rsidRPr="0037389D" w:rsidRDefault="00E37EB9" w:rsidP="004110CF">
      <w:pPr>
        <w:pStyle w:val="BodyText2"/>
        <w:tabs>
          <w:tab w:val="left" w:pos="900"/>
          <w:tab w:val="left" w:pos="99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37389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2B99B0D0" w14:textId="77777777" w:rsidR="00B21C0D" w:rsidRPr="0037389D" w:rsidRDefault="00B2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37389D">
        <w:rPr>
          <w:rFonts w:ascii="Angsana New" w:hAnsi="Angsana New"/>
          <w:sz w:val="30"/>
          <w:szCs w:val="30"/>
          <w:cs/>
        </w:rPr>
        <w:br w:type="page"/>
      </w:r>
    </w:p>
    <w:p w14:paraId="7F594771" w14:textId="28086783" w:rsidR="0078110E" w:rsidRPr="0037389D" w:rsidRDefault="0078110E" w:rsidP="004110CF">
      <w:pPr>
        <w:pStyle w:val="BodyText2"/>
        <w:tabs>
          <w:tab w:val="left" w:pos="990"/>
          <w:tab w:val="left" w:pos="1080"/>
          <w:tab w:val="left" w:pos="1260"/>
          <w:tab w:val="left" w:pos="180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  <w:lang w:eastAsia="ko-KR"/>
        </w:rPr>
      </w:pPr>
      <w:r w:rsidRPr="0037389D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="00E37EB9" w:rsidRPr="0037389D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37389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37389D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E37EB9" w:rsidRPr="0037389D">
        <w:rPr>
          <w:rFonts w:ascii="Angsana New" w:hAnsi="Angsana New"/>
          <w:i/>
          <w:iCs/>
          <w:sz w:val="30"/>
          <w:szCs w:val="30"/>
          <w:cs/>
          <w:lang w:eastAsia="ko-KR"/>
        </w:rPr>
        <w:t>และการหักกลบ</w:t>
      </w:r>
    </w:p>
    <w:p w14:paraId="1F16AC8B" w14:textId="77777777" w:rsidR="0078110E" w:rsidRPr="0037389D" w:rsidRDefault="0078110E" w:rsidP="0078110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0"/>
          <w:szCs w:val="20"/>
        </w:rPr>
      </w:pPr>
    </w:p>
    <w:p w14:paraId="1FC3A290" w14:textId="0E2513C6" w:rsidR="00E37EB9" w:rsidRPr="0037389D" w:rsidRDefault="00E37EB9" w:rsidP="00BD4829">
      <w:pPr>
        <w:tabs>
          <w:tab w:val="clear" w:pos="454"/>
          <w:tab w:val="clear" w:pos="680"/>
          <w:tab w:val="clear" w:pos="907"/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="00F87EA1" w:rsidRPr="0037389D">
        <w:rPr>
          <w:rFonts w:ascii="Angsana New" w:hAnsi="Angsana New"/>
          <w:sz w:val="30"/>
          <w:szCs w:val="30"/>
          <w:cs/>
        </w:rPr>
        <w:t>ไ</w:t>
      </w:r>
      <w:r w:rsidRPr="0037389D">
        <w:rPr>
          <w:rFonts w:ascii="Angsana New" w:hAnsi="Angsana New"/>
          <w:sz w:val="30"/>
          <w:szCs w:val="30"/>
          <w:cs/>
        </w:rPr>
        <w:t xml:space="preserve">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F403978" w14:textId="77777777" w:rsidR="00E37EB9" w:rsidRPr="0037389D" w:rsidRDefault="00E37EB9" w:rsidP="00E37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0"/>
          <w:szCs w:val="20"/>
        </w:rPr>
      </w:pPr>
    </w:p>
    <w:p w14:paraId="4DE96B30" w14:textId="0D3026EF" w:rsidR="00E37EB9" w:rsidRPr="0037389D" w:rsidRDefault="00E37EB9" w:rsidP="00BD4829">
      <w:pPr>
        <w:pStyle w:val="BodyText"/>
        <w:tabs>
          <w:tab w:val="clear" w:pos="454"/>
          <w:tab w:val="clear" w:pos="680"/>
          <w:tab w:val="clear" w:pos="907"/>
          <w:tab w:val="left" w:pos="1170"/>
          <w:tab w:val="left" w:pos="1260"/>
          <w:tab w:val="left" w:pos="135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กลุ่มบริษัท</w:t>
      </w:r>
      <w:r w:rsidR="00F87EA1" w:rsidRPr="0037389D">
        <w:rPr>
          <w:rFonts w:ascii="Angsana New" w:hAnsi="Angsana New"/>
          <w:sz w:val="30"/>
          <w:szCs w:val="30"/>
          <w:cs/>
        </w:rPr>
        <w:t>ตัด</w:t>
      </w:r>
      <w:r w:rsidRPr="0037389D">
        <w:rPr>
          <w:rFonts w:ascii="Angsana New" w:hAnsi="Angsana New"/>
          <w:sz w:val="30"/>
          <w:szCs w:val="30"/>
          <w:cs/>
        </w:rPr>
        <w:t>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37389D">
        <w:rPr>
          <w:rFonts w:ascii="Angsana New" w:hAnsi="Angsana New"/>
          <w:sz w:val="30"/>
          <w:szCs w:val="30"/>
        </w:rPr>
        <w:t xml:space="preserve"> </w:t>
      </w:r>
    </w:p>
    <w:p w14:paraId="0EC1EBEE" w14:textId="77777777" w:rsidR="00E37EB9" w:rsidRPr="0037389D" w:rsidRDefault="00E37EB9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16"/>
        <w:jc w:val="both"/>
        <w:rPr>
          <w:rFonts w:ascii="Angsana New" w:hAnsi="Angsana New"/>
          <w:sz w:val="20"/>
          <w:szCs w:val="20"/>
        </w:rPr>
      </w:pPr>
    </w:p>
    <w:p w14:paraId="4084B49F" w14:textId="1DC00DCC" w:rsidR="00E37EB9" w:rsidRPr="0037389D" w:rsidRDefault="00E37EB9" w:rsidP="00BD48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1F88012" w14:textId="77777777" w:rsidR="00F87EA1" w:rsidRPr="0037389D" w:rsidRDefault="00F87EA1" w:rsidP="00F87EA1">
      <w:pPr>
        <w:pStyle w:val="BodyText2"/>
        <w:tabs>
          <w:tab w:val="left" w:pos="810"/>
        </w:tabs>
        <w:ind w:left="706" w:right="47" w:firstLine="0"/>
        <w:jc w:val="thaiDistribute"/>
        <w:rPr>
          <w:rFonts w:ascii="Angsana New" w:hAnsi="Angsana New"/>
          <w:sz w:val="20"/>
          <w:szCs w:val="20"/>
        </w:rPr>
      </w:pPr>
    </w:p>
    <w:p w14:paraId="26920D6B" w14:textId="7A9A7146" w:rsidR="00E37EB9" w:rsidRPr="0037389D" w:rsidRDefault="00E37EB9" w:rsidP="00BD4829">
      <w:pPr>
        <w:pStyle w:val="BodyText2"/>
        <w:tabs>
          <w:tab w:val="left" w:pos="1260"/>
        </w:tabs>
        <w:ind w:left="810" w:right="47" w:firstLine="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37389D">
        <w:rPr>
          <w:rFonts w:ascii="Angsana New" w:hAnsi="Angsana New"/>
          <w:sz w:val="30"/>
          <w:szCs w:val="30"/>
        </w:rPr>
        <w:t xml:space="preserve"> </w:t>
      </w:r>
    </w:p>
    <w:p w14:paraId="00978917" w14:textId="77777777" w:rsidR="00870BF2" w:rsidRPr="0037389D" w:rsidRDefault="00870BF2" w:rsidP="00F87EA1">
      <w:pPr>
        <w:pStyle w:val="BodyText2"/>
        <w:tabs>
          <w:tab w:val="left" w:pos="810"/>
        </w:tabs>
        <w:ind w:left="45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606499C3" w14:textId="46C4A26A" w:rsidR="0078110E" w:rsidRPr="0037389D" w:rsidRDefault="0078110E" w:rsidP="004110CF">
      <w:pPr>
        <w:pStyle w:val="BodyText2"/>
        <w:tabs>
          <w:tab w:val="left" w:pos="810"/>
        </w:tabs>
        <w:ind w:left="54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7389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895D41" w:rsidRPr="0037389D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37389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37389D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3BDB906" w14:textId="77777777" w:rsidR="00F87EA1" w:rsidRPr="0037389D" w:rsidRDefault="00F87EA1" w:rsidP="00F87EA1">
      <w:pPr>
        <w:spacing w:line="240" w:lineRule="auto"/>
        <w:ind w:left="1412" w:right="29"/>
        <w:jc w:val="thaiDistribute"/>
        <w:rPr>
          <w:rFonts w:ascii="Angsana New" w:hAnsi="Angsana New"/>
          <w:sz w:val="30"/>
          <w:szCs w:val="30"/>
        </w:rPr>
      </w:pPr>
    </w:p>
    <w:p w14:paraId="57E937E2" w14:textId="58850FD8" w:rsidR="0078110E" w:rsidRPr="0037389D" w:rsidRDefault="0078110E" w:rsidP="00BD4829">
      <w:pPr>
        <w:tabs>
          <w:tab w:val="clear" w:pos="680"/>
          <w:tab w:val="clear" w:pos="907"/>
          <w:tab w:val="left" w:pos="1170"/>
          <w:tab w:val="left" w:pos="1350"/>
        </w:tabs>
        <w:spacing w:line="240" w:lineRule="auto"/>
        <w:ind w:left="810" w:right="29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3B78F586" w14:textId="45973AA7" w:rsidR="00EE22D2" w:rsidRPr="0037389D" w:rsidRDefault="00EE22D2" w:rsidP="00EE22D2">
      <w:pPr>
        <w:pStyle w:val="BodyText2"/>
        <w:tabs>
          <w:tab w:val="left" w:pos="810"/>
        </w:tabs>
        <w:ind w:left="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117CD38" w14:textId="1A0B0ADF" w:rsidR="00EE22D2" w:rsidRPr="0037389D" w:rsidRDefault="00EE22D2" w:rsidP="004110CF">
      <w:pPr>
        <w:pStyle w:val="BodyText2"/>
        <w:tabs>
          <w:tab w:val="left" w:pos="990"/>
        </w:tabs>
        <w:ind w:left="54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7389D">
        <w:rPr>
          <w:rFonts w:ascii="Angsana New" w:eastAsia="EucrosiaUPCBold" w:hAnsi="Angsana New"/>
          <w:i/>
          <w:iCs/>
          <w:sz w:val="30"/>
          <w:szCs w:val="30"/>
        </w:rPr>
        <w:t xml:space="preserve">(4) </w:t>
      </w:r>
      <w:r w:rsidRPr="0037389D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ECB6E83" w14:textId="77777777" w:rsidR="00EE22D2" w:rsidRPr="0037389D" w:rsidRDefault="00EE22D2" w:rsidP="00EE22D2">
      <w:pPr>
        <w:pStyle w:val="BodyText2"/>
        <w:tabs>
          <w:tab w:val="left" w:pos="720"/>
          <w:tab w:val="left" w:pos="900"/>
        </w:tabs>
        <w:ind w:left="720" w:right="47" w:firstLine="0"/>
        <w:jc w:val="thaiDistribute"/>
        <w:rPr>
          <w:rFonts w:ascii="Angsana New" w:eastAsia="EucrosiaUPCBold" w:hAnsi="Angsana New"/>
          <w:i/>
          <w:iCs/>
          <w:sz w:val="26"/>
          <w:szCs w:val="26"/>
        </w:rPr>
      </w:pPr>
    </w:p>
    <w:p w14:paraId="6BF05632" w14:textId="3FAA1D16" w:rsidR="00EE22D2" w:rsidRPr="0037389D" w:rsidRDefault="00EE22D2" w:rsidP="00BD48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37389D">
        <w:rPr>
          <w:rFonts w:ascii="Angsana New" w:eastAsia="EucrosiaUPCBold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7C2AAA68" w14:textId="77777777" w:rsidR="00E008B5" w:rsidRPr="0037389D" w:rsidRDefault="00E008B5" w:rsidP="00E008B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6"/>
          <w:szCs w:val="16"/>
        </w:rPr>
      </w:pPr>
    </w:p>
    <w:p w14:paraId="53D44684" w14:textId="269057E2" w:rsidR="00EE22D2" w:rsidRPr="0037389D" w:rsidRDefault="00EE22D2" w:rsidP="00BD48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37389D">
        <w:rPr>
          <w:rFonts w:ascii="Angsana New" w:eastAsia="EucrosiaUPCBold" w:hAnsi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/>
          <w:sz w:val="30"/>
          <w:szCs w:val="30"/>
        </w:rPr>
        <w:t>12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เดือนข้างหน้า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11A2285F" w14:textId="5BEC3E3F" w:rsidR="00EE22D2" w:rsidRPr="0037389D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37389D">
        <w:rPr>
          <w:rFonts w:ascii="Angsana New" w:eastAsia="EucrosiaUPCBold" w:hAnsi="Angsana New" w:hint="cs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14F38601" w14:textId="77777777" w:rsidR="00EE22D2" w:rsidRPr="0037389D" w:rsidRDefault="00EE22D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6"/>
          <w:szCs w:val="16"/>
        </w:rPr>
      </w:pPr>
    </w:p>
    <w:p w14:paraId="5D687E66" w14:textId="28436E86" w:rsidR="00EE22D2" w:rsidRPr="0037389D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37389D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‘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ระดับที่น่าลงทุน</w:t>
      </w:r>
      <w:r w:rsidRPr="0037389D">
        <w:rPr>
          <w:rFonts w:ascii="Angsana New" w:eastAsia="EucrosiaUPCBold" w:hAnsi="Angsana New" w:hint="eastAsia"/>
          <w:sz w:val="30"/>
          <w:szCs w:val="30"/>
          <w:cs/>
        </w:rPr>
        <w:t>’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/>
          <w:sz w:val="30"/>
          <w:szCs w:val="30"/>
        </w:rPr>
        <w:t>12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เดือนข้างหน้า</w:t>
      </w:r>
    </w:p>
    <w:p w14:paraId="0CC5E513" w14:textId="77777777" w:rsidR="00EE22D2" w:rsidRPr="0037389D" w:rsidRDefault="00EE22D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6"/>
          <w:szCs w:val="16"/>
        </w:rPr>
      </w:pPr>
    </w:p>
    <w:p w14:paraId="1EF1D176" w14:textId="0D4AB21A" w:rsidR="00EE22D2" w:rsidRPr="0037389D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37389D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/>
          <w:sz w:val="30"/>
          <w:szCs w:val="30"/>
        </w:rPr>
        <w:t>30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วัน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ตลาด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9E73575" w14:textId="77777777" w:rsidR="00870BF2" w:rsidRPr="0037389D" w:rsidRDefault="00870BF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6"/>
          <w:szCs w:val="16"/>
        </w:rPr>
      </w:pPr>
    </w:p>
    <w:p w14:paraId="3C88B5BB" w14:textId="1E151584" w:rsidR="00EE22D2" w:rsidRPr="0037389D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37389D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63B0ACD6" w14:textId="0D81A3F0" w:rsidR="00EE22D2" w:rsidRPr="0037389D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37389D">
        <w:rPr>
          <w:rFonts w:ascii="Angsana New" w:eastAsia="EucrosiaUPCBold" w:hAnsi="Angsana New"/>
          <w:sz w:val="30"/>
          <w:szCs w:val="30"/>
        </w:rPr>
        <w:t>-</w:t>
      </w:r>
      <w:r w:rsidR="004110CF" w:rsidRPr="0037389D">
        <w:rPr>
          <w:rFonts w:ascii="Angsana New" w:eastAsia="EucrosiaUPCBold" w:hAnsi="Angsana New"/>
          <w:sz w:val="30"/>
          <w:szCs w:val="30"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เช่น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การยึดหลักประกัน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(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หากมีการวางหลักประกัน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)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หรือ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11B6F06F" w14:textId="78A92F1F" w:rsidR="00EE22D2" w:rsidRPr="0037389D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37389D">
        <w:rPr>
          <w:rFonts w:ascii="Angsana New" w:eastAsia="EucrosiaUPCBold" w:hAnsi="Angsana New"/>
          <w:sz w:val="30"/>
          <w:szCs w:val="30"/>
        </w:rPr>
        <w:t>-</w:t>
      </w:r>
      <w:r w:rsidR="004110CF" w:rsidRPr="0037389D">
        <w:rPr>
          <w:rFonts w:ascii="Angsana New" w:eastAsia="EucrosiaUPCBold" w:hAnsi="Angsana New"/>
          <w:sz w:val="30"/>
          <w:szCs w:val="30"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/>
          <w:sz w:val="30"/>
          <w:szCs w:val="30"/>
        </w:rPr>
        <w:t>90</w:t>
      </w:r>
      <w:r w:rsidRPr="0037389D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37389D">
        <w:rPr>
          <w:rFonts w:ascii="Angsana New" w:eastAsia="EucrosiaUPCBold" w:hAnsi="Angsana New" w:hint="cs"/>
          <w:sz w:val="30"/>
          <w:szCs w:val="30"/>
          <w:cs/>
        </w:rPr>
        <w:t>วัน</w:t>
      </w:r>
    </w:p>
    <w:p w14:paraId="5CE90634" w14:textId="77777777" w:rsidR="00EE22D2" w:rsidRPr="0037389D" w:rsidRDefault="00EE22D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706"/>
        <w:jc w:val="thaiDistribute"/>
        <w:rPr>
          <w:rFonts w:ascii="Angsana New" w:eastAsia="EucrosiaUPCBold" w:hAnsi="Angsana New"/>
          <w:sz w:val="24"/>
          <w:szCs w:val="24"/>
        </w:rPr>
      </w:pPr>
    </w:p>
    <w:p w14:paraId="1AE47DDB" w14:textId="67EC0D29" w:rsidR="00895D41" w:rsidRPr="0037389D" w:rsidRDefault="00895D41" w:rsidP="00142F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eastAsia="ko-KR"/>
        </w:rPr>
      </w:pPr>
      <w:r w:rsidRPr="0037389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A36318" w:rsidRPr="0037389D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37389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42F9C" w:rsidRPr="0037389D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iCs/>
          <w:sz w:val="30"/>
          <w:szCs w:val="30"/>
          <w:cs/>
          <w:lang w:eastAsia="ko-KR"/>
        </w:rPr>
        <w:t>การตัดจำหน่าย</w:t>
      </w:r>
    </w:p>
    <w:p w14:paraId="56231376" w14:textId="77777777" w:rsidR="00895D41" w:rsidRPr="0037389D" w:rsidRDefault="00895D4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 w:hanging="540"/>
        <w:rPr>
          <w:rFonts w:ascii="Angsana New" w:hAnsi="Angsana New"/>
          <w:b/>
          <w:bCs/>
          <w:sz w:val="24"/>
          <w:szCs w:val="24"/>
        </w:rPr>
      </w:pPr>
    </w:p>
    <w:p w14:paraId="1606A1E2" w14:textId="5DA447C6" w:rsidR="00895D41" w:rsidRPr="0037389D" w:rsidRDefault="00895D41" w:rsidP="00142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262600F" w14:textId="61ACBEFA" w:rsidR="00F87EA1" w:rsidRPr="0037389D" w:rsidRDefault="00F87EA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30"/>
          <w:szCs w:val="30"/>
        </w:rPr>
      </w:pPr>
    </w:p>
    <w:p w14:paraId="731F95EE" w14:textId="23B396F8" w:rsidR="00A36318" w:rsidRPr="0037389D" w:rsidRDefault="00A36318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eastAsia="ko-KR"/>
        </w:rPr>
      </w:pPr>
      <w:r w:rsidRPr="0037389D">
        <w:rPr>
          <w:rFonts w:ascii="Angsana New" w:eastAsia="EucrosiaUPCBold" w:hAnsi="Angsana New"/>
          <w:i/>
          <w:iCs/>
          <w:sz w:val="30"/>
          <w:szCs w:val="30"/>
        </w:rPr>
        <w:t>(6)</w:t>
      </w:r>
      <w:r w:rsidR="00142F9C" w:rsidRPr="0037389D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37389D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37389D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ดอกเบี้ย</w:t>
      </w:r>
    </w:p>
    <w:p w14:paraId="1DC7B869" w14:textId="77777777" w:rsidR="00A36318" w:rsidRPr="0037389D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 w:hanging="540"/>
        <w:rPr>
          <w:rFonts w:ascii="Angsana New" w:hAnsi="Angsana New"/>
          <w:b/>
          <w:bCs/>
          <w:sz w:val="22"/>
          <w:szCs w:val="22"/>
        </w:rPr>
      </w:pPr>
    </w:p>
    <w:p w14:paraId="11FA4BD2" w14:textId="25E11134" w:rsidR="00A36318" w:rsidRPr="0037389D" w:rsidRDefault="00A36318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37389D">
        <w:rPr>
          <w:rFonts w:ascii="Angsana New" w:hAnsi="Angsana New"/>
          <w:sz w:val="30"/>
          <w:szCs w:val="30"/>
          <w:cs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37389D">
        <w:rPr>
          <w:rFonts w:ascii="Angsana New" w:hAnsi="Angsana New"/>
          <w:sz w:val="30"/>
          <w:szCs w:val="30"/>
          <w:cs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37389D">
        <w:rPr>
          <w:rFonts w:ascii="Angsana New" w:hAnsi="Angsana New"/>
          <w:sz w:val="30"/>
          <w:szCs w:val="30"/>
          <w:cs/>
        </w:rPr>
        <w:t xml:space="preserve"> (</w:t>
      </w:r>
      <w:r w:rsidRPr="0037389D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37389D">
        <w:rPr>
          <w:rFonts w:ascii="Angsana New" w:hAnsi="Angsana New"/>
          <w:sz w:val="30"/>
          <w:szCs w:val="30"/>
          <w:cs/>
        </w:rPr>
        <w:t xml:space="preserve">) </w:t>
      </w:r>
      <w:r w:rsidRPr="0037389D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0DF8009D" w14:textId="74291845" w:rsidR="00B21C0D" w:rsidRPr="0037389D" w:rsidRDefault="00B2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</w:rPr>
      </w:pPr>
      <w:r w:rsidRPr="0037389D">
        <w:rPr>
          <w:rFonts w:ascii="Angsana New" w:eastAsia="EucrosiaUPCBold" w:hAnsi="Angsana New"/>
          <w:i/>
          <w:iCs/>
          <w:sz w:val="30"/>
          <w:szCs w:val="30"/>
        </w:rPr>
        <w:br w:type="page"/>
      </w:r>
    </w:p>
    <w:p w14:paraId="5959C82E" w14:textId="512EDD98" w:rsidR="00491A73" w:rsidRPr="0037389D" w:rsidRDefault="00491A73" w:rsidP="00A35C0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eastAsia="ko-KR"/>
        </w:rPr>
      </w:pPr>
      <w:r w:rsidRPr="0037389D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="00A36318" w:rsidRPr="0037389D">
        <w:rPr>
          <w:rFonts w:ascii="Angsana New" w:eastAsia="EucrosiaUPCBold" w:hAnsi="Angsana New"/>
          <w:i/>
          <w:iCs/>
          <w:sz w:val="30"/>
          <w:szCs w:val="30"/>
        </w:rPr>
        <w:t>7</w:t>
      </w:r>
      <w:r w:rsidRPr="0037389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A35C0D" w:rsidRPr="0037389D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37389D">
        <w:rPr>
          <w:rFonts w:ascii="Angsana New" w:hAnsi="Angsana New"/>
          <w:i/>
          <w:iCs/>
          <w:sz w:val="30"/>
          <w:szCs w:val="30"/>
          <w:cs/>
          <w:lang w:eastAsia="ko-KR"/>
        </w:rPr>
        <w:t>การวัดมูลค่ายุติธรรม</w:t>
      </w:r>
    </w:p>
    <w:p w14:paraId="18EE51DC" w14:textId="77777777" w:rsidR="00F87EA1" w:rsidRPr="0037389D" w:rsidRDefault="00F87EA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805C5CB" w14:textId="167E59BF" w:rsidR="00895D41" w:rsidRPr="0037389D" w:rsidRDefault="001C2C5B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  <w:r w:rsidRPr="0037389D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37389D" w:rsidDel="001A6CC8">
        <w:rPr>
          <w:rFonts w:ascii="Angsana New" w:hAnsi="Angsana New"/>
          <w:spacing w:val="4"/>
          <w:sz w:val="30"/>
          <w:szCs w:val="30"/>
          <w:cs/>
        </w:rPr>
        <w:t xml:space="preserve"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37389D" w:rsidDel="001A6CC8">
        <w:rPr>
          <w:rFonts w:ascii="Angsana New" w:hAnsi="Angsana New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89DE29D" w14:textId="77777777" w:rsidR="00F87EA1" w:rsidRPr="0037389D" w:rsidRDefault="00F87EA1" w:rsidP="00F87EA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706"/>
        <w:jc w:val="thaiDistribute"/>
        <w:rPr>
          <w:rFonts w:ascii="Angsana New" w:hAnsi="Angsana New"/>
          <w:sz w:val="30"/>
          <w:szCs w:val="30"/>
        </w:rPr>
      </w:pPr>
    </w:p>
    <w:p w14:paraId="54A212E9" w14:textId="07F198C5" w:rsidR="006B068D" w:rsidRPr="0037389D" w:rsidDel="001A6CC8" w:rsidRDefault="001C2C5B" w:rsidP="004110CF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37389D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7389D" w:rsidDel="001A6CC8">
        <w:rPr>
          <w:rFonts w:ascii="Angsana New" w:hAnsi="Angsana New"/>
          <w:sz w:val="30"/>
          <w:szCs w:val="30"/>
        </w:rPr>
        <w:t xml:space="preserve"> </w:t>
      </w:r>
      <w:r w:rsidRPr="0037389D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7389D" w:rsidDel="001A6CC8">
        <w:rPr>
          <w:rFonts w:ascii="Angsana New" w:hAnsi="Angsana New"/>
          <w:sz w:val="30"/>
          <w:szCs w:val="30"/>
        </w:rPr>
        <w:t xml:space="preserve"> </w:t>
      </w:r>
      <w:r w:rsidRPr="0037389D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D604550" w14:textId="77777777" w:rsidR="001C2C5B" w:rsidRPr="0037389D" w:rsidDel="001A6CC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  <w:r w:rsidRPr="0037389D" w:rsidDel="001A6CC8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 xml:space="preserve">ข้อมูลระดับ </w:t>
      </w:r>
      <w:r w:rsidRPr="0037389D" w:rsidDel="001A6CC8">
        <w:rPr>
          <w:rFonts w:asciiTheme="majorBidi" w:hAnsiTheme="majorBidi" w:cstheme="majorBidi"/>
          <w:spacing w:val="6"/>
          <w:sz w:val="30"/>
          <w:szCs w:val="30"/>
          <w:lang w:val="en-US" w:bidi="th-TH"/>
        </w:rPr>
        <w:t xml:space="preserve">1  </w:t>
      </w:r>
      <w:r w:rsidRPr="0037389D" w:rsidDel="001A6CC8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14FE7AD" w14:textId="77777777" w:rsidR="001C2C5B" w:rsidRPr="0037389D" w:rsidDel="001A6CC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7389D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37389D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37389D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7389D" w:rsidDel="001A6CC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177BAFB" w14:textId="5A7E72B0" w:rsidR="001C2C5B" w:rsidRPr="0037389D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7389D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37389D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37389D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002C1D3" w14:textId="77777777" w:rsidR="00A36318" w:rsidRPr="0037389D" w:rsidDel="001A6CC8" w:rsidRDefault="00A36318" w:rsidP="00A36318">
      <w:pPr>
        <w:pStyle w:val="block"/>
        <w:spacing w:after="0" w:line="240" w:lineRule="atLeast"/>
        <w:ind w:left="108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C88A9E" w14:textId="42371901" w:rsidR="001C2C5B" w:rsidRPr="0037389D" w:rsidRDefault="001C2C5B" w:rsidP="004110CF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389D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A8EE30F" w14:textId="77777777" w:rsidR="006B068D" w:rsidRPr="0037389D" w:rsidDel="001A6CC8" w:rsidRDefault="006B068D" w:rsidP="00F87EA1">
      <w:pPr>
        <w:pStyle w:val="BodyText"/>
        <w:shd w:val="clear" w:color="auto" w:fill="FFFFFF"/>
        <w:tabs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979DF" w14:textId="6B422FB3" w:rsidR="00B21C0D" w:rsidRPr="0037389D" w:rsidRDefault="001C2C5B" w:rsidP="004110CF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389D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 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 w:rsidDel="001A6CC8">
        <w:rPr>
          <w:rFonts w:asciiTheme="majorBidi" w:hAnsiTheme="majorBidi" w:cstheme="majorBidi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37389D" w:rsidDel="001A6CC8">
        <w:rPr>
          <w:rFonts w:asciiTheme="majorBidi" w:hAnsiTheme="majorBidi" w:cstheme="majorBidi"/>
          <w:sz w:val="30"/>
          <w:szCs w:val="30"/>
        </w:rPr>
        <w:t>3</w:t>
      </w:r>
      <w:r w:rsidRPr="0037389D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52CC8C8" w14:textId="77777777" w:rsidR="00B21C0D" w:rsidRPr="0037389D" w:rsidRDefault="00B2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6365F8" w14:textId="219F942E" w:rsidR="004C1BE2" w:rsidRPr="0037389D" w:rsidRDefault="004C1BE2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6D4BB5D4" w14:textId="77777777" w:rsidR="004C1BE2" w:rsidRPr="0037389D" w:rsidRDefault="004C1BE2" w:rsidP="004C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F32D5" w14:textId="77777777" w:rsidR="00A36318" w:rsidRPr="0037389D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35EDFB35" w14:textId="77777777" w:rsidR="00A36318" w:rsidRPr="0037389D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44A16" w14:textId="2636D963" w:rsidR="006B068D" w:rsidRPr="0037389D" w:rsidRDefault="00A36318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hint="cs"/>
          <w:sz w:val="30"/>
          <w:szCs w:val="30"/>
          <w:cs/>
        </w:rPr>
        <w:t>มูลค่ายุติธรรมของเงินกู้ยืมระยะยาว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6FCD91BF" w14:textId="77777777" w:rsidR="00832C07" w:rsidRPr="0037389D" w:rsidRDefault="00832C0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</w:rPr>
      </w:pPr>
    </w:p>
    <w:p w14:paraId="282133F7" w14:textId="616DA20A" w:rsidR="00351322" w:rsidRPr="0037389D" w:rsidRDefault="00C5386A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14A7A4B" w14:textId="1899DE62" w:rsidR="0053552F" w:rsidRPr="0037389D" w:rsidRDefault="0053552F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5AE238" w14:textId="28EFD7D9" w:rsidR="00C5386A" w:rsidRPr="0037389D" w:rsidRDefault="00C5386A" w:rsidP="00C5386A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9A5642D" w14:textId="77777777" w:rsidR="00C5386A" w:rsidRPr="0037389D" w:rsidRDefault="00C5386A" w:rsidP="00C5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0C00D" w14:textId="35A7755D" w:rsidR="00C5386A" w:rsidRPr="0037389D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bookmarkStart w:id="4" w:name="_Hlk62992956"/>
      <w:r w:rsidRPr="0037389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4"/>
      <w:r w:rsidRPr="0037389D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44E49B9" w14:textId="77777777" w:rsidR="00F87EA1" w:rsidRPr="0037389D" w:rsidRDefault="00F87EA1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BCD08" w14:textId="51ADEADB" w:rsidR="00C5386A" w:rsidRPr="0037389D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37389D">
        <w:rPr>
          <w:rFonts w:asciiTheme="majorBidi" w:hAnsiTheme="majorBidi" w:cstheme="majorBidi"/>
          <w:sz w:val="30"/>
          <w:szCs w:val="30"/>
        </w:rPr>
        <w:t xml:space="preserve">  </w:t>
      </w:r>
      <w:r w:rsidRPr="0037389D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0B5B0FB" w14:textId="77777777" w:rsidR="00C5386A" w:rsidRPr="0037389D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535771" w14:textId="719533BA" w:rsidR="00C5386A" w:rsidRPr="0037389D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7615998" w14:textId="0CB6E294" w:rsidR="006B068D" w:rsidRPr="0037389D" w:rsidRDefault="00870BF2" w:rsidP="0087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43CECF1" w14:textId="3D72287E" w:rsidR="00C5386A" w:rsidRPr="0037389D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3738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1FA78DF" w14:textId="14ACD411" w:rsidR="002F2D8B" w:rsidRPr="0037389D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CD5046" w14:textId="10A88BA7" w:rsidR="002F2D8B" w:rsidRPr="0037389D" w:rsidRDefault="002F2D8B" w:rsidP="007A7E30">
      <w:pPr>
        <w:tabs>
          <w:tab w:val="clear" w:pos="454"/>
          <w:tab w:val="clear" w:pos="907"/>
          <w:tab w:val="left" w:pos="630"/>
        </w:tabs>
        <w:spacing w:line="240" w:lineRule="auto"/>
        <w:ind w:left="567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45505C4E" w14:textId="36F1E4CB" w:rsidR="002F2D8B" w:rsidRPr="0037389D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E30C05" w14:textId="06FEE239" w:rsidR="002F2D8B" w:rsidRPr="0037389D" w:rsidRDefault="002F2D8B" w:rsidP="007A7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</w:rPr>
        <w:t>(</w:t>
      </w:r>
      <w:r w:rsidR="00333AA9" w:rsidRPr="0037389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7389D">
        <w:rPr>
          <w:rFonts w:asciiTheme="majorBidi" w:hAnsiTheme="majorBidi" w:cstheme="majorBidi"/>
          <w:sz w:val="30"/>
          <w:szCs w:val="30"/>
        </w:rPr>
        <w:t>.</w:t>
      </w:r>
      <w:r w:rsidR="00D6443C" w:rsidRPr="0037389D">
        <w:rPr>
          <w:rFonts w:asciiTheme="majorBidi" w:hAnsiTheme="majorBidi" w:cstheme="majorBidi"/>
          <w:sz w:val="30"/>
          <w:szCs w:val="30"/>
        </w:rPr>
        <w:t>1</w:t>
      </w:r>
      <w:r w:rsidRPr="0037389D">
        <w:rPr>
          <w:rFonts w:asciiTheme="majorBidi" w:hAnsiTheme="majorBidi" w:cstheme="majorBidi"/>
          <w:sz w:val="30"/>
          <w:szCs w:val="30"/>
        </w:rPr>
        <w:t>.</w:t>
      </w:r>
      <w:r w:rsidR="00D6443C" w:rsidRPr="0037389D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37389D">
        <w:rPr>
          <w:rFonts w:asciiTheme="majorBidi" w:hAnsiTheme="majorBidi" w:cstheme="majorBidi"/>
          <w:sz w:val="30"/>
          <w:szCs w:val="30"/>
        </w:rPr>
        <w:t>)</w:t>
      </w:r>
      <w:r w:rsidRPr="0037389D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37389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77288382" w14:textId="64E3E525" w:rsidR="002F2D8B" w:rsidRPr="0037389D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C9187CE" w14:textId="3DF7311A" w:rsidR="002F2D8B" w:rsidRPr="0037389D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</w:t>
      </w:r>
      <w:r w:rsidRPr="0037389D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37389D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5A3113" w:rsidRPr="0037389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7389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>รายละเอียดการ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กระจุกตัวของรายได้เปิดเผยในหมายเหตุข้อ </w:t>
      </w:r>
      <w:r w:rsidR="00CD44E6" w:rsidRPr="0037389D">
        <w:rPr>
          <w:rFonts w:asciiTheme="majorBidi" w:hAnsiTheme="majorBidi" w:cstheme="majorBidi"/>
          <w:sz w:val="30"/>
          <w:szCs w:val="30"/>
        </w:rPr>
        <w:t>1</w:t>
      </w:r>
      <w:r w:rsidR="005A3113" w:rsidRPr="0037389D">
        <w:rPr>
          <w:rFonts w:asciiTheme="majorBidi" w:hAnsiTheme="majorBidi" w:cstheme="majorBidi"/>
          <w:sz w:val="30"/>
          <w:szCs w:val="30"/>
        </w:rPr>
        <w:t>9</w:t>
      </w:r>
    </w:p>
    <w:p w14:paraId="5D6D814E" w14:textId="77777777" w:rsidR="00417CCA" w:rsidRPr="0037389D" w:rsidRDefault="00417CCA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7467F1" w14:textId="32866734" w:rsidR="002F2D8B" w:rsidRPr="0037389D" w:rsidRDefault="002071DC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37389D">
        <w:rPr>
          <w:rFonts w:asciiTheme="majorBidi" w:hAnsiTheme="majorBidi" w:cstheme="majorBidi"/>
          <w:spacing w:val="2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2F2D8B" w:rsidRPr="0037389D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37389D">
        <w:rPr>
          <w:rFonts w:asciiTheme="majorBidi" w:hAnsiTheme="majorBidi" w:cstheme="majorBidi"/>
          <w:spacing w:val="2"/>
          <w:sz w:val="30"/>
          <w:szCs w:val="30"/>
          <w:cs/>
        </w:rPr>
        <w:t>จะ</w:t>
      </w:r>
      <w:r w:rsidR="002F2D8B" w:rsidRPr="0037389D">
        <w:rPr>
          <w:rFonts w:asciiTheme="majorBidi" w:hAnsiTheme="majorBidi" w:cstheme="majorBidi"/>
          <w:sz w:val="30"/>
          <w:szCs w:val="30"/>
          <w:cs/>
        </w:rPr>
        <w:t>เสนอระยะเวลาและเงื่อนไข</w:t>
      </w:r>
      <w:r w:rsidR="006A1608" w:rsidRPr="0037389D">
        <w:rPr>
          <w:rFonts w:asciiTheme="majorBidi" w:hAnsiTheme="majorBidi" w:cstheme="majorBidi" w:hint="cs"/>
          <w:sz w:val="30"/>
          <w:szCs w:val="30"/>
          <w:cs/>
          <w:lang w:eastAsia="ko-KR"/>
        </w:rPr>
        <w:t>ทางการค้า</w:t>
      </w:r>
      <w:r w:rsidR="002F2D8B" w:rsidRPr="003738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181B" w:rsidRPr="0037389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F2D8B" w:rsidRPr="0037389D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2F2D8B" w:rsidRPr="0037389D">
        <w:rPr>
          <w:rFonts w:asciiTheme="majorBidi" w:hAnsiTheme="majorBidi" w:cstheme="majorBidi" w:hint="cs"/>
          <w:sz w:val="30"/>
          <w:szCs w:val="30"/>
          <w:cs/>
        </w:rPr>
        <w:t>ข้อมูลอุตสาหกรรม</w:t>
      </w:r>
      <w:r w:rsidR="002F2D8B" w:rsidRPr="0037389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และหนังสือรับรองฐานะทางการเงินของธนาคารสำหรับบางกรณี </w:t>
      </w:r>
      <w:r w:rsidR="002F2D8B" w:rsidRPr="0037389D">
        <w:rPr>
          <w:rFonts w:asciiTheme="majorBidi" w:hAnsiTheme="majorBidi" w:cstheme="majorBidi"/>
          <w:spacing w:val="4"/>
          <w:sz w:val="30"/>
          <w:szCs w:val="30"/>
          <w:cs/>
        </w:rPr>
        <w:t>วงเงินยอดขาย</w:t>
      </w:r>
      <w:r w:rsidR="002F2D8B" w:rsidRPr="0037389D">
        <w:rPr>
          <w:rFonts w:asciiTheme="majorBidi" w:hAnsiTheme="majorBidi" w:cstheme="majorBidi" w:hint="cs"/>
          <w:spacing w:val="4"/>
          <w:sz w:val="30"/>
          <w:szCs w:val="30"/>
          <w:cs/>
        </w:rPr>
        <w:t>จะ</w:t>
      </w:r>
      <w:r w:rsidR="002F2D8B" w:rsidRPr="0037389D">
        <w:rPr>
          <w:rFonts w:asciiTheme="majorBidi" w:hAnsiTheme="majorBidi" w:cstheme="majorBidi"/>
          <w:spacing w:val="4"/>
          <w:sz w:val="30"/>
          <w:szCs w:val="30"/>
          <w:cs/>
        </w:rPr>
        <w:t>กำหนด</w:t>
      </w:r>
      <w:r w:rsidR="002F2D8B" w:rsidRPr="0037389D">
        <w:rPr>
          <w:rFonts w:asciiTheme="majorBidi" w:hAnsiTheme="majorBidi" w:cstheme="majorBidi" w:hint="cs"/>
          <w:spacing w:val="4"/>
          <w:sz w:val="30"/>
          <w:szCs w:val="30"/>
          <w:cs/>
        </w:rPr>
        <w:t>ไว้</w:t>
      </w:r>
      <w:r w:rsidR="002F2D8B" w:rsidRPr="0037389D">
        <w:rPr>
          <w:rFonts w:asciiTheme="majorBidi" w:hAnsiTheme="majorBidi" w:cstheme="majorBidi"/>
          <w:spacing w:val="4"/>
          <w:sz w:val="30"/>
          <w:szCs w:val="30"/>
          <w:cs/>
        </w:rPr>
        <w:t>สำหรับลูกค้าแต่ละ</w:t>
      </w:r>
      <w:r w:rsidR="002F2D8B" w:rsidRPr="0037389D">
        <w:rPr>
          <w:rFonts w:asciiTheme="majorBidi" w:hAnsiTheme="majorBidi" w:cstheme="majorBidi"/>
          <w:sz w:val="30"/>
          <w:szCs w:val="30"/>
          <w:cs/>
        </w:rPr>
        <w:t>รายและ</w:t>
      </w:r>
      <w:r w:rsidR="002F2D8B" w:rsidRPr="0037389D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2F2D8B" w:rsidRPr="0037389D">
        <w:rPr>
          <w:rFonts w:asciiTheme="majorBidi" w:hAnsiTheme="majorBidi" w:cstheme="majorBidi"/>
          <w:sz w:val="30"/>
          <w:szCs w:val="30"/>
          <w:cs/>
        </w:rPr>
        <w:t>ทบทวน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="002F2D8B" w:rsidRPr="003738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2D8B" w:rsidRPr="0037389D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37389D">
        <w:rPr>
          <w:rFonts w:asciiTheme="majorBidi" w:hAnsiTheme="majorBidi" w:cstheme="majorBidi"/>
          <w:sz w:val="30"/>
          <w:szCs w:val="30"/>
          <w:cs/>
        </w:rPr>
        <w:t>ผู้มีอำนาจอนุมัติตามนโยบายควบคุมสินเชื่อของกลุ่มบริษัท</w:t>
      </w:r>
    </w:p>
    <w:p w14:paraId="4CC4573A" w14:textId="77777777" w:rsidR="002F2D8B" w:rsidRPr="0037389D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31B46" w14:textId="14E3BDF7" w:rsidR="002F2D8B" w:rsidRPr="0037389D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="Times New Roman" w:hAnsi="Times New Roman"/>
          <w:spacing w:val="4"/>
          <w:sz w:val="30"/>
          <w:szCs w:val="30"/>
          <w:cs/>
        </w:rPr>
      </w:pPr>
      <w:r w:rsidRPr="0037389D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37389D">
        <w:rPr>
          <w:rFonts w:asciiTheme="majorBidi" w:hAnsiTheme="majorBidi" w:cstheme="majorBidi"/>
          <w:spacing w:val="4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="00CB689A" w:rsidRPr="0037389D">
        <w:rPr>
          <w:rFonts w:ascii="Angsana New" w:hAnsi="Angsana New"/>
          <w:sz w:val="30"/>
          <w:szCs w:val="30"/>
          <w:cs/>
        </w:rPr>
        <w:t xml:space="preserve">ตั้งแต่ </w:t>
      </w:r>
      <w:r w:rsidR="00CB689A" w:rsidRPr="0037389D">
        <w:rPr>
          <w:rFonts w:ascii="Angsana New" w:hAnsi="Angsana New"/>
          <w:sz w:val="30"/>
          <w:szCs w:val="30"/>
        </w:rPr>
        <w:t xml:space="preserve">30 </w:t>
      </w:r>
      <w:r w:rsidR="00CB689A" w:rsidRPr="0037389D">
        <w:rPr>
          <w:rFonts w:ascii="Angsana New" w:hAnsi="Angsana New"/>
          <w:sz w:val="30"/>
          <w:szCs w:val="30"/>
          <w:cs/>
        </w:rPr>
        <w:t>วัน</w:t>
      </w:r>
      <w:r w:rsidR="00CB689A" w:rsidRPr="0037389D">
        <w:rPr>
          <w:rFonts w:ascii="Angsana New" w:hAnsi="Angsana New"/>
          <w:sz w:val="30"/>
          <w:szCs w:val="30"/>
        </w:rPr>
        <w:t xml:space="preserve"> </w:t>
      </w:r>
      <w:r w:rsidR="00CB689A" w:rsidRPr="0037389D">
        <w:rPr>
          <w:rFonts w:ascii="Angsana New" w:hAnsi="Angsana New"/>
          <w:sz w:val="30"/>
          <w:szCs w:val="30"/>
          <w:cs/>
        </w:rPr>
        <w:t xml:space="preserve">ถึง </w:t>
      </w:r>
      <w:r w:rsidR="00CB689A" w:rsidRPr="0037389D">
        <w:rPr>
          <w:rFonts w:ascii="Angsana New" w:hAnsi="Angsana New"/>
          <w:sz w:val="30"/>
          <w:szCs w:val="30"/>
        </w:rPr>
        <w:t xml:space="preserve">120 </w:t>
      </w:r>
      <w:r w:rsidR="00CB689A" w:rsidRPr="0037389D">
        <w:rPr>
          <w:rFonts w:ascii="Angsana New" w:hAnsi="Angsana New"/>
          <w:sz w:val="30"/>
          <w:szCs w:val="30"/>
          <w:cs/>
        </w:rPr>
        <w:t>วัน</w:t>
      </w:r>
    </w:p>
    <w:p w14:paraId="4649FFAE" w14:textId="2DD0B23A" w:rsidR="002F2D8B" w:rsidRPr="0037389D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23270" w14:textId="091CBF0C" w:rsidR="006A1608" w:rsidRPr="0037389D" w:rsidRDefault="006A1608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37389D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A3113" w:rsidRPr="0037389D">
        <w:rPr>
          <w:rFonts w:ascii="Angsana New" w:hAnsi="Angsana New"/>
          <w:spacing w:val="4"/>
          <w:sz w:val="30"/>
          <w:szCs w:val="30"/>
        </w:rPr>
        <w:t xml:space="preserve">120 </w:t>
      </w:r>
      <w:r w:rsidR="005A3113" w:rsidRPr="0037389D">
        <w:rPr>
          <w:rFonts w:ascii="Angsana New" w:hAnsi="Angsana New"/>
          <w:spacing w:val="4"/>
          <w:sz w:val="30"/>
          <w:szCs w:val="30"/>
          <w:cs/>
        </w:rPr>
        <w:t>วัน</w:t>
      </w:r>
      <w:r w:rsidRPr="0037389D">
        <w:rPr>
          <w:rFonts w:ascii="Angsana New" w:hAnsi="Angsana New"/>
          <w:spacing w:val="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Pr="0037389D">
        <w:rPr>
          <w:rFonts w:ascii="Angsana New" w:hAnsi="Angsana New"/>
          <w:spacing w:val="4"/>
          <w:sz w:val="30"/>
          <w:szCs w:val="30"/>
          <w:cs/>
        </w:rPr>
        <w:t>กลุ่มบริษัทพิจารณาการด้อยค่า</w:t>
      </w:r>
      <w:r w:rsidR="00417CCA" w:rsidRPr="0037389D">
        <w:rPr>
          <w:rFonts w:ascii="Angsana New" w:hAnsi="Angsana New"/>
          <w:spacing w:val="4"/>
          <w:sz w:val="30"/>
          <w:szCs w:val="30"/>
          <w:cs/>
        </w:rPr>
        <w:t>อย่างสม่ำเสมอ</w:t>
      </w:r>
      <w:r w:rsidRPr="0037389D">
        <w:rPr>
          <w:rFonts w:ascii="Angsana New" w:hAnsi="Angsana New"/>
          <w:spacing w:val="4"/>
          <w:sz w:val="30"/>
          <w:szCs w:val="30"/>
          <w:cs/>
        </w:rPr>
        <w:t xml:space="preserve">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5"/>
      <w:r w:rsidR="00645973" w:rsidRPr="0037389D">
        <w:rPr>
          <w:rFonts w:ascii="Angsana New" w:hAnsi="Angsana New" w:hint="cs"/>
          <w:spacing w:val="4"/>
          <w:sz w:val="30"/>
          <w:szCs w:val="30"/>
          <w:cs/>
        </w:rPr>
        <w:t>ราย</w:t>
      </w:r>
      <w:r w:rsidRPr="0037389D">
        <w:rPr>
          <w:rFonts w:ascii="Angsana New" w:hAnsi="Angsana New"/>
          <w:spacing w:val="4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C215BC0" w14:textId="10BAECA7" w:rsidR="005A3113" w:rsidRPr="0037389D" w:rsidRDefault="005A3113" w:rsidP="006A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E156B5A" w14:textId="25C0B816" w:rsidR="005A3113" w:rsidRPr="0037389D" w:rsidRDefault="005A3113" w:rsidP="006A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37389D">
        <w:rPr>
          <w:rFonts w:ascii="Angsana New" w:hAnsi="Angsana New"/>
          <w:spacing w:val="4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37389D">
        <w:rPr>
          <w:rFonts w:ascii="Angsana New" w:hAnsi="Angsana New"/>
          <w:spacing w:val="4"/>
          <w:sz w:val="30"/>
          <w:szCs w:val="30"/>
        </w:rPr>
        <w:t>5</w:t>
      </w:r>
    </w:p>
    <w:p w14:paraId="45D24614" w14:textId="2ED74D2D" w:rsidR="00F87EA1" w:rsidRPr="0037389D" w:rsidRDefault="00870BF2" w:rsidP="00870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/>
          <w:sz w:val="30"/>
          <w:szCs w:val="30"/>
        </w:rPr>
        <w:br w:type="page"/>
      </w:r>
    </w:p>
    <w:p w14:paraId="0B98BFC3" w14:textId="0748F656" w:rsidR="00333AA9" w:rsidRPr="0037389D" w:rsidRDefault="00333AA9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34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7389D">
        <w:rPr>
          <w:rFonts w:asciiTheme="majorBidi" w:hAnsiTheme="majorBidi" w:cstheme="majorBidi"/>
          <w:sz w:val="30"/>
          <w:szCs w:val="30"/>
        </w:rPr>
        <w:t>.</w:t>
      </w:r>
      <w:r w:rsidR="00D6443C" w:rsidRPr="0037389D">
        <w:rPr>
          <w:rFonts w:asciiTheme="majorBidi" w:hAnsiTheme="majorBidi" w:cstheme="majorBidi"/>
          <w:sz w:val="30"/>
          <w:szCs w:val="30"/>
        </w:rPr>
        <w:t>1</w:t>
      </w:r>
      <w:r w:rsidRPr="0037389D">
        <w:rPr>
          <w:rFonts w:asciiTheme="majorBidi" w:hAnsiTheme="majorBidi" w:cstheme="majorBidi"/>
          <w:sz w:val="30"/>
          <w:szCs w:val="30"/>
        </w:rPr>
        <w:t>.</w:t>
      </w:r>
      <w:r w:rsidR="00D6443C" w:rsidRPr="0037389D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37389D">
        <w:rPr>
          <w:rFonts w:asciiTheme="majorBidi" w:hAnsiTheme="majorBidi" w:cstheme="majorBidi"/>
          <w:sz w:val="30"/>
          <w:szCs w:val="30"/>
        </w:rPr>
        <w:t>)</w:t>
      </w:r>
      <w:r w:rsidRPr="0037389D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37389D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37389D">
        <w:rPr>
          <w:rFonts w:asciiTheme="majorBidi" w:hAnsiTheme="majorBidi"/>
          <w:sz w:val="30"/>
          <w:szCs w:val="30"/>
          <w:cs/>
        </w:rPr>
        <w:t xml:space="preserve"> และอนุพันธ์</w:t>
      </w:r>
    </w:p>
    <w:p w14:paraId="4267BD20" w14:textId="77777777" w:rsidR="0053552F" w:rsidRPr="0037389D" w:rsidRDefault="0053552F" w:rsidP="00417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 w:hanging="180"/>
        <w:rPr>
          <w:rFonts w:ascii="Angsana New" w:hAnsi="Angsana New"/>
          <w:sz w:val="30"/>
          <w:szCs w:val="30"/>
        </w:rPr>
      </w:pPr>
    </w:p>
    <w:p w14:paraId="20CF5177" w14:textId="42407640" w:rsidR="00BA74AE" w:rsidRPr="0037389D" w:rsidRDefault="005A3113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40"/>
          <w:tab w:val="left" w:pos="630"/>
          <w:tab w:val="left" w:pos="810"/>
          <w:tab w:val="left" w:pos="108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มีจำกัดเนื่องจากคู่สัญญาเป็นธนาคารและสถาบันการเงิน</w:t>
      </w:r>
      <w:r w:rsidRPr="0037389D">
        <w:rPr>
          <w:rFonts w:ascii="Angsana New" w:hAnsi="Angsana New"/>
          <w:sz w:val="30"/>
          <w:szCs w:val="30"/>
          <w:cs/>
        </w:rPr>
        <w:t xml:space="preserve"> </w:t>
      </w:r>
      <w:r w:rsidRPr="0037389D">
        <w:rPr>
          <w:rFonts w:ascii="Angsana New" w:hAnsi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1EEDF64" w14:textId="77777777" w:rsidR="00591667" w:rsidRPr="0037389D" w:rsidRDefault="00591667" w:rsidP="00270675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4C74F7BB" w14:textId="5EFE0FC2" w:rsidR="0053552F" w:rsidRPr="0037389D" w:rsidRDefault="00631802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3738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bookmarkStart w:id="6" w:name="_Hlk63102084"/>
      <w:r w:rsidRPr="003738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bookmarkEnd w:id="6"/>
    </w:p>
    <w:p w14:paraId="1892F002" w14:textId="0E5DA907" w:rsidR="002145B3" w:rsidRPr="0037389D" w:rsidRDefault="002145B3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sz w:val="30"/>
          <w:szCs w:val="30"/>
        </w:rPr>
      </w:pPr>
    </w:p>
    <w:p w14:paraId="7E0060CE" w14:textId="23BB7EF3" w:rsidR="00631802" w:rsidRPr="0037389D" w:rsidRDefault="00631802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7389D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37389D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37389D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A2A25FE" w14:textId="19E20655" w:rsidR="00631802" w:rsidRPr="0037389D" w:rsidRDefault="00631802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sz w:val="30"/>
          <w:szCs w:val="30"/>
        </w:rPr>
      </w:pPr>
    </w:p>
    <w:p w14:paraId="15E6E73B" w14:textId="2F91B376" w:rsidR="005A3113" w:rsidRPr="0037389D" w:rsidRDefault="00631802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>โดย</w:t>
      </w:r>
      <w:r w:rsidR="00591667" w:rsidRPr="0037389D">
        <w:rPr>
          <w:rFonts w:asciiTheme="majorBidi" w:hAnsiTheme="majorBidi" w:cstheme="majorBidi" w:hint="cs"/>
          <w:sz w:val="30"/>
          <w:szCs w:val="30"/>
          <w:cs/>
          <w:lang w:eastAsia="ko-KR"/>
        </w:rPr>
        <w:t>แสดง</w:t>
      </w:r>
      <w:r w:rsidRPr="0037389D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A17A171" w14:textId="14B87E02" w:rsidR="00077CEA" w:rsidRPr="0037389D" w:rsidRDefault="00077CEA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37389D" w:rsidRPr="0037389D" w14:paraId="62A2439C" w14:textId="77777777" w:rsidTr="00061374">
        <w:trPr>
          <w:tblHeader/>
        </w:trPr>
        <w:tc>
          <w:tcPr>
            <w:tcW w:w="2610" w:type="dxa"/>
          </w:tcPr>
          <w:p w14:paraId="56C71443" w14:textId="77777777" w:rsidR="00DC07B0" w:rsidRPr="0037389D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E6137B1" w14:textId="1E08EFFC" w:rsidR="00DC07B0" w:rsidRPr="0037389D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33C93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31A2B4B6" w14:textId="77777777" w:rsidTr="00061374">
        <w:trPr>
          <w:tblHeader/>
        </w:trPr>
        <w:tc>
          <w:tcPr>
            <w:tcW w:w="2610" w:type="dxa"/>
          </w:tcPr>
          <w:p w14:paraId="0608AE5D" w14:textId="77777777" w:rsidR="00DC07B0" w:rsidRPr="0037389D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15CE79" w14:textId="77777777" w:rsidR="00DC07B0" w:rsidRPr="0037389D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EC3A2" w14:textId="77777777" w:rsidR="00DC07B0" w:rsidRPr="0037389D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2EC4093A" w14:textId="77777777" w:rsidR="00DC07B0" w:rsidRPr="0037389D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7389D" w:rsidRPr="0037389D" w14:paraId="514E8938" w14:textId="77777777" w:rsidTr="00061374">
        <w:trPr>
          <w:tblHeader/>
        </w:trPr>
        <w:tc>
          <w:tcPr>
            <w:tcW w:w="2610" w:type="dxa"/>
            <w:vAlign w:val="bottom"/>
            <w:hideMark/>
          </w:tcPr>
          <w:p w14:paraId="49FB7E43" w14:textId="42995D8E" w:rsidR="00DC07B0" w:rsidRPr="0037389D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738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43693"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5027A981" w14:textId="77777777" w:rsidR="00DC07B0" w:rsidRPr="0037389D" w:rsidRDefault="00DC07B0" w:rsidP="00A401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C9E998D" w14:textId="77777777" w:rsidR="00DC07B0" w:rsidRPr="0037389D" w:rsidRDefault="00DC07B0" w:rsidP="00A401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0B7567FB" w14:textId="77777777" w:rsidR="00DC07B0" w:rsidRPr="0037389D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3222ACAD" w14:textId="77777777" w:rsidR="00DC07B0" w:rsidRPr="0037389D" w:rsidRDefault="00DC07B0" w:rsidP="00A40118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7472DEE" w14:textId="77777777" w:rsidR="00DC07B0" w:rsidRPr="0037389D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0B9EF70" w14:textId="77777777" w:rsidR="00DC07B0" w:rsidRPr="0037389D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23456B" w14:textId="77777777" w:rsidR="00DC07B0" w:rsidRPr="0037389D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2B20BD" w14:textId="77777777" w:rsidR="00DC07B0" w:rsidRPr="0037389D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1D93FC9B" w14:textId="77777777" w:rsidR="00DC07B0" w:rsidRPr="0037389D" w:rsidRDefault="00DC07B0" w:rsidP="00A4011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2FEE2E4C" w14:textId="77777777" w:rsidTr="00061374">
        <w:trPr>
          <w:tblHeader/>
        </w:trPr>
        <w:tc>
          <w:tcPr>
            <w:tcW w:w="2610" w:type="dxa"/>
          </w:tcPr>
          <w:p w14:paraId="4CF30B0D" w14:textId="77777777" w:rsidR="00DC07B0" w:rsidRPr="0037389D" w:rsidRDefault="00DC07B0" w:rsidP="00A401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2FBC62B" w14:textId="77777777" w:rsidR="00DC07B0" w:rsidRPr="0037389D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389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738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7389D" w:rsidRPr="0037389D" w14:paraId="4D111052" w14:textId="77777777" w:rsidTr="00061374">
        <w:tc>
          <w:tcPr>
            <w:tcW w:w="2610" w:type="dxa"/>
            <w:hideMark/>
          </w:tcPr>
          <w:p w14:paraId="5F72E8CF" w14:textId="77777777" w:rsidR="00DC07B0" w:rsidRPr="0037389D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565A26D0" w14:textId="77777777" w:rsidR="00DC07B0" w:rsidRPr="0037389D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B8FDCB1" w14:textId="77777777" w:rsidR="00DC07B0" w:rsidRPr="0037389D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2580E" w14:textId="77777777" w:rsidR="00DC07B0" w:rsidRPr="0037389D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C8DE31" w14:textId="77777777" w:rsidR="00DC07B0" w:rsidRPr="0037389D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0ADC2" w14:textId="77777777" w:rsidR="00DC07B0" w:rsidRPr="0037389D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16A88B" w14:textId="77777777" w:rsidR="00DC07B0" w:rsidRPr="0037389D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B7C3" w14:textId="77777777" w:rsidR="00DC07B0" w:rsidRPr="0037389D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27074" w14:textId="77777777" w:rsidR="00DC07B0" w:rsidRPr="0037389D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5B204220" w14:textId="77777777" w:rsidTr="00061374">
        <w:tc>
          <w:tcPr>
            <w:tcW w:w="2610" w:type="dxa"/>
            <w:hideMark/>
          </w:tcPr>
          <w:p w14:paraId="22ABEF22" w14:textId="77777777" w:rsidR="00284F06" w:rsidRPr="0037389D" w:rsidRDefault="00284F06" w:rsidP="00284F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3901C0EC" w14:textId="77777777" w:rsidR="00284F06" w:rsidRPr="0037389D" w:rsidRDefault="00284F06" w:rsidP="00284F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77E02306" w14:textId="77777777" w:rsidR="00284F06" w:rsidRPr="0037389D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AEF994" w14:textId="6CAC9536" w:rsidR="00284F06" w:rsidRPr="0037389D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</w:p>
        </w:tc>
        <w:tc>
          <w:tcPr>
            <w:tcW w:w="236" w:type="dxa"/>
          </w:tcPr>
          <w:p w14:paraId="6CA981FF" w14:textId="77777777" w:rsidR="00284F06" w:rsidRPr="0037389D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BB6228D" w14:textId="77777777" w:rsidR="00284F06" w:rsidRPr="0037389D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5B79A5" w14:textId="15586C11" w:rsidR="00284F06" w:rsidRPr="0037389D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</w:p>
        </w:tc>
        <w:tc>
          <w:tcPr>
            <w:tcW w:w="270" w:type="dxa"/>
          </w:tcPr>
          <w:p w14:paraId="32569AFD" w14:textId="77777777" w:rsidR="00284F06" w:rsidRPr="0037389D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6FDFB2" w14:textId="77777777" w:rsidR="00284F06" w:rsidRPr="0037389D" w:rsidRDefault="00284F06" w:rsidP="00284F0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D01D56" w14:textId="0BE56A09" w:rsidR="001B00C3" w:rsidRPr="0037389D" w:rsidRDefault="001B00C3" w:rsidP="00284F0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AEE0A6" w14:textId="77777777" w:rsidR="00284F06" w:rsidRPr="0037389D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62E29C" w14:textId="77777777" w:rsidR="00284F06" w:rsidRPr="0037389D" w:rsidRDefault="00284F06" w:rsidP="00284F06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034950" w14:textId="709C6717" w:rsidR="00284F06" w:rsidRPr="0037389D" w:rsidRDefault="00284F06" w:rsidP="00284F06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</w:p>
        </w:tc>
      </w:tr>
      <w:tr w:rsidR="0037389D" w:rsidRPr="0037389D" w14:paraId="7E635914" w14:textId="77777777" w:rsidTr="00061374">
        <w:tc>
          <w:tcPr>
            <w:tcW w:w="2610" w:type="dxa"/>
          </w:tcPr>
          <w:p w14:paraId="7F95AB13" w14:textId="77777777" w:rsidR="00284F06" w:rsidRPr="0037389D" w:rsidRDefault="00284F06" w:rsidP="00284F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BD0F5DC" w14:textId="2A96EB87" w:rsidR="00284F06" w:rsidRPr="0037389D" w:rsidRDefault="00C24BCB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168,737</w:t>
            </w:r>
          </w:p>
        </w:tc>
        <w:tc>
          <w:tcPr>
            <w:tcW w:w="236" w:type="dxa"/>
          </w:tcPr>
          <w:p w14:paraId="0A74B970" w14:textId="77777777" w:rsidR="00284F06" w:rsidRPr="0037389D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FAC039" w14:textId="3DE248D1" w:rsidR="00284F06" w:rsidRPr="0037389D" w:rsidRDefault="00C24BCB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168,737</w:t>
            </w:r>
          </w:p>
        </w:tc>
        <w:tc>
          <w:tcPr>
            <w:tcW w:w="270" w:type="dxa"/>
          </w:tcPr>
          <w:p w14:paraId="40AD2FEF" w14:textId="77777777" w:rsidR="00284F06" w:rsidRPr="0037389D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14CCE0" w14:textId="2D10532B" w:rsidR="00284F06" w:rsidRPr="0037389D" w:rsidRDefault="00C24BCB" w:rsidP="00284F06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047A2D" w14:textId="77777777" w:rsidR="00284F06" w:rsidRPr="0037389D" w:rsidRDefault="00284F06" w:rsidP="00284F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CFF129" w14:textId="09ED436B" w:rsidR="00284F06" w:rsidRPr="0037389D" w:rsidRDefault="00C24BCB" w:rsidP="00284F06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168,737</w:t>
            </w:r>
          </w:p>
        </w:tc>
      </w:tr>
      <w:tr w:rsidR="0037389D" w:rsidRPr="0037389D" w14:paraId="0F08DBC2" w14:textId="77777777" w:rsidTr="00061374">
        <w:tc>
          <w:tcPr>
            <w:tcW w:w="2610" w:type="dxa"/>
          </w:tcPr>
          <w:p w14:paraId="445D5465" w14:textId="77777777" w:rsidR="00BE08D7" w:rsidRPr="0037389D" w:rsidRDefault="00BE08D7" w:rsidP="00BE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4B7B8879" w14:textId="77777777" w:rsidR="00BE08D7" w:rsidRPr="0037389D" w:rsidRDefault="00BE08D7" w:rsidP="00BE08D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1BEB33C4" w14:textId="77777777" w:rsidR="00BE08D7" w:rsidRPr="0037389D" w:rsidRDefault="00BE08D7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0B810" w14:textId="292DAC30" w:rsidR="00BE08D7" w:rsidRPr="0037389D" w:rsidRDefault="00BE08D7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236" w:type="dxa"/>
          </w:tcPr>
          <w:p w14:paraId="79B233BF" w14:textId="77777777" w:rsidR="00BE08D7" w:rsidRPr="0037389D" w:rsidRDefault="00BE08D7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29B30F5" w14:textId="77777777" w:rsidR="00BE08D7" w:rsidRPr="0037389D" w:rsidRDefault="00BE08D7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E346CF" w14:textId="06B204E5" w:rsidR="00BE08D7" w:rsidRPr="0037389D" w:rsidRDefault="00BE08D7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876</w:t>
            </w:r>
          </w:p>
        </w:tc>
        <w:tc>
          <w:tcPr>
            <w:tcW w:w="270" w:type="dxa"/>
          </w:tcPr>
          <w:p w14:paraId="5D20598D" w14:textId="77777777" w:rsidR="00BE08D7" w:rsidRPr="0037389D" w:rsidRDefault="00BE08D7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390491" w14:textId="77777777" w:rsidR="00BE08D7" w:rsidRPr="0037389D" w:rsidRDefault="00BE08D7" w:rsidP="00BE08D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767F77" w14:textId="0C70EAD9" w:rsidR="00BE08D7" w:rsidRPr="0037389D" w:rsidRDefault="00BE08D7" w:rsidP="00BE08D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514</w:t>
            </w:r>
          </w:p>
        </w:tc>
        <w:tc>
          <w:tcPr>
            <w:tcW w:w="270" w:type="dxa"/>
          </w:tcPr>
          <w:p w14:paraId="0FDEB87D" w14:textId="77777777" w:rsidR="00BE08D7" w:rsidRPr="0037389D" w:rsidRDefault="00BE08D7" w:rsidP="00BE08D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6DE3CF" w14:textId="77777777" w:rsidR="00BE08D7" w:rsidRPr="0037389D" w:rsidRDefault="00BE08D7" w:rsidP="00BE08D7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E1F05" w14:textId="7DC975E1" w:rsidR="00BE08D7" w:rsidRPr="0037389D" w:rsidRDefault="00BE08D7" w:rsidP="00BE08D7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390</w:t>
            </w:r>
          </w:p>
        </w:tc>
      </w:tr>
      <w:tr w:rsidR="0037389D" w:rsidRPr="0037389D" w14:paraId="7B603D00" w14:textId="77777777" w:rsidTr="00061374">
        <w:trPr>
          <w:trHeight w:val="119"/>
        </w:trPr>
        <w:tc>
          <w:tcPr>
            <w:tcW w:w="2610" w:type="dxa"/>
            <w:hideMark/>
          </w:tcPr>
          <w:p w14:paraId="61E36C41" w14:textId="77777777" w:rsidR="00B33C93" w:rsidRPr="0037389D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CBCDE17" w14:textId="56830328" w:rsidR="00B33C93" w:rsidRPr="0037389D" w:rsidRDefault="000E6E16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B00C3"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1B00C3" w:rsidRPr="0037389D">
              <w:rPr>
                <w:rFonts w:asciiTheme="majorBidi" w:hAnsiTheme="majorBidi" w:cstheme="majorBidi"/>
                <w:sz w:val="30"/>
                <w:szCs w:val="30"/>
              </w:rPr>
              <w:t>,026</w:t>
            </w:r>
          </w:p>
        </w:tc>
        <w:tc>
          <w:tcPr>
            <w:tcW w:w="236" w:type="dxa"/>
            <w:vAlign w:val="bottom"/>
          </w:tcPr>
          <w:p w14:paraId="24A10873" w14:textId="77777777" w:rsidR="00B33C93" w:rsidRPr="0037389D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0CDF36D" w14:textId="2F5E3E69" w:rsidR="00B33C93" w:rsidRPr="0037389D" w:rsidRDefault="000E6E16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1B00C3"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383</w:t>
            </w:r>
          </w:p>
        </w:tc>
        <w:tc>
          <w:tcPr>
            <w:tcW w:w="270" w:type="dxa"/>
            <w:vAlign w:val="bottom"/>
          </w:tcPr>
          <w:p w14:paraId="080079AA" w14:textId="77777777" w:rsidR="00B33C93" w:rsidRPr="0037389D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4812CD" w14:textId="0671D335" w:rsidR="00B33C93" w:rsidRPr="0037389D" w:rsidRDefault="000E6E16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1B00C3"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931</w:t>
            </w:r>
          </w:p>
        </w:tc>
        <w:tc>
          <w:tcPr>
            <w:tcW w:w="270" w:type="dxa"/>
            <w:vAlign w:val="bottom"/>
          </w:tcPr>
          <w:p w14:paraId="0906041D" w14:textId="77777777" w:rsidR="00B33C93" w:rsidRPr="0037389D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D88482" w14:textId="38295AA4" w:rsidR="00B33C93" w:rsidRPr="0037389D" w:rsidRDefault="001B00C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 w:rsidR="000E6E16" w:rsidRPr="003738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314</w:t>
            </w:r>
          </w:p>
        </w:tc>
      </w:tr>
      <w:tr w:rsidR="00B33C93" w:rsidRPr="0037389D" w14:paraId="0ED32E5D" w14:textId="77777777" w:rsidTr="00061374">
        <w:tc>
          <w:tcPr>
            <w:tcW w:w="2610" w:type="dxa"/>
          </w:tcPr>
          <w:p w14:paraId="361117AC" w14:textId="77777777" w:rsidR="00B33C93" w:rsidRPr="0037389D" w:rsidRDefault="00B33C93" w:rsidP="00B33C9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5DFE6" w14:textId="04B1F975" w:rsidR="00B33C93" w:rsidRPr="0037389D" w:rsidRDefault="000E6E16" w:rsidP="00B33C93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866,</w:t>
            </w:r>
            <w:r w:rsidR="001B00C3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763</w:t>
            </w:r>
          </w:p>
        </w:tc>
        <w:tc>
          <w:tcPr>
            <w:tcW w:w="236" w:type="dxa"/>
          </w:tcPr>
          <w:p w14:paraId="6A2B6028" w14:textId="77777777" w:rsidR="00B33C93" w:rsidRPr="0037389D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4C410" w14:textId="54BE249C" w:rsidR="00B33C93" w:rsidRPr="0037389D" w:rsidRDefault="000E6E16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797,</w:t>
            </w:r>
            <w:r w:rsidR="001B00C3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996</w:t>
            </w:r>
          </w:p>
        </w:tc>
        <w:tc>
          <w:tcPr>
            <w:tcW w:w="270" w:type="dxa"/>
          </w:tcPr>
          <w:p w14:paraId="40B25202" w14:textId="77777777" w:rsidR="00B33C93" w:rsidRPr="0037389D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0F969" w14:textId="71C0430F" w:rsidR="00B33C93" w:rsidRPr="0037389D" w:rsidRDefault="000E6E16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</w:t>
            </w:r>
            <w:r w:rsidR="001B00C3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445</w:t>
            </w:r>
          </w:p>
        </w:tc>
        <w:tc>
          <w:tcPr>
            <w:tcW w:w="270" w:type="dxa"/>
          </w:tcPr>
          <w:p w14:paraId="046CED17" w14:textId="77777777" w:rsidR="00B33C93" w:rsidRPr="0037389D" w:rsidRDefault="00B33C93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04AD1" w14:textId="7765A325" w:rsidR="00B33C93" w:rsidRPr="0037389D" w:rsidRDefault="000E6E16" w:rsidP="00B33C9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1B00C3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B00C3"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441</w:t>
            </w:r>
          </w:p>
        </w:tc>
      </w:tr>
    </w:tbl>
    <w:p w14:paraId="325A8C5A" w14:textId="77777777" w:rsidR="00DC07B0" w:rsidRPr="0037389D" w:rsidRDefault="00DC07B0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37389D" w:rsidRPr="0037389D" w14:paraId="52B6B1D0" w14:textId="77777777" w:rsidTr="00DC07B0">
        <w:trPr>
          <w:tblHeader/>
        </w:trPr>
        <w:tc>
          <w:tcPr>
            <w:tcW w:w="2610" w:type="dxa"/>
          </w:tcPr>
          <w:p w14:paraId="53255B20" w14:textId="77777777" w:rsidR="005D615E" w:rsidRPr="0037389D" w:rsidRDefault="005D615E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5B25C300" w14:textId="1209622D" w:rsidR="005D615E" w:rsidRPr="0037389D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7389D" w:rsidRPr="0037389D" w14:paraId="10AEF5D6" w14:textId="77777777" w:rsidTr="00DC07B0">
        <w:trPr>
          <w:tblHeader/>
        </w:trPr>
        <w:tc>
          <w:tcPr>
            <w:tcW w:w="2610" w:type="dxa"/>
          </w:tcPr>
          <w:p w14:paraId="45D05819" w14:textId="77777777" w:rsidR="005D615E" w:rsidRPr="0037389D" w:rsidRDefault="005D615E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D08142" w14:textId="77777777" w:rsidR="005D615E" w:rsidRPr="0037389D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BBA70" w14:textId="77777777" w:rsidR="005D615E" w:rsidRPr="0037389D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2D2C1F06" w14:textId="77777777" w:rsidR="005D615E" w:rsidRPr="0037389D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7389D" w:rsidRPr="0037389D" w14:paraId="4CB0D630" w14:textId="77777777" w:rsidTr="00DC07B0">
        <w:trPr>
          <w:tblHeader/>
        </w:trPr>
        <w:tc>
          <w:tcPr>
            <w:tcW w:w="2610" w:type="dxa"/>
            <w:vAlign w:val="bottom"/>
            <w:hideMark/>
          </w:tcPr>
          <w:p w14:paraId="2319BF40" w14:textId="2EA293DB" w:rsidR="00DC07B0" w:rsidRPr="0037389D" w:rsidRDefault="00DC07B0" w:rsidP="0002619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738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D4D7C"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2DCAD00B" w14:textId="77777777" w:rsidR="00DC07B0" w:rsidRPr="0037389D" w:rsidRDefault="00DC07B0" w:rsidP="000261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9C0F02" w14:textId="77777777" w:rsidR="00DC07B0" w:rsidRPr="0037389D" w:rsidRDefault="00DC07B0" w:rsidP="0002619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5F8B7D5" w14:textId="77777777" w:rsidR="00DC07B0" w:rsidRPr="0037389D" w:rsidRDefault="00DC07B0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61B16D19" w14:textId="691B9BFD" w:rsidR="00DC07B0" w:rsidRPr="0037389D" w:rsidRDefault="00DC07B0" w:rsidP="0002619D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EB348B2" w14:textId="77777777" w:rsidR="00DC07B0" w:rsidRPr="0037389D" w:rsidRDefault="00DC07B0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4A5AAC0B" w14:textId="77777777" w:rsidR="00DC07B0" w:rsidRPr="0037389D" w:rsidRDefault="00DC07B0" w:rsidP="0002619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EF8D517" w14:textId="36DFFF87" w:rsidR="00DC07B0" w:rsidRPr="0037389D" w:rsidRDefault="00DC07B0" w:rsidP="0002619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8C57833" w14:textId="77777777" w:rsidR="00DC07B0" w:rsidRPr="0037389D" w:rsidRDefault="00DC07B0" w:rsidP="0002619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3AA0FA58" w14:textId="77777777" w:rsidR="00DC07B0" w:rsidRPr="0037389D" w:rsidRDefault="00DC07B0" w:rsidP="0002619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699CBF6F" w14:textId="77777777" w:rsidTr="00DC07B0">
        <w:trPr>
          <w:tblHeader/>
        </w:trPr>
        <w:tc>
          <w:tcPr>
            <w:tcW w:w="2610" w:type="dxa"/>
          </w:tcPr>
          <w:p w14:paraId="3715CF92" w14:textId="77777777" w:rsidR="005D615E" w:rsidRPr="0037389D" w:rsidRDefault="005D615E" w:rsidP="000261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5AC8EF9A" w14:textId="77777777" w:rsidR="005D615E" w:rsidRPr="0037389D" w:rsidRDefault="005D615E" w:rsidP="0002619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389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738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7389D" w:rsidRPr="0037389D" w14:paraId="1E997805" w14:textId="77777777" w:rsidTr="00DC07B0">
        <w:tc>
          <w:tcPr>
            <w:tcW w:w="2610" w:type="dxa"/>
            <w:hideMark/>
          </w:tcPr>
          <w:p w14:paraId="3D68F305" w14:textId="77777777" w:rsidR="00DC07B0" w:rsidRPr="0037389D" w:rsidRDefault="00DC07B0" w:rsidP="000261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7E3FDDA8" w14:textId="77777777" w:rsidR="00DC07B0" w:rsidRPr="0037389D" w:rsidRDefault="00DC07B0" w:rsidP="0002619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32763E0" w14:textId="77777777" w:rsidR="00DC07B0" w:rsidRPr="0037389D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2F6D4E" w14:textId="77777777" w:rsidR="00DC07B0" w:rsidRPr="0037389D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B811696" w14:textId="77777777" w:rsidR="00DC07B0" w:rsidRPr="0037389D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C5CBF" w14:textId="77777777" w:rsidR="00DC07B0" w:rsidRPr="0037389D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8EE694" w14:textId="77777777" w:rsidR="00DC07B0" w:rsidRPr="0037389D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8A963" w14:textId="77777777" w:rsidR="00DC07B0" w:rsidRPr="0037389D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C6EDB1" w14:textId="77777777" w:rsidR="00DC07B0" w:rsidRPr="0037389D" w:rsidRDefault="00DC07B0" w:rsidP="0002619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280EBF80" w14:textId="77777777" w:rsidTr="00DC07B0">
        <w:tc>
          <w:tcPr>
            <w:tcW w:w="2610" w:type="dxa"/>
            <w:hideMark/>
          </w:tcPr>
          <w:p w14:paraId="57D4B748" w14:textId="77777777" w:rsidR="00231BBE" w:rsidRPr="0037389D" w:rsidRDefault="00231BBE" w:rsidP="00231B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6882225" w14:textId="77777777" w:rsidR="00231BBE" w:rsidRPr="0037389D" w:rsidRDefault="00231BBE" w:rsidP="00231B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2E2AD07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92A8E0" w14:textId="4D14A814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</w:p>
        </w:tc>
        <w:tc>
          <w:tcPr>
            <w:tcW w:w="236" w:type="dxa"/>
          </w:tcPr>
          <w:p w14:paraId="3865857F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C80EC7F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BF372C" w14:textId="68FD9DD3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</w:p>
        </w:tc>
        <w:tc>
          <w:tcPr>
            <w:tcW w:w="270" w:type="dxa"/>
          </w:tcPr>
          <w:p w14:paraId="27B46B40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C79051" w14:textId="77777777" w:rsidR="00231BBE" w:rsidRPr="0037389D" w:rsidRDefault="00231BBE" w:rsidP="00231B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F834F0A" w14:textId="68F83C54" w:rsidR="001B00C3" w:rsidRPr="0037389D" w:rsidRDefault="001B00C3" w:rsidP="00231B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186149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9C91C0" w14:textId="77777777" w:rsidR="00231BBE" w:rsidRPr="0037389D" w:rsidRDefault="00231BBE" w:rsidP="00231BBE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590B2E" w14:textId="65905461" w:rsidR="00231BBE" w:rsidRPr="0037389D" w:rsidRDefault="00231BBE" w:rsidP="00231BBE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526,000</w:t>
            </w:r>
          </w:p>
        </w:tc>
      </w:tr>
      <w:tr w:rsidR="0037389D" w:rsidRPr="0037389D" w14:paraId="70707CD6" w14:textId="77777777" w:rsidTr="00DC07B0">
        <w:tc>
          <w:tcPr>
            <w:tcW w:w="2610" w:type="dxa"/>
          </w:tcPr>
          <w:p w14:paraId="62BB629C" w14:textId="52A9F2D0" w:rsidR="00231BBE" w:rsidRPr="0037389D" w:rsidRDefault="00231BBE" w:rsidP="00231B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9C2D3E9" w14:textId="280F31EC" w:rsidR="00231BBE" w:rsidRPr="0037389D" w:rsidRDefault="00C24BCB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191,210</w:t>
            </w:r>
          </w:p>
        </w:tc>
        <w:tc>
          <w:tcPr>
            <w:tcW w:w="236" w:type="dxa"/>
          </w:tcPr>
          <w:p w14:paraId="5248784C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13BCF9B" w14:textId="730CD6FA" w:rsidR="00231BBE" w:rsidRPr="0037389D" w:rsidRDefault="00C24BCB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191,210</w:t>
            </w:r>
          </w:p>
        </w:tc>
        <w:tc>
          <w:tcPr>
            <w:tcW w:w="270" w:type="dxa"/>
          </w:tcPr>
          <w:p w14:paraId="2E98388A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BDC7B3" w14:textId="6D5D1825" w:rsidR="00231BBE" w:rsidRPr="0037389D" w:rsidRDefault="00C24BCB" w:rsidP="00231B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82A1C4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84C46E" w14:textId="1E48E3EF" w:rsidR="00231BBE" w:rsidRPr="0037389D" w:rsidRDefault="00C24BCB" w:rsidP="00231BBE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191,210</w:t>
            </w:r>
          </w:p>
        </w:tc>
      </w:tr>
      <w:tr w:rsidR="0037389D" w:rsidRPr="0037389D" w14:paraId="04191A6F" w14:textId="77777777" w:rsidTr="00DC07B0">
        <w:tc>
          <w:tcPr>
            <w:tcW w:w="2610" w:type="dxa"/>
          </w:tcPr>
          <w:p w14:paraId="0B7C96D0" w14:textId="77777777" w:rsidR="00231BBE" w:rsidRPr="0037389D" w:rsidRDefault="00231BBE" w:rsidP="00231B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62FE3A7F" w14:textId="45B255C5" w:rsidR="00231BBE" w:rsidRPr="0037389D" w:rsidRDefault="00231BBE" w:rsidP="00231B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6D020113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16F613" w14:textId="00F02F11" w:rsidR="00231BBE" w:rsidRPr="0037389D" w:rsidRDefault="00231BBE" w:rsidP="0023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0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236" w:type="dxa"/>
          </w:tcPr>
          <w:p w14:paraId="61EB0BDF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94A47B7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33431B" w14:textId="6C40CA9C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E08D7"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08D7"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876</w:t>
            </w:r>
          </w:p>
        </w:tc>
        <w:tc>
          <w:tcPr>
            <w:tcW w:w="270" w:type="dxa"/>
          </w:tcPr>
          <w:p w14:paraId="76A21528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A56476" w14:textId="77777777" w:rsidR="00231BBE" w:rsidRPr="0037389D" w:rsidRDefault="00231BBE" w:rsidP="00231BB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12A222" w14:textId="0809127D" w:rsidR="00231BBE" w:rsidRPr="0037389D" w:rsidRDefault="00231BBE" w:rsidP="00231BBE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D1F11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D1F11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514</w:t>
            </w:r>
          </w:p>
        </w:tc>
        <w:tc>
          <w:tcPr>
            <w:tcW w:w="270" w:type="dxa"/>
          </w:tcPr>
          <w:p w14:paraId="0219AAA8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221451" w14:textId="77777777" w:rsidR="00231BBE" w:rsidRPr="0037389D" w:rsidRDefault="00231BBE" w:rsidP="00231BBE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49732" w14:textId="5D54DE4E" w:rsidR="00231BBE" w:rsidRPr="0037389D" w:rsidRDefault="00231BBE" w:rsidP="00231BBE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D1F11"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08D7"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390</w:t>
            </w:r>
          </w:p>
        </w:tc>
      </w:tr>
      <w:tr w:rsidR="0037389D" w:rsidRPr="0037389D" w14:paraId="5E5FB8FB" w14:textId="77777777" w:rsidTr="00DC07B0">
        <w:trPr>
          <w:trHeight w:val="119"/>
        </w:trPr>
        <w:tc>
          <w:tcPr>
            <w:tcW w:w="2610" w:type="dxa"/>
            <w:hideMark/>
          </w:tcPr>
          <w:p w14:paraId="58D55888" w14:textId="77777777" w:rsidR="00231BBE" w:rsidRPr="0037389D" w:rsidRDefault="00231BBE" w:rsidP="00231B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BB23ABE" w14:textId="39D35D65" w:rsidR="00231BBE" w:rsidRPr="0037389D" w:rsidRDefault="00215A0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21,582</w:t>
            </w:r>
          </w:p>
        </w:tc>
        <w:tc>
          <w:tcPr>
            <w:tcW w:w="236" w:type="dxa"/>
            <w:vAlign w:val="bottom"/>
          </w:tcPr>
          <w:p w14:paraId="4F843CA0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F16A968" w14:textId="6B8D08AE" w:rsidR="00231BBE" w:rsidRPr="0037389D" w:rsidRDefault="00215A0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10,180</w:t>
            </w:r>
          </w:p>
        </w:tc>
        <w:tc>
          <w:tcPr>
            <w:tcW w:w="270" w:type="dxa"/>
            <w:vAlign w:val="bottom"/>
          </w:tcPr>
          <w:p w14:paraId="436DC81B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A29F07" w14:textId="40901AD6" w:rsidR="00231BBE" w:rsidRPr="0037389D" w:rsidRDefault="00215A0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12,605</w:t>
            </w:r>
          </w:p>
        </w:tc>
        <w:tc>
          <w:tcPr>
            <w:tcW w:w="270" w:type="dxa"/>
            <w:vAlign w:val="bottom"/>
          </w:tcPr>
          <w:p w14:paraId="55FE5EE2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8AEAD5" w14:textId="12F526D5" w:rsidR="00231BBE" w:rsidRPr="0037389D" w:rsidRDefault="00215A0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22,785</w:t>
            </w:r>
          </w:p>
        </w:tc>
      </w:tr>
      <w:tr w:rsidR="00231BBE" w:rsidRPr="0037389D" w14:paraId="351393BC" w14:textId="77777777" w:rsidTr="00DC07B0">
        <w:tc>
          <w:tcPr>
            <w:tcW w:w="2610" w:type="dxa"/>
          </w:tcPr>
          <w:p w14:paraId="19485997" w14:textId="25A77253" w:rsidR="00231BBE" w:rsidRPr="0037389D" w:rsidRDefault="00231BBE" w:rsidP="00231B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1B89F" w14:textId="526E1960" w:rsidR="00231BBE" w:rsidRPr="0037389D" w:rsidRDefault="00215A0E" w:rsidP="00231BBE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888,792</w:t>
            </w:r>
          </w:p>
        </w:tc>
        <w:tc>
          <w:tcPr>
            <w:tcW w:w="236" w:type="dxa"/>
          </w:tcPr>
          <w:p w14:paraId="6234592B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DA350" w14:textId="59ECA906" w:rsidR="00231BBE" w:rsidRPr="0037389D" w:rsidRDefault="00215A0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820,266</w:t>
            </w:r>
          </w:p>
        </w:tc>
        <w:tc>
          <w:tcPr>
            <w:tcW w:w="270" w:type="dxa"/>
          </w:tcPr>
          <w:p w14:paraId="767EDB9F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C5F5D" w14:textId="093FC072" w:rsidR="00231BBE" w:rsidRPr="0037389D" w:rsidRDefault="00215A0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74,119</w:t>
            </w:r>
          </w:p>
        </w:tc>
        <w:tc>
          <w:tcPr>
            <w:tcW w:w="270" w:type="dxa"/>
          </w:tcPr>
          <w:p w14:paraId="63BB6273" w14:textId="77777777" w:rsidR="00231BBE" w:rsidRPr="0037389D" w:rsidRDefault="00231BB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CD3BC" w14:textId="5FA7137D" w:rsidR="00231BBE" w:rsidRPr="0037389D" w:rsidRDefault="00215A0E" w:rsidP="00231B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894,385</w:t>
            </w:r>
          </w:p>
        </w:tc>
      </w:tr>
    </w:tbl>
    <w:p w14:paraId="28FACDF5" w14:textId="10A6F07F" w:rsidR="003F6328" w:rsidRPr="0037389D" w:rsidRDefault="003F6328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37389D" w:rsidRPr="0037389D" w14:paraId="0968A98D" w14:textId="2732ACA0" w:rsidTr="001B00C3">
        <w:trPr>
          <w:tblHeader/>
        </w:trPr>
        <w:tc>
          <w:tcPr>
            <w:tcW w:w="2610" w:type="dxa"/>
          </w:tcPr>
          <w:p w14:paraId="35F57151" w14:textId="77777777" w:rsidR="001B00C3" w:rsidRPr="0037389D" w:rsidRDefault="001B00C3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4090745" w14:textId="77777777" w:rsidR="001B00C3" w:rsidRPr="0037389D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532242DB" w14:textId="6EBB75AA" w:rsidTr="001B00C3">
        <w:trPr>
          <w:tblHeader/>
        </w:trPr>
        <w:tc>
          <w:tcPr>
            <w:tcW w:w="2610" w:type="dxa"/>
          </w:tcPr>
          <w:p w14:paraId="0F3D44A4" w14:textId="77777777" w:rsidR="001B00C3" w:rsidRPr="0037389D" w:rsidRDefault="001B00C3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7F06D1" w14:textId="77777777" w:rsidR="001B00C3" w:rsidRPr="0037389D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56573" w14:textId="77777777" w:rsidR="001B00C3" w:rsidRPr="0037389D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4B81F1B3" w14:textId="77777777" w:rsidR="001B00C3" w:rsidRPr="0037389D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7389D" w:rsidRPr="0037389D" w14:paraId="2252FF84" w14:textId="4D501C88" w:rsidTr="001B00C3">
        <w:trPr>
          <w:tblHeader/>
        </w:trPr>
        <w:tc>
          <w:tcPr>
            <w:tcW w:w="2610" w:type="dxa"/>
            <w:vAlign w:val="bottom"/>
            <w:hideMark/>
          </w:tcPr>
          <w:p w14:paraId="646BBBCD" w14:textId="77777777" w:rsidR="001B00C3" w:rsidRPr="0037389D" w:rsidRDefault="001B00C3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738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4108510" w14:textId="77777777" w:rsidR="001B00C3" w:rsidRPr="0037389D" w:rsidRDefault="001B00C3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CD6544" w14:textId="77777777" w:rsidR="001B00C3" w:rsidRPr="0037389D" w:rsidRDefault="001B00C3" w:rsidP="001D3C6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AB2D338" w14:textId="77777777" w:rsidR="001B00C3" w:rsidRPr="0037389D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195DEC4E" w14:textId="77777777" w:rsidR="001B00C3" w:rsidRPr="0037389D" w:rsidRDefault="001B00C3" w:rsidP="001D3C6F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33F2176" w14:textId="77777777" w:rsidR="001B00C3" w:rsidRPr="0037389D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7F37D63" w14:textId="77777777" w:rsidR="001B00C3" w:rsidRPr="0037389D" w:rsidRDefault="001B00C3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31E30C9" w14:textId="77777777" w:rsidR="001B00C3" w:rsidRPr="0037389D" w:rsidRDefault="001B00C3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8423F20" w14:textId="77777777" w:rsidR="001B00C3" w:rsidRPr="0037389D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07C79A1" w14:textId="77777777" w:rsidR="001B00C3" w:rsidRPr="0037389D" w:rsidRDefault="001B00C3" w:rsidP="001D3C6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4765340A" w14:textId="21295150" w:rsidTr="001B00C3">
        <w:trPr>
          <w:tblHeader/>
        </w:trPr>
        <w:tc>
          <w:tcPr>
            <w:tcW w:w="2610" w:type="dxa"/>
          </w:tcPr>
          <w:p w14:paraId="65211F40" w14:textId="77777777" w:rsidR="001B00C3" w:rsidRPr="0037389D" w:rsidRDefault="001B00C3" w:rsidP="001D3C6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42B8D236" w14:textId="77777777" w:rsidR="001B00C3" w:rsidRPr="0037389D" w:rsidRDefault="001B00C3" w:rsidP="001D3C6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389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738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7389D" w:rsidRPr="0037389D" w14:paraId="79145B83" w14:textId="170F61F4" w:rsidTr="001B00C3">
        <w:tc>
          <w:tcPr>
            <w:tcW w:w="2610" w:type="dxa"/>
            <w:hideMark/>
          </w:tcPr>
          <w:p w14:paraId="108A35FB" w14:textId="77777777" w:rsidR="001B00C3" w:rsidRPr="0037389D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2145A990" w14:textId="77777777" w:rsidR="001B00C3" w:rsidRPr="0037389D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886C8D1" w14:textId="77777777" w:rsidR="001B00C3" w:rsidRPr="0037389D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D2A2B0" w14:textId="77777777" w:rsidR="001B00C3" w:rsidRPr="0037389D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B80C95" w14:textId="77777777" w:rsidR="001B00C3" w:rsidRPr="0037389D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79761" w14:textId="77777777" w:rsidR="001B00C3" w:rsidRPr="0037389D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0749C4" w14:textId="77777777" w:rsidR="001B00C3" w:rsidRPr="0037389D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5C2D7" w14:textId="77777777" w:rsidR="001B00C3" w:rsidRPr="0037389D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307564" w14:textId="77777777" w:rsidR="001B00C3" w:rsidRPr="0037389D" w:rsidRDefault="001B00C3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428076C9" w14:textId="22713A0B" w:rsidTr="001B00C3">
        <w:tc>
          <w:tcPr>
            <w:tcW w:w="2610" w:type="dxa"/>
            <w:hideMark/>
          </w:tcPr>
          <w:p w14:paraId="1D0796CB" w14:textId="77777777" w:rsidR="001B00C3" w:rsidRPr="0037389D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4730BA4B" w14:textId="77777777" w:rsidR="001B00C3" w:rsidRPr="0037389D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3367B334" w14:textId="77777777" w:rsidR="001B00C3" w:rsidRPr="0037389D" w:rsidRDefault="001B00C3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529135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  <w:tc>
          <w:tcPr>
            <w:tcW w:w="236" w:type="dxa"/>
          </w:tcPr>
          <w:p w14:paraId="76996462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5AD0466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8EC68D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  <w:tc>
          <w:tcPr>
            <w:tcW w:w="270" w:type="dxa"/>
          </w:tcPr>
          <w:p w14:paraId="4563CEB0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FD0A02" w14:textId="77777777" w:rsidR="001B00C3" w:rsidRPr="0037389D" w:rsidRDefault="001B00C3" w:rsidP="001D3C6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5C0ED" w14:textId="77777777" w:rsidR="001B00C3" w:rsidRPr="0037389D" w:rsidRDefault="001B00C3" w:rsidP="001D3C6F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77018B" w14:textId="77777777" w:rsidR="001B00C3" w:rsidRPr="0037389D" w:rsidRDefault="001B00C3" w:rsidP="001D3C6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0682E2E1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4679BF" w14:textId="77777777" w:rsidR="001B00C3" w:rsidRPr="0037389D" w:rsidRDefault="001B00C3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B99471" w14:textId="77777777" w:rsidR="001B00C3" w:rsidRPr="0037389D" w:rsidRDefault="001B00C3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</w:tr>
      <w:tr w:rsidR="0037389D" w:rsidRPr="0037389D" w14:paraId="6D7422BD" w14:textId="7DAD7FCD" w:rsidTr="001B00C3">
        <w:tc>
          <w:tcPr>
            <w:tcW w:w="2610" w:type="dxa"/>
          </w:tcPr>
          <w:p w14:paraId="5559DEA6" w14:textId="77777777" w:rsidR="001B00C3" w:rsidRPr="0037389D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3BF7A24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116,596</w:t>
            </w:r>
          </w:p>
        </w:tc>
        <w:tc>
          <w:tcPr>
            <w:tcW w:w="236" w:type="dxa"/>
          </w:tcPr>
          <w:p w14:paraId="13BDB03D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F1EE30F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116,596</w:t>
            </w:r>
          </w:p>
        </w:tc>
        <w:tc>
          <w:tcPr>
            <w:tcW w:w="270" w:type="dxa"/>
          </w:tcPr>
          <w:p w14:paraId="0EF99A8F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AB06D7" w14:textId="77777777" w:rsidR="001B00C3" w:rsidRPr="0037389D" w:rsidRDefault="001B00C3" w:rsidP="001D3C6F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3223FE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9BC8D3" w14:textId="77777777" w:rsidR="001B00C3" w:rsidRPr="0037389D" w:rsidRDefault="001B00C3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116,596</w:t>
            </w:r>
          </w:p>
        </w:tc>
      </w:tr>
      <w:tr w:rsidR="0037389D" w:rsidRPr="0037389D" w14:paraId="083FEAF0" w14:textId="7B06DC98" w:rsidTr="001B00C3">
        <w:tc>
          <w:tcPr>
            <w:tcW w:w="2610" w:type="dxa"/>
          </w:tcPr>
          <w:p w14:paraId="1B658F91" w14:textId="77777777" w:rsidR="001B00C3" w:rsidRPr="0037389D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22417E87" w14:textId="77777777" w:rsidR="001B00C3" w:rsidRPr="0037389D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459FB425" w14:textId="77777777" w:rsidR="001B00C3" w:rsidRPr="0037389D" w:rsidRDefault="001B00C3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EC4A3" w14:textId="77777777" w:rsidR="001B00C3" w:rsidRPr="0037389D" w:rsidRDefault="001B00C3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9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</w:p>
        </w:tc>
        <w:tc>
          <w:tcPr>
            <w:tcW w:w="236" w:type="dxa"/>
          </w:tcPr>
          <w:p w14:paraId="095A68DA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75192E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53FD6F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123,250</w:t>
            </w:r>
          </w:p>
        </w:tc>
        <w:tc>
          <w:tcPr>
            <w:tcW w:w="270" w:type="dxa"/>
          </w:tcPr>
          <w:p w14:paraId="282E71C1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CEB835" w14:textId="77777777" w:rsidR="001B00C3" w:rsidRPr="0037389D" w:rsidRDefault="001B00C3" w:rsidP="001D3C6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7D7A7B" w14:textId="77777777" w:rsidR="001B00C3" w:rsidRPr="0037389D" w:rsidRDefault="001B00C3" w:rsidP="001D3C6F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90,782</w:t>
            </w:r>
          </w:p>
        </w:tc>
        <w:tc>
          <w:tcPr>
            <w:tcW w:w="270" w:type="dxa"/>
          </w:tcPr>
          <w:p w14:paraId="61D0A77C" w14:textId="77777777" w:rsidR="001B00C3" w:rsidRPr="0037389D" w:rsidRDefault="001B00C3" w:rsidP="001D3C6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B621FB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425D2C" w14:textId="77777777" w:rsidR="001B00C3" w:rsidRPr="0037389D" w:rsidRDefault="001B00C3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FD234C" w14:textId="77777777" w:rsidR="001B00C3" w:rsidRPr="0037389D" w:rsidRDefault="001B00C3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214,032</w:t>
            </w:r>
          </w:p>
        </w:tc>
      </w:tr>
      <w:tr w:rsidR="0037389D" w:rsidRPr="0037389D" w14:paraId="1F0F8B1A" w14:textId="1155C080" w:rsidTr="001B00C3">
        <w:trPr>
          <w:trHeight w:val="119"/>
        </w:trPr>
        <w:tc>
          <w:tcPr>
            <w:tcW w:w="2610" w:type="dxa"/>
            <w:hideMark/>
          </w:tcPr>
          <w:p w14:paraId="1724A1E0" w14:textId="77777777" w:rsidR="001B00C3" w:rsidRPr="0037389D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362DA0D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39,819</w:t>
            </w:r>
          </w:p>
        </w:tc>
        <w:tc>
          <w:tcPr>
            <w:tcW w:w="236" w:type="dxa"/>
            <w:vAlign w:val="bottom"/>
          </w:tcPr>
          <w:p w14:paraId="32541019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DFA4DCC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23,262</w:t>
            </w:r>
          </w:p>
        </w:tc>
        <w:tc>
          <w:tcPr>
            <w:tcW w:w="270" w:type="dxa"/>
            <w:vAlign w:val="bottom"/>
          </w:tcPr>
          <w:p w14:paraId="66876638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696DBF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18,581</w:t>
            </w:r>
          </w:p>
        </w:tc>
        <w:tc>
          <w:tcPr>
            <w:tcW w:w="270" w:type="dxa"/>
            <w:vAlign w:val="bottom"/>
          </w:tcPr>
          <w:p w14:paraId="2EA43ECF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0A5FF1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41,843</w:t>
            </w:r>
          </w:p>
        </w:tc>
      </w:tr>
      <w:tr w:rsidR="001B00C3" w:rsidRPr="0037389D" w14:paraId="103BA407" w14:textId="6003BA2B" w:rsidTr="001B00C3">
        <w:trPr>
          <w:trHeight w:val="154"/>
        </w:trPr>
        <w:tc>
          <w:tcPr>
            <w:tcW w:w="2610" w:type="dxa"/>
          </w:tcPr>
          <w:p w14:paraId="32582350" w14:textId="77777777" w:rsidR="001B00C3" w:rsidRPr="0037389D" w:rsidRDefault="001B00C3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F76BF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808,415</w:t>
            </w:r>
          </w:p>
        </w:tc>
        <w:tc>
          <w:tcPr>
            <w:tcW w:w="236" w:type="dxa"/>
          </w:tcPr>
          <w:p w14:paraId="558B708D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9B21A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705,108</w:t>
            </w:r>
          </w:p>
        </w:tc>
        <w:tc>
          <w:tcPr>
            <w:tcW w:w="270" w:type="dxa"/>
          </w:tcPr>
          <w:p w14:paraId="2EE28A54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18E29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109,363</w:t>
            </w:r>
          </w:p>
        </w:tc>
        <w:tc>
          <w:tcPr>
            <w:tcW w:w="270" w:type="dxa"/>
          </w:tcPr>
          <w:p w14:paraId="3F1785F9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B7B73" w14:textId="77777777" w:rsidR="001B00C3" w:rsidRPr="0037389D" w:rsidRDefault="001B00C3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814,471</w:t>
            </w:r>
          </w:p>
        </w:tc>
      </w:tr>
    </w:tbl>
    <w:p w14:paraId="6F64FECB" w14:textId="108F969A" w:rsidR="00243693" w:rsidRPr="0037389D" w:rsidRDefault="00243693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91584D" w14:textId="77777777" w:rsidR="00243693" w:rsidRPr="0037389D" w:rsidRDefault="00243693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37389D" w:rsidRPr="0037389D" w14:paraId="4E90D699" w14:textId="77777777" w:rsidTr="001D3C6F">
        <w:trPr>
          <w:tblHeader/>
        </w:trPr>
        <w:tc>
          <w:tcPr>
            <w:tcW w:w="2610" w:type="dxa"/>
          </w:tcPr>
          <w:p w14:paraId="3D68BD82" w14:textId="77777777" w:rsidR="00FD4D7C" w:rsidRPr="0037389D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763AF333" w14:textId="77777777" w:rsidR="00FD4D7C" w:rsidRPr="0037389D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7389D" w:rsidRPr="0037389D" w14:paraId="00B8A908" w14:textId="77777777" w:rsidTr="001D3C6F">
        <w:trPr>
          <w:tblHeader/>
        </w:trPr>
        <w:tc>
          <w:tcPr>
            <w:tcW w:w="2610" w:type="dxa"/>
          </w:tcPr>
          <w:p w14:paraId="25859B27" w14:textId="77777777" w:rsidR="00FD4D7C" w:rsidRPr="0037389D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9DEC68" w14:textId="77777777" w:rsidR="00FD4D7C" w:rsidRPr="0037389D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82FEF6" w14:textId="77777777" w:rsidR="00FD4D7C" w:rsidRPr="0037389D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267C1184" w14:textId="77777777" w:rsidR="00FD4D7C" w:rsidRPr="0037389D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7389D" w:rsidRPr="0037389D" w14:paraId="762203C6" w14:textId="77777777" w:rsidTr="001D3C6F">
        <w:trPr>
          <w:tblHeader/>
        </w:trPr>
        <w:tc>
          <w:tcPr>
            <w:tcW w:w="2610" w:type="dxa"/>
            <w:vAlign w:val="bottom"/>
            <w:hideMark/>
          </w:tcPr>
          <w:p w14:paraId="47395499" w14:textId="77777777" w:rsidR="00FD4D7C" w:rsidRPr="0037389D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738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7D6F505D" w14:textId="77777777" w:rsidR="00FD4D7C" w:rsidRPr="0037389D" w:rsidRDefault="00FD4D7C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26B02D6" w14:textId="77777777" w:rsidR="00FD4D7C" w:rsidRPr="0037389D" w:rsidRDefault="00FD4D7C" w:rsidP="001D3C6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4E5899BE" w14:textId="77777777" w:rsidR="00FD4D7C" w:rsidRPr="0037389D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380EEB3C" w14:textId="77777777" w:rsidR="00FD4D7C" w:rsidRPr="0037389D" w:rsidRDefault="00FD4D7C" w:rsidP="001D3C6F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F633523" w14:textId="77777777" w:rsidR="00FD4D7C" w:rsidRPr="0037389D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BFA5F7A" w14:textId="77777777" w:rsidR="00FD4D7C" w:rsidRPr="0037389D" w:rsidRDefault="00FD4D7C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F2D840B" w14:textId="77777777" w:rsidR="00FD4D7C" w:rsidRPr="0037389D" w:rsidRDefault="00FD4D7C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2F60BB" w14:textId="77777777" w:rsidR="00FD4D7C" w:rsidRPr="0037389D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249EAB65" w14:textId="77777777" w:rsidR="00FD4D7C" w:rsidRPr="0037389D" w:rsidRDefault="00FD4D7C" w:rsidP="001D3C6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7389D" w:rsidRPr="0037389D" w14:paraId="45F594DA" w14:textId="77777777" w:rsidTr="001D3C6F">
        <w:trPr>
          <w:tblHeader/>
        </w:trPr>
        <w:tc>
          <w:tcPr>
            <w:tcW w:w="2610" w:type="dxa"/>
          </w:tcPr>
          <w:p w14:paraId="11F7CB14" w14:textId="77777777" w:rsidR="00FD4D7C" w:rsidRPr="0037389D" w:rsidRDefault="00FD4D7C" w:rsidP="001D3C6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6A367363" w14:textId="77777777" w:rsidR="00FD4D7C" w:rsidRPr="0037389D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389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3738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7389D" w:rsidRPr="0037389D" w14:paraId="5E952C28" w14:textId="77777777" w:rsidTr="001D3C6F">
        <w:tc>
          <w:tcPr>
            <w:tcW w:w="2610" w:type="dxa"/>
            <w:hideMark/>
          </w:tcPr>
          <w:p w14:paraId="795C3AA5" w14:textId="77777777" w:rsidR="00FD4D7C" w:rsidRPr="0037389D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6242C8C5" w14:textId="77777777" w:rsidR="00FD4D7C" w:rsidRPr="0037389D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371D1F15" w14:textId="77777777" w:rsidR="00FD4D7C" w:rsidRPr="0037389D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E4995" w14:textId="77777777" w:rsidR="00FD4D7C" w:rsidRPr="0037389D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99DAFB" w14:textId="77777777" w:rsidR="00FD4D7C" w:rsidRPr="0037389D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2A0C8" w14:textId="77777777" w:rsidR="00FD4D7C" w:rsidRPr="0037389D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8EEB13" w14:textId="77777777" w:rsidR="00FD4D7C" w:rsidRPr="0037389D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D309C" w14:textId="77777777" w:rsidR="00FD4D7C" w:rsidRPr="0037389D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9EC26A" w14:textId="77777777" w:rsidR="00FD4D7C" w:rsidRPr="0037389D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389D" w:rsidRPr="0037389D" w14:paraId="12D83FB2" w14:textId="77777777" w:rsidTr="001D3C6F">
        <w:tc>
          <w:tcPr>
            <w:tcW w:w="2610" w:type="dxa"/>
            <w:hideMark/>
          </w:tcPr>
          <w:p w14:paraId="1BCBD798" w14:textId="77777777" w:rsidR="00FD4D7C" w:rsidRPr="0037389D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761AAC9F" w14:textId="77777777" w:rsidR="00FD4D7C" w:rsidRPr="0037389D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785D37C2" w14:textId="77777777" w:rsidR="00FD4D7C" w:rsidRPr="0037389D" w:rsidRDefault="00FD4D7C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1122D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  <w:tc>
          <w:tcPr>
            <w:tcW w:w="236" w:type="dxa"/>
          </w:tcPr>
          <w:p w14:paraId="14931633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C771CD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5A60F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  <w:tc>
          <w:tcPr>
            <w:tcW w:w="270" w:type="dxa"/>
          </w:tcPr>
          <w:p w14:paraId="0DA04619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ADECD8" w14:textId="77777777" w:rsidR="00FD4D7C" w:rsidRPr="0037389D" w:rsidRDefault="00FD4D7C" w:rsidP="001D3C6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3640A6A" w14:textId="77777777" w:rsidR="00FD4D7C" w:rsidRPr="0037389D" w:rsidRDefault="00FD4D7C" w:rsidP="001D3C6F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F04638" w14:textId="77777777" w:rsidR="00FD4D7C" w:rsidRPr="0037389D" w:rsidRDefault="00FD4D7C" w:rsidP="001D3C6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4FC2B7A5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0C24F5" w14:textId="77777777" w:rsidR="00FD4D7C" w:rsidRPr="0037389D" w:rsidRDefault="00FD4D7C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F2BA0B" w14:textId="77777777" w:rsidR="00FD4D7C" w:rsidRPr="0037389D" w:rsidRDefault="00FD4D7C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442,000</w:t>
            </w:r>
          </w:p>
        </w:tc>
      </w:tr>
      <w:tr w:rsidR="0037389D" w:rsidRPr="0037389D" w14:paraId="48B9D2EB" w14:textId="77777777" w:rsidTr="001D3C6F">
        <w:tc>
          <w:tcPr>
            <w:tcW w:w="2610" w:type="dxa"/>
          </w:tcPr>
          <w:p w14:paraId="0D104158" w14:textId="77777777" w:rsidR="00FD4D7C" w:rsidRPr="0037389D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3A790DB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218,062</w:t>
            </w:r>
          </w:p>
        </w:tc>
        <w:tc>
          <w:tcPr>
            <w:tcW w:w="236" w:type="dxa"/>
          </w:tcPr>
          <w:p w14:paraId="0E6CEAC4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3772671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218,062</w:t>
            </w:r>
          </w:p>
        </w:tc>
        <w:tc>
          <w:tcPr>
            <w:tcW w:w="270" w:type="dxa"/>
          </w:tcPr>
          <w:p w14:paraId="0D0A6A3C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9A4794" w14:textId="77777777" w:rsidR="00FD4D7C" w:rsidRPr="0037389D" w:rsidRDefault="00FD4D7C" w:rsidP="001D3C6F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B8D30E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859534" w14:textId="77777777" w:rsidR="00FD4D7C" w:rsidRPr="0037389D" w:rsidRDefault="00FD4D7C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218,062</w:t>
            </w:r>
          </w:p>
        </w:tc>
      </w:tr>
      <w:tr w:rsidR="0037389D" w:rsidRPr="0037389D" w14:paraId="169342DB" w14:textId="77777777" w:rsidTr="001D3C6F">
        <w:tc>
          <w:tcPr>
            <w:tcW w:w="2610" w:type="dxa"/>
          </w:tcPr>
          <w:p w14:paraId="1BDD51D9" w14:textId="77777777" w:rsidR="00FD4D7C" w:rsidRPr="0037389D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499A875" w14:textId="77777777" w:rsidR="00FD4D7C" w:rsidRPr="0037389D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65E053F0" w14:textId="77777777" w:rsidR="00FD4D7C" w:rsidRPr="0037389D" w:rsidRDefault="00FD4D7C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010A4F" w14:textId="77777777" w:rsidR="00FD4D7C" w:rsidRPr="0037389D" w:rsidRDefault="00FD4D7C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0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</w:p>
        </w:tc>
        <w:tc>
          <w:tcPr>
            <w:tcW w:w="236" w:type="dxa"/>
          </w:tcPr>
          <w:p w14:paraId="44F556A9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30A62B2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78FD37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123,250</w:t>
            </w:r>
          </w:p>
        </w:tc>
        <w:tc>
          <w:tcPr>
            <w:tcW w:w="270" w:type="dxa"/>
          </w:tcPr>
          <w:p w14:paraId="0C96E373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A07CA9" w14:textId="77777777" w:rsidR="00FD4D7C" w:rsidRPr="0037389D" w:rsidRDefault="00FD4D7C" w:rsidP="001D3C6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DB169F" w14:textId="77777777" w:rsidR="00FD4D7C" w:rsidRPr="0037389D" w:rsidRDefault="00FD4D7C" w:rsidP="001D3C6F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90,782</w:t>
            </w:r>
          </w:p>
        </w:tc>
        <w:tc>
          <w:tcPr>
            <w:tcW w:w="270" w:type="dxa"/>
          </w:tcPr>
          <w:p w14:paraId="05FF8039" w14:textId="77777777" w:rsidR="00FD4D7C" w:rsidRPr="0037389D" w:rsidRDefault="00FD4D7C" w:rsidP="001D3C6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6AF7F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E77C17" w14:textId="77777777" w:rsidR="00FD4D7C" w:rsidRPr="0037389D" w:rsidRDefault="00FD4D7C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908034" w14:textId="77777777" w:rsidR="00FD4D7C" w:rsidRPr="0037389D" w:rsidRDefault="00FD4D7C" w:rsidP="001D3C6F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214,032</w:t>
            </w:r>
          </w:p>
        </w:tc>
      </w:tr>
      <w:tr w:rsidR="0037389D" w:rsidRPr="0037389D" w14:paraId="2AD73A78" w14:textId="77777777" w:rsidTr="001D3C6F">
        <w:trPr>
          <w:trHeight w:val="119"/>
        </w:trPr>
        <w:tc>
          <w:tcPr>
            <w:tcW w:w="2610" w:type="dxa"/>
            <w:hideMark/>
          </w:tcPr>
          <w:p w14:paraId="2A78779E" w14:textId="77777777" w:rsidR="00FD4D7C" w:rsidRPr="0037389D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A91BABE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39,755</w:t>
            </w:r>
          </w:p>
        </w:tc>
        <w:tc>
          <w:tcPr>
            <w:tcW w:w="236" w:type="dxa"/>
            <w:vAlign w:val="bottom"/>
          </w:tcPr>
          <w:p w14:paraId="73B5FCC3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7AEBAB4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23,232</w:t>
            </w:r>
          </w:p>
        </w:tc>
        <w:tc>
          <w:tcPr>
            <w:tcW w:w="270" w:type="dxa"/>
            <w:vAlign w:val="bottom"/>
          </w:tcPr>
          <w:p w14:paraId="753D5A96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DC92C78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18,527</w:t>
            </w:r>
          </w:p>
        </w:tc>
        <w:tc>
          <w:tcPr>
            <w:tcW w:w="270" w:type="dxa"/>
            <w:vAlign w:val="bottom"/>
          </w:tcPr>
          <w:p w14:paraId="39BBDAB9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C2D0F5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41,759</w:t>
            </w:r>
          </w:p>
        </w:tc>
      </w:tr>
      <w:tr w:rsidR="00FD4D7C" w:rsidRPr="0037389D" w14:paraId="77F1AE88" w14:textId="77777777" w:rsidTr="001D3C6F">
        <w:tc>
          <w:tcPr>
            <w:tcW w:w="2610" w:type="dxa"/>
          </w:tcPr>
          <w:p w14:paraId="1DEAE3FD" w14:textId="77777777" w:rsidR="00FD4D7C" w:rsidRPr="0037389D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924F2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909,817</w:t>
            </w:r>
          </w:p>
        </w:tc>
        <w:tc>
          <w:tcPr>
            <w:tcW w:w="236" w:type="dxa"/>
          </w:tcPr>
          <w:p w14:paraId="464B2F0E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90F71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806,544</w:t>
            </w:r>
          </w:p>
        </w:tc>
        <w:tc>
          <w:tcPr>
            <w:tcW w:w="270" w:type="dxa"/>
          </w:tcPr>
          <w:p w14:paraId="6CB23658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DBB513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109,309</w:t>
            </w:r>
          </w:p>
        </w:tc>
        <w:tc>
          <w:tcPr>
            <w:tcW w:w="270" w:type="dxa"/>
          </w:tcPr>
          <w:p w14:paraId="06BE4AFC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F580C" w14:textId="77777777" w:rsidR="00FD4D7C" w:rsidRPr="0037389D" w:rsidRDefault="00FD4D7C" w:rsidP="001D3C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915,853</w:t>
            </w:r>
          </w:p>
        </w:tc>
      </w:tr>
    </w:tbl>
    <w:p w14:paraId="4DE0A00C" w14:textId="77777777" w:rsidR="00FD4D7C" w:rsidRPr="0037389D" w:rsidRDefault="00FD4D7C" w:rsidP="007F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0073F1" w14:textId="18EF8C04" w:rsidR="00D64AF9" w:rsidRPr="0037389D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3738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37389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3738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22AB317" w14:textId="3C3C0179" w:rsidR="00D64AF9" w:rsidRPr="0037389D" w:rsidRDefault="00D64AF9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93EDAF" w14:textId="10109B7B" w:rsidR="00591667" w:rsidRPr="0037389D" w:rsidRDefault="00591667" w:rsidP="007F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7389D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0976E15" w14:textId="77777777" w:rsidR="007F718B" w:rsidRPr="0037389D" w:rsidRDefault="007F718B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891F2" w14:textId="618EDBE9" w:rsidR="00D64AF9" w:rsidRPr="0037389D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7389D">
        <w:rPr>
          <w:rFonts w:asciiTheme="majorBidi" w:hAnsiTheme="majorBidi" w:cstheme="majorBidi"/>
          <w:sz w:val="30"/>
          <w:szCs w:val="30"/>
        </w:rPr>
        <w:t>(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7389D">
        <w:rPr>
          <w:rFonts w:asciiTheme="majorBidi" w:hAnsiTheme="majorBidi" w:cstheme="majorBidi"/>
          <w:sz w:val="30"/>
          <w:szCs w:val="30"/>
        </w:rPr>
        <w:t>.</w:t>
      </w:r>
      <w:r w:rsidR="00D6443C" w:rsidRPr="0037389D">
        <w:rPr>
          <w:rFonts w:asciiTheme="majorBidi" w:hAnsiTheme="majorBidi" w:cstheme="majorBidi"/>
          <w:sz w:val="30"/>
          <w:szCs w:val="30"/>
        </w:rPr>
        <w:t>3</w:t>
      </w:r>
      <w:r w:rsidRPr="0037389D">
        <w:rPr>
          <w:rFonts w:asciiTheme="majorBidi" w:hAnsiTheme="majorBidi" w:cstheme="majorBidi"/>
          <w:sz w:val="30"/>
          <w:szCs w:val="30"/>
        </w:rPr>
        <w:t>.</w:t>
      </w:r>
      <w:r w:rsidR="00D6443C" w:rsidRPr="0037389D">
        <w:rPr>
          <w:rFonts w:asciiTheme="majorBidi" w:hAnsiTheme="majorBidi" w:cstheme="majorBidi"/>
          <w:sz w:val="30"/>
          <w:szCs w:val="30"/>
        </w:rPr>
        <w:t>1</w:t>
      </w:r>
      <w:r w:rsidRPr="0037389D">
        <w:rPr>
          <w:rFonts w:asciiTheme="majorBidi" w:hAnsiTheme="majorBidi" w:cstheme="majorBidi"/>
          <w:sz w:val="30"/>
          <w:szCs w:val="30"/>
        </w:rPr>
        <w:t>)</w:t>
      </w:r>
      <w:r w:rsidRPr="003738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ความเสี่ยงด้านอัตราแลกเปลี่ยน</w:t>
      </w:r>
    </w:p>
    <w:p w14:paraId="365B8A09" w14:textId="77777777" w:rsidR="002145B3" w:rsidRPr="0037389D" w:rsidRDefault="002145B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12"/>
          <w:szCs w:val="12"/>
          <w:lang w:bidi="ar-SA"/>
        </w:rPr>
      </w:pPr>
    </w:p>
    <w:p w14:paraId="732972EB" w14:textId="570897CA" w:rsidR="00251BB7" w:rsidRPr="0037389D" w:rsidRDefault="00BA74AE" w:rsidP="002A7908">
      <w:pPr>
        <w:tabs>
          <w:tab w:val="clear" w:pos="907"/>
          <w:tab w:val="clear" w:pos="1644"/>
          <w:tab w:val="left" w:pos="108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37389D">
        <w:rPr>
          <w:rFonts w:ascii="Angsana New" w:hAnsi="Angsana New" w:hint="cs"/>
          <w:spacing w:val="8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0E28CF" w:rsidRPr="0037389D">
        <w:rPr>
          <w:rFonts w:ascii="Angsana New" w:hAnsi="Angsana New"/>
          <w:spacing w:val="8"/>
          <w:sz w:val="30"/>
          <w:szCs w:val="30"/>
          <w:cs/>
        </w:rPr>
        <w:t xml:space="preserve">การซื้อและการขายที่เป็นสกุลเงินตราต่างประเทศ </w:t>
      </w:r>
      <w:r w:rsidR="000E28CF" w:rsidRPr="0037389D">
        <w:rPr>
          <w:rFonts w:ascii="Angsana New" w:hAnsi="Angsana New"/>
          <w:sz w:val="30"/>
          <w:szCs w:val="30"/>
          <w:cs/>
        </w:rPr>
        <w:t>กลุ่มบริษัท</w:t>
      </w:r>
      <w:r w:rsidRPr="0037389D">
        <w:rPr>
          <w:rFonts w:ascii="Angsana New" w:hAnsi="Angsana New" w:hint="cs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4639974" w14:textId="2C02F698" w:rsidR="001A62DC" w:rsidRPr="0037389D" w:rsidRDefault="00FC1BAC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30"/>
          <w:szCs w:val="30"/>
          <w:cs/>
        </w:rPr>
      </w:pPr>
      <w:r w:rsidRPr="0037389D">
        <w:rPr>
          <w:rFonts w:ascii="Angsana New" w:hAnsi="Angsana New"/>
          <w:spacing w:val="8"/>
          <w:sz w:val="30"/>
          <w:szCs w:val="30"/>
        </w:rPr>
        <w:br w:type="page"/>
      </w:r>
    </w:p>
    <w:tbl>
      <w:tblPr>
        <w:tblW w:w="939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19"/>
        <w:gridCol w:w="240"/>
        <w:gridCol w:w="1079"/>
        <w:gridCol w:w="271"/>
        <w:gridCol w:w="1084"/>
        <w:gridCol w:w="271"/>
        <w:gridCol w:w="1079"/>
        <w:gridCol w:w="271"/>
        <w:gridCol w:w="1082"/>
      </w:tblGrid>
      <w:tr w:rsidR="0037389D" w:rsidRPr="0037389D" w14:paraId="09089CDD" w14:textId="77777777" w:rsidTr="00FD4D7C">
        <w:trPr>
          <w:tblHeader/>
        </w:trPr>
        <w:tc>
          <w:tcPr>
            <w:tcW w:w="2139" w:type="pct"/>
          </w:tcPr>
          <w:p w14:paraId="091B5B18" w14:textId="7E4973AF" w:rsidR="004D5CDB" w:rsidRPr="0037389D" w:rsidRDefault="00E61F72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389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 xml:space="preserve">ความเสี่ยงจากเงินตรา  </w:t>
            </w:r>
          </w:p>
        </w:tc>
        <w:tc>
          <w:tcPr>
            <w:tcW w:w="128" w:type="pct"/>
          </w:tcPr>
          <w:p w14:paraId="79826D2D" w14:textId="77777777" w:rsidR="004D5CDB" w:rsidRPr="0037389D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95" w:type="pct"/>
            <w:gridSpan w:val="3"/>
          </w:tcPr>
          <w:p w14:paraId="1BA33FCD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D3570A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26BF03FC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03368D38" w14:textId="77777777" w:rsidTr="00FD4D7C">
        <w:trPr>
          <w:trHeight w:val="434"/>
          <w:tblHeader/>
        </w:trPr>
        <w:tc>
          <w:tcPr>
            <w:tcW w:w="2139" w:type="pct"/>
          </w:tcPr>
          <w:p w14:paraId="2A76743F" w14:textId="5A742CE9" w:rsidR="00591667" w:rsidRPr="0037389D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ต่างประเทศ ณ วันที่ </w:t>
            </w:r>
            <w:r w:rsidRPr="003738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738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644B9DE" w14:textId="15CEEEE7" w:rsidR="00591667" w:rsidRPr="0037389D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FBF980A" w14:textId="12F3C49F" w:rsidR="00591667" w:rsidRPr="0037389D" w:rsidRDefault="00FD4D7C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4438656A" w14:textId="77777777" w:rsidR="00591667" w:rsidRPr="0037389D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30E22B" w14:textId="394ACBFC" w:rsidR="00591667" w:rsidRPr="0037389D" w:rsidRDefault="00FD4D7C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C6163BC" w14:textId="77777777" w:rsidR="00591667" w:rsidRPr="0037389D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EEBD109" w14:textId="25F757B1" w:rsidR="00591667" w:rsidRPr="0037389D" w:rsidRDefault="00FD4D7C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17BF323E" w14:textId="77777777" w:rsidR="00591667" w:rsidRPr="0037389D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0D8866" w14:textId="582C67AC" w:rsidR="00591667" w:rsidRPr="0037389D" w:rsidRDefault="00FD4D7C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7389D" w:rsidRPr="0037389D" w14:paraId="49CA6364" w14:textId="77777777" w:rsidTr="00FD4D7C">
        <w:trPr>
          <w:trHeight w:val="434"/>
          <w:tblHeader/>
        </w:trPr>
        <w:tc>
          <w:tcPr>
            <w:tcW w:w="2139" w:type="pct"/>
          </w:tcPr>
          <w:p w14:paraId="5ED460DA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4947E4A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4" w:type="pct"/>
            <w:gridSpan w:val="7"/>
          </w:tcPr>
          <w:p w14:paraId="1FBDA75D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738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7389D" w:rsidRPr="0037389D" w14:paraId="7F4EB60B" w14:textId="77777777" w:rsidTr="00FD4D7C">
        <w:tc>
          <w:tcPr>
            <w:tcW w:w="2139" w:type="pct"/>
          </w:tcPr>
          <w:p w14:paraId="7453CD8A" w14:textId="77777777" w:rsidR="004D5CDB" w:rsidRPr="0037389D" w:rsidRDefault="004D5CDB" w:rsidP="00B2547A">
            <w:pPr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" w:type="pct"/>
          </w:tcPr>
          <w:p w14:paraId="4E011BA5" w14:textId="77777777" w:rsidR="004D5CDB" w:rsidRPr="0037389D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B8E742B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30B4653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95BA8B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22188C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8149995" w14:textId="77777777" w:rsidR="004D5CDB" w:rsidRPr="0037389D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954EA74" w14:textId="77777777" w:rsidR="004D5CDB" w:rsidRPr="0037389D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9B3519C" w14:textId="77777777" w:rsidR="004D5CDB" w:rsidRPr="0037389D" w:rsidRDefault="004D5CDB" w:rsidP="00B2547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389D" w:rsidRPr="0037389D" w14:paraId="51C12F74" w14:textId="77777777" w:rsidTr="00FD4D7C">
        <w:trPr>
          <w:trHeight w:val="397"/>
        </w:trPr>
        <w:tc>
          <w:tcPr>
            <w:tcW w:w="2139" w:type="pct"/>
          </w:tcPr>
          <w:p w14:paraId="09AAC52D" w14:textId="77777777" w:rsidR="00F15E7A" w:rsidRPr="0037389D" w:rsidRDefault="00F15E7A" w:rsidP="00F15E7A">
            <w:pPr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" w:type="pct"/>
          </w:tcPr>
          <w:p w14:paraId="775B0884" w14:textId="3EAFC7EB" w:rsidR="00F15E7A" w:rsidRPr="0037389D" w:rsidRDefault="00F15E7A" w:rsidP="00F1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7A62A07E" w14:textId="03ED629B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,085</w:t>
            </w:r>
          </w:p>
        </w:tc>
        <w:tc>
          <w:tcPr>
            <w:tcW w:w="144" w:type="pct"/>
          </w:tcPr>
          <w:p w14:paraId="34B3FB62" w14:textId="77777777" w:rsidR="00F15E7A" w:rsidRPr="0037389D" w:rsidRDefault="00F15E7A" w:rsidP="00F15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BFB0F2" w14:textId="50D4D5BE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10,733</w:t>
            </w:r>
          </w:p>
        </w:tc>
        <w:tc>
          <w:tcPr>
            <w:tcW w:w="144" w:type="pct"/>
          </w:tcPr>
          <w:p w14:paraId="0FF425A9" w14:textId="77777777" w:rsidR="00F15E7A" w:rsidRPr="0037389D" w:rsidRDefault="00F15E7A" w:rsidP="00F15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4556DAF" w14:textId="029C63CA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,085</w:t>
            </w:r>
          </w:p>
        </w:tc>
        <w:tc>
          <w:tcPr>
            <w:tcW w:w="144" w:type="pct"/>
          </w:tcPr>
          <w:p w14:paraId="7C5D8945" w14:textId="77777777" w:rsidR="00F15E7A" w:rsidRPr="0037389D" w:rsidRDefault="00F15E7A" w:rsidP="00F15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B680CD6" w14:textId="38B188EF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10,733</w:t>
            </w:r>
          </w:p>
        </w:tc>
      </w:tr>
      <w:tr w:rsidR="0037389D" w:rsidRPr="0037389D" w14:paraId="5054DD04" w14:textId="77777777" w:rsidTr="00FD4D7C">
        <w:trPr>
          <w:trHeight w:val="397"/>
        </w:trPr>
        <w:tc>
          <w:tcPr>
            <w:tcW w:w="2139" w:type="pct"/>
          </w:tcPr>
          <w:p w14:paraId="7B465A71" w14:textId="77777777" w:rsidR="00F15E7A" w:rsidRPr="0037389D" w:rsidRDefault="00F15E7A" w:rsidP="00F15E7A">
            <w:pPr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" w:type="pct"/>
          </w:tcPr>
          <w:p w14:paraId="55089111" w14:textId="78955E74" w:rsidR="00F15E7A" w:rsidRPr="0037389D" w:rsidRDefault="00F15E7A" w:rsidP="00F1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4B2284B" w14:textId="72D76396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673</w:t>
            </w:r>
          </w:p>
        </w:tc>
        <w:tc>
          <w:tcPr>
            <w:tcW w:w="144" w:type="pct"/>
          </w:tcPr>
          <w:p w14:paraId="01C0AD67" w14:textId="77777777" w:rsidR="00F15E7A" w:rsidRPr="0037389D" w:rsidRDefault="00F15E7A" w:rsidP="00F15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C8E7F6" w14:textId="2193161C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571</w:t>
            </w:r>
          </w:p>
        </w:tc>
        <w:tc>
          <w:tcPr>
            <w:tcW w:w="144" w:type="pct"/>
          </w:tcPr>
          <w:p w14:paraId="5177B444" w14:textId="77777777" w:rsidR="00F15E7A" w:rsidRPr="0037389D" w:rsidRDefault="00F15E7A" w:rsidP="00F15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4B74C2" w14:textId="3ADF0C8F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673</w:t>
            </w:r>
          </w:p>
        </w:tc>
        <w:tc>
          <w:tcPr>
            <w:tcW w:w="144" w:type="pct"/>
          </w:tcPr>
          <w:p w14:paraId="01CB3170" w14:textId="77777777" w:rsidR="00F15E7A" w:rsidRPr="0037389D" w:rsidRDefault="00F15E7A" w:rsidP="00F15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344C02" w14:textId="3DFF01EB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571</w:t>
            </w:r>
          </w:p>
        </w:tc>
      </w:tr>
      <w:tr w:rsidR="0037389D" w:rsidRPr="0037389D" w14:paraId="1650BF30" w14:textId="77777777" w:rsidTr="00FD4D7C">
        <w:trPr>
          <w:trHeight w:val="137"/>
        </w:trPr>
        <w:tc>
          <w:tcPr>
            <w:tcW w:w="2139" w:type="pct"/>
          </w:tcPr>
          <w:p w14:paraId="62AFCFC6" w14:textId="5CA433D4" w:rsidR="00F15E7A" w:rsidRPr="0037389D" w:rsidRDefault="00F15E7A" w:rsidP="00F15E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8" w:type="pct"/>
          </w:tcPr>
          <w:p w14:paraId="0DC2B94C" w14:textId="1555916A" w:rsidR="00F15E7A" w:rsidRPr="0037389D" w:rsidRDefault="00F15E7A" w:rsidP="00F15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24B4E56" w14:textId="1D8FB505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21,778</w:t>
            </w:r>
          </w:p>
        </w:tc>
        <w:tc>
          <w:tcPr>
            <w:tcW w:w="144" w:type="pct"/>
          </w:tcPr>
          <w:p w14:paraId="1E08F5C9" w14:textId="77777777" w:rsidR="00F15E7A" w:rsidRPr="0037389D" w:rsidRDefault="00F15E7A" w:rsidP="00F15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9F0DE" w14:textId="540BFA6B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23,771</w:t>
            </w:r>
          </w:p>
        </w:tc>
        <w:tc>
          <w:tcPr>
            <w:tcW w:w="144" w:type="pct"/>
          </w:tcPr>
          <w:p w14:paraId="562A651D" w14:textId="77777777" w:rsidR="00F15E7A" w:rsidRPr="0037389D" w:rsidRDefault="00F15E7A" w:rsidP="00F15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75FC07" w14:textId="67AF1C56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21,778</w:t>
            </w:r>
          </w:p>
        </w:tc>
        <w:tc>
          <w:tcPr>
            <w:tcW w:w="144" w:type="pct"/>
          </w:tcPr>
          <w:p w14:paraId="505260FF" w14:textId="77777777" w:rsidR="00F15E7A" w:rsidRPr="0037389D" w:rsidRDefault="00F15E7A" w:rsidP="00F15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600948" w14:textId="4DAFA32B" w:rsidR="00F15E7A" w:rsidRPr="0037389D" w:rsidRDefault="00F15E7A" w:rsidP="00F15E7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23,771</w:t>
            </w:r>
          </w:p>
        </w:tc>
      </w:tr>
      <w:tr w:rsidR="0037389D" w:rsidRPr="0037389D" w14:paraId="7F78E700" w14:textId="77777777" w:rsidTr="00FD4D7C">
        <w:trPr>
          <w:trHeight w:val="397"/>
        </w:trPr>
        <w:tc>
          <w:tcPr>
            <w:tcW w:w="2139" w:type="pct"/>
          </w:tcPr>
          <w:p w14:paraId="32C35879" w14:textId="77777777" w:rsidR="004D5F46" w:rsidRPr="0037389D" w:rsidRDefault="004D5F46" w:rsidP="004D5F46">
            <w:pPr>
              <w:rPr>
                <w:rFonts w:ascii="Angsana New" w:hAnsi="Angsana New"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" w:type="pct"/>
          </w:tcPr>
          <w:p w14:paraId="0B25F11A" w14:textId="02B506BC" w:rsidR="004D5F46" w:rsidRPr="0037389D" w:rsidRDefault="004D5F46" w:rsidP="004D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99F2F70" w14:textId="77FFFAD4" w:rsidR="004D5F46" w:rsidRPr="0037389D" w:rsidRDefault="004D5F46" w:rsidP="004D5F4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(17,588)</w:t>
            </w:r>
          </w:p>
        </w:tc>
        <w:tc>
          <w:tcPr>
            <w:tcW w:w="144" w:type="pct"/>
          </w:tcPr>
          <w:p w14:paraId="7AEBAFFB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3ECB1749" w14:textId="46142489" w:rsidR="004D5F46" w:rsidRPr="0037389D" w:rsidRDefault="004D5F46" w:rsidP="004D5F4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227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104922F7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0CF103B" w14:textId="5B302A53" w:rsidR="004D5F46" w:rsidRPr="0037389D" w:rsidRDefault="004D5F46" w:rsidP="004D5F4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(17,588)</w:t>
            </w:r>
          </w:p>
        </w:tc>
        <w:tc>
          <w:tcPr>
            <w:tcW w:w="144" w:type="pct"/>
          </w:tcPr>
          <w:p w14:paraId="02AE919C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7E14CFE8" w14:textId="6F24A604" w:rsidR="004D5F46" w:rsidRPr="0037389D" w:rsidRDefault="004D5F46" w:rsidP="004D5F4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7389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227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37389D" w:rsidRPr="0037389D" w14:paraId="3ED489EC" w14:textId="77777777" w:rsidTr="00FD4D7C">
        <w:trPr>
          <w:trHeight w:val="397"/>
        </w:trPr>
        <w:tc>
          <w:tcPr>
            <w:tcW w:w="2139" w:type="pct"/>
          </w:tcPr>
          <w:p w14:paraId="53973871" w14:textId="77777777" w:rsidR="004D5F46" w:rsidRPr="0037389D" w:rsidRDefault="004D5F46" w:rsidP="004D5F4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B5D2C34" w14:textId="77777777" w:rsidR="004D5F46" w:rsidRPr="0037389D" w:rsidRDefault="004D5F46" w:rsidP="004D5F46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075A8F8" w14:textId="77777777" w:rsidR="004D5F46" w:rsidRPr="0037389D" w:rsidRDefault="004D5F46" w:rsidP="004D5F4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E02974" w14:textId="77777777" w:rsidR="004D5F46" w:rsidRPr="0037389D" w:rsidRDefault="004D5F46" w:rsidP="004D5F4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6EA32E9D" w14:textId="77777777" w:rsidR="004D5F46" w:rsidRPr="0037389D" w:rsidRDefault="004D5F46" w:rsidP="004D5F4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403766" w14:textId="77777777" w:rsidR="004D5F46" w:rsidRPr="0037389D" w:rsidRDefault="004D5F46" w:rsidP="004D5F4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B99E8FF" w14:textId="77777777" w:rsidR="004D5F46" w:rsidRPr="0037389D" w:rsidRDefault="004D5F46" w:rsidP="004D5F46">
            <w:pPr>
              <w:tabs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8C472B" w14:textId="77777777" w:rsidR="004D5F46" w:rsidRPr="0037389D" w:rsidRDefault="004D5F46" w:rsidP="004D5F46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62930FDD" w14:textId="77777777" w:rsidR="004D5F46" w:rsidRPr="0037389D" w:rsidRDefault="004D5F46" w:rsidP="004D5F46">
            <w:pPr>
              <w:tabs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89D" w:rsidRPr="0037389D" w14:paraId="2DCE3F48" w14:textId="77777777" w:rsidTr="00FD4D7C">
        <w:trPr>
          <w:trHeight w:val="397"/>
        </w:trPr>
        <w:tc>
          <w:tcPr>
            <w:tcW w:w="2139" w:type="pct"/>
          </w:tcPr>
          <w:p w14:paraId="7ABBE724" w14:textId="77777777" w:rsidR="004D5F46" w:rsidRPr="0037389D" w:rsidRDefault="004D5F46" w:rsidP="004D5F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159F4A10" w14:textId="77777777" w:rsidR="004D5F46" w:rsidRPr="0037389D" w:rsidRDefault="004D5F46" w:rsidP="004D5F4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8" w:type="pct"/>
          </w:tcPr>
          <w:p w14:paraId="1AE91691" w14:textId="77777777" w:rsidR="004D5F46" w:rsidRPr="0037389D" w:rsidRDefault="004D5F46" w:rsidP="004D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B13687A" w14:textId="5B377EB6" w:rsidR="004D5F46" w:rsidRPr="0037389D" w:rsidRDefault="004D5F46" w:rsidP="004D5F4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7,948</w:t>
            </w:r>
          </w:p>
        </w:tc>
        <w:tc>
          <w:tcPr>
            <w:tcW w:w="144" w:type="pct"/>
          </w:tcPr>
          <w:p w14:paraId="329C0C2E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vAlign w:val="bottom"/>
          </w:tcPr>
          <w:p w14:paraId="278BFDEE" w14:textId="5CA4F694" w:rsidR="004D5F46" w:rsidRPr="0037389D" w:rsidRDefault="004D5F46" w:rsidP="004D5F4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848</w:t>
            </w:r>
          </w:p>
        </w:tc>
        <w:tc>
          <w:tcPr>
            <w:tcW w:w="144" w:type="pct"/>
          </w:tcPr>
          <w:p w14:paraId="4099564C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55907C59" w14:textId="61D48E2A" w:rsidR="004D5F46" w:rsidRPr="0037389D" w:rsidRDefault="004D5F46" w:rsidP="004D5F4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7,948</w:t>
            </w:r>
          </w:p>
        </w:tc>
        <w:tc>
          <w:tcPr>
            <w:tcW w:w="144" w:type="pct"/>
          </w:tcPr>
          <w:p w14:paraId="22FF3AE6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  <w:vAlign w:val="bottom"/>
          </w:tcPr>
          <w:p w14:paraId="348357DB" w14:textId="1EB6BA13" w:rsidR="004D5F46" w:rsidRPr="0037389D" w:rsidRDefault="004D5F46" w:rsidP="004D5F4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848</w:t>
            </w:r>
          </w:p>
        </w:tc>
      </w:tr>
      <w:tr w:rsidR="0037389D" w:rsidRPr="0037389D" w14:paraId="0BDC3EDB" w14:textId="77777777" w:rsidTr="00FD4D7C">
        <w:trPr>
          <w:trHeight w:val="397"/>
        </w:trPr>
        <w:tc>
          <w:tcPr>
            <w:tcW w:w="2139" w:type="pct"/>
          </w:tcPr>
          <w:p w14:paraId="5C5E7503" w14:textId="77777777" w:rsidR="004D5F46" w:rsidRPr="0037389D" w:rsidRDefault="004D5F46" w:rsidP="004D5F4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8" w:type="pct"/>
          </w:tcPr>
          <w:p w14:paraId="2EBBD559" w14:textId="4C959EBD" w:rsidR="004D5F46" w:rsidRPr="0037389D" w:rsidRDefault="004D5F46" w:rsidP="004D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6F48854" w14:textId="122E68C6" w:rsidR="004D5F46" w:rsidRPr="0037389D" w:rsidRDefault="004D5F46" w:rsidP="00B04566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left="-14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E1EE5EB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2673553" w14:textId="1E530015" w:rsidR="004D5F46" w:rsidRPr="0037389D" w:rsidRDefault="004D5F46" w:rsidP="004D5F4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44,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884</w:t>
            </w:r>
          </w:p>
        </w:tc>
        <w:tc>
          <w:tcPr>
            <w:tcW w:w="144" w:type="pct"/>
          </w:tcPr>
          <w:p w14:paraId="6C757988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C44213" w14:textId="778CFC21" w:rsidR="004D5F46" w:rsidRPr="0037389D" w:rsidRDefault="004D5F46" w:rsidP="00B04566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left="-140" w:right="-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127D3DB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FF74343" w14:textId="0D63D219" w:rsidR="004D5F46" w:rsidRPr="0037389D" w:rsidRDefault="004D5F46" w:rsidP="004D5F4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7389D">
              <w:rPr>
                <w:rFonts w:ascii="Angsana New" w:hAnsi="Angsana New"/>
                <w:sz w:val="30"/>
                <w:szCs w:val="30"/>
                <w:lang w:val="en-US" w:bidi="th-TH"/>
              </w:rPr>
              <w:t>44,</w:t>
            </w:r>
            <w:r w:rsidRPr="0037389D">
              <w:rPr>
                <w:rFonts w:ascii="Angsana New" w:hAnsi="Angsana New"/>
                <w:sz w:val="30"/>
                <w:szCs w:val="30"/>
                <w:lang w:bidi="th-TH"/>
              </w:rPr>
              <w:t>884</w:t>
            </w:r>
          </w:p>
        </w:tc>
      </w:tr>
      <w:tr w:rsidR="004D5F46" w:rsidRPr="0037389D" w14:paraId="52E91B5F" w14:textId="77777777" w:rsidTr="00FD4D7C">
        <w:trPr>
          <w:trHeight w:val="397"/>
        </w:trPr>
        <w:tc>
          <w:tcPr>
            <w:tcW w:w="2139" w:type="pct"/>
          </w:tcPr>
          <w:p w14:paraId="1B63FF0C" w14:textId="77777777" w:rsidR="004D5F46" w:rsidRPr="0037389D" w:rsidRDefault="004D5F46" w:rsidP="004D5F46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128" w:type="pct"/>
          </w:tcPr>
          <w:p w14:paraId="663C3EA2" w14:textId="77777777" w:rsidR="004D5F46" w:rsidRPr="0037389D" w:rsidRDefault="004D5F46" w:rsidP="004D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AD6F" w14:textId="394A84B9" w:rsidR="004D5F46" w:rsidRPr="0037389D" w:rsidRDefault="004D5F46" w:rsidP="004D5F46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7,948</w:t>
            </w:r>
          </w:p>
        </w:tc>
        <w:tc>
          <w:tcPr>
            <w:tcW w:w="144" w:type="pct"/>
          </w:tcPr>
          <w:p w14:paraId="7C795A54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B5501" w14:textId="63947E47" w:rsidR="004D5F46" w:rsidRPr="0037389D" w:rsidRDefault="004D5F46" w:rsidP="004D5F46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0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732</w:t>
            </w:r>
          </w:p>
        </w:tc>
        <w:tc>
          <w:tcPr>
            <w:tcW w:w="144" w:type="pct"/>
          </w:tcPr>
          <w:p w14:paraId="3A48F762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3349" w14:textId="122630D8" w:rsidR="004D5F46" w:rsidRPr="0037389D" w:rsidRDefault="004D5F46" w:rsidP="004D5F4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7,948</w:t>
            </w:r>
          </w:p>
        </w:tc>
        <w:tc>
          <w:tcPr>
            <w:tcW w:w="144" w:type="pct"/>
          </w:tcPr>
          <w:p w14:paraId="72873256" w14:textId="77777777" w:rsidR="004D5F46" w:rsidRPr="0037389D" w:rsidRDefault="004D5F46" w:rsidP="004D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2FDA2" w14:textId="450704E5" w:rsidR="004D5F46" w:rsidRPr="0037389D" w:rsidRDefault="004D5F46" w:rsidP="004D5F46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0</w:t>
            </w:r>
            <w:r w:rsidRPr="003738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389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732</w:t>
            </w:r>
          </w:p>
        </w:tc>
      </w:tr>
    </w:tbl>
    <w:p w14:paraId="53CBFE73" w14:textId="6FBAFEDE" w:rsidR="00264ED0" w:rsidRPr="0037389D" w:rsidRDefault="00264ED0" w:rsidP="00A7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5"/>
        <w:jc w:val="thaiDistribute"/>
        <w:rPr>
          <w:rFonts w:ascii="Angsana New" w:hAnsi="Angsana New"/>
          <w:sz w:val="30"/>
          <w:szCs w:val="30"/>
        </w:rPr>
      </w:pPr>
    </w:p>
    <w:p w14:paraId="0FD4984D" w14:textId="64B71C46" w:rsidR="00B64901" w:rsidRPr="0037389D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7389D"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  <w:t>การวิเคราะห์ความอ่อนไหว</w:t>
      </w:r>
      <w:r w:rsidRPr="0037389D">
        <w:rPr>
          <w:rFonts w:asciiTheme="majorBidi" w:hAnsiTheme="majorBidi" w:cstheme="majorBidi" w:hint="cs"/>
          <w:b/>
          <w:bCs/>
          <w:sz w:val="30"/>
          <w:szCs w:val="30"/>
          <w:cs/>
          <w:lang w:bidi="ar-SA"/>
        </w:rPr>
        <w:t xml:space="preserve"> </w:t>
      </w:r>
    </w:p>
    <w:p w14:paraId="69E37DEA" w14:textId="77777777" w:rsidR="00B64901" w:rsidRPr="0037389D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25FD6" w14:textId="2BBF2E9F" w:rsidR="00B64901" w:rsidRPr="0037389D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A60CDF" w:rsidRPr="003738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Pr="0037389D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="001A62DC" w:rsidRPr="0037389D">
        <w:rPr>
          <w:rFonts w:asciiTheme="majorBidi" w:hAnsiTheme="majorBidi" w:cstheme="majorBidi" w:hint="cs"/>
          <w:sz w:val="30"/>
          <w:szCs w:val="30"/>
          <w:cs/>
          <w:lang w:val="en-GB"/>
        </w:rPr>
        <w:t>บาท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ที่มีต่อเงินสกุล</w:t>
      </w:r>
      <w:r w:rsidR="001A62DC" w:rsidRPr="0037389D">
        <w:rPr>
          <w:rFonts w:asciiTheme="majorBidi" w:hAnsiTheme="majorBidi" w:cstheme="majorBidi" w:hint="cs"/>
          <w:sz w:val="30"/>
          <w:szCs w:val="30"/>
          <w:cs/>
        </w:rPr>
        <w:t>เงินต่างประเทศ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1A62DC" w:rsidRPr="0037389D">
        <w:rPr>
          <w:rFonts w:asciiTheme="majorBidi" w:hAnsiTheme="majorBidi" w:cstheme="majorBidi" w:hint="cs"/>
          <w:sz w:val="30"/>
          <w:szCs w:val="30"/>
          <w:cs/>
        </w:rPr>
        <w:t xml:space="preserve">รายงาน 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ไม่มีผลกระทบอย่างเป็นสาระสำคัญต่อการวัดมูลค่าของเครื่องมือทางการเงินในสกุลเงินตราต่างประเทศ</w:t>
      </w:r>
    </w:p>
    <w:p w14:paraId="761757E8" w14:textId="77777777" w:rsidR="00251BB7" w:rsidRPr="0037389D" w:rsidRDefault="00251BB7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4460E94" w14:textId="11DA8B1F" w:rsidR="00777504" w:rsidRPr="0037389D" w:rsidRDefault="00777504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</w:rPr>
        <w:t>(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7389D">
        <w:rPr>
          <w:rFonts w:asciiTheme="majorBidi" w:hAnsiTheme="majorBidi" w:cstheme="majorBidi"/>
          <w:sz w:val="30"/>
          <w:szCs w:val="30"/>
        </w:rPr>
        <w:t>.3.2</w:t>
      </w:r>
      <w:proofErr w:type="gramStart"/>
      <w:r w:rsidRPr="0037389D">
        <w:rPr>
          <w:rFonts w:asciiTheme="majorBidi" w:hAnsiTheme="majorBidi" w:cstheme="majorBidi"/>
          <w:sz w:val="30"/>
          <w:szCs w:val="30"/>
        </w:rPr>
        <w:t xml:space="preserve">)  </w:t>
      </w:r>
      <w:r w:rsidRPr="0037389D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proofErr w:type="gramEnd"/>
    </w:p>
    <w:p w14:paraId="3EAA4970" w14:textId="77777777" w:rsidR="00777504" w:rsidRPr="0037389D" w:rsidRDefault="00777504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/>
          <w:sz w:val="30"/>
          <w:szCs w:val="30"/>
        </w:rPr>
      </w:pPr>
    </w:p>
    <w:p w14:paraId="25BAA399" w14:textId="0B814780" w:rsidR="001A62DC" w:rsidRPr="0037389D" w:rsidRDefault="001A62DC" w:rsidP="00FD4D7C">
      <w:pPr>
        <w:tabs>
          <w:tab w:val="clear" w:pos="454"/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เนื่องจากเงินกู้ยืม</w:t>
      </w:r>
      <w:r w:rsidRPr="0037389D">
        <w:rPr>
          <w:rFonts w:asciiTheme="majorBidi" w:hAnsiTheme="majorBidi"/>
          <w:sz w:val="30"/>
          <w:szCs w:val="30"/>
          <w:cs/>
        </w:rPr>
        <w:t xml:space="preserve"> (</w:t>
      </w:r>
      <w:r w:rsidRPr="0037389D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="00D521C2" w:rsidRPr="0037389D">
        <w:rPr>
          <w:rFonts w:ascii="Angsana New" w:hAnsi="Angsana New"/>
          <w:sz w:val="30"/>
          <w:szCs w:val="30"/>
        </w:rPr>
        <w:t>13</w:t>
      </w:r>
      <w:r w:rsidRPr="0037389D">
        <w:rPr>
          <w:rFonts w:asciiTheme="majorBidi" w:hAnsiTheme="majorBidi"/>
          <w:sz w:val="30"/>
          <w:szCs w:val="30"/>
          <w:cs/>
        </w:rPr>
        <w:t>)</w:t>
      </w:r>
      <w:r w:rsidRPr="003738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</w:t>
      </w:r>
      <w:r w:rsidRPr="0037389D">
        <w:rPr>
          <w:rFonts w:asciiTheme="majorBidi" w:hAnsiTheme="majorBidi"/>
          <w:sz w:val="30"/>
          <w:szCs w:val="30"/>
          <w:cs/>
        </w:rPr>
        <w:t xml:space="preserve"> </w:t>
      </w:r>
      <w:r w:rsidRPr="0037389D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75976AA" w14:textId="77777777" w:rsidR="00B64901" w:rsidRPr="0037389D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3A29DF21" w14:textId="77777777" w:rsidR="00FD4D7C" w:rsidRPr="0037389D" w:rsidRDefault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7389D">
        <w:rPr>
          <w:rFonts w:ascii="Angsana New" w:hAnsi="Angsana New"/>
          <w:b/>
          <w:bCs/>
          <w:sz w:val="30"/>
          <w:szCs w:val="30"/>
        </w:rPr>
        <w:br w:type="page"/>
      </w:r>
    </w:p>
    <w:p w14:paraId="53ED740B" w14:textId="363569D5" w:rsidR="00F2442C" w:rsidRPr="0037389D" w:rsidRDefault="00811097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389D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7F7F2D" w:rsidRPr="0037389D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F2442C" w:rsidRPr="0037389D">
        <w:rPr>
          <w:rFonts w:asciiTheme="majorBidi" w:hAnsiTheme="majorBidi" w:cstheme="majorBidi"/>
          <w:b/>
          <w:bCs/>
          <w:sz w:val="30"/>
          <w:szCs w:val="30"/>
        </w:rPr>
        <w:tab/>
      </w:r>
      <w:r w:rsidR="00F2442C" w:rsidRPr="0037389D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5789A3E9" w14:textId="77777777" w:rsidR="00F2442C" w:rsidRPr="0037389D" w:rsidRDefault="00F2442C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CB97CB" w14:textId="50D95E98" w:rsidR="00F2442C" w:rsidRPr="0037389D" w:rsidRDefault="00F2442C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AF0163">
        <w:rPr>
          <w:rFonts w:asciiTheme="majorBidi" w:hAnsiTheme="majorBidi" w:cstheme="majorBidi"/>
          <w:sz w:val="30"/>
          <w:szCs w:val="30"/>
        </w:rPr>
        <w:t xml:space="preserve"> </w:t>
      </w:r>
      <w:r w:rsidRPr="0037389D">
        <w:rPr>
          <w:rFonts w:asciiTheme="majorBidi" w:hAnsiTheme="majorBidi" w:cstheme="majorBidi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023C5" w:rsidRPr="0037389D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09BB9307" w14:textId="77777777" w:rsidR="00FD4D7C" w:rsidRPr="0037389D" w:rsidRDefault="00FD4D7C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AEEFC" w14:textId="7FF64991" w:rsidR="00826C6C" w:rsidRPr="0037389D" w:rsidRDefault="007F7F2D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389D">
        <w:rPr>
          <w:rFonts w:asciiTheme="majorBidi" w:hAnsiTheme="majorBidi" w:cstheme="majorBidi"/>
          <w:b/>
          <w:bCs/>
          <w:sz w:val="30"/>
          <w:szCs w:val="30"/>
        </w:rPr>
        <w:t>26</w:t>
      </w:r>
      <w:r w:rsidR="00826C6C" w:rsidRPr="0037389D">
        <w:rPr>
          <w:rFonts w:asciiTheme="majorBidi" w:hAnsiTheme="majorBidi" w:cstheme="majorBidi"/>
          <w:b/>
          <w:bCs/>
          <w:sz w:val="30"/>
          <w:szCs w:val="30"/>
        </w:rPr>
        <w:tab/>
      </w:r>
      <w:r w:rsidR="00826C6C" w:rsidRPr="0037389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</w:t>
      </w:r>
      <w:r w:rsidR="00E235F8" w:rsidRPr="0037389D">
        <w:rPr>
          <w:rFonts w:asciiTheme="majorBidi" w:hAnsiTheme="majorBidi" w:cstheme="majorBidi"/>
          <w:b/>
          <w:bCs/>
          <w:sz w:val="30"/>
          <w:szCs w:val="30"/>
          <w:cs/>
        </w:rPr>
        <w:t>้</w:t>
      </w:r>
      <w:r w:rsidR="00826C6C" w:rsidRPr="0037389D">
        <w:rPr>
          <w:rFonts w:asciiTheme="majorBidi" w:hAnsiTheme="majorBidi" w:cstheme="majorBidi"/>
          <w:b/>
          <w:bCs/>
          <w:sz w:val="30"/>
          <w:szCs w:val="30"/>
          <w:cs/>
        </w:rPr>
        <w:t>องกัน</w:t>
      </w:r>
    </w:p>
    <w:p w14:paraId="74FF01C6" w14:textId="77777777" w:rsidR="004D5CDB" w:rsidRPr="0037389D" w:rsidRDefault="004D5CDB" w:rsidP="00826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9"/>
        <w:gridCol w:w="1173"/>
        <w:gridCol w:w="274"/>
        <w:gridCol w:w="1154"/>
        <w:gridCol w:w="274"/>
        <w:gridCol w:w="1172"/>
        <w:gridCol w:w="274"/>
        <w:gridCol w:w="1194"/>
      </w:tblGrid>
      <w:tr w:rsidR="0037389D" w:rsidRPr="0037389D" w14:paraId="5CD1DFEE" w14:textId="77777777" w:rsidTr="00B04566">
        <w:trPr>
          <w:tblHeader/>
        </w:trPr>
        <w:tc>
          <w:tcPr>
            <w:tcW w:w="1984" w:type="pct"/>
          </w:tcPr>
          <w:p w14:paraId="75F40D06" w14:textId="77777777" w:rsidR="00020D02" w:rsidRPr="0037389D" w:rsidRDefault="00020D02" w:rsidP="00FD4D7C">
            <w:pPr>
              <w:pStyle w:val="a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7DDC34D3" w14:textId="77777777" w:rsidR="00020D02" w:rsidRPr="0037389D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3E38D93" w14:textId="77777777" w:rsidR="00020D02" w:rsidRPr="0037389D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pct"/>
            <w:gridSpan w:val="3"/>
          </w:tcPr>
          <w:p w14:paraId="4BBAEAE3" w14:textId="77777777" w:rsidR="00020D02" w:rsidRPr="0037389D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89D" w:rsidRPr="0037389D" w14:paraId="52F197CC" w14:textId="77777777" w:rsidTr="00B04566">
        <w:trPr>
          <w:trHeight w:val="434"/>
          <w:tblHeader/>
        </w:trPr>
        <w:tc>
          <w:tcPr>
            <w:tcW w:w="1984" w:type="pct"/>
          </w:tcPr>
          <w:p w14:paraId="7A8882A7" w14:textId="77777777" w:rsidR="00C023C5" w:rsidRPr="0037389D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54FFC1D" w14:textId="0733260E" w:rsidR="00C023C5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38879B89" w14:textId="77777777" w:rsidR="00C023C5" w:rsidRPr="0037389D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696AF" w14:textId="438DBF07" w:rsidR="00C023C5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0BAF8F18" w14:textId="77777777" w:rsidR="00C023C5" w:rsidRPr="0037389D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69114530" w14:textId="17241023" w:rsidR="00C023C5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5698287D" w14:textId="77777777" w:rsidR="00C023C5" w:rsidRPr="0037389D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26562C63" w14:textId="2FB44C23" w:rsidR="00C023C5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7389D" w:rsidRPr="0037389D" w14:paraId="5AC0D45B" w14:textId="77777777" w:rsidTr="00B04566">
        <w:trPr>
          <w:trHeight w:val="434"/>
          <w:tblHeader/>
        </w:trPr>
        <w:tc>
          <w:tcPr>
            <w:tcW w:w="1984" w:type="pct"/>
          </w:tcPr>
          <w:p w14:paraId="1959520A" w14:textId="77777777" w:rsidR="00020D02" w:rsidRPr="0037389D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6" w:type="pct"/>
            <w:gridSpan w:val="7"/>
          </w:tcPr>
          <w:p w14:paraId="1550E07D" w14:textId="77777777" w:rsidR="00020D02" w:rsidRPr="0037389D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38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7389D" w:rsidRPr="0037389D" w14:paraId="63860063" w14:textId="77777777" w:rsidTr="00B04566">
        <w:trPr>
          <w:trHeight w:val="60"/>
        </w:trPr>
        <w:tc>
          <w:tcPr>
            <w:tcW w:w="1984" w:type="pct"/>
          </w:tcPr>
          <w:p w14:paraId="329F82B2" w14:textId="77777777" w:rsidR="00020D02" w:rsidRPr="0037389D" w:rsidRDefault="00020D02" w:rsidP="00FD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1" w:type="pct"/>
            <w:vAlign w:val="bottom"/>
          </w:tcPr>
          <w:p w14:paraId="576E7CD6" w14:textId="77777777" w:rsidR="00020D02" w:rsidRPr="0037389D" w:rsidRDefault="00020D02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4B7F4F5" w14:textId="77777777" w:rsidR="00020D02" w:rsidRPr="0037389D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3D4553" w14:textId="77777777" w:rsidR="00020D02" w:rsidRPr="0037389D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9977B1" w14:textId="77777777" w:rsidR="00020D02" w:rsidRPr="0037389D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F918269" w14:textId="77777777" w:rsidR="00020D02" w:rsidRPr="0037389D" w:rsidRDefault="00020D02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C44F06E" w14:textId="77777777" w:rsidR="00020D02" w:rsidRPr="0037389D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4BC87038" w14:textId="77777777" w:rsidR="00020D02" w:rsidRPr="0037389D" w:rsidRDefault="00020D02" w:rsidP="00FD4D7C">
            <w:pPr>
              <w:pStyle w:val="30"/>
              <w:tabs>
                <w:tab w:val="clear" w:pos="360"/>
                <w:tab w:val="clear" w:pos="720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389D" w:rsidRPr="0037389D" w14:paraId="709FBD3D" w14:textId="77777777" w:rsidTr="00B04566">
        <w:tc>
          <w:tcPr>
            <w:tcW w:w="1984" w:type="pct"/>
          </w:tcPr>
          <w:p w14:paraId="26C9D352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สัญญาก่อสร้างและซื้อเครื่องจักร</w:t>
            </w:r>
          </w:p>
          <w:p w14:paraId="27BCC636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38D1ABC" w14:textId="6DAADAE5" w:rsidR="00FD4D7C" w:rsidRPr="0037389D" w:rsidRDefault="0003323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186,330</w:t>
            </w:r>
          </w:p>
        </w:tc>
        <w:tc>
          <w:tcPr>
            <w:tcW w:w="150" w:type="pct"/>
          </w:tcPr>
          <w:p w14:paraId="67477CC8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3C8AE05E" w14:textId="21A32067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21,133</w:t>
            </w:r>
          </w:p>
        </w:tc>
        <w:tc>
          <w:tcPr>
            <w:tcW w:w="150" w:type="pct"/>
          </w:tcPr>
          <w:p w14:paraId="36CE5C94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25C258DB" w14:textId="315DC8FF" w:rsidR="00FD4D7C" w:rsidRPr="0037389D" w:rsidRDefault="0003323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185,894</w:t>
            </w:r>
          </w:p>
        </w:tc>
        <w:tc>
          <w:tcPr>
            <w:tcW w:w="150" w:type="pct"/>
          </w:tcPr>
          <w:p w14:paraId="2BD7A127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0A4E159C" w14:textId="1174D9BE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21,046</w:t>
            </w:r>
          </w:p>
        </w:tc>
      </w:tr>
      <w:tr w:rsidR="0037389D" w:rsidRPr="0037389D" w14:paraId="1A0B01AF" w14:textId="77777777" w:rsidTr="00B04566">
        <w:tc>
          <w:tcPr>
            <w:tcW w:w="1984" w:type="pct"/>
          </w:tcPr>
          <w:p w14:paraId="3B2BB683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B0AFB" w14:textId="4829AE3E" w:rsidR="00FD4D7C" w:rsidRPr="0037389D" w:rsidRDefault="0003323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186,330</w:t>
            </w:r>
          </w:p>
        </w:tc>
        <w:tc>
          <w:tcPr>
            <w:tcW w:w="150" w:type="pct"/>
          </w:tcPr>
          <w:p w14:paraId="44C12C5B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F6B7C" w14:textId="5A21B19C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21,133</w:t>
            </w:r>
          </w:p>
        </w:tc>
        <w:tc>
          <w:tcPr>
            <w:tcW w:w="150" w:type="pct"/>
          </w:tcPr>
          <w:p w14:paraId="4D5B5860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3D08" w14:textId="59ED3397" w:rsidR="00FD4D7C" w:rsidRPr="0037389D" w:rsidRDefault="0003323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185,894</w:t>
            </w:r>
          </w:p>
        </w:tc>
        <w:tc>
          <w:tcPr>
            <w:tcW w:w="150" w:type="pct"/>
          </w:tcPr>
          <w:p w14:paraId="54E433CC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3F56C" w14:textId="78AF7937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21,046</w:t>
            </w:r>
          </w:p>
        </w:tc>
      </w:tr>
      <w:tr w:rsidR="0037389D" w:rsidRPr="0037389D" w14:paraId="640FB330" w14:textId="77777777" w:rsidTr="00B04566">
        <w:tc>
          <w:tcPr>
            <w:tcW w:w="1984" w:type="pct"/>
          </w:tcPr>
          <w:p w14:paraId="334C5B0F" w14:textId="77777777" w:rsidR="00FD4D7C" w:rsidRPr="0037389D" w:rsidRDefault="00FD4D7C" w:rsidP="00FD4D7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50" w:hanging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38892F43" w14:textId="77777777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01E6F3E3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1426F713" w14:textId="77777777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35E162CE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22984D95" w14:textId="77777777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47E51150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vAlign w:val="bottom"/>
          </w:tcPr>
          <w:p w14:paraId="39D60F24" w14:textId="77777777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389D" w:rsidRPr="0037389D" w14:paraId="14C49FE0" w14:textId="77777777" w:rsidTr="00B04566">
        <w:tc>
          <w:tcPr>
            <w:tcW w:w="1984" w:type="pct"/>
          </w:tcPr>
          <w:p w14:paraId="1560AA78" w14:textId="7AE6B412" w:rsidR="00FD4D7C" w:rsidRPr="0037389D" w:rsidRDefault="00FD4D7C" w:rsidP="00FD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F519450" w14:textId="77777777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7B3B0A1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438BFC29" w14:textId="77777777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C558B7B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8D4DEAD" w14:textId="77777777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96F6965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122AF34E" w14:textId="77777777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89D" w:rsidRPr="0037389D" w14:paraId="3A5A187D" w14:textId="77777777" w:rsidTr="00B04566">
        <w:tc>
          <w:tcPr>
            <w:tcW w:w="1984" w:type="pct"/>
          </w:tcPr>
          <w:p w14:paraId="0C844036" w14:textId="77777777" w:rsidR="00FD4D7C" w:rsidRPr="0037389D" w:rsidRDefault="00FD4D7C" w:rsidP="00FD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  <w:p w14:paraId="43B67BDE" w14:textId="6EB345C9" w:rsidR="00FD4D7C" w:rsidRPr="0037389D" w:rsidRDefault="00FD4D7C" w:rsidP="00FD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898868A" w14:textId="019F4295" w:rsidR="00FD4D7C" w:rsidRPr="0037389D" w:rsidRDefault="00F15E7A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920</w:t>
            </w:r>
          </w:p>
        </w:tc>
        <w:tc>
          <w:tcPr>
            <w:tcW w:w="150" w:type="pct"/>
            <w:shd w:val="clear" w:color="auto" w:fill="auto"/>
          </w:tcPr>
          <w:p w14:paraId="0E6E5A77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A91444C" w14:textId="0EB833B8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1,166</w:t>
            </w:r>
          </w:p>
        </w:tc>
        <w:tc>
          <w:tcPr>
            <w:tcW w:w="150" w:type="pct"/>
            <w:shd w:val="clear" w:color="auto" w:fill="auto"/>
          </w:tcPr>
          <w:p w14:paraId="71F5F2DF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37337FF" w14:textId="712A0FA9" w:rsidR="00FD4D7C" w:rsidRPr="0037389D" w:rsidRDefault="00F15E7A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920</w:t>
            </w:r>
          </w:p>
        </w:tc>
        <w:tc>
          <w:tcPr>
            <w:tcW w:w="150" w:type="pct"/>
            <w:shd w:val="clear" w:color="auto" w:fill="auto"/>
          </w:tcPr>
          <w:p w14:paraId="7637E329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59129E91" w14:textId="2ED25B8C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</w:rPr>
              <w:t>1,166</w:t>
            </w:r>
          </w:p>
        </w:tc>
      </w:tr>
      <w:tr w:rsidR="0037389D" w:rsidRPr="0037389D" w14:paraId="45D18790" w14:textId="77777777" w:rsidTr="00B04566">
        <w:tc>
          <w:tcPr>
            <w:tcW w:w="1984" w:type="pct"/>
          </w:tcPr>
          <w:p w14:paraId="5636121D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41" w:type="pct"/>
            <w:shd w:val="clear" w:color="auto" w:fill="auto"/>
          </w:tcPr>
          <w:p w14:paraId="0B615410" w14:textId="042C0607" w:rsidR="00FD4D7C" w:rsidRPr="0037389D" w:rsidRDefault="00A703E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456,843</w:t>
            </w:r>
          </w:p>
        </w:tc>
        <w:tc>
          <w:tcPr>
            <w:tcW w:w="150" w:type="pct"/>
            <w:shd w:val="clear" w:color="auto" w:fill="auto"/>
          </w:tcPr>
          <w:p w14:paraId="2FE29ECA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3F26EF8" w14:textId="0A5D4BDF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410,255</w:t>
            </w:r>
          </w:p>
        </w:tc>
        <w:tc>
          <w:tcPr>
            <w:tcW w:w="150" w:type="pct"/>
            <w:shd w:val="clear" w:color="auto" w:fill="auto"/>
          </w:tcPr>
          <w:p w14:paraId="2697F3CA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E70621A" w14:textId="1893ADEA" w:rsidR="00FD4D7C" w:rsidRPr="0037389D" w:rsidRDefault="00A703E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456,843</w:t>
            </w:r>
          </w:p>
        </w:tc>
        <w:tc>
          <w:tcPr>
            <w:tcW w:w="150" w:type="pct"/>
            <w:shd w:val="clear" w:color="auto" w:fill="auto"/>
          </w:tcPr>
          <w:p w14:paraId="2870517E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77F324A3" w14:textId="6D374A41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410,255</w:t>
            </w:r>
          </w:p>
        </w:tc>
      </w:tr>
      <w:tr w:rsidR="00B04566" w:rsidRPr="0037389D" w14:paraId="6AE11712" w14:textId="77777777" w:rsidTr="00B04566">
        <w:tc>
          <w:tcPr>
            <w:tcW w:w="1984" w:type="pct"/>
          </w:tcPr>
          <w:p w14:paraId="124A6D04" w14:textId="77777777" w:rsidR="00B04566" w:rsidRPr="0037389D" w:rsidRDefault="00B04566" w:rsidP="00B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641" w:type="pct"/>
            <w:shd w:val="clear" w:color="auto" w:fill="auto"/>
          </w:tcPr>
          <w:p w14:paraId="0C497536" w14:textId="2E83D5A6" w:rsidR="00B04566" w:rsidRPr="0037389D" w:rsidRDefault="00B04566" w:rsidP="00B04566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456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9225083" w14:textId="77777777" w:rsidR="00B04566" w:rsidRPr="0037389D" w:rsidRDefault="00B04566" w:rsidP="00B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4779EC3" w14:textId="4E6E9980" w:rsidR="00B04566" w:rsidRPr="0037389D" w:rsidRDefault="00B04566" w:rsidP="00B0456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44,884</w:t>
            </w:r>
          </w:p>
        </w:tc>
        <w:tc>
          <w:tcPr>
            <w:tcW w:w="150" w:type="pct"/>
            <w:shd w:val="clear" w:color="auto" w:fill="auto"/>
          </w:tcPr>
          <w:p w14:paraId="6C126B57" w14:textId="77777777" w:rsidR="00B04566" w:rsidRPr="0037389D" w:rsidRDefault="00B04566" w:rsidP="00B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9ACD3E8" w14:textId="7404EC3E" w:rsidR="00B04566" w:rsidRPr="0037389D" w:rsidRDefault="00B04566" w:rsidP="00B04566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456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64A22F5" w14:textId="77777777" w:rsidR="00B04566" w:rsidRPr="0037389D" w:rsidRDefault="00B04566" w:rsidP="00B04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352BC2E8" w14:textId="569EE6AE" w:rsidR="00B04566" w:rsidRPr="0037389D" w:rsidRDefault="00B04566" w:rsidP="00B0456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44,884</w:t>
            </w:r>
          </w:p>
        </w:tc>
      </w:tr>
      <w:tr w:rsidR="0037389D" w:rsidRPr="0037389D" w14:paraId="50E7EC1A" w14:textId="77777777" w:rsidTr="00B04566">
        <w:tc>
          <w:tcPr>
            <w:tcW w:w="1984" w:type="pct"/>
          </w:tcPr>
          <w:p w14:paraId="0E4DB1C0" w14:textId="4D8BEC22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shd w:val="clear" w:color="auto" w:fill="auto"/>
          </w:tcPr>
          <w:p w14:paraId="55A8C387" w14:textId="11DF69AA" w:rsidR="00FD4D7C" w:rsidRPr="0037389D" w:rsidRDefault="00A703E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1,709</w:t>
            </w:r>
          </w:p>
        </w:tc>
        <w:tc>
          <w:tcPr>
            <w:tcW w:w="150" w:type="pct"/>
            <w:shd w:val="clear" w:color="auto" w:fill="auto"/>
          </w:tcPr>
          <w:p w14:paraId="4661F566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7101E5A" w14:textId="1B24F3DB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3,109</w:t>
            </w:r>
          </w:p>
        </w:tc>
        <w:tc>
          <w:tcPr>
            <w:tcW w:w="150" w:type="pct"/>
            <w:shd w:val="clear" w:color="auto" w:fill="auto"/>
          </w:tcPr>
          <w:p w14:paraId="00692370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C8130C4" w14:textId="5AE97586" w:rsidR="00FD4D7C" w:rsidRPr="0037389D" w:rsidRDefault="00A703E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A766A6"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50" w:type="pct"/>
            <w:shd w:val="clear" w:color="auto" w:fill="auto"/>
          </w:tcPr>
          <w:p w14:paraId="6338A811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0F948CBD" w14:textId="5A58ECF0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4D5F46" w:rsidRPr="003738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  <w:r w:rsidRPr="003738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</w:tr>
      <w:tr w:rsidR="00FD4D7C" w:rsidRPr="0037389D" w14:paraId="136A59AB" w14:textId="77777777" w:rsidTr="00B04566">
        <w:tc>
          <w:tcPr>
            <w:tcW w:w="1984" w:type="pct"/>
          </w:tcPr>
          <w:p w14:paraId="583EF0BE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B895D" w14:textId="45A24950" w:rsidR="00FD4D7C" w:rsidRPr="0037389D" w:rsidRDefault="00A703E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459,4</w:t>
            </w:r>
            <w:r w:rsidR="00A766A6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50" w:type="pct"/>
            <w:shd w:val="clear" w:color="auto" w:fill="auto"/>
          </w:tcPr>
          <w:p w14:paraId="1161B1D8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070A0" w14:textId="22BC100E" w:rsidR="00FD4D7C" w:rsidRPr="0037389D" w:rsidRDefault="00FD4D7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459,414</w:t>
            </w:r>
          </w:p>
        </w:tc>
        <w:tc>
          <w:tcPr>
            <w:tcW w:w="150" w:type="pct"/>
            <w:shd w:val="clear" w:color="auto" w:fill="auto"/>
          </w:tcPr>
          <w:p w14:paraId="021D9D12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F613A" w14:textId="1FA79E52" w:rsidR="00FD4D7C" w:rsidRPr="0037389D" w:rsidRDefault="00A703EC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A766A6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766A6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150" w:type="pct"/>
            <w:shd w:val="clear" w:color="auto" w:fill="auto"/>
          </w:tcPr>
          <w:p w14:paraId="5FE1D5EC" w14:textId="77777777" w:rsidR="00FD4D7C" w:rsidRPr="0037389D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8A622" w14:textId="4F2C56EF" w:rsidR="00FD4D7C" w:rsidRPr="0037389D" w:rsidRDefault="004D5F46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458</w:t>
            </w:r>
            <w:r w:rsidR="00FD4D7C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38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="00FD4D7C" w:rsidRPr="003738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</w:tr>
    </w:tbl>
    <w:p w14:paraId="7087B545" w14:textId="77777777" w:rsidR="00993120" w:rsidRPr="0037389D" w:rsidRDefault="00993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4BBA30B" w14:textId="051E0A61" w:rsidR="004D5CDB" w:rsidRPr="0037389D" w:rsidRDefault="004D5CDB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389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สัญญาเช่าดำเนินงาน</w:t>
      </w:r>
    </w:p>
    <w:p w14:paraId="3D6AB38A" w14:textId="77777777" w:rsidR="004D5CDB" w:rsidRPr="0037389D" w:rsidRDefault="004D5CDB" w:rsidP="00EA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05EBEB" w14:textId="26A76CA9" w:rsidR="00E008B5" w:rsidRPr="0037389D" w:rsidRDefault="008574C9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389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7389D">
        <w:rPr>
          <w:rFonts w:asciiTheme="majorBidi" w:hAnsiTheme="majorBidi" w:cstheme="majorBidi"/>
          <w:sz w:val="30"/>
          <w:szCs w:val="30"/>
        </w:rPr>
        <w:t xml:space="preserve">31 </w:t>
      </w:r>
      <w:r w:rsidRPr="003738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7389D">
        <w:rPr>
          <w:rFonts w:asciiTheme="majorBidi" w:hAnsiTheme="majorBidi" w:cstheme="majorBidi"/>
          <w:sz w:val="30"/>
          <w:szCs w:val="30"/>
        </w:rPr>
        <w:t>256</w:t>
      </w:r>
      <w:r w:rsidR="00D1054E" w:rsidRPr="0037389D">
        <w:rPr>
          <w:rFonts w:asciiTheme="majorBidi" w:hAnsiTheme="majorBidi" w:cstheme="majorBidi"/>
          <w:sz w:val="30"/>
          <w:szCs w:val="30"/>
        </w:rPr>
        <w:t>5</w:t>
      </w:r>
      <w:r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="004D5CDB" w:rsidRPr="0037389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กลุ่มบริษัทมีสัญญาเช่าและสัญญาบริการอื่นมีกำหนดระยะเวลา </w:t>
      </w:r>
      <w:r w:rsidR="00D6443C" w:rsidRPr="0037389D">
        <w:rPr>
          <w:rFonts w:asciiTheme="majorBidi" w:hAnsiTheme="majorBidi" w:cstheme="majorBidi"/>
          <w:sz w:val="30"/>
          <w:szCs w:val="30"/>
        </w:rPr>
        <w:t>1</w:t>
      </w:r>
      <w:r w:rsidR="004D5CDB" w:rsidRPr="0037389D">
        <w:rPr>
          <w:rFonts w:asciiTheme="majorBidi" w:hAnsiTheme="majorBidi" w:cstheme="majorBidi"/>
          <w:sz w:val="30"/>
          <w:szCs w:val="30"/>
        </w:rPr>
        <w:t xml:space="preserve"> - </w:t>
      </w:r>
      <w:r w:rsidR="008B7D89">
        <w:rPr>
          <w:rFonts w:asciiTheme="majorBidi" w:hAnsiTheme="majorBidi" w:cstheme="majorBidi"/>
          <w:sz w:val="30"/>
          <w:szCs w:val="30"/>
        </w:rPr>
        <w:t>5</w:t>
      </w:r>
      <w:r w:rsidR="004D5CDB"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="004D5CDB" w:rsidRPr="0037389D">
        <w:rPr>
          <w:rFonts w:asciiTheme="majorBidi" w:hAnsiTheme="majorBidi" w:cstheme="majorBidi"/>
          <w:sz w:val="30"/>
          <w:szCs w:val="30"/>
          <w:cs/>
        </w:rPr>
        <w:t>ปี สิ้นสุดจนถึงเดือน</w:t>
      </w:r>
      <w:r w:rsidR="00BE7F02" w:rsidRPr="0037389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D5CDB" w:rsidRPr="0037389D">
        <w:rPr>
          <w:rFonts w:asciiTheme="majorBidi" w:hAnsiTheme="majorBidi" w:cstheme="majorBidi"/>
          <w:sz w:val="30"/>
          <w:szCs w:val="30"/>
        </w:rPr>
        <w:t xml:space="preserve"> </w:t>
      </w:r>
      <w:r w:rsidR="00D6443C" w:rsidRPr="0037389D">
        <w:rPr>
          <w:rFonts w:asciiTheme="majorBidi" w:hAnsiTheme="majorBidi" w:cstheme="majorBidi"/>
          <w:sz w:val="30"/>
          <w:szCs w:val="30"/>
        </w:rPr>
        <w:t>256</w:t>
      </w:r>
      <w:r w:rsidR="00BE7F02" w:rsidRPr="0037389D">
        <w:rPr>
          <w:rFonts w:asciiTheme="majorBidi" w:hAnsiTheme="majorBidi" w:cstheme="majorBidi"/>
          <w:sz w:val="30"/>
          <w:szCs w:val="30"/>
        </w:rPr>
        <w:t>6</w:t>
      </w:r>
      <w:r w:rsidR="004D5CDB" w:rsidRPr="0037389D">
        <w:rPr>
          <w:rFonts w:asciiTheme="majorBidi" w:hAnsiTheme="majorBidi" w:cstheme="majorBidi"/>
          <w:sz w:val="30"/>
          <w:szCs w:val="30"/>
          <w:cs/>
        </w:rPr>
        <w:t xml:space="preserve"> โดยมีจำนวนเงินที่ต้องจ่ายตามที่ระบุในสัญญ</w:t>
      </w:r>
      <w:r w:rsidR="00417CCA" w:rsidRPr="0037389D">
        <w:rPr>
          <w:rFonts w:asciiTheme="majorBidi" w:hAnsiTheme="majorBidi" w:cstheme="majorBidi"/>
          <w:sz w:val="30"/>
          <w:szCs w:val="30"/>
          <w:cs/>
        </w:rPr>
        <w:t>า</w:t>
      </w:r>
    </w:p>
    <w:p w14:paraId="47E29837" w14:textId="77777777" w:rsidR="00E2441D" w:rsidRPr="0037389D" w:rsidRDefault="00E2441D" w:rsidP="00E2441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CC3230" w14:textId="75B03C86" w:rsidR="00FD4D7C" w:rsidRPr="0037389D" w:rsidRDefault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FD4D7C" w:rsidRPr="0037389D" w:rsidSect="00E12847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294C" w14:textId="77777777" w:rsidR="008C5891" w:rsidRDefault="008C589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7916044" w14:textId="77777777" w:rsidR="008C5891" w:rsidRDefault="008C5891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40B2" w14:textId="2F603AEA" w:rsidR="00C24DB7" w:rsidRPr="00976801" w:rsidRDefault="00C24DB7" w:rsidP="00976801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D6443C">
      <w:rPr>
        <w:rFonts w:ascii="Angsana New" w:hAnsi="Angsana New"/>
        <w:noProof/>
        <w:sz w:val="30"/>
        <w:szCs w:val="30"/>
      </w:rPr>
      <w:t>9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BAC" w14:textId="2CE7B31C" w:rsidR="00C24DB7" w:rsidRPr="004523C8" w:rsidRDefault="00C24DB7" w:rsidP="004523C8">
    <w:pPr>
      <w:pStyle w:val="Footer"/>
      <w:jc w:val="center"/>
      <w:rPr>
        <w:rFonts w:ascii="Angsana New" w:hAnsi="Angsana New"/>
        <w:sz w:val="30"/>
        <w:szCs w:val="30"/>
      </w:rPr>
    </w:pPr>
    <w:r w:rsidRPr="004523C8">
      <w:rPr>
        <w:rFonts w:ascii="Angsana New" w:hAnsi="Angsana New"/>
        <w:sz w:val="30"/>
        <w:szCs w:val="30"/>
      </w:rPr>
      <w:fldChar w:fldCharType="begin"/>
    </w:r>
    <w:r w:rsidRPr="004523C8">
      <w:rPr>
        <w:rFonts w:ascii="Angsana New" w:hAnsi="Angsana New"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D6443C">
      <w:rPr>
        <w:rFonts w:ascii="Angsana New" w:hAnsi="Angsana New"/>
        <w:noProof/>
        <w:sz w:val="30"/>
        <w:szCs w:val="30"/>
      </w:rPr>
      <w:t>0</w:t>
    </w:r>
    <w:r w:rsidRPr="004523C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E431" w14:textId="412DD5C7" w:rsidR="00C24DB7" w:rsidRPr="004523C8" w:rsidRDefault="00C24DB7" w:rsidP="004523C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4523C8">
      <w:rPr>
        <w:rFonts w:ascii="Angsana New" w:hAnsi="Angsana New"/>
        <w:caps/>
        <w:sz w:val="30"/>
        <w:szCs w:val="30"/>
      </w:rPr>
      <w:fldChar w:fldCharType="begin"/>
    </w:r>
    <w:r w:rsidRPr="004523C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3</w:t>
    </w:r>
    <w:r w:rsidRPr="00D6443C">
      <w:rPr>
        <w:rFonts w:ascii="Angsana New" w:hAnsi="Angsana New"/>
        <w:caps/>
        <w:noProof/>
        <w:sz w:val="30"/>
        <w:szCs w:val="30"/>
      </w:rPr>
      <w:t>2</w:t>
    </w:r>
    <w:r w:rsidRPr="004523C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0CF0" w14:textId="43ED849E" w:rsidR="00C24DB7" w:rsidRPr="00963F75" w:rsidRDefault="00C24DB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</w:t>
    </w:r>
    <w:r w:rsidRPr="00D6443C">
      <w:rPr>
        <w:rFonts w:ascii="Angsana New" w:hAnsi="Angsana New"/>
        <w:caps/>
        <w:noProof/>
        <w:sz w:val="30"/>
        <w:szCs w:val="30"/>
      </w:rPr>
      <w:t>8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52293" w14:textId="3FF0C38A" w:rsidR="00C24DB7" w:rsidRPr="00963F75" w:rsidRDefault="00C24DB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</w:t>
    </w:r>
    <w:r w:rsidRPr="00D6443C">
      <w:rPr>
        <w:rFonts w:ascii="Angsana New" w:hAnsi="Angsana New"/>
        <w:caps/>
        <w:noProof/>
        <w:sz w:val="30"/>
        <w:szCs w:val="30"/>
      </w:rPr>
      <w:t>1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A78BC" w14:textId="77777777" w:rsidR="008C5891" w:rsidRDefault="008C589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FBE9494" w14:textId="77777777" w:rsidR="008C5891" w:rsidRDefault="008C5891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AED9" w14:textId="77777777" w:rsidR="00C24DB7" w:rsidRPr="00D243F4" w:rsidRDefault="00C24DB7" w:rsidP="00D24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D243F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243F4"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243F4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243F4">
      <w:rPr>
        <w:rFonts w:ascii="Angsana New" w:hAnsi="Angsana New"/>
        <w:b/>
        <w:bCs/>
        <w:sz w:val="32"/>
        <w:szCs w:val="32"/>
      </w:rPr>
      <w:t>(</w:t>
    </w:r>
    <w:r w:rsidRPr="00D243F4">
      <w:rPr>
        <w:rFonts w:ascii="Angsana New" w:hAnsi="Angsana New"/>
        <w:b/>
        <w:bCs/>
        <w:sz w:val="32"/>
        <w:szCs w:val="32"/>
        <w:cs/>
      </w:rPr>
      <w:t>มหาชน</w:t>
    </w:r>
    <w:r w:rsidRPr="00D243F4">
      <w:rPr>
        <w:rFonts w:ascii="Angsana New" w:hAnsi="Angsana New"/>
        <w:b/>
        <w:bCs/>
        <w:sz w:val="32"/>
        <w:szCs w:val="32"/>
      </w:rPr>
      <w:t xml:space="preserve">) </w:t>
    </w:r>
    <w:r w:rsidRPr="00D243F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52BFC2" w14:textId="77777777" w:rsidR="00C24DB7" w:rsidRPr="00D243F4" w:rsidRDefault="00C24DB7" w:rsidP="00D243F4">
    <w:pPr>
      <w:pStyle w:val="Heading5"/>
      <w:spacing w:line="240" w:lineRule="atLeast"/>
      <w:rPr>
        <w:rFonts w:ascii="Angsana New" w:hAnsi="Angsana New" w:cs="Angsana New"/>
      </w:rPr>
    </w:pPr>
    <w:r w:rsidRPr="00D243F4">
      <w:rPr>
        <w:rFonts w:ascii="Angsana New" w:hAnsi="Angsana New" w:cs="Angsana New"/>
        <w:cs/>
      </w:rPr>
      <w:t>หมายเหตุประกอบงบการเงิน</w:t>
    </w:r>
  </w:p>
  <w:p w14:paraId="5A9331F1" w14:textId="23CDCB13" w:rsidR="00C24DB7" w:rsidRPr="00D243F4" w:rsidRDefault="00C24DB7" w:rsidP="00D243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243F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43F4">
      <w:rPr>
        <w:rFonts w:ascii="Angsana New" w:hAnsi="Angsana New"/>
        <w:b/>
        <w:bCs/>
        <w:sz w:val="32"/>
        <w:szCs w:val="32"/>
      </w:rPr>
      <w:t>31</w:t>
    </w:r>
    <w:r w:rsidRPr="00D243F4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243F4">
      <w:rPr>
        <w:rFonts w:ascii="Angsana New" w:hAnsi="Angsana New"/>
        <w:b/>
        <w:bCs/>
        <w:sz w:val="32"/>
        <w:szCs w:val="32"/>
      </w:rPr>
      <w:t>256</w:t>
    </w:r>
    <w:r w:rsidR="00B528AA" w:rsidRPr="00D243F4">
      <w:rPr>
        <w:rFonts w:ascii="Angsana New" w:hAnsi="Angsana New"/>
        <w:b/>
        <w:bCs/>
        <w:sz w:val="32"/>
        <w:szCs w:val="32"/>
      </w:rPr>
      <w:t>5</w:t>
    </w:r>
  </w:p>
  <w:p w14:paraId="5BEFDACB" w14:textId="77777777" w:rsidR="00C24DB7" w:rsidRPr="00D243F4" w:rsidRDefault="00C24DB7" w:rsidP="00D243F4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31744" w14:textId="77777777" w:rsidR="00C24DB7" w:rsidRPr="00B34CCD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F049AC" w14:textId="77777777" w:rsidR="00C24DB7" w:rsidRDefault="00C24DB7" w:rsidP="00D4211E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5470747" w14:textId="2E844969" w:rsidR="00C24DB7" w:rsidRPr="0070359A" w:rsidRDefault="00C24DB7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6443C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6443C">
      <w:rPr>
        <w:rFonts w:ascii="Angsana New" w:hAnsi="Angsana New"/>
        <w:b/>
        <w:bCs/>
        <w:sz w:val="32"/>
        <w:szCs w:val="32"/>
      </w:rPr>
      <w:t>256</w:t>
    </w:r>
    <w:r w:rsidR="00E12847">
      <w:rPr>
        <w:rFonts w:ascii="Angsana New" w:hAnsi="Angsana New"/>
        <w:b/>
        <w:bCs/>
        <w:sz w:val="32"/>
        <w:szCs w:val="32"/>
      </w:rPr>
      <w:t>5</w:t>
    </w:r>
  </w:p>
  <w:p w14:paraId="20EF06B0" w14:textId="77777777" w:rsidR="00C24DB7" w:rsidRPr="007A52D5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4"/>
  </w:num>
  <w:num w:numId="14">
    <w:abstractNumId w:val="19"/>
  </w:num>
  <w:num w:numId="15">
    <w:abstractNumId w:val="23"/>
  </w:num>
  <w:num w:numId="16">
    <w:abstractNumId w:val="10"/>
  </w:num>
  <w:num w:numId="17">
    <w:abstractNumId w:val="28"/>
  </w:num>
  <w:num w:numId="18">
    <w:abstractNumId w:val="30"/>
  </w:num>
  <w:num w:numId="19">
    <w:abstractNumId w:val="13"/>
  </w:num>
  <w:num w:numId="20">
    <w:abstractNumId w:val="32"/>
  </w:num>
  <w:num w:numId="21">
    <w:abstractNumId w:val="25"/>
  </w:num>
  <w:num w:numId="22">
    <w:abstractNumId w:val="27"/>
  </w:num>
  <w:num w:numId="23">
    <w:abstractNumId w:val="26"/>
  </w:num>
  <w:num w:numId="24">
    <w:abstractNumId w:val="12"/>
  </w:num>
  <w:num w:numId="25">
    <w:abstractNumId w:val="36"/>
  </w:num>
  <w:num w:numId="26">
    <w:abstractNumId w:val="17"/>
  </w:num>
  <w:num w:numId="27">
    <w:abstractNumId w:val="24"/>
  </w:num>
  <w:num w:numId="28">
    <w:abstractNumId w:val="40"/>
  </w:num>
  <w:num w:numId="29">
    <w:abstractNumId w:val="41"/>
  </w:num>
  <w:num w:numId="30">
    <w:abstractNumId w:val="29"/>
  </w:num>
  <w:num w:numId="31">
    <w:abstractNumId w:val="39"/>
  </w:num>
  <w:num w:numId="32">
    <w:abstractNumId w:val="20"/>
  </w:num>
  <w:num w:numId="33">
    <w:abstractNumId w:val="38"/>
  </w:num>
  <w:num w:numId="34">
    <w:abstractNumId w:val="14"/>
  </w:num>
  <w:num w:numId="35">
    <w:abstractNumId w:val="21"/>
  </w:num>
  <w:num w:numId="36">
    <w:abstractNumId w:val="35"/>
  </w:num>
  <w:num w:numId="37">
    <w:abstractNumId w:val="37"/>
  </w:num>
  <w:num w:numId="38">
    <w:abstractNumId w:val="33"/>
  </w:num>
  <w:num w:numId="39">
    <w:abstractNumId w:val="31"/>
  </w:num>
  <w:num w:numId="40">
    <w:abstractNumId w:val="18"/>
  </w:num>
  <w:num w:numId="41">
    <w:abstractNumId w:val="11"/>
  </w:num>
  <w:num w:numId="42">
    <w:abstractNumId w:val="1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583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560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19E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23C"/>
    <w:rsid w:val="000333C7"/>
    <w:rsid w:val="00033630"/>
    <w:rsid w:val="0003389B"/>
    <w:rsid w:val="00033F78"/>
    <w:rsid w:val="000340A9"/>
    <w:rsid w:val="00034572"/>
    <w:rsid w:val="00034B89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799"/>
    <w:rsid w:val="000437A4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47ED9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1374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421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7A"/>
    <w:rsid w:val="000A739D"/>
    <w:rsid w:val="000A754A"/>
    <w:rsid w:val="000A76BD"/>
    <w:rsid w:val="000A7A21"/>
    <w:rsid w:val="000B01BA"/>
    <w:rsid w:val="000B02BF"/>
    <w:rsid w:val="000B02F7"/>
    <w:rsid w:val="000B06CA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3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A03"/>
    <w:rsid w:val="000C1B3D"/>
    <w:rsid w:val="000C226E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5E26"/>
    <w:rsid w:val="000C6160"/>
    <w:rsid w:val="000C65A9"/>
    <w:rsid w:val="000C6B46"/>
    <w:rsid w:val="000C6EB8"/>
    <w:rsid w:val="000C7041"/>
    <w:rsid w:val="000C77A0"/>
    <w:rsid w:val="000C7BF0"/>
    <w:rsid w:val="000C7ED1"/>
    <w:rsid w:val="000D004C"/>
    <w:rsid w:val="000D0850"/>
    <w:rsid w:val="000D1A53"/>
    <w:rsid w:val="000D2391"/>
    <w:rsid w:val="000D2C4F"/>
    <w:rsid w:val="000D2CBC"/>
    <w:rsid w:val="000D2F89"/>
    <w:rsid w:val="000D3EDB"/>
    <w:rsid w:val="000D3FCD"/>
    <w:rsid w:val="000D4250"/>
    <w:rsid w:val="000D4760"/>
    <w:rsid w:val="000D4C73"/>
    <w:rsid w:val="000D5590"/>
    <w:rsid w:val="000D58C6"/>
    <w:rsid w:val="000D597A"/>
    <w:rsid w:val="000D5990"/>
    <w:rsid w:val="000D5BE0"/>
    <w:rsid w:val="000D6594"/>
    <w:rsid w:val="000D6CFD"/>
    <w:rsid w:val="000D749E"/>
    <w:rsid w:val="000D74B4"/>
    <w:rsid w:val="000D7B14"/>
    <w:rsid w:val="000D7C15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1C04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410"/>
    <w:rsid w:val="000E67A1"/>
    <w:rsid w:val="000E6C88"/>
    <w:rsid w:val="000E6E16"/>
    <w:rsid w:val="000E7AB7"/>
    <w:rsid w:val="000F00F6"/>
    <w:rsid w:val="000F029D"/>
    <w:rsid w:val="000F077D"/>
    <w:rsid w:val="000F08CA"/>
    <w:rsid w:val="000F0BE7"/>
    <w:rsid w:val="000F1035"/>
    <w:rsid w:val="000F122A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0F7F16"/>
    <w:rsid w:val="0010011A"/>
    <w:rsid w:val="001011B0"/>
    <w:rsid w:val="00101868"/>
    <w:rsid w:val="0010186F"/>
    <w:rsid w:val="00102074"/>
    <w:rsid w:val="00103246"/>
    <w:rsid w:val="0010335C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4BF7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59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3DEA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4F8"/>
    <w:rsid w:val="001375A7"/>
    <w:rsid w:val="001377EF"/>
    <w:rsid w:val="00137DC0"/>
    <w:rsid w:val="00140D25"/>
    <w:rsid w:val="00140FD2"/>
    <w:rsid w:val="001410FF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4E96"/>
    <w:rsid w:val="001455FA"/>
    <w:rsid w:val="00145C36"/>
    <w:rsid w:val="00146032"/>
    <w:rsid w:val="0014605D"/>
    <w:rsid w:val="0014641B"/>
    <w:rsid w:val="00146913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6B7"/>
    <w:rsid w:val="00152EF4"/>
    <w:rsid w:val="001534B8"/>
    <w:rsid w:val="00153690"/>
    <w:rsid w:val="001538FE"/>
    <w:rsid w:val="00153965"/>
    <w:rsid w:val="001548C9"/>
    <w:rsid w:val="00154A07"/>
    <w:rsid w:val="00154AE0"/>
    <w:rsid w:val="00154CFC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4F1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36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3103"/>
    <w:rsid w:val="001833C6"/>
    <w:rsid w:val="00183938"/>
    <w:rsid w:val="00183E74"/>
    <w:rsid w:val="00183F18"/>
    <w:rsid w:val="001848F9"/>
    <w:rsid w:val="00184FBF"/>
    <w:rsid w:val="00185266"/>
    <w:rsid w:val="001857EB"/>
    <w:rsid w:val="0018581B"/>
    <w:rsid w:val="00185984"/>
    <w:rsid w:val="00185DC4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BE4"/>
    <w:rsid w:val="00194C78"/>
    <w:rsid w:val="00194CDC"/>
    <w:rsid w:val="001954FD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57C"/>
    <w:rsid w:val="001A2B91"/>
    <w:rsid w:val="001A360C"/>
    <w:rsid w:val="001A3F28"/>
    <w:rsid w:val="001A44E7"/>
    <w:rsid w:val="001A4610"/>
    <w:rsid w:val="001A473A"/>
    <w:rsid w:val="001A4810"/>
    <w:rsid w:val="001A567E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0C3"/>
    <w:rsid w:val="001B03E5"/>
    <w:rsid w:val="001B058B"/>
    <w:rsid w:val="001B177D"/>
    <w:rsid w:val="001B178C"/>
    <w:rsid w:val="001B1B90"/>
    <w:rsid w:val="001B2515"/>
    <w:rsid w:val="001B2B7D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14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621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7F9"/>
    <w:rsid w:val="001D3BE8"/>
    <w:rsid w:val="001D3E22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0255"/>
    <w:rsid w:val="001E10D9"/>
    <w:rsid w:val="001E1215"/>
    <w:rsid w:val="001E25B3"/>
    <w:rsid w:val="001E38AC"/>
    <w:rsid w:val="001E4AFB"/>
    <w:rsid w:val="001E66A3"/>
    <w:rsid w:val="001E671D"/>
    <w:rsid w:val="001E6803"/>
    <w:rsid w:val="001E6FC0"/>
    <w:rsid w:val="001E7327"/>
    <w:rsid w:val="001E73A6"/>
    <w:rsid w:val="001E766E"/>
    <w:rsid w:val="001E77EF"/>
    <w:rsid w:val="001E7938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51"/>
    <w:rsid w:val="001F336D"/>
    <w:rsid w:val="001F3565"/>
    <w:rsid w:val="001F3590"/>
    <w:rsid w:val="001F3B34"/>
    <w:rsid w:val="001F3DE6"/>
    <w:rsid w:val="001F3E59"/>
    <w:rsid w:val="001F43F4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597F"/>
    <w:rsid w:val="00206D0F"/>
    <w:rsid w:val="00206E36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5A0E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E0"/>
    <w:rsid w:val="0022097F"/>
    <w:rsid w:val="00220A16"/>
    <w:rsid w:val="00220D79"/>
    <w:rsid w:val="00222209"/>
    <w:rsid w:val="00222329"/>
    <w:rsid w:val="00222727"/>
    <w:rsid w:val="0022294B"/>
    <w:rsid w:val="00222B55"/>
    <w:rsid w:val="00223778"/>
    <w:rsid w:val="00223C4E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1BBE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919"/>
    <w:rsid w:val="00236EC7"/>
    <w:rsid w:val="00237589"/>
    <w:rsid w:val="00237DE7"/>
    <w:rsid w:val="00240BDC"/>
    <w:rsid w:val="0024137E"/>
    <w:rsid w:val="00241407"/>
    <w:rsid w:val="0024185B"/>
    <w:rsid w:val="00241A2B"/>
    <w:rsid w:val="00241E06"/>
    <w:rsid w:val="0024305D"/>
    <w:rsid w:val="00243692"/>
    <w:rsid w:val="00243693"/>
    <w:rsid w:val="002439ED"/>
    <w:rsid w:val="00243AB3"/>
    <w:rsid w:val="00243F2D"/>
    <w:rsid w:val="002443C8"/>
    <w:rsid w:val="00244491"/>
    <w:rsid w:val="0024451F"/>
    <w:rsid w:val="00245554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0C77"/>
    <w:rsid w:val="00261198"/>
    <w:rsid w:val="00261BEE"/>
    <w:rsid w:val="00262079"/>
    <w:rsid w:val="002620E1"/>
    <w:rsid w:val="0026239E"/>
    <w:rsid w:val="00262DFC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5F1A"/>
    <w:rsid w:val="00266075"/>
    <w:rsid w:val="002661AF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5B0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6F0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4F06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702E"/>
    <w:rsid w:val="002972AE"/>
    <w:rsid w:val="00297C74"/>
    <w:rsid w:val="002A00A3"/>
    <w:rsid w:val="002A0947"/>
    <w:rsid w:val="002A0A50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7BF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C43"/>
    <w:rsid w:val="002C1E63"/>
    <w:rsid w:val="002C23C4"/>
    <w:rsid w:val="002C2544"/>
    <w:rsid w:val="002C27C0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1C9E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9A8"/>
    <w:rsid w:val="002D7C5B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9AB"/>
    <w:rsid w:val="002E2A11"/>
    <w:rsid w:val="002E2D04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840"/>
    <w:rsid w:val="002F2D8B"/>
    <w:rsid w:val="002F3193"/>
    <w:rsid w:val="002F3424"/>
    <w:rsid w:val="002F3599"/>
    <w:rsid w:val="002F3DE5"/>
    <w:rsid w:val="002F4A4A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6F29"/>
    <w:rsid w:val="00317076"/>
    <w:rsid w:val="00317C9D"/>
    <w:rsid w:val="00320317"/>
    <w:rsid w:val="00320571"/>
    <w:rsid w:val="003206F5"/>
    <w:rsid w:val="00320884"/>
    <w:rsid w:val="00320B50"/>
    <w:rsid w:val="00321113"/>
    <w:rsid w:val="00321354"/>
    <w:rsid w:val="003214AE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517"/>
    <w:rsid w:val="00325861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E3"/>
    <w:rsid w:val="00332521"/>
    <w:rsid w:val="003326CD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4E8"/>
    <w:rsid w:val="0033675F"/>
    <w:rsid w:val="00336768"/>
    <w:rsid w:val="00336DEB"/>
    <w:rsid w:val="00336F1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95B"/>
    <w:rsid w:val="00342CF7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59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89D"/>
    <w:rsid w:val="0037398C"/>
    <w:rsid w:val="00373D1D"/>
    <w:rsid w:val="00374394"/>
    <w:rsid w:val="0037455F"/>
    <w:rsid w:val="0037491C"/>
    <w:rsid w:val="00374B89"/>
    <w:rsid w:val="003757A5"/>
    <w:rsid w:val="003762A9"/>
    <w:rsid w:val="0037659B"/>
    <w:rsid w:val="00376CC2"/>
    <w:rsid w:val="00377752"/>
    <w:rsid w:val="00377AF2"/>
    <w:rsid w:val="00377C44"/>
    <w:rsid w:val="00377E97"/>
    <w:rsid w:val="0038023A"/>
    <w:rsid w:val="00380483"/>
    <w:rsid w:val="003806D5"/>
    <w:rsid w:val="0038124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0CBD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3F96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BEF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1F11"/>
    <w:rsid w:val="003D20BF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D6"/>
    <w:rsid w:val="00403412"/>
    <w:rsid w:val="0040360B"/>
    <w:rsid w:val="00403769"/>
    <w:rsid w:val="00403B78"/>
    <w:rsid w:val="00403CE0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0CF"/>
    <w:rsid w:val="00411412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4D83"/>
    <w:rsid w:val="0042585F"/>
    <w:rsid w:val="0042594D"/>
    <w:rsid w:val="00425B5A"/>
    <w:rsid w:val="00425D03"/>
    <w:rsid w:val="00425E3F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2B0"/>
    <w:rsid w:val="004366A9"/>
    <w:rsid w:val="004368DE"/>
    <w:rsid w:val="00436B67"/>
    <w:rsid w:val="00436DF9"/>
    <w:rsid w:val="00436E15"/>
    <w:rsid w:val="00436FC2"/>
    <w:rsid w:val="004371C0"/>
    <w:rsid w:val="004377B3"/>
    <w:rsid w:val="0043788B"/>
    <w:rsid w:val="004379D8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3702"/>
    <w:rsid w:val="0047471E"/>
    <w:rsid w:val="0047482F"/>
    <w:rsid w:val="00474873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42B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8A4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E16"/>
    <w:rsid w:val="004D3B89"/>
    <w:rsid w:val="004D4E8A"/>
    <w:rsid w:val="004D4EF6"/>
    <w:rsid w:val="004D52D5"/>
    <w:rsid w:val="004D56AF"/>
    <w:rsid w:val="004D5CDB"/>
    <w:rsid w:val="004D5F46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AA4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2BF"/>
    <w:rsid w:val="0051459A"/>
    <w:rsid w:val="00514BF4"/>
    <w:rsid w:val="00515A51"/>
    <w:rsid w:val="00515BE4"/>
    <w:rsid w:val="00515D76"/>
    <w:rsid w:val="00516103"/>
    <w:rsid w:val="005165A5"/>
    <w:rsid w:val="00517430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EC6"/>
    <w:rsid w:val="00540FB3"/>
    <w:rsid w:val="005411E8"/>
    <w:rsid w:val="005412D8"/>
    <w:rsid w:val="005419C3"/>
    <w:rsid w:val="00541B69"/>
    <w:rsid w:val="00541CDD"/>
    <w:rsid w:val="0054245A"/>
    <w:rsid w:val="005424D1"/>
    <w:rsid w:val="0054279C"/>
    <w:rsid w:val="005427EF"/>
    <w:rsid w:val="00542A58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4EE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766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44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3113"/>
    <w:rsid w:val="005A3257"/>
    <w:rsid w:val="005A3A8C"/>
    <w:rsid w:val="005A3CEB"/>
    <w:rsid w:val="005A3D34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686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0B18"/>
    <w:rsid w:val="005D10DA"/>
    <w:rsid w:val="005D149A"/>
    <w:rsid w:val="005D225D"/>
    <w:rsid w:val="005D2510"/>
    <w:rsid w:val="005D2F36"/>
    <w:rsid w:val="005D3B9C"/>
    <w:rsid w:val="005D4931"/>
    <w:rsid w:val="005D4957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351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3D5"/>
    <w:rsid w:val="00605806"/>
    <w:rsid w:val="00605C08"/>
    <w:rsid w:val="00606D85"/>
    <w:rsid w:val="00606DE0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5D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672"/>
    <w:rsid w:val="00640E09"/>
    <w:rsid w:val="00641354"/>
    <w:rsid w:val="006414AA"/>
    <w:rsid w:val="00641BBF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C91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6D8"/>
    <w:rsid w:val="00680E9C"/>
    <w:rsid w:val="0068104A"/>
    <w:rsid w:val="0068136F"/>
    <w:rsid w:val="00681751"/>
    <w:rsid w:val="006829E0"/>
    <w:rsid w:val="0068325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D9A"/>
    <w:rsid w:val="00691E18"/>
    <w:rsid w:val="00691EB8"/>
    <w:rsid w:val="00691EC9"/>
    <w:rsid w:val="00691FBE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2195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092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0BCE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4E3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E9D"/>
    <w:rsid w:val="00721FAF"/>
    <w:rsid w:val="00722363"/>
    <w:rsid w:val="0072249D"/>
    <w:rsid w:val="0072268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7117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6BAE"/>
    <w:rsid w:val="00736D19"/>
    <w:rsid w:val="00737277"/>
    <w:rsid w:val="00740C59"/>
    <w:rsid w:val="00741007"/>
    <w:rsid w:val="007410B9"/>
    <w:rsid w:val="007410E9"/>
    <w:rsid w:val="00741529"/>
    <w:rsid w:val="0074212E"/>
    <w:rsid w:val="007423F6"/>
    <w:rsid w:val="00742467"/>
    <w:rsid w:val="00742639"/>
    <w:rsid w:val="0074270A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29E"/>
    <w:rsid w:val="00755B84"/>
    <w:rsid w:val="00756932"/>
    <w:rsid w:val="00757004"/>
    <w:rsid w:val="007570E9"/>
    <w:rsid w:val="00757658"/>
    <w:rsid w:val="00757A3F"/>
    <w:rsid w:val="00757B7E"/>
    <w:rsid w:val="00757C40"/>
    <w:rsid w:val="00757DDD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CE4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A33"/>
    <w:rsid w:val="00775F65"/>
    <w:rsid w:val="00776369"/>
    <w:rsid w:val="0077684A"/>
    <w:rsid w:val="00776958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3F11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DC"/>
    <w:rsid w:val="007A6540"/>
    <w:rsid w:val="007A6736"/>
    <w:rsid w:val="007A6C77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26EA"/>
    <w:rsid w:val="007B3118"/>
    <w:rsid w:val="007B3343"/>
    <w:rsid w:val="007B37DB"/>
    <w:rsid w:val="007B3803"/>
    <w:rsid w:val="007B3AD8"/>
    <w:rsid w:val="007B3B13"/>
    <w:rsid w:val="007B458C"/>
    <w:rsid w:val="007B4E77"/>
    <w:rsid w:val="007B4E9C"/>
    <w:rsid w:val="007B4EB0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311C"/>
    <w:rsid w:val="007C33E4"/>
    <w:rsid w:val="007C3640"/>
    <w:rsid w:val="007C39E5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BDD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6E3"/>
    <w:rsid w:val="007D4818"/>
    <w:rsid w:val="007D482E"/>
    <w:rsid w:val="007D4BCE"/>
    <w:rsid w:val="007D4D8D"/>
    <w:rsid w:val="007D4F26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36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173"/>
    <w:rsid w:val="007E534B"/>
    <w:rsid w:val="007E5432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D1D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5F35"/>
    <w:rsid w:val="00806574"/>
    <w:rsid w:val="00806E84"/>
    <w:rsid w:val="00807065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3"/>
    <w:rsid w:val="008178A4"/>
    <w:rsid w:val="00817C15"/>
    <w:rsid w:val="0082045F"/>
    <w:rsid w:val="00820D68"/>
    <w:rsid w:val="0082107C"/>
    <w:rsid w:val="008219B6"/>
    <w:rsid w:val="00821FDB"/>
    <w:rsid w:val="00822410"/>
    <w:rsid w:val="008224DE"/>
    <w:rsid w:val="0082259E"/>
    <w:rsid w:val="00822631"/>
    <w:rsid w:val="0082305D"/>
    <w:rsid w:val="0082324F"/>
    <w:rsid w:val="00823AE9"/>
    <w:rsid w:val="00823DDF"/>
    <w:rsid w:val="00823E8F"/>
    <w:rsid w:val="008240C0"/>
    <w:rsid w:val="00824BF0"/>
    <w:rsid w:val="00824EA4"/>
    <w:rsid w:val="00825179"/>
    <w:rsid w:val="008252D7"/>
    <w:rsid w:val="008254BA"/>
    <w:rsid w:val="00826494"/>
    <w:rsid w:val="0082670A"/>
    <w:rsid w:val="00826C29"/>
    <w:rsid w:val="00826C6C"/>
    <w:rsid w:val="008271AB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55E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5263"/>
    <w:rsid w:val="008552E5"/>
    <w:rsid w:val="00855662"/>
    <w:rsid w:val="00855D35"/>
    <w:rsid w:val="00856332"/>
    <w:rsid w:val="008566A1"/>
    <w:rsid w:val="0085686A"/>
    <w:rsid w:val="00856FD5"/>
    <w:rsid w:val="008574C9"/>
    <w:rsid w:val="008578FE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6C9"/>
    <w:rsid w:val="00876B37"/>
    <w:rsid w:val="0087749C"/>
    <w:rsid w:val="00877E1F"/>
    <w:rsid w:val="00880031"/>
    <w:rsid w:val="0088083F"/>
    <w:rsid w:val="00880849"/>
    <w:rsid w:val="0088100C"/>
    <w:rsid w:val="00881BDF"/>
    <w:rsid w:val="00881CAA"/>
    <w:rsid w:val="00881DE0"/>
    <w:rsid w:val="00881EE0"/>
    <w:rsid w:val="00881F4B"/>
    <w:rsid w:val="00882699"/>
    <w:rsid w:val="0088277E"/>
    <w:rsid w:val="00882858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D83"/>
    <w:rsid w:val="00892DB3"/>
    <w:rsid w:val="0089326B"/>
    <w:rsid w:val="00893B28"/>
    <w:rsid w:val="00893ECF"/>
    <w:rsid w:val="00894AC7"/>
    <w:rsid w:val="00894C72"/>
    <w:rsid w:val="00894EE5"/>
    <w:rsid w:val="00895208"/>
    <w:rsid w:val="00895592"/>
    <w:rsid w:val="0089583C"/>
    <w:rsid w:val="00895A32"/>
    <w:rsid w:val="00895ACD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269"/>
    <w:rsid w:val="008B3DAA"/>
    <w:rsid w:val="008B429F"/>
    <w:rsid w:val="008B45C3"/>
    <w:rsid w:val="008B4B62"/>
    <w:rsid w:val="008B4E20"/>
    <w:rsid w:val="008B4E73"/>
    <w:rsid w:val="008B538D"/>
    <w:rsid w:val="008B551C"/>
    <w:rsid w:val="008B56E7"/>
    <w:rsid w:val="008B5A08"/>
    <w:rsid w:val="008B5F48"/>
    <w:rsid w:val="008B604A"/>
    <w:rsid w:val="008B6E80"/>
    <w:rsid w:val="008B79B5"/>
    <w:rsid w:val="008B7D89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891"/>
    <w:rsid w:val="008C5A50"/>
    <w:rsid w:val="008C5DA1"/>
    <w:rsid w:val="008C5FFD"/>
    <w:rsid w:val="008C60D9"/>
    <w:rsid w:val="008C7826"/>
    <w:rsid w:val="008C7A60"/>
    <w:rsid w:val="008D01DE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4E8B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1A"/>
    <w:rsid w:val="008E7B8B"/>
    <w:rsid w:val="008E7FC1"/>
    <w:rsid w:val="008F01B1"/>
    <w:rsid w:val="008F0202"/>
    <w:rsid w:val="008F04A6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8F7FDA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B2D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ED3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2DB4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775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5702"/>
    <w:rsid w:val="00955C06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4FA1"/>
    <w:rsid w:val="00965930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0986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DE8"/>
    <w:rsid w:val="00986ECD"/>
    <w:rsid w:val="009870C3"/>
    <w:rsid w:val="009876A3"/>
    <w:rsid w:val="00987DDA"/>
    <w:rsid w:val="009901F5"/>
    <w:rsid w:val="00990712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622"/>
    <w:rsid w:val="009A2968"/>
    <w:rsid w:val="009A30B1"/>
    <w:rsid w:val="009A3444"/>
    <w:rsid w:val="009A3BAE"/>
    <w:rsid w:val="009A3DFA"/>
    <w:rsid w:val="009A3EE8"/>
    <w:rsid w:val="009A4306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2B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4BB3"/>
    <w:rsid w:val="009B502E"/>
    <w:rsid w:val="009B5127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952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6E1"/>
    <w:rsid w:val="009C55D6"/>
    <w:rsid w:val="009C577C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5871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FA0"/>
    <w:rsid w:val="00A05156"/>
    <w:rsid w:val="00A058A7"/>
    <w:rsid w:val="00A05BA3"/>
    <w:rsid w:val="00A06338"/>
    <w:rsid w:val="00A071B9"/>
    <w:rsid w:val="00A07208"/>
    <w:rsid w:val="00A075D4"/>
    <w:rsid w:val="00A07694"/>
    <w:rsid w:val="00A07BF6"/>
    <w:rsid w:val="00A100D8"/>
    <w:rsid w:val="00A10D0F"/>
    <w:rsid w:val="00A10E08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3792C"/>
    <w:rsid w:val="00A40118"/>
    <w:rsid w:val="00A4018D"/>
    <w:rsid w:val="00A40519"/>
    <w:rsid w:val="00A40D55"/>
    <w:rsid w:val="00A41012"/>
    <w:rsid w:val="00A41067"/>
    <w:rsid w:val="00A41C95"/>
    <w:rsid w:val="00A41D00"/>
    <w:rsid w:val="00A4256A"/>
    <w:rsid w:val="00A42621"/>
    <w:rsid w:val="00A43045"/>
    <w:rsid w:val="00A43199"/>
    <w:rsid w:val="00A43368"/>
    <w:rsid w:val="00A43DAD"/>
    <w:rsid w:val="00A43E6D"/>
    <w:rsid w:val="00A4400A"/>
    <w:rsid w:val="00A44343"/>
    <w:rsid w:val="00A44791"/>
    <w:rsid w:val="00A44B5F"/>
    <w:rsid w:val="00A44C2A"/>
    <w:rsid w:val="00A44DCA"/>
    <w:rsid w:val="00A4518C"/>
    <w:rsid w:val="00A45356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A5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3EC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6"/>
    <w:rsid w:val="00A766AF"/>
    <w:rsid w:val="00A76D33"/>
    <w:rsid w:val="00A773FC"/>
    <w:rsid w:val="00A77580"/>
    <w:rsid w:val="00A775BB"/>
    <w:rsid w:val="00A7779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47F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5994"/>
    <w:rsid w:val="00A967C1"/>
    <w:rsid w:val="00A96B29"/>
    <w:rsid w:val="00A9748D"/>
    <w:rsid w:val="00A97C04"/>
    <w:rsid w:val="00AA0F9B"/>
    <w:rsid w:val="00AA1071"/>
    <w:rsid w:val="00AA1275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30DE"/>
    <w:rsid w:val="00AD3B80"/>
    <w:rsid w:val="00AD3D3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633F"/>
    <w:rsid w:val="00AE6606"/>
    <w:rsid w:val="00AE68C1"/>
    <w:rsid w:val="00AE6E4F"/>
    <w:rsid w:val="00AE7439"/>
    <w:rsid w:val="00AE78CF"/>
    <w:rsid w:val="00AE7F61"/>
    <w:rsid w:val="00AF0163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33EC"/>
    <w:rsid w:val="00B0370B"/>
    <w:rsid w:val="00B037BD"/>
    <w:rsid w:val="00B03EC9"/>
    <w:rsid w:val="00B04566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4C0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1C0D"/>
    <w:rsid w:val="00B21C59"/>
    <w:rsid w:val="00B2242E"/>
    <w:rsid w:val="00B23218"/>
    <w:rsid w:val="00B2394E"/>
    <w:rsid w:val="00B23DB5"/>
    <w:rsid w:val="00B23ED4"/>
    <w:rsid w:val="00B246F4"/>
    <w:rsid w:val="00B25001"/>
    <w:rsid w:val="00B2547A"/>
    <w:rsid w:val="00B254F8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04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61"/>
    <w:rsid w:val="00B35F8A"/>
    <w:rsid w:val="00B35FFA"/>
    <w:rsid w:val="00B360D7"/>
    <w:rsid w:val="00B36FF0"/>
    <w:rsid w:val="00B376F7"/>
    <w:rsid w:val="00B40254"/>
    <w:rsid w:val="00B408A9"/>
    <w:rsid w:val="00B409B3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0FCD"/>
    <w:rsid w:val="00B5196A"/>
    <w:rsid w:val="00B51A93"/>
    <w:rsid w:val="00B51A9D"/>
    <w:rsid w:val="00B51C65"/>
    <w:rsid w:val="00B51E26"/>
    <w:rsid w:val="00B51EAB"/>
    <w:rsid w:val="00B523E3"/>
    <w:rsid w:val="00B528AA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814"/>
    <w:rsid w:val="00B74C84"/>
    <w:rsid w:val="00B75167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B9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8C9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2DBD"/>
    <w:rsid w:val="00BD314A"/>
    <w:rsid w:val="00BD3746"/>
    <w:rsid w:val="00BD3835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8D7"/>
    <w:rsid w:val="00BE09AE"/>
    <w:rsid w:val="00BE0E99"/>
    <w:rsid w:val="00BE1509"/>
    <w:rsid w:val="00BE1549"/>
    <w:rsid w:val="00BE1EE9"/>
    <w:rsid w:val="00BE27AD"/>
    <w:rsid w:val="00BE2F3F"/>
    <w:rsid w:val="00BE2FD4"/>
    <w:rsid w:val="00BE3492"/>
    <w:rsid w:val="00BE3C8F"/>
    <w:rsid w:val="00BE3C94"/>
    <w:rsid w:val="00BE4291"/>
    <w:rsid w:val="00BE463A"/>
    <w:rsid w:val="00BE4AAB"/>
    <w:rsid w:val="00BE4B62"/>
    <w:rsid w:val="00BE542E"/>
    <w:rsid w:val="00BE5EE7"/>
    <w:rsid w:val="00BE650E"/>
    <w:rsid w:val="00BE6920"/>
    <w:rsid w:val="00BE7518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475"/>
    <w:rsid w:val="00BF34DD"/>
    <w:rsid w:val="00BF3738"/>
    <w:rsid w:val="00BF395A"/>
    <w:rsid w:val="00BF3A93"/>
    <w:rsid w:val="00BF3B78"/>
    <w:rsid w:val="00BF3FB3"/>
    <w:rsid w:val="00BF4308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963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BCB"/>
    <w:rsid w:val="00C24CC5"/>
    <w:rsid w:val="00C24DB7"/>
    <w:rsid w:val="00C24E14"/>
    <w:rsid w:val="00C2520D"/>
    <w:rsid w:val="00C25924"/>
    <w:rsid w:val="00C25E6D"/>
    <w:rsid w:val="00C25EC6"/>
    <w:rsid w:val="00C262D7"/>
    <w:rsid w:val="00C2683C"/>
    <w:rsid w:val="00C26C44"/>
    <w:rsid w:val="00C26F18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4016"/>
    <w:rsid w:val="00C3407E"/>
    <w:rsid w:val="00C344A0"/>
    <w:rsid w:val="00C3465A"/>
    <w:rsid w:val="00C34B78"/>
    <w:rsid w:val="00C351F4"/>
    <w:rsid w:val="00C3578A"/>
    <w:rsid w:val="00C35C70"/>
    <w:rsid w:val="00C365CB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2D8D"/>
    <w:rsid w:val="00C732BE"/>
    <w:rsid w:val="00C73487"/>
    <w:rsid w:val="00C73E30"/>
    <w:rsid w:val="00C74154"/>
    <w:rsid w:val="00C742DA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5FF0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946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3C3"/>
    <w:rsid w:val="00CA448A"/>
    <w:rsid w:val="00CA45E1"/>
    <w:rsid w:val="00CA46C4"/>
    <w:rsid w:val="00CA4EE5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381"/>
    <w:rsid w:val="00CB276F"/>
    <w:rsid w:val="00CB2AE3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1AD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6D4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A20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54E"/>
    <w:rsid w:val="00D10B61"/>
    <w:rsid w:val="00D119D8"/>
    <w:rsid w:val="00D11BA7"/>
    <w:rsid w:val="00D11D6E"/>
    <w:rsid w:val="00D125C0"/>
    <w:rsid w:val="00D1273A"/>
    <w:rsid w:val="00D138CF"/>
    <w:rsid w:val="00D139BD"/>
    <w:rsid w:val="00D13D73"/>
    <w:rsid w:val="00D13DBF"/>
    <w:rsid w:val="00D1404E"/>
    <w:rsid w:val="00D14219"/>
    <w:rsid w:val="00D1495F"/>
    <w:rsid w:val="00D14BCF"/>
    <w:rsid w:val="00D15054"/>
    <w:rsid w:val="00D153CD"/>
    <w:rsid w:val="00D15B40"/>
    <w:rsid w:val="00D15D61"/>
    <w:rsid w:val="00D160D1"/>
    <w:rsid w:val="00D16900"/>
    <w:rsid w:val="00D16DE8"/>
    <w:rsid w:val="00D16FDA"/>
    <w:rsid w:val="00D173D9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3CE"/>
    <w:rsid w:val="00D22DDE"/>
    <w:rsid w:val="00D22EBC"/>
    <w:rsid w:val="00D22F07"/>
    <w:rsid w:val="00D23333"/>
    <w:rsid w:val="00D23CA1"/>
    <w:rsid w:val="00D23D4D"/>
    <w:rsid w:val="00D2422A"/>
    <w:rsid w:val="00D243F4"/>
    <w:rsid w:val="00D24AA4"/>
    <w:rsid w:val="00D24EF3"/>
    <w:rsid w:val="00D258DD"/>
    <w:rsid w:val="00D25E3A"/>
    <w:rsid w:val="00D2650D"/>
    <w:rsid w:val="00D2652A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47E9A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08A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A84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63B"/>
    <w:rsid w:val="00D74CCE"/>
    <w:rsid w:val="00D74F17"/>
    <w:rsid w:val="00D7517E"/>
    <w:rsid w:val="00D7541D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6962"/>
    <w:rsid w:val="00D96AD4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36D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3F85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A56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203E"/>
    <w:rsid w:val="00DF2679"/>
    <w:rsid w:val="00DF3340"/>
    <w:rsid w:val="00DF38C6"/>
    <w:rsid w:val="00DF3920"/>
    <w:rsid w:val="00DF3A07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847"/>
    <w:rsid w:val="00E12E9E"/>
    <w:rsid w:val="00E13364"/>
    <w:rsid w:val="00E13CB6"/>
    <w:rsid w:val="00E14299"/>
    <w:rsid w:val="00E1461A"/>
    <w:rsid w:val="00E148B9"/>
    <w:rsid w:val="00E153B3"/>
    <w:rsid w:val="00E1563E"/>
    <w:rsid w:val="00E159F8"/>
    <w:rsid w:val="00E1615F"/>
    <w:rsid w:val="00E166D2"/>
    <w:rsid w:val="00E1686B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07E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416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181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97B"/>
    <w:rsid w:val="00E72BD3"/>
    <w:rsid w:val="00E72BD4"/>
    <w:rsid w:val="00E72F51"/>
    <w:rsid w:val="00E73277"/>
    <w:rsid w:val="00E733F2"/>
    <w:rsid w:val="00E73673"/>
    <w:rsid w:val="00E7371E"/>
    <w:rsid w:val="00E73A04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3A5"/>
    <w:rsid w:val="00E7659A"/>
    <w:rsid w:val="00E77360"/>
    <w:rsid w:val="00E7768C"/>
    <w:rsid w:val="00E77C3C"/>
    <w:rsid w:val="00E77F8D"/>
    <w:rsid w:val="00E80023"/>
    <w:rsid w:val="00E80346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396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5A6"/>
    <w:rsid w:val="00EA688E"/>
    <w:rsid w:val="00EA6978"/>
    <w:rsid w:val="00EA69A0"/>
    <w:rsid w:val="00EA6AB9"/>
    <w:rsid w:val="00EA6F7A"/>
    <w:rsid w:val="00EA7210"/>
    <w:rsid w:val="00EA7813"/>
    <w:rsid w:val="00EA7B4D"/>
    <w:rsid w:val="00EA7D6C"/>
    <w:rsid w:val="00EB049A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796"/>
    <w:rsid w:val="00ED1E39"/>
    <w:rsid w:val="00ED1F44"/>
    <w:rsid w:val="00ED1FA6"/>
    <w:rsid w:val="00ED22DE"/>
    <w:rsid w:val="00ED36DE"/>
    <w:rsid w:val="00ED3A39"/>
    <w:rsid w:val="00ED49E2"/>
    <w:rsid w:val="00ED4CAB"/>
    <w:rsid w:val="00ED53CE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4304"/>
    <w:rsid w:val="00EE486D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CFE"/>
    <w:rsid w:val="00EF5DBA"/>
    <w:rsid w:val="00EF6439"/>
    <w:rsid w:val="00EF693E"/>
    <w:rsid w:val="00EF718C"/>
    <w:rsid w:val="00EF797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A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E28"/>
    <w:rsid w:val="00F15637"/>
    <w:rsid w:val="00F158DC"/>
    <w:rsid w:val="00F15DB6"/>
    <w:rsid w:val="00F15E7A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1F4E"/>
    <w:rsid w:val="00F428EC"/>
    <w:rsid w:val="00F42998"/>
    <w:rsid w:val="00F42A0D"/>
    <w:rsid w:val="00F439FD"/>
    <w:rsid w:val="00F43A2D"/>
    <w:rsid w:val="00F43D45"/>
    <w:rsid w:val="00F455F5"/>
    <w:rsid w:val="00F45982"/>
    <w:rsid w:val="00F46529"/>
    <w:rsid w:val="00F47817"/>
    <w:rsid w:val="00F47FC3"/>
    <w:rsid w:val="00F50885"/>
    <w:rsid w:val="00F50F02"/>
    <w:rsid w:val="00F51364"/>
    <w:rsid w:val="00F517FE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A8E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12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4C4C"/>
    <w:rsid w:val="00F9513D"/>
    <w:rsid w:val="00F954BA"/>
    <w:rsid w:val="00F955D6"/>
    <w:rsid w:val="00F956CD"/>
    <w:rsid w:val="00F9573F"/>
    <w:rsid w:val="00F95B25"/>
    <w:rsid w:val="00F95B5D"/>
    <w:rsid w:val="00F96128"/>
    <w:rsid w:val="00F961E5"/>
    <w:rsid w:val="00F96269"/>
    <w:rsid w:val="00F962F9"/>
    <w:rsid w:val="00F96586"/>
    <w:rsid w:val="00F967A6"/>
    <w:rsid w:val="00F96812"/>
    <w:rsid w:val="00F96D6B"/>
    <w:rsid w:val="00F96E9E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820"/>
    <w:rsid w:val="00FA2B26"/>
    <w:rsid w:val="00FA2F31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01B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EDD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78D"/>
    <w:rsid w:val="00FB6E05"/>
    <w:rsid w:val="00FB702E"/>
    <w:rsid w:val="00FB76AE"/>
    <w:rsid w:val="00FC01E6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8EB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D7C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6D3"/>
    <w:rsid w:val="00FE490E"/>
    <w:rsid w:val="00FE5571"/>
    <w:rsid w:val="00FE58E7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55</Pages>
  <Words>12268</Words>
  <Characters>51601</Characters>
  <Application>Microsoft Office Word</Application>
  <DocSecurity>0</DocSecurity>
  <Lines>430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Somjai, Nigonyanont</cp:lastModifiedBy>
  <cp:revision>4</cp:revision>
  <cp:lastPrinted>2023-02-07T04:08:00Z</cp:lastPrinted>
  <dcterms:created xsi:type="dcterms:W3CDTF">2023-02-15T10:49:00Z</dcterms:created>
  <dcterms:modified xsi:type="dcterms:W3CDTF">2023-02-15T10:51:00Z</dcterms:modified>
</cp:coreProperties>
</file>