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3ACAE" w14:textId="77777777" w:rsidR="009E45D4" w:rsidRPr="002516C1" w:rsidRDefault="004762B0" w:rsidP="00A21206">
      <w:pPr>
        <w:pStyle w:val="IndexHeading1"/>
        <w:tabs>
          <w:tab w:val="left" w:pos="108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2516C1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2516C1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2516C1">
        <w:rPr>
          <w:rFonts w:asciiTheme="majorBidi" w:hAnsiTheme="majorBidi" w:cstheme="majorBidi"/>
          <w:bCs/>
          <w:sz w:val="30"/>
          <w:szCs w:val="30"/>
          <w:cs/>
          <w:lang w:bidi="th-TH"/>
        </w:rPr>
        <w:t xml:space="preserve"> สารบัญ</w:t>
      </w:r>
    </w:p>
    <w:p w14:paraId="29048E5E" w14:textId="77777777" w:rsidR="009E45D4" w:rsidRPr="002516C1" w:rsidRDefault="009E45D4" w:rsidP="00A21206">
      <w:pPr>
        <w:pStyle w:val="index"/>
        <w:tabs>
          <w:tab w:val="clear" w:pos="1134"/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18"/>
          <w:szCs w:val="18"/>
          <w:lang w:val="en-US" w:bidi="th-TH"/>
        </w:rPr>
      </w:pPr>
    </w:p>
    <w:p w14:paraId="2ED66911" w14:textId="14D9AF1E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1" w:name="OLE_LINK6"/>
      <w:bookmarkStart w:id="2" w:name="OLE_LINK3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72897E80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1FC6DFBA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นโยบายการบัญชีที่สำคัญ</w:t>
      </w:r>
    </w:p>
    <w:p w14:paraId="24FEA0B0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5767543B" w14:textId="7FD85A7D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3" w:name="OLE_LINK4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</w:t>
      </w:r>
      <w:r w:rsidR="00557AC3"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57AC3" w:rsidRPr="002516C1">
        <w:rPr>
          <w:rFonts w:asciiTheme="majorBidi" w:hAnsiTheme="majorBidi" w:cstheme="majorBidi"/>
          <w:sz w:val="30"/>
          <w:szCs w:val="30"/>
          <w:cs/>
          <w:lang w:bidi="th-TH"/>
        </w:rPr>
        <w:t>และเงินลงทุนชั่วคราว</w:t>
      </w:r>
    </w:p>
    <w:p w14:paraId="41605936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4" w:name="_Ref125751400"/>
      <w:bookmarkEnd w:id="3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bookmarkEnd w:id="4"/>
    </w:p>
    <w:p w14:paraId="3DC6400D" w14:textId="0D18C775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ลูกหนี้หมุนเวียนอื่น</w:t>
      </w:r>
    </w:p>
    <w:p w14:paraId="6AB569DB" w14:textId="77777777" w:rsidR="009E45D4" w:rsidRPr="002516C1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สินค้าคงเหลือ </w:t>
      </w:r>
    </w:p>
    <w:p w14:paraId="7FD4ACD2" w14:textId="654E5A0D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CAADF28" w14:textId="12130C89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_Ref122533386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  <w:bookmarkEnd w:id="5"/>
    </w:p>
    <w:p w14:paraId="523FF140" w14:textId="62F04025" w:rsidR="001655AC" w:rsidRPr="002516C1" w:rsidRDefault="001655AC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35D9C8DF" w14:textId="0BFF3A7F" w:rsidR="005B082D" w:rsidRPr="002516C1" w:rsidRDefault="005B082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สินทรัพย์ทางการเงินอื่น</w:t>
      </w:r>
    </w:p>
    <w:p w14:paraId="5E1EB589" w14:textId="77777777" w:rsidR="00E533B4" w:rsidRPr="002516C1" w:rsidRDefault="004762B0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3D53646F" w14:textId="77777777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สัญญาเช่า</w:t>
      </w:r>
    </w:p>
    <w:p w14:paraId="5B2737BD" w14:textId="791F3579" w:rsidR="00B667A4" w:rsidRPr="002516C1" w:rsidRDefault="00B667A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ค่าความนิยม</w:t>
      </w:r>
    </w:p>
    <w:p w14:paraId="24108A87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58E1921D" w14:textId="3A4B27E7" w:rsidR="002C756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เจ้าหนี้</w:t>
      </w:r>
      <w:r w:rsidR="006135DD" w:rsidRPr="002516C1">
        <w:rPr>
          <w:rFonts w:asciiTheme="majorBidi" w:hAnsiTheme="majorBidi" w:cstheme="majorBidi"/>
          <w:sz w:val="30"/>
          <w:szCs w:val="30"/>
          <w:cs/>
          <w:lang w:bidi="th-TH"/>
        </w:rPr>
        <w:t>หมุนเวียน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อื่น</w:t>
      </w:r>
    </w:p>
    <w:p w14:paraId="70469A5D" w14:textId="7DE87F9D" w:rsidR="00320294" w:rsidRPr="002516C1" w:rsidRDefault="00320294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6" w:name="OLE_LINK7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ทุนเรือนหุ้น</w:t>
      </w:r>
    </w:p>
    <w:bookmarkEnd w:id="6"/>
    <w:p w14:paraId="3EABD50A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ส่วนเกินทุนและสำรอง</w:t>
      </w:r>
    </w:p>
    <w:p w14:paraId="6118A484" w14:textId="7A78873B" w:rsidR="00C45349" w:rsidRPr="002516C1" w:rsidRDefault="00C45349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</w:p>
    <w:p w14:paraId="36C71A3E" w14:textId="672A66D5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ค่าใช้จ่ายตามลักษณะ</w:t>
      </w:r>
    </w:p>
    <w:p w14:paraId="4A27DA27" w14:textId="5995554A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50F5D624" w14:textId="4AE4694C" w:rsidR="006135DD" w:rsidRPr="002516C1" w:rsidRDefault="006135DD" w:rsidP="0011387C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0A4B3277" w14:textId="77777777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166DA4"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765F891E" w14:textId="6D7EDE8B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เงินปันผล</w:t>
      </w:r>
    </w:p>
    <w:p w14:paraId="01DBC2BF" w14:textId="636D6243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bookmarkStart w:id="7" w:name="OLE_LINK5"/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bookmarkEnd w:id="7"/>
    <w:p w14:paraId="66CABFBF" w14:textId="254D58F4" w:rsidR="009E45D4" w:rsidRPr="002516C1" w:rsidRDefault="004762B0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6135DD" w:rsidRPr="002516C1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กิจการที่ไม่เกี่ยวข้องกัน  </w:t>
      </w:r>
    </w:p>
    <w:p w14:paraId="0B2B0298" w14:textId="235A5179" w:rsidR="00E67ED1" w:rsidRPr="002516C1" w:rsidRDefault="00C277F7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คดีความ</w:t>
      </w:r>
    </w:p>
    <w:p w14:paraId="5AF457B6" w14:textId="79CE166C" w:rsidR="006135DD" w:rsidRPr="002516C1" w:rsidRDefault="006135DD" w:rsidP="00A2120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bookmarkEnd w:id="0"/>
    <w:bookmarkEnd w:id="1"/>
    <w:p w14:paraId="1CF03CFC" w14:textId="77777777" w:rsidR="009E45D4" w:rsidRPr="002516C1" w:rsidRDefault="004762B0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br w:type="page"/>
      </w:r>
      <w:bookmarkEnd w:id="2"/>
      <w:r w:rsidRPr="002516C1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47605B39" w14:textId="77777777" w:rsidR="009E45D4" w:rsidRPr="002516C1" w:rsidRDefault="009E45D4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6988514" w14:textId="14D98115" w:rsidR="009E45D4" w:rsidRPr="002516C1" w:rsidRDefault="004762B0" w:rsidP="00113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งบการเงินนี้ได้รับอนุมัติให้ออกงบการเงินจากคณะกรรมการบริษัทเมื่อ</w:t>
      </w:r>
      <w:r w:rsidR="00D342E2" w:rsidRPr="002516C1">
        <w:rPr>
          <w:rFonts w:asciiTheme="majorBidi" w:hAnsiTheme="majorBidi" w:cstheme="majorBidi"/>
          <w:cs/>
        </w:rPr>
        <w:t xml:space="preserve">วันที่ </w:t>
      </w:r>
      <w:r w:rsidR="00A026BE" w:rsidRPr="00A026BE">
        <w:rPr>
          <w:rFonts w:asciiTheme="majorBidi" w:hAnsiTheme="majorBidi" w:cstheme="majorBidi"/>
        </w:rPr>
        <w:t>16</w:t>
      </w:r>
      <w:r w:rsidR="00D342E2" w:rsidRPr="002516C1">
        <w:rPr>
          <w:rFonts w:asciiTheme="majorBidi" w:hAnsiTheme="majorBidi" w:cstheme="majorBidi"/>
        </w:rPr>
        <w:t xml:space="preserve"> </w:t>
      </w:r>
      <w:r w:rsidR="00D342E2" w:rsidRPr="002516C1">
        <w:rPr>
          <w:rFonts w:asciiTheme="majorBidi" w:hAnsiTheme="majorBidi" w:cstheme="majorBidi"/>
          <w:cs/>
        </w:rPr>
        <w:t xml:space="preserve">กุมภาพันธ์ </w:t>
      </w:r>
      <w:r w:rsidR="00A026BE" w:rsidRPr="00A026BE">
        <w:rPr>
          <w:rFonts w:asciiTheme="majorBidi" w:hAnsiTheme="majorBidi" w:cstheme="majorBidi"/>
        </w:rPr>
        <w:t>2566</w:t>
      </w:r>
    </w:p>
    <w:p w14:paraId="34363545" w14:textId="77777777" w:rsidR="009E45D4" w:rsidRPr="002516C1" w:rsidRDefault="009E45D4" w:rsidP="00250803">
      <w:pPr>
        <w:pStyle w:val="index"/>
        <w:tabs>
          <w:tab w:val="clear" w:pos="1134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EA66C37" w14:textId="29A2CCD3" w:rsidR="009E45D4" w:rsidRPr="002516C1" w:rsidRDefault="004762B0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71922CC7" w14:textId="77777777" w:rsidR="00CA16DA" w:rsidRPr="002516C1" w:rsidRDefault="00CA16DA" w:rsidP="002508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7" w:right="-14"/>
        <w:jc w:val="thaiDistribute"/>
        <w:rPr>
          <w:rStyle w:val="PageNumber"/>
          <w:rFonts w:asciiTheme="majorBidi" w:hAnsiTheme="majorBidi" w:cstheme="majorBidi"/>
        </w:rPr>
      </w:pPr>
    </w:p>
    <w:p w14:paraId="5F2EB363" w14:textId="5A9332B1" w:rsidR="00906D56" w:rsidRPr="002516C1" w:rsidRDefault="00906D56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 บีบีจีไอ จำกัด</w:t>
      </w:r>
      <w:r w:rsidRPr="002516C1">
        <w:rPr>
          <w:rFonts w:asciiTheme="majorBidi" w:hAnsiTheme="majorBidi" w:cstheme="majorBidi"/>
        </w:rPr>
        <w:t xml:space="preserve"> (</w:t>
      </w:r>
      <w:r w:rsidRPr="002516C1">
        <w:rPr>
          <w:rFonts w:asciiTheme="majorBidi" w:hAnsiTheme="majorBidi" w:cstheme="majorBidi"/>
          <w:cs/>
        </w:rPr>
        <w:t>มหาชน</w:t>
      </w:r>
      <w:r w:rsidRPr="002516C1">
        <w:rPr>
          <w:rFonts w:asciiTheme="majorBidi" w:hAnsiTheme="majorBidi" w:cstheme="majorBidi"/>
        </w:rPr>
        <w:t>)</w:t>
      </w:r>
      <w:r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</w:rPr>
        <w:t>“</w:t>
      </w:r>
      <w:r w:rsidRPr="002516C1">
        <w:rPr>
          <w:rFonts w:asciiTheme="majorBidi" w:hAnsiTheme="majorBidi" w:cstheme="majorBidi"/>
          <w:cs/>
        </w:rPr>
        <w:t>บริษัท</w:t>
      </w:r>
      <w:r w:rsidRPr="002516C1">
        <w:rPr>
          <w:rFonts w:asciiTheme="majorBidi" w:hAnsiTheme="majorBidi" w:cstheme="majorBidi"/>
        </w:rPr>
        <w:t xml:space="preserve">” </w:t>
      </w:r>
      <w:r w:rsidRPr="002516C1">
        <w:rPr>
          <w:rFonts w:asciiTheme="majorBidi" w:hAnsiTheme="majorBidi" w:cstheme="majorBidi"/>
          <w:cs/>
        </w:rPr>
        <w:t xml:space="preserve">เป็นนิติบุคคลที่จัดตั้งขึ้นในประเทศไทย และมีที่อยู่จดทะเบียนตั้งอยู่เลขที่ </w:t>
      </w:r>
      <w:r w:rsidR="00A026BE" w:rsidRPr="00A026BE">
        <w:rPr>
          <w:rFonts w:asciiTheme="majorBidi" w:hAnsiTheme="majorBidi" w:cstheme="majorBidi"/>
        </w:rPr>
        <w:t>2098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อาคารเอ็ม ทาวเวอร์ ชั้น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ถนนสุขุมวิท แขวงพระโขนงใต้ เขตพระโขนง กรุงเทพมหานคร</w:t>
      </w:r>
    </w:p>
    <w:p w14:paraId="3FFAE5CC" w14:textId="22422914" w:rsidR="00B667A4" w:rsidRPr="002516C1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E118DD0" w14:textId="055FD665" w:rsidR="00482363" w:rsidRPr="002516C1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บริษัทใหญ่ในระหว่างปีคือ บริษัท บางจาก คอร์ปอเรชั่น จำกัด (มหาชน) ซึ่งเป็นนิติบุคคลที่จัดตั้งขึ้นในประเทศไทย</w:t>
      </w:r>
    </w:p>
    <w:p w14:paraId="20A0EF2F" w14:textId="77777777" w:rsidR="00482363" w:rsidRPr="002516C1" w:rsidRDefault="00482363" w:rsidP="00906D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0304C66" w14:textId="0A7AEB64" w:rsidR="00B667A4" w:rsidRPr="002516C1" w:rsidRDefault="00B667A4" w:rsidP="00B667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บริษัทดำเนินธุรกิจหลักเกี่ยวกับการลงทุนในบริษัทซึ่งดำเนินธุรกิจเกี่ยวกับการผลิตและจำหน่ายผลิตภัณฑ์</w:t>
      </w:r>
      <w:r w:rsidRPr="002516C1">
        <w:rPr>
          <w:rFonts w:asciiTheme="majorBidi" w:hAnsiTheme="majorBidi" w:cstheme="majorBidi"/>
        </w:rPr>
        <w:t xml:space="preserve">             </w:t>
      </w:r>
      <w:r w:rsidRPr="002516C1">
        <w:rPr>
          <w:rFonts w:asciiTheme="majorBidi" w:hAnsiTheme="majorBidi" w:cstheme="majorBidi"/>
          <w:cs/>
        </w:rPr>
        <w:t>ไบโอฟูเอลและผลิตภัณฑ์เกี่ยวเนื่อง</w:t>
      </w:r>
      <w:r w:rsidR="00482363" w:rsidRPr="002516C1">
        <w:rPr>
          <w:rFonts w:asciiTheme="majorBidi" w:hAnsiTheme="majorBidi" w:cstheme="majorBidi"/>
          <w:cs/>
        </w:rPr>
        <w:t xml:space="preserve"> โดย</w:t>
      </w:r>
      <w:r w:rsidR="00D342E2" w:rsidRPr="002516C1">
        <w:rPr>
          <w:rFonts w:asciiTheme="majorBidi" w:hAnsiTheme="majorBidi" w:cstheme="majorBidi"/>
          <w:cs/>
        </w:rPr>
        <w:t>ราย</w:t>
      </w:r>
      <w:r w:rsidR="00482363" w:rsidRPr="002516C1">
        <w:rPr>
          <w:rFonts w:asciiTheme="majorBidi" w:hAnsiTheme="majorBidi" w:cstheme="majorBidi"/>
          <w:cs/>
        </w:rPr>
        <w:t xml:space="preserve">ละเอียดของบริษัทย่อย ณ วันที่ </w:t>
      </w:r>
      <w:r w:rsidR="00A026BE" w:rsidRPr="00A026BE">
        <w:rPr>
          <w:rFonts w:asciiTheme="majorBidi" w:hAnsiTheme="majorBidi" w:cstheme="majorBidi"/>
        </w:rPr>
        <w:t>31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2565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2564</w:t>
      </w:r>
      <w:r w:rsidR="00482363" w:rsidRPr="002516C1">
        <w:rPr>
          <w:rFonts w:asciiTheme="majorBidi" w:hAnsiTheme="majorBidi" w:cstheme="majorBidi"/>
        </w:rPr>
        <w:t xml:space="preserve"> </w:t>
      </w:r>
      <w:r w:rsidR="00482363" w:rsidRPr="002516C1">
        <w:rPr>
          <w:rFonts w:asciiTheme="majorBidi" w:hAnsiTheme="majorBidi" w:cstheme="majorBidi"/>
          <w:cs/>
        </w:rPr>
        <w:t xml:space="preserve">ได้เปิดเผยไว้ในหมายเหตุข้อ </w:t>
      </w:r>
      <w:r w:rsidR="00A8049B" w:rsidRPr="002516C1">
        <w:rPr>
          <w:rFonts w:asciiTheme="majorBidi" w:hAnsiTheme="majorBidi" w:cstheme="majorBidi"/>
        </w:rPr>
        <w:fldChar w:fldCharType="begin"/>
      </w:r>
      <w:r w:rsidR="00A8049B" w:rsidRPr="002516C1">
        <w:rPr>
          <w:rFonts w:asciiTheme="majorBidi" w:hAnsiTheme="majorBidi" w:cstheme="majorBidi"/>
          <w:cs/>
        </w:rPr>
        <w:instrText xml:space="preserve"> </w:instrText>
      </w:r>
      <w:r w:rsidR="00A8049B" w:rsidRPr="002516C1">
        <w:rPr>
          <w:rFonts w:asciiTheme="majorBidi" w:hAnsiTheme="majorBidi" w:cstheme="majorBidi"/>
        </w:rPr>
        <w:instrText>REF _Ref</w:instrText>
      </w:r>
      <w:r w:rsidR="00A8049B" w:rsidRPr="002516C1">
        <w:rPr>
          <w:rFonts w:asciiTheme="majorBidi" w:hAnsiTheme="majorBidi" w:cstheme="majorBidi"/>
          <w:cs/>
        </w:rPr>
        <w:instrText xml:space="preserve">122533386 </w:instrText>
      </w:r>
      <w:r w:rsidR="00A8049B" w:rsidRPr="002516C1">
        <w:rPr>
          <w:rFonts w:asciiTheme="majorBidi" w:hAnsiTheme="majorBidi" w:cstheme="majorBidi"/>
        </w:rPr>
        <w:instrText>\r \h</w:instrText>
      </w:r>
      <w:r w:rsidR="00A8049B" w:rsidRPr="002516C1">
        <w:rPr>
          <w:rFonts w:asciiTheme="majorBidi" w:hAnsiTheme="majorBidi" w:cstheme="majorBidi"/>
          <w:cs/>
        </w:rPr>
        <w:instrText xml:space="preserve"> </w:instrText>
      </w:r>
      <w:r w:rsidR="00A8049B" w:rsidRPr="002516C1">
        <w:rPr>
          <w:rFonts w:asciiTheme="majorBidi" w:hAnsiTheme="majorBidi" w:cstheme="majorBidi"/>
        </w:rPr>
        <w:instrText xml:space="preserve"> \* MERGEFORMAT </w:instrText>
      </w:r>
      <w:r w:rsidR="00A8049B" w:rsidRPr="002516C1">
        <w:rPr>
          <w:rFonts w:asciiTheme="majorBidi" w:hAnsiTheme="majorBidi" w:cstheme="majorBidi"/>
        </w:rPr>
      </w:r>
      <w:r w:rsidR="00A8049B" w:rsidRPr="002516C1">
        <w:rPr>
          <w:rFonts w:asciiTheme="majorBidi" w:hAnsiTheme="majorBidi" w:cstheme="majorBidi"/>
        </w:rPr>
        <w:fldChar w:fldCharType="separate"/>
      </w:r>
      <w:r w:rsidR="004E71D2">
        <w:rPr>
          <w:rFonts w:asciiTheme="majorBidi" w:hAnsiTheme="majorBidi" w:cstheme="majorBidi"/>
          <w:cs/>
        </w:rPr>
        <w:t>10</w:t>
      </w:r>
      <w:r w:rsidR="00A8049B" w:rsidRPr="002516C1">
        <w:rPr>
          <w:rFonts w:asciiTheme="majorBidi" w:hAnsiTheme="majorBidi" w:cstheme="majorBidi"/>
        </w:rPr>
        <w:fldChar w:fldCharType="end"/>
      </w:r>
    </w:p>
    <w:p w14:paraId="36FE9BA8" w14:textId="77777777" w:rsidR="00065E3A" w:rsidRPr="002516C1" w:rsidRDefault="00065E3A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4"/>
        <w:jc w:val="thaiDistribute"/>
        <w:rPr>
          <w:rFonts w:asciiTheme="majorBidi" w:hAnsiTheme="majorBidi" w:cstheme="majorBidi"/>
        </w:rPr>
      </w:pPr>
    </w:p>
    <w:p w14:paraId="6BC7F39D" w14:textId="77777777" w:rsidR="00AB0686" w:rsidRPr="002516C1" w:rsidRDefault="00AB068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</w:p>
    <w:p w14:paraId="70D9B44F" w14:textId="77777777" w:rsidR="0036548A" w:rsidRPr="002516C1" w:rsidRDefault="0036548A" w:rsidP="0011387C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</w:p>
    <w:p w14:paraId="6AE738A7" w14:textId="07EFE87C" w:rsidR="009E45D4" w:rsidRPr="002516C1" w:rsidRDefault="00557AC3" w:rsidP="00557AC3">
      <w:pPr>
        <w:tabs>
          <w:tab w:val="left" w:pos="540"/>
        </w:tabs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Pr="002516C1">
        <w:rPr>
          <w:rFonts w:asciiTheme="majorBidi" w:hAnsiTheme="majorBidi" w:cstheme="majorBidi"/>
          <w:b/>
          <w:bCs/>
          <w:i/>
          <w:iCs/>
        </w:rPr>
        <w:tab/>
      </w:r>
      <w:r w:rsidR="004762B0" w:rsidRPr="002516C1">
        <w:rPr>
          <w:rFonts w:asciiTheme="majorBidi" w:hAnsiTheme="majorBidi" w:cstheme="majorBidi"/>
          <w:b/>
          <w:bCs/>
          <w:i/>
          <w:iCs/>
          <w:cs/>
        </w:rPr>
        <w:t>เกณฑ์การถือปฏิบัติ</w:t>
      </w:r>
    </w:p>
    <w:p w14:paraId="04F9CE79" w14:textId="77777777" w:rsidR="00D4157E" w:rsidRPr="002516C1" w:rsidRDefault="00D4157E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</w:rPr>
      </w:pPr>
    </w:p>
    <w:p w14:paraId="7E72BDC9" w14:textId="736FB275" w:rsidR="004479F2" w:rsidRPr="002516C1" w:rsidRDefault="00D4157E" w:rsidP="004479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F85CA6"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สภาวิชาชีพบัญชี</w:t>
      </w:r>
      <w:r w:rsidR="00652D71" w:rsidRPr="002516C1">
        <w:rPr>
          <w:rFonts w:asciiTheme="majorBidi" w:hAnsiTheme="majorBidi" w:cstheme="majorBidi"/>
          <w:cs/>
        </w:rPr>
        <w:t>ฯ</w:t>
      </w:r>
      <w:r w:rsidRPr="002516C1">
        <w:rPr>
          <w:rFonts w:asciiTheme="majorBidi" w:hAnsiTheme="majorBidi" w:cstheme="majorBidi"/>
          <w:cs/>
        </w:rPr>
        <w:t xml:space="preserve"> </w:t>
      </w:r>
      <w:r w:rsidR="004479F2" w:rsidRPr="002516C1">
        <w:rPr>
          <w:rFonts w:asciiTheme="majorBidi" w:hAnsiTheme="majorBidi" w:cstheme="majorBidi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482363" w:rsidRPr="002516C1">
        <w:rPr>
          <w:rFonts w:asciiTheme="majorBidi" w:hAnsiTheme="majorBidi" w:cstheme="majorBidi"/>
          <w:cs/>
        </w:rPr>
        <w:t xml:space="preserve"> งบการเงินนี้นำเสนอเป็นเงินบาทซึ่งเป็นสกุลเงินที่ใช้ในการดำเนินงานของบริษัท</w:t>
      </w:r>
    </w:p>
    <w:p w14:paraId="62A27150" w14:textId="77777777" w:rsidR="00D4157E" w:rsidRPr="002516C1" w:rsidRDefault="00D4157E" w:rsidP="00D415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</w:rPr>
      </w:pPr>
    </w:p>
    <w:p w14:paraId="1332E128" w14:textId="77777777" w:rsidR="00482363" w:rsidRPr="002516C1" w:rsidRDefault="00482363" w:rsidP="00652D7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0F25C69A" w14:textId="2BB7D539" w:rsidR="0036548A" w:rsidRPr="002516C1" w:rsidRDefault="0036548A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  <w:lang w:bidi="ar-SA"/>
        </w:rPr>
      </w:pPr>
    </w:p>
    <w:p w14:paraId="2DDBBBB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6"/>
          <w:lang w:bidi="ar-SA"/>
        </w:rPr>
      </w:pPr>
      <w:r w:rsidRPr="002516C1">
        <w:rPr>
          <w:rFonts w:asciiTheme="majorBidi" w:hAnsiTheme="majorBidi" w:cstheme="majorBidi"/>
          <w:b/>
          <w:bCs/>
          <w:spacing w:val="-6"/>
          <w:lang w:bidi="ar-SA"/>
        </w:rPr>
        <w:br w:type="page"/>
      </w:r>
    </w:p>
    <w:p w14:paraId="467BBFA0" w14:textId="15AF9590" w:rsidR="001B29D6" w:rsidRPr="002516C1" w:rsidRDefault="001B29D6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1BE2E991" w14:textId="768434DD" w:rsidR="001B29D6" w:rsidRPr="002516C1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48ED0230" w14:textId="3A23685A" w:rsidR="001B29D6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7B671E9B" w14:textId="69460C59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3F549CCE" w14:textId="02B0630D" w:rsidR="00DB34BC" w:rsidRPr="002516C1" w:rsidRDefault="00DB34BC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เกณฑ์ในการจัดทำงบการเงินรวม</w:t>
      </w:r>
    </w:p>
    <w:p w14:paraId="4D129B8B" w14:textId="7CB79A89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</w:p>
    <w:p w14:paraId="2AB06D16" w14:textId="592D1405" w:rsidR="00DB34BC" w:rsidRPr="002516C1" w:rsidRDefault="00DB34BC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งบการเงินรวมประกอบด้วยงบการเงินของบริษัท และบริษัทย่อย (รวมกันเรียกว่า “กลุ่มบริษัท”) และส่วนได้เสียของกลุ่มบริษัทในบริษัทร่วมและการร่วมค้า</w:t>
      </w:r>
    </w:p>
    <w:p w14:paraId="36302524" w14:textId="4FC35BF8" w:rsidR="001B29D6" w:rsidRPr="002516C1" w:rsidRDefault="001B29D6" w:rsidP="001B29D6">
      <w:pPr>
        <w:pStyle w:val="BodyText2"/>
        <w:ind w:left="540" w:right="-45" w:hanging="540"/>
        <w:rPr>
          <w:rFonts w:asciiTheme="majorBidi" w:hAnsiTheme="majorBidi" w:cstheme="majorBidi"/>
          <w:b/>
          <w:bCs/>
          <w:spacing w:val="-6"/>
          <w:sz w:val="30"/>
          <w:szCs w:val="30"/>
        </w:rPr>
      </w:pPr>
    </w:p>
    <w:p w14:paraId="718A29ED" w14:textId="77777777" w:rsidR="00633A25" w:rsidRPr="002516C1" w:rsidRDefault="00633A25" w:rsidP="00633A2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ab/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67D0F19A" w14:textId="77777777" w:rsidR="00633A25" w:rsidRPr="002516C1" w:rsidRDefault="00633A25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4AC1D20" w14:textId="7DF130C8" w:rsidR="00633A25" w:rsidRPr="002516C1" w:rsidRDefault="00633A25" w:rsidP="00D457B5">
      <w:pPr>
        <w:pStyle w:val="BodyText2"/>
        <w:ind w:left="547" w:right="-43" w:hanging="54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spacing w:val="-6"/>
          <w:sz w:val="30"/>
          <w:szCs w:val="30"/>
          <w:cs/>
        </w:rPr>
        <w:tab/>
      </w:r>
      <w:r w:rsidR="00CC4B79" w:rsidRPr="002516C1">
        <w:rPr>
          <w:rFonts w:asciiTheme="majorBidi" w:hAnsiTheme="majorBidi" w:cstheme="majorBidi"/>
          <w:spacing w:val="-6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   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 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  จากการได้มาหรือจำหน่ายไป ซึ่งส่วนได้เสียที่ไม่มีอำนาจควบคุมโดยอำนาจควบคุมไม่เปลี่ยนแปลงรับรู้เป็นส่วนเกินทุนอื่นในส่วนของเจ้าของ</w:t>
      </w:r>
    </w:p>
    <w:p w14:paraId="28E975BF" w14:textId="18808E24" w:rsidR="00CC4B79" w:rsidRPr="002516C1" w:rsidRDefault="00CC4B79" w:rsidP="001B29D6">
      <w:pPr>
        <w:pStyle w:val="BodyText2"/>
        <w:ind w:left="540" w:right="-45" w:hanging="540"/>
        <w:rPr>
          <w:rFonts w:asciiTheme="majorBidi" w:hAnsiTheme="majorBidi" w:cstheme="majorBidi"/>
          <w:spacing w:val="-6"/>
          <w:sz w:val="30"/>
          <w:szCs w:val="30"/>
        </w:rPr>
      </w:pPr>
    </w:p>
    <w:p w14:paraId="16D9B60D" w14:textId="4AFB4305" w:rsidR="00CA6C7B" w:rsidRPr="002516C1" w:rsidRDefault="00CA6C7B" w:rsidP="00A8049B">
      <w:pPr>
        <w:pStyle w:val="BodyText2"/>
        <w:ind w:left="540" w:right="-45" w:hanging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spacing w:val="-6"/>
          <w:sz w:val="30"/>
          <w:szCs w:val="30"/>
        </w:rPr>
        <w:tab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EADF619" w14:textId="4A159588" w:rsidR="00436311" w:rsidRPr="002516C1" w:rsidRDefault="00436311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91669BC" w14:textId="4AA8DB67" w:rsidR="00CA6C7B" w:rsidRPr="002516C1" w:rsidRDefault="00CA6C7B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4AF5D1E3" w14:textId="5381D8A4" w:rsidR="003A5EAD" w:rsidRPr="002516C1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C5B80B6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3760E9FD" w14:textId="26D10938" w:rsidR="003A5EAD" w:rsidRPr="002516C1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lastRenderedPageBreak/>
        <w:t>กลุ่มบริษัทรับรู้เงินลงทุนในบริษัทร่วมและการร่วมค้าในงบการเงินด้วยวิธีส่วนได้เสีย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           งบการเงินตามวิธีส่วนได้เสียจนถึงวันที่ความมีอิทธิพลอย่างมีนัยสำคัญหรือการควบคุมร่วมสิ้นสุดลง</w:t>
      </w:r>
    </w:p>
    <w:p w14:paraId="62E4E837" w14:textId="40045230" w:rsidR="003A5EAD" w:rsidRPr="002516C1" w:rsidRDefault="003A5EAD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1D55B" w14:textId="567BEDBE" w:rsidR="00A21739" w:rsidRPr="002516C1" w:rsidRDefault="00A21739" w:rsidP="006E6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ารร่วมค้า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19256538" w14:textId="77777777" w:rsidR="003A5EAD" w:rsidRPr="002516C1" w:rsidRDefault="003A5EAD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1D108744" w14:textId="06AC4024" w:rsidR="00015D9B" w:rsidRPr="002516C1" w:rsidRDefault="004762B0" w:rsidP="003A5EAD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การรวมธุรกิจ</w:t>
      </w:r>
      <w:r w:rsidRPr="002516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6EE748F" w14:textId="77777777" w:rsidR="003A5EAD" w:rsidRPr="002516C1" w:rsidRDefault="003A5EAD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DB3D7" w14:textId="1FC1B554" w:rsidR="00A21739" w:rsidRPr="002516C1" w:rsidRDefault="004762B0" w:rsidP="003A5EAD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010D81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96F13" w:rsidRPr="002516C1">
        <w:rPr>
          <w:rFonts w:asciiTheme="majorBidi" w:hAnsiTheme="majorBidi" w:cstheme="majorBidi"/>
          <w:sz w:val="30"/>
          <w:szCs w:val="30"/>
          <w:cs/>
        </w:rPr>
        <w:t>เมื่อ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กลุ่มบริษัทประเมินว่ากลุ่มของกิจกรรมและสินทรัพย์ที่ซื้อมานั้นประกอบด้วยปัจจัยนำเข้าและกระบวน</w:t>
      </w:r>
      <w:r w:rsidR="00A24C52" w:rsidRPr="002516C1">
        <w:rPr>
          <w:rFonts w:asciiTheme="majorBidi" w:hAnsiTheme="majorBidi" w:cstheme="majorBidi"/>
          <w:sz w:val="30"/>
          <w:szCs w:val="30"/>
          <w:cs/>
        </w:rPr>
        <w:t>การ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</w:t>
      </w:r>
      <w:r w:rsidR="00076B75" w:rsidRPr="002516C1">
        <w:rPr>
          <w:rFonts w:asciiTheme="majorBidi" w:hAnsiTheme="majorBidi" w:cstheme="majorBidi"/>
          <w:sz w:val="30"/>
          <w:szCs w:val="30"/>
          <w:cs/>
        </w:rPr>
        <w:t>ค่า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>ใช้จ่ายเมื่อเกิดขึ้น</w:t>
      </w:r>
    </w:p>
    <w:p w14:paraId="0C7074AA" w14:textId="203961E9" w:rsidR="00015D9B" w:rsidRPr="002516C1" w:rsidRDefault="00015D9B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EA0BBD" w14:textId="5E6916D8" w:rsidR="00CE03F4" w:rsidRPr="002516C1" w:rsidRDefault="00FF64CF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ซึ่งรวมถึงการรับรู้จำนวนส่วนได้เสียที่ไม่มีอำนาจควบคุมในผู้ถูกซื้อ หักด้วยมูลค่ายุติธรรม ของสินทรัพย์ที่ระบุได้ที่ได้มาและหนี้สินที่รับมา</w:t>
      </w:r>
      <w:r w:rsidR="00A21739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กำไรจากการซื้อในราคาต่ำกว่ามูลค่ายุติธรรมรับรู้ในกำไรหรือขาดทุนทันที</w:t>
      </w:r>
    </w:p>
    <w:p w14:paraId="25AC8955" w14:textId="753A1BD4" w:rsidR="00C05F07" w:rsidRPr="002516C1" w:rsidRDefault="00C05F07" w:rsidP="003A5EAD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67545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สิ่งตอบแทนที่โอนให้รวมถึงสินทรัพย์ที่โอนไป  หนี้สินที่กลุ่มบริษัทก่อขึ้นเพื่อจ่ายชำระให้แก่เจ้าของเดิม หนี้สินที่อาจเกิดขึ้น มูลค่าของโครงการจ่ายโดยใช้หุ้นเป็นเกณฑ์ที่ออกแทนโครงการของผู้ถูกซื้อเมื่อรวมธุรกิจ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และส่วนได้เสียในส่วนของเจ้าของที่ออกโดยกลุ่มบริษัท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ให้ใช้ราคาที่ต่ำกว่าระหว่างมูลค่าจากการยกเลิกสัญญาตามที่ระบุในสัญญา และมูลค่าองค์ประกอบนอกตลาดไปหักจากสิ่งตอบแทนที่โอนให้และรับรู้เป็นค่าใช้จ่ายอื่น</w:t>
      </w:r>
    </w:p>
    <w:p w14:paraId="6E0D9E1F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B780519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B00FCA6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4AF9FF58" w14:textId="5AA0EF16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lastRenderedPageBreak/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73C59F78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3A9E3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กลุ่มบริษัททำการประมาณการมูลค่าของรายการซึ่งข้อมูลทางบัญชียังไม่สมบูรณ์เพื่อรายงาน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9196DDC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988FA0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ACACCF4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125B90E" w14:textId="77777777" w:rsidR="00A677B8" w:rsidRPr="002516C1" w:rsidRDefault="00A677B8" w:rsidP="00A677B8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2F393736" w14:textId="77777777" w:rsidR="00A677B8" w:rsidRPr="002516C1" w:rsidRDefault="00A677B8" w:rsidP="00A677B8">
      <w:pPr>
        <w:pStyle w:val="BodyText2"/>
        <w:tabs>
          <w:tab w:val="left" w:pos="540"/>
        </w:tabs>
        <w:ind w:left="0" w:right="47" w:firstLine="0"/>
        <w:jc w:val="thaiDistribute"/>
        <w:rPr>
          <w:rFonts w:asciiTheme="majorBidi" w:hAnsiTheme="majorBidi" w:cstheme="majorBidi"/>
          <w:color w:val="0000FF"/>
          <w:sz w:val="30"/>
          <w:szCs w:val="30"/>
        </w:rPr>
      </w:pPr>
    </w:p>
    <w:p w14:paraId="4107E663" w14:textId="00579916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เงินลงทุนในบริษัทย่อย บริษัทร่วมและการร่วมค้า</w:t>
      </w:r>
    </w:p>
    <w:p w14:paraId="671E40A6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EA31499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  <w:lang w:val="th-TH"/>
        </w:rPr>
        <w:t>เงินลงทุน</w:t>
      </w:r>
      <w:r w:rsidRPr="002516C1">
        <w:rPr>
          <w:rFonts w:asciiTheme="majorBidi" w:hAnsiTheme="majorBidi" w:cstheme="majorBidi"/>
          <w:cs/>
        </w:rPr>
        <w:t>ในบริษัทย่อย บริษัทร่วมและการร่วมค้า ในงบการเงินเฉพาะกิจการของบริษัท บันทึกบัญชีโดยใช้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วิธีส่วนได้เสีย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2159E177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FF"/>
          <w:cs/>
        </w:rPr>
      </w:pPr>
      <w:r w:rsidRPr="002516C1">
        <w:rPr>
          <w:rFonts w:asciiTheme="majorBidi" w:hAnsiTheme="majorBidi" w:cstheme="majorBidi"/>
          <w:color w:val="0000FF"/>
          <w:cs/>
        </w:rPr>
        <w:br w:type="page"/>
      </w:r>
    </w:p>
    <w:p w14:paraId="102B4855" w14:textId="6AE143E6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  <w:t xml:space="preserve">เงินตราต่างประเทศ </w:t>
      </w:r>
    </w:p>
    <w:p w14:paraId="67829DE6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18F0632A" w14:textId="77777777" w:rsidR="00A677B8" w:rsidRPr="002516C1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5918F73B" w14:textId="77777777" w:rsidR="00A677B8" w:rsidRPr="002516C1" w:rsidRDefault="00A677B8" w:rsidP="00A677B8">
      <w:pPr>
        <w:pStyle w:val="BodyText2"/>
        <w:tabs>
          <w:tab w:val="left" w:pos="540"/>
        </w:tabs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D17C62" w14:textId="77777777" w:rsidR="00A677B8" w:rsidRPr="002516C1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ยกเว้นผลต่างของอัตราแลกเปลี่ยนที่เกิดขึ้นจากการแปลงค่าของรายการเงินลงทุนในตราสารทุนที่กำหนด ให้วัดมูลค่าด้วยมูลค่ายุติธรรมผ่านกำไรขาดทุนเบ็ดเสร็จอื่น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589D8F4C" w14:textId="77777777" w:rsidR="00A677B8" w:rsidRPr="002516C1" w:rsidRDefault="00A677B8" w:rsidP="00A677B8">
      <w:pPr>
        <w:spacing w:line="240" w:lineRule="auto"/>
        <w:ind w:left="562"/>
        <w:jc w:val="thaiDistribute"/>
        <w:rPr>
          <w:rFonts w:asciiTheme="majorBidi" w:hAnsiTheme="majorBidi" w:cstheme="majorBidi"/>
          <w:cs/>
        </w:rPr>
      </w:pPr>
    </w:p>
    <w:p w14:paraId="2F8F2C54" w14:textId="7F55CB4E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เครื่องมือทางการเงิน</w:t>
      </w:r>
    </w:p>
    <w:p w14:paraId="22A46490" w14:textId="77777777" w:rsidR="00A677B8" w:rsidRPr="002516C1" w:rsidRDefault="00A677B8" w:rsidP="00A677B8">
      <w:pPr>
        <w:pStyle w:val="BodyText2"/>
        <w:tabs>
          <w:tab w:val="left" w:pos="540"/>
        </w:tabs>
        <w:ind w:left="5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7B2BE2F" w14:textId="0618A6E9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3F36CAB2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0ADC4A" w14:textId="3D264C25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(ดูหมายเหตุข้อ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3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(ฉ))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นั้นบันทึกในกำไรหรือขาดทุน</w:t>
      </w:r>
    </w:p>
    <w:p w14:paraId="1FB1E39E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75EAFC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4C47D1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0FEE5DF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C556AE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569B33A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B19F486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4DC68482" w14:textId="77777777" w:rsidR="00A677B8" w:rsidRPr="002516C1" w:rsidRDefault="00A677B8" w:rsidP="00A677B8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3D6422C" w14:textId="629CDD5A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5DB56EBE" w14:textId="77777777" w:rsidR="00A677B8" w:rsidRPr="002516C1" w:rsidRDefault="00A677B8" w:rsidP="00A677B8">
      <w:pPr>
        <w:pStyle w:val="ListParagraph"/>
        <w:ind w:left="1008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666A49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38081E47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A7E66A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4E340A5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D7DECB2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2EE45E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FB7AB8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2F9F9E3D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805C9E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E45A7AF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2516C1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5B6E0538" w14:textId="25B61E13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26CB1DCC" w14:textId="77777777" w:rsidR="00A677B8" w:rsidRPr="002516C1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942D687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42CD474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6DF570E" w14:textId="4E750C55" w:rsidR="00A677B8" w:rsidRPr="002516C1" w:rsidRDefault="00A677B8" w:rsidP="00A677B8">
      <w:pPr>
        <w:pStyle w:val="BodyText2"/>
        <w:spacing w:line="240" w:lineRule="atLeast"/>
        <w:ind w:left="1008" w:right="43" w:hanging="468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(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.</w:t>
      </w:r>
      <w:r w:rsidR="00A026BE" w:rsidRPr="00A026BE">
        <w:rPr>
          <w:rFonts w:asciiTheme="majorBidi" w:hAnsiTheme="majorBidi" w:cstheme="majorBidi"/>
          <w:i/>
          <w:iCs/>
          <w:color w:val="000000"/>
          <w:sz w:val="30"/>
          <w:szCs w:val="30"/>
        </w:rPr>
        <w:t>4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>)</w:t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</w:rPr>
        <w:tab/>
      </w:r>
      <w:r w:rsidRPr="002516C1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711BAA18" w14:textId="77777777" w:rsidR="00A677B8" w:rsidRPr="002516C1" w:rsidRDefault="00A677B8" w:rsidP="00A677B8">
      <w:pPr>
        <w:pStyle w:val="BodyText2"/>
        <w:spacing w:line="240" w:lineRule="atLeast"/>
        <w:ind w:left="68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D595E38" w14:textId="7C3C1744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78805BC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F4E3F3A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27DC952C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5391A0" w14:textId="731EE975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</w:t>
      </w:r>
    </w:p>
    <w:p w14:paraId="25067C65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4DEFD4C" w14:textId="503932D2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30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9A7EE79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A749C0E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2693A7EB" w14:textId="77777777" w:rsidR="00A677B8" w:rsidRPr="002516C1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099DAC41" w14:textId="1257F91B" w:rsidR="00A677B8" w:rsidRPr="002516C1" w:rsidRDefault="00A677B8" w:rsidP="000463E7">
      <w:pPr>
        <w:pStyle w:val="BodyText2"/>
        <w:numPr>
          <w:ilvl w:val="4"/>
          <w:numId w:val="8"/>
        </w:numPr>
        <w:spacing w:line="240" w:lineRule="atLeast"/>
        <w:ind w:left="1440" w:right="43" w:hanging="396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A026BE" w:rsidRPr="00A026BE">
        <w:rPr>
          <w:rFonts w:asciiTheme="majorBidi" w:hAnsiTheme="majorBidi" w:cstheme="majorBidi"/>
          <w:color w:val="000000"/>
          <w:sz w:val="30"/>
          <w:szCs w:val="30"/>
        </w:rPr>
        <w:t>90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</w:t>
      </w:r>
    </w:p>
    <w:p w14:paraId="5DB8C547" w14:textId="77777777" w:rsidR="00A677B8" w:rsidRPr="002516C1" w:rsidRDefault="00A677B8" w:rsidP="004F5D88">
      <w:pPr>
        <w:pStyle w:val="BodyText2"/>
        <w:spacing w:line="240" w:lineRule="atLeast"/>
        <w:ind w:left="144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E5F0D7" w14:textId="5E497E76" w:rsidR="00A677B8" w:rsidRPr="002516C1" w:rsidRDefault="00A677B8" w:rsidP="00A677B8">
      <w:pPr>
        <w:pStyle w:val="ListParagraph"/>
        <w:tabs>
          <w:tab w:val="left" w:pos="540"/>
        </w:tabs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การตัดจำหน่าย</w:t>
      </w:r>
    </w:p>
    <w:p w14:paraId="10551690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B4F5D78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EC18AB1" w14:textId="77777777" w:rsidR="00A677B8" w:rsidRPr="002516C1" w:rsidRDefault="00A677B8" w:rsidP="00A677B8">
      <w:pPr>
        <w:pStyle w:val="BodyText2"/>
        <w:spacing w:line="240" w:lineRule="atLeast"/>
        <w:ind w:left="990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1F26C14" w14:textId="29F88817" w:rsidR="00A677B8" w:rsidRPr="002516C1" w:rsidRDefault="00A677B8" w:rsidP="00A677B8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6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ดอกเบี้ย</w:t>
      </w:r>
    </w:p>
    <w:p w14:paraId="4C28E6D6" w14:textId="77777777" w:rsidR="00A677B8" w:rsidRPr="002516C1" w:rsidRDefault="00A677B8" w:rsidP="00A677B8">
      <w:pPr>
        <w:rPr>
          <w:rFonts w:asciiTheme="majorBidi" w:eastAsia="EucrosiaUPCBold" w:hAnsiTheme="majorBidi" w:cstheme="majorBidi"/>
          <w:i/>
          <w:iCs/>
        </w:rPr>
      </w:pPr>
    </w:p>
    <w:p w14:paraId="582C7E57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3DF7B98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63965047" w14:textId="2E90B54C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เงินสดและรายการเทียบเท่าเงินสด</w:t>
      </w:r>
    </w:p>
    <w:p w14:paraId="1892AFE0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71F66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>เงินสดและรายการเทียบเท่าเงินสดประกอบด้วย ยอดเงินสด และยอดเงินฝากธนาคารประเภทกระแสรายวันและออมทรัพย์ 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507631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771BC6F" w14:textId="2B2ED83D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  <w:t>ลูกหนี้การค้า</w:t>
      </w:r>
    </w:p>
    <w:p w14:paraId="31569596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61B57C39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ลูกหนี้การค้ารับรู้เมื่อกลุ่มบริษัทมีสิทธิที่ปราศจากเงื่อนไขในการได้รับสิ่งตอบแทนตามสัญญา ลูกหนี้การค้า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0A6B83A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9A67B8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62DEC0EA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br w:type="page"/>
      </w:r>
    </w:p>
    <w:p w14:paraId="169BB20B" w14:textId="16DB4DD9" w:rsidR="00A677B8" w:rsidRPr="002516C1" w:rsidRDefault="00A677B8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>สินค้าคงเหลือ</w:t>
      </w:r>
    </w:p>
    <w:p w14:paraId="6E0A0C1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27E9BC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22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สินค้าคงเหลือวัดมูลค่าด้วยราคาทุนหรือมูลค่าสุทธิที่จะได้รับแล้วแต่ราคาใดจะต่ำกว่า </w:t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  <w:cs/>
        </w:rPr>
        <w:t>ต้นทุนของสินค้าคำนวณโดยใช้วิธีถัวเฉลี่ยถ่วงน้ำหนัก ราคาทุนรวมถึงต้นทุนทางตรงที่เกี่ยวข้องกับการได้มาของสินค้าคงเหลือ 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 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  <w:r w:rsidRPr="002516C1">
        <w:rPr>
          <w:rFonts w:asciiTheme="majorBidi" w:hAnsiTheme="majorBidi" w:cstheme="majorBidi"/>
        </w:rPr>
        <w:tab/>
      </w:r>
    </w:p>
    <w:p w14:paraId="1E2A2D6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735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31BBC27" w14:textId="57B3B299" w:rsidR="00A677B8" w:rsidRPr="002516C1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ที่ดิน อาคารและอุปกรณ์</w:t>
      </w:r>
    </w:p>
    <w:p w14:paraId="6A0DFCC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35A8667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FF0000"/>
        </w:rPr>
      </w:pPr>
      <w:r w:rsidRPr="002516C1">
        <w:rPr>
          <w:rFonts w:asciiTheme="majorBidi" w:hAnsiTheme="majorBidi" w:cstheme="majorBidi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86FD83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5C5BE6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ต้นทุนของการก่อสร้างสินทรัพย์รวมถึงต้นทุนของวัสดุ และแรงงานทางตรง และต้นทุนทางตรงอื่น ๆ ที่เกี่ยวข้องกับการจัดหาสินทรัพย์เพื่อให้สินทรัพย์นั้นอยู่</w:t>
      </w:r>
      <w:r w:rsidRPr="002516C1">
        <w:rPr>
          <w:rFonts w:asciiTheme="majorBidi" w:hAnsiTheme="majorBidi" w:cstheme="majorBidi"/>
          <w:cs/>
        </w:rPr>
        <w:br/>
        <w:t>ในสภาพที่พร้อมจะใช้งานได้ตามความประสงค์  ต้นทุนในการรื้อถอน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การขนย้าย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โดยปราศจากลิขสิทธิ์ซอฟต์แวร์นั้นถือว่า ลิขสิทธิ์ซอฟต์แวร์ดังกล่าวเป็นส่วนหนึ่งของอุปกรณ์</w:t>
      </w:r>
      <w:r w:rsidRPr="002516C1">
        <w:rPr>
          <w:rFonts w:asciiTheme="majorBidi" w:hAnsiTheme="majorBidi" w:cstheme="majorBidi"/>
        </w:rPr>
        <w:t xml:space="preserve"> </w:t>
      </w:r>
    </w:p>
    <w:p w14:paraId="5E26066D" w14:textId="77777777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</w:p>
    <w:p w14:paraId="73D1665A" w14:textId="77777777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516C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435073F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007DD2E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ต้นทุนที่เกิดขึ้นในภายหลัง</w:t>
      </w:r>
    </w:p>
    <w:p w14:paraId="760FB6C9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3E42DF0" w14:textId="4DB83D74" w:rsidR="00A677B8" w:rsidRPr="002516C1" w:rsidRDefault="00A677B8" w:rsidP="00A677B8">
      <w:pPr>
        <w:pStyle w:val="Default"/>
        <w:ind w:left="540"/>
        <w:jc w:val="thaiDistribute"/>
        <w:rPr>
          <w:rFonts w:asciiTheme="majorBidi" w:eastAsia="Times New Roman" w:hAnsiTheme="majorBidi" w:cstheme="majorBidi"/>
          <w:color w:val="auto"/>
          <w:sz w:val="30"/>
          <w:szCs w:val="30"/>
        </w:rPr>
      </w:pPr>
      <w:r w:rsidRPr="002516C1">
        <w:rPr>
          <w:rFonts w:asciiTheme="majorBidi" w:eastAsia="Times New Roman" w:hAnsiTheme="majorBidi" w:cstheme="majorBidi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 อาคารและอุปกรณ์ เมื่อกลุ่มบริษัทจะได้รับประโยชน์เชิงเศรษฐกิจในอนาคตจากรายการนั้น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ต้นทุนที่เกิดขึ้นเป็นประจำในการซ่อมบำรุงที่ดิน อาคารและอุปกรณ์จะรับรู้ในกำไรหรือขาดทุนเมื่อเกิดขึ้น</w:t>
      </w:r>
    </w:p>
    <w:p w14:paraId="73C32B5F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34545E5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br w:type="page"/>
      </w:r>
    </w:p>
    <w:p w14:paraId="2163DDE4" w14:textId="5B017DD5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lastRenderedPageBreak/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  <w:cs/>
        </w:rPr>
        <w:t>ค่าเสื่อมราคา</w:t>
      </w:r>
    </w:p>
    <w:p w14:paraId="0F442968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4F5296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  <w:r w:rsidRPr="002516C1">
        <w:rPr>
          <w:rFonts w:asciiTheme="majorBidi" w:eastAsia="Calibri" w:hAnsiTheme="majorBidi" w:cstheme="majorBidi"/>
          <w:color w:val="000000"/>
          <w:cs/>
        </w:rPr>
        <w:t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</w:t>
      </w:r>
      <w:r w:rsidRPr="002516C1">
        <w:rPr>
          <w:rFonts w:asciiTheme="majorBidi" w:eastAsia="Calibri" w:hAnsiTheme="majorBidi" w:cstheme="majorBidi"/>
          <w:color w:val="000000"/>
        </w:rPr>
        <w:t xml:space="preserve"> </w:t>
      </w:r>
      <w:r w:rsidRPr="002516C1">
        <w:rPr>
          <w:rFonts w:asciiTheme="majorBidi" w:eastAsia="Calibri" w:hAnsiTheme="majorBidi" w:cstheme="majorBidi"/>
          <w:color w:val="000000"/>
          <w:cs/>
        </w:rPr>
        <w:t xml:space="preserve">กลุ่มบริษัทไม่คิดค่าเสื่อมราคาสำหรับที่ดินและสินทรัพย์ที่อยู่ระหว่างการก่อสร้าง  </w:t>
      </w:r>
    </w:p>
    <w:p w14:paraId="065C9A29" w14:textId="77777777" w:rsidR="00CD5710" w:rsidRPr="002516C1" w:rsidRDefault="00CD5710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</w:p>
    <w:p w14:paraId="0C41940F" w14:textId="252E9025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  <w:r w:rsidRPr="002516C1">
        <w:rPr>
          <w:rFonts w:asciiTheme="majorBidi" w:eastAsia="Calibri" w:hAnsiTheme="majorBidi" w:cstheme="majorBidi"/>
          <w:color w:val="000000"/>
          <w:cs/>
        </w:rPr>
        <w:t>ประมาณการอายุการให้ประโยชน์ของสินทรัพย์แสดงได้ดังนี้</w:t>
      </w:r>
    </w:p>
    <w:p w14:paraId="4AD9B5C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Theme="majorBidi" w:eastAsia="Calibri" w:hAnsiTheme="majorBidi" w:cstheme="majorBidi"/>
          <w:color w:val="000000"/>
        </w:rPr>
      </w:pPr>
    </w:p>
    <w:tbl>
      <w:tblPr>
        <w:tblW w:w="9185" w:type="dxa"/>
        <w:tblInd w:w="540" w:type="dxa"/>
        <w:tblLook w:val="0000" w:firstRow="0" w:lastRow="0" w:firstColumn="0" w:lastColumn="0" w:noHBand="0" w:noVBand="0"/>
      </w:tblPr>
      <w:tblGrid>
        <w:gridCol w:w="6840"/>
        <w:gridCol w:w="1499"/>
        <w:gridCol w:w="846"/>
      </w:tblGrid>
      <w:tr w:rsidR="00A677B8" w:rsidRPr="002516C1" w14:paraId="7D5F62B9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1D2055B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 w:hanging="78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อาคาร และสิ่งปลูกสร้าง</w:t>
            </w:r>
          </w:p>
        </w:tc>
        <w:tc>
          <w:tcPr>
            <w:tcW w:w="1499" w:type="dxa"/>
          </w:tcPr>
          <w:p w14:paraId="7C84F198" w14:textId="0C749172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="00A026BE" w:rsidRPr="00A026B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846" w:type="dxa"/>
          </w:tcPr>
          <w:p w14:paraId="1335433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17E32807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4F5B4EB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499" w:type="dxa"/>
          </w:tcPr>
          <w:p w14:paraId="7CE69CF6" w14:textId="2235EF04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</w:rPr>
              <w:t>-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846" w:type="dxa"/>
          </w:tcPr>
          <w:p w14:paraId="36208034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25119811" w14:textId="77777777" w:rsidTr="00D342E2">
        <w:trPr>
          <w:trHeight w:val="402"/>
        </w:trPr>
        <w:tc>
          <w:tcPr>
            <w:tcW w:w="6840" w:type="dxa"/>
            <w:vAlign w:val="bottom"/>
          </w:tcPr>
          <w:p w14:paraId="008365EB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499" w:type="dxa"/>
          </w:tcPr>
          <w:p w14:paraId="4BE9A5E3" w14:textId="6B643DAA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846" w:type="dxa"/>
          </w:tcPr>
          <w:p w14:paraId="5D8DD42D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2AFDDC98" w14:textId="77777777" w:rsidTr="00D342E2">
        <w:trPr>
          <w:trHeight w:val="416"/>
        </w:trPr>
        <w:tc>
          <w:tcPr>
            <w:tcW w:w="6840" w:type="dxa"/>
            <w:shd w:val="clear" w:color="auto" w:fill="auto"/>
            <w:vAlign w:val="bottom"/>
          </w:tcPr>
          <w:p w14:paraId="2F03963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86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499" w:type="dxa"/>
          </w:tcPr>
          <w:p w14:paraId="37A6DE93" w14:textId="20B941BF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065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ab/>
            </w:r>
            <w:r w:rsidRPr="002516C1">
              <w:rPr>
                <w:rFonts w:asciiTheme="majorBidi" w:hAnsiTheme="majorBidi" w:cstheme="majorBidi"/>
                <w:cs/>
              </w:rPr>
              <w:tab/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</w:rPr>
              <w:t>-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846" w:type="dxa"/>
            <w:shd w:val="clear" w:color="auto" w:fill="auto"/>
          </w:tcPr>
          <w:p w14:paraId="17B58D63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68046D96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ED0071" w14:textId="3314973D" w:rsidR="00A677B8" w:rsidRPr="002516C1" w:rsidRDefault="00CD5710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สินทรัพย์ไม่มีตัวตน</w:t>
      </w:r>
    </w:p>
    <w:p w14:paraId="7B36A69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AA11FBA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124B29F8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95CB4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</w:p>
    <w:p w14:paraId="55A39DB5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E616D4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i/>
          <w:iCs/>
        </w:rPr>
      </w:pPr>
      <w:r w:rsidRPr="002516C1">
        <w:rPr>
          <w:rFonts w:asciiTheme="majorBidi" w:eastAsia="Calibri" w:hAnsiTheme="majorBidi" w:cstheme="majorBidi"/>
          <w:i/>
          <w:iCs/>
          <w:cs/>
        </w:rPr>
        <w:t>รายจ่ายในการวิจัยและพัฒนา</w:t>
      </w:r>
    </w:p>
    <w:p w14:paraId="16066FFA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0027CB3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16C1">
        <w:rPr>
          <w:rFonts w:asciiTheme="majorBidi" w:eastAsia="Calibri" w:hAnsiTheme="majorBidi" w:cstheme="majorBidi"/>
          <w:sz w:val="30"/>
          <w:szCs w:val="30"/>
          <w:cs/>
        </w:rPr>
        <w:t>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และกลุ่มบริษัทมีความตั้งใจและมีทรัพยากรเพียงพอที่จะนำมาใช้เพื่อทำให้การพัฒนาเสร็จสิ้นสมบูรณ์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รายจ่ายในการพัฒนาอื่นและรายจ่ายในขั้นตอนการวิจัยรับรู้ในกำไรหรือขาดทุนเมื่อเกิดขึ้น</w:t>
      </w:r>
    </w:p>
    <w:p w14:paraId="4A76AAD1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583F692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ขาดทุนจากการด้อยค่า ราคาทุนรวมถึงต้นทุนสำหรับวัตถุดิบ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</w:t>
      </w:r>
    </w:p>
    <w:p w14:paraId="39347637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cs/>
        </w:rPr>
      </w:pPr>
      <w:r w:rsidRPr="002516C1">
        <w:rPr>
          <w:rFonts w:asciiTheme="majorBidi" w:eastAsia="Calibri" w:hAnsiTheme="majorBidi" w:cstheme="majorBidi"/>
          <w:i/>
          <w:iCs/>
          <w:cs/>
        </w:rPr>
        <w:br w:type="page"/>
      </w:r>
    </w:p>
    <w:p w14:paraId="2782F9DB" w14:textId="0ED269E0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66B80546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eastAsia="Calibri" w:hAnsiTheme="majorBidi" w:cstheme="majorBidi"/>
          <w:sz w:val="20"/>
          <w:szCs w:val="20"/>
        </w:rPr>
      </w:pPr>
    </w:p>
    <w:p w14:paraId="3CAF298B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2516C1">
        <w:rPr>
          <w:rFonts w:asciiTheme="majorBidi" w:eastAsia="Calibri" w:hAnsiTheme="majorBidi" w:cstheme="majorBidi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วัดมูลค่าด้วยราคาทุนหักค่าตัดจำหน่ายสะสมและขาดทุนจากการด้อยค่า</w:t>
      </w:r>
      <w:r w:rsidRPr="002516C1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eastAsia="Calibr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4BB05180" w14:textId="77777777" w:rsidR="00CD5710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2516C1">
        <w:rPr>
          <w:rFonts w:asciiTheme="majorBidi" w:hAnsiTheme="majorBidi" w:cstheme="majorBidi"/>
          <w:sz w:val="20"/>
          <w:szCs w:val="20"/>
        </w:rPr>
        <w:tab/>
      </w:r>
    </w:p>
    <w:p w14:paraId="26D98E8B" w14:textId="304974C2" w:rsidR="00A677B8" w:rsidRPr="002516C1" w:rsidRDefault="00324214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</w:p>
    <w:p w14:paraId="033E2432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048"/>
        <w:gridCol w:w="809"/>
        <w:gridCol w:w="3296"/>
      </w:tblGrid>
      <w:tr w:rsidR="00A677B8" w:rsidRPr="002516C1" w14:paraId="015213E8" w14:textId="77777777" w:rsidTr="00324214">
        <w:trPr>
          <w:trHeight w:val="425"/>
        </w:trPr>
        <w:tc>
          <w:tcPr>
            <w:tcW w:w="5048" w:type="dxa"/>
          </w:tcPr>
          <w:p w14:paraId="01FF4066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  <w:tc>
          <w:tcPr>
            <w:tcW w:w="809" w:type="dxa"/>
          </w:tcPr>
          <w:p w14:paraId="38563F4E" w14:textId="682F0762" w:rsidR="00A677B8" w:rsidRPr="002516C1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A677B8"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677B8" w:rsidRPr="002516C1">
              <w:rPr>
                <w:rFonts w:asciiTheme="majorBidi" w:hAnsiTheme="majorBidi" w:cstheme="majorBidi"/>
              </w:rPr>
              <w:t>-</w:t>
            </w:r>
            <w:r w:rsidR="00A677B8"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5FC7714A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  <w:tr w:rsidR="00A677B8" w:rsidRPr="002516C1" w14:paraId="48AAB32B" w14:textId="77777777" w:rsidTr="00324214">
        <w:tc>
          <w:tcPr>
            <w:tcW w:w="5048" w:type="dxa"/>
          </w:tcPr>
          <w:p w14:paraId="44D24D99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34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สัญญาซื้อขายไฟฟ้าที่ได้มาจากการรวมธุรกิจ</w:t>
            </w:r>
          </w:p>
        </w:tc>
        <w:tc>
          <w:tcPr>
            <w:tcW w:w="809" w:type="dxa"/>
          </w:tcPr>
          <w:p w14:paraId="52F7C7C4" w14:textId="4C1E1B99" w:rsidR="00A677B8" w:rsidRPr="002516C1" w:rsidRDefault="00A026BE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3296" w:type="dxa"/>
          </w:tcPr>
          <w:p w14:paraId="06B77FB3" w14:textId="77777777" w:rsidR="00A677B8" w:rsidRPr="002516C1" w:rsidRDefault="00A677B8" w:rsidP="004F5D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ปี</w:t>
            </w:r>
          </w:p>
        </w:tc>
      </w:tr>
    </w:tbl>
    <w:p w14:paraId="57A85ADA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0B23C0D" w14:textId="204E3B48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สัญญาเช่า</w:t>
      </w:r>
    </w:p>
    <w:p w14:paraId="00B6BD48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D881EB0" w14:textId="77777777" w:rsidR="00A677B8" w:rsidRPr="002516C1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b/>
        </w:rPr>
      </w:pPr>
      <w:r w:rsidRPr="002516C1">
        <w:rPr>
          <w:rFonts w:asciiTheme="majorBidi" w:hAnsiTheme="majorBidi" w:cstheme="majorBidi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A0E343B" w14:textId="77777777" w:rsidR="00A677B8" w:rsidRPr="002516C1" w:rsidRDefault="00A677B8" w:rsidP="004F5D88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CCCCCC"/>
        </w:rPr>
      </w:pPr>
      <w:r w:rsidRPr="002516C1" w:rsidDel="005868E9">
        <w:rPr>
          <w:rFonts w:asciiTheme="majorBidi" w:hAnsiTheme="majorBidi" w:cstheme="majorBidi"/>
          <w:sz w:val="20"/>
          <w:szCs w:val="20"/>
          <w:shd w:val="clear" w:color="auto" w:fill="CCCCCC"/>
        </w:rPr>
        <w:t xml:space="preserve"> </w:t>
      </w:r>
    </w:p>
    <w:p w14:paraId="3DF6AF33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3BAC035B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1098D01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6733C1F" w14:textId="77777777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DD66C8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0383851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  <w:r w:rsidRPr="002516C1">
        <w:rPr>
          <w:rFonts w:asciiTheme="majorBidi" w:hAnsiTheme="majorBidi" w:cstheme="majorBidi"/>
          <w:b/>
          <w:cs/>
        </w:rPr>
        <w:br w:type="page"/>
      </w:r>
    </w:p>
    <w:p w14:paraId="419D1165" w14:textId="5D6B96C2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 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2E0B5097" w14:textId="77777777" w:rsidR="00324214" w:rsidRPr="002516C1" w:rsidRDefault="00324214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B1276F" w14:textId="1A6BA0FA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2516C1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44429BB3" w14:textId="77777777" w:rsidR="00A677B8" w:rsidRPr="002516C1" w:rsidRDefault="00A677B8" w:rsidP="004F5D8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A5BFBB7" w14:textId="6A4A9130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45D48594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156067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          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สำหรับค่าความนิยมจะประมาณมูลค่าที่คาดว่าจะได้รับคืนทุกปี ในช่วงเวลาเดียวกัน  </w:t>
      </w:r>
    </w:p>
    <w:p w14:paraId="201FF688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541923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ขาดทุนจากการด้อยค่ารับรู้ในกำไรหรือขาดทุนเมื่อมูลค่าตามบัญชีของสินทรัพย์ หรือมูลค่าตามบัญชีของหน่วยสินทรัพย์ที่ก่อให้เกิดเงินสด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สูงกว่ามูลค่าที่จะได้รับคืน </w:t>
      </w:r>
    </w:p>
    <w:p w14:paraId="3F92A3B7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9F809D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D15FEC5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FDBAF99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79EC46DD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572612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br w:type="page"/>
      </w:r>
    </w:p>
    <w:p w14:paraId="786774A8" w14:textId="2A485EEA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 xml:space="preserve">ผลประโยชน์ของพนักงาน </w:t>
      </w:r>
    </w:p>
    <w:p w14:paraId="33F35249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</w:rPr>
      </w:pPr>
    </w:p>
    <w:p w14:paraId="18A87ABC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โครงการสมทบเงิน</w:t>
      </w:r>
    </w:p>
    <w:p w14:paraId="12794B5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524B7E80" w14:textId="77777777" w:rsidR="00A677B8" w:rsidRPr="002516C1" w:rsidRDefault="00A677B8" w:rsidP="004F5D88">
      <w:pPr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ภาระผูกพันในการสมทบเข้ากองทุนสำรองเลี้ยงชีพสำหรับพนักงานของกลุ่มบริษัท 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540DC0D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14:paraId="1446B99D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โครงการผลประโยชน์ที่กำหนดไว้</w:t>
      </w:r>
    </w:p>
    <w:p w14:paraId="784B7C2C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02E79069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ภาระผูกพันสุทธิของกลุ่มบริษัท 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เป็นประจำ โดยวิธีคิดลด</w:t>
      </w:r>
      <w:r w:rsidRPr="002516C1">
        <w:rPr>
          <w:rFonts w:asciiTheme="majorBidi" w:hAnsiTheme="majorBidi" w:cstheme="majorBidi"/>
          <w:i/>
          <w:cs/>
        </w:rPr>
        <w:br/>
        <w:t xml:space="preserve">แต่ละหน่วยที่ประมาณการไว้  </w:t>
      </w:r>
    </w:p>
    <w:p w14:paraId="089BB95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cs/>
        </w:rPr>
      </w:pPr>
    </w:p>
    <w:p w14:paraId="5921934C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</w:t>
      </w:r>
    </w:p>
    <w:p w14:paraId="27AE5352" w14:textId="77777777" w:rsidR="004F5D88" w:rsidRPr="002516C1" w:rsidRDefault="004F5D8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81CBBE3" w14:textId="0D5C4421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0160FCF6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00D528D6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516C1">
        <w:rPr>
          <w:rFonts w:asciiTheme="majorBidi" w:hAnsiTheme="majorBidi" w:cstheme="majorBidi"/>
          <w:iCs/>
          <w:sz w:val="30"/>
          <w:szCs w:val="30"/>
          <w:cs/>
        </w:rPr>
        <w:t>ผลประโยชน์ระยะยาวอื่น</w:t>
      </w:r>
    </w:p>
    <w:p w14:paraId="0C8C4774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</w:p>
    <w:p w14:paraId="7C9DE478" w14:textId="77777777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2516C1">
        <w:rPr>
          <w:rFonts w:asciiTheme="majorBidi" w:hAnsiTheme="majorBidi" w:cstheme="majorBidi"/>
          <w:i/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ของพนักงานในงวดปัจจุบันและงวดก่อนๆ ซึ่งผลประโยชน์นี้ได้คิดลดกระแสเงินสดเพื่อให้เป็นมูลค่าปัจจุบัน การวัดมูลค่าใหม่จะรับรู้ในกำไรหรือขาดทุนเมื่อเกิดขึ้น</w:t>
      </w:r>
    </w:p>
    <w:p w14:paraId="7600BB45" w14:textId="77777777" w:rsidR="004F5D88" w:rsidRPr="002516C1" w:rsidRDefault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Cs/>
          <w:cs/>
        </w:rPr>
      </w:pPr>
      <w:r w:rsidRPr="002516C1">
        <w:rPr>
          <w:rFonts w:asciiTheme="majorBidi" w:hAnsiTheme="majorBidi" w:cstheme="majorBidi"/>
          <w:iCs/>
          <w:cs/>
        </w:rPr>
        <w:br w:type="page"/>
      </w:r>
    </w:p>
    <w:p w14:paraId="1438C021" w14:textId="65BF4681" w:rsidR="00A677B8" w:rsidRPr="002516C1" w:rsidRDefault="00A677B8" w:rsidP="004F5D8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2516C1">
        <w:rPr>
          <w:rFonts w:asciiTheme="majorBidi" w:hAnsiTheme="majorBidi" w:cstheme="majorBidi"/>
          <w:iCs/>
          <w:sz w:val="30"/>
          <w:szCs w:val="30"/>
          <w:cs/>
        </w:rPr>
        <w:lastRenderedPageBreak/>
        <w:tab/>
      </w:r>
      <w:r w:rsidRPr="002516C1">
        <w:rPr>
          <w:rFonts w:asciiTheme="majorBidi" w:hAnsiTheme="majorBidi" w:cstheme="majorBidi"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02F65B0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</w:rPr>
      </w:pPr>
    </w:p>
    <w:p w14:paraId="155CF784" w14:textId="77777777" w:rsidR="00A677B8" w:rsidRPr="002516C1" w:rsidRDefault="00A677B8" w:rsidP="004F5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2516C1">
        <w:rPr>
          <w:rFonts w:asciiTheme="majorBidi" w:hAnsiTheme="majorBidi" w:cstheme="majorBidi"/>
          <w:i/>
        </w:rPr>
        <w:t xml:space="preserve"> </w:t>
      </w:r>
      <w:r w:rsidRPr="002516C1">
        <w:rPr>
          <w:rFonts w:asciiTheme="majorBidi" w:hAnsiTheme="majorBidi" w:cstheme="majorBidi"/>
          <w:i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066FFB9F" w14:textId="77777777" w:rsidR="00780BA0" w:rsidRPr="002516C1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D591F87" w14:textId="19004617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เจ้าหนี้การค้าและเจ้าหนี้อื่น</w:t>
      </w:r>
    </w:p>
    <w:p w14:paraId="5F1B8BF5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3ED5110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  <w:r w:rsidRPr="002516C1">
        <w:rPr>
          <w:rFonts w:asciiTheme="majorBidi" w:hAnsiTheme="majorBidi" w:cstheme="majorBidi"/>
          <w:i/>
          <w:cs/>
        </w:rPr>
        <w:t>เจ้าหนี้การค้าและเจ้าหนี้อื่น</w:t>
      </w:r>
      <w:r w:rsidRPr="002516C1">
        <w:rPr>
          <w:rFonts w:asciiTheme="majorBidi" w:hAnsiTheme="majorBidi" w:cstheme="majorBidi"/>
          <w:i/>
        </w:rPr>
        <w:t xml:space="preserve"> </w:t>
      </w:r>
      <w:r w:rsidRPr="002516C1">
        <w:rPr>
          <w:rFonts w:asciiTheme="majorBidi" w:hAnsiTheme="majorBidi" w:cstheme="majorBidi"/>
          <w:i/>
          <w:cs/>
        </w:rPr>
        <w:t>แสดงด้วยราคาทุนตัดจำหน่าย</w:t>
      </w:r>
    </w:p>
    <w:p w14:paraId="0EFBA11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665F13B7" w14:textId="2BAE567D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ประมาณการหนี้สิน</w:t>
      </w:r>
    </w:p>
    <w:p w14:paraId="68844E10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36B39BF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23726E7A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780516CF" w14:textId="63BE9809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การวัดมูลค่ายุติธรรม</w:t>
      </w:r>
    </w:p>
    <w:p w14:paraId="7648F0E4" w14:textId="77777777" w:rsidR="00A677B8" w:rsidRPr="002516C1" w:rsidRDefault="00A677B8" w:rsidP="00A677B8">
      <w:pPr>
        <w:pStyle w:val="BodyText2"/>
        <w:tabs>
          <w:tab w:val="left" w:pos="540"/>
        </w:tabs>
        <w:ind w:left="1440" w:firstLine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74E580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Pr="002516C1">
        <w:rPr>
          <w:rFonts w:asciiTheme="majorBidi" w:hAnsiTheme="majorBidi" w:cstheme="majorBidi"/>
        </w:rPr>
        <w:br/>
      </w:r>
      <w:r w:rsidRPr="002516C1">
        <w:rPr>
          <w:rFonts w:asciiTheme="majorBidi" w:hAnsiTheme="majorBidi" w:cstheme="majorBidi"/>
          <w:cs/>
        </w:rPr>
        <w:t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439418D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894267" w14:textId="77777777" w:rsidR="00A677B8" w:rsidRPr="002516C1" w:rsidRDefault="00A677B8" w:rsidP="00A677B8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C52489" w14:textId="6772D57F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D1781AD" w14:textId="5E8066F0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29D67E86" w14:textId="6311F17F" w:rsidR="00A677B8" w:rsidRPr="002516C1" w:rsidRDefault="00A677B8" w:rsidP="000463E7">
      <w:pPr>
        <w:pStyle w:val="block"/>
        <w:numPr>
          <w:ilvl w:val="0"/>
          <w:numId w:val="5"/>
        </w:numPr>
        <w:spacing w:after="0" w:line="240" w:lineRule="atLeast"/>
        <w:ind w:right="-7" w:hanging="38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rtl/>
        </w:rPr>
        <w:tab/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ข้อมูลที่ใช้เป็นข้อมูลที่ไม่สามารถสังเกตได้สำหรับสินทรัพย์หรือหนี้สินนั้น</w:t>
      </w:r>
    </w:p>
    <w:p w14:paraId="0E16D84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1D74897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1ACA7A5E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64C51D5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7903B7D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EAFE0FD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C56FA63" w14:textId="0AA5C22C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        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0FD095D0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p w14:paraId="50100AFA" w14:textId="27F88320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รายได้จากสัญญาที่ทำกับลูกค้า</w:t>
      </w:r>
    </w:p>
    <w:p w14:paraId="1281FE6D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0A5AC4" w14:textId="5AECE775" w:rsidR="00A677B8" w:rsidRPr="002516C1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(ณ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4848C966" w14:textId="77777777" w:rsidR="00A677B8" w:rsidRPr="002516C1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2B6330BD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</w:t>
      </w:r>
      <w:r w:rsidRPr="002516C1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และแสดงสุทธิจากส่วนลดการค้าและส่วนลดตามปริมาณ</w:t>
      </w:r>
    </w:p>
    <w:p w14:paraId="17517E9B" w14:textId="77777777" w:rsidR="00A677B8" w:rsidRPr="002516C1" w:rsidRDefault="00A677B8" w:rsidP="00A677B8">
      <w:pPr>
        <w:pStyle w:val="ListParagraph"/>
        <w:ind w:left="680"/>
        <w:rPr>
          <w:rFonts w:asciiTheme="majorBidi" w:eastAsia="EucrosiaUPCBold" w:hAnsiTheme="majorBidi" w:cstheme="majorBidi"/>
          <w:sz w:val="30"/>
          <w:szCs w:val="30"/>
        </w:rPr>
      </w:pPr>
    </w:p>
    <w:p w14:paraId="2C72BFC6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รายได้จากการขายสินค้ารับรู้ ณ วันที่มีการส่งมอบสินค้าให้กับลูกค้า </w:t>
      </w:r>
    </w:p>
    <w:p w14:paraId="4933E300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F9CEB2" w14:textId="77777777" w:rsidR="00780BA0" w:rsidRPr="002516C1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cs/>
        </w:rPr>
      </w:pPr>
      <w:r w:rsidRPr="002516C1">
        <w:rPr>
          <w:rFonts w:asciiTheme="majorBidi" w:eastAsia="EucrosiaUPCBold" w:hAnsiTheme="majorBidi" w:cstheme="majorBidi"/>
          <w:i/>
          <w:iCs/>
          <w:cs/>
        </w:rPr>
        <w:br w:type="page"/>
      </w:r>
    </w:p>
    <w:p w14:paraId="66984932" w14:textId="528945BE" w:rsidR="00A677B8" w:rsidRPr="002516C1" w:rsidRDefault="00324214" w:rsidP="00324214">
      <w:pPr>
        <w:pStyle w:val="ListParagraph"/>
        <w:ind w:left="1008" w:hanging="468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(ณ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Pr="002516C1">
        <w:rPr>
          <w:rFonts w:asciiTheme="majorBidi" w:eastAsia="EucrosiaUPCBold" w:hAnsiTheme="majorBidi" w:cstheme="majorBidi"/>
          <w:i/>
          <w:iCs/>
          <w:sz w:val="30"/>
          <w:szCs w:val="30"/>
        </w:rPr>
        <w:tab/>
      </w:r>
      <w:r w:rsidR="00A677B8" w:rsidRPr="002516C1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ยอดคงเหลือของสัญญา</w:t>
      </w:r>
    </w:p>
    <w:p w14:paraId="7B3CE6F7" w14:textId="77777777" w:rsidR="00A677B8" w:rsidRPr="002516C1" w:rsidRDefault="00A677B8" w:rsidP="00A677B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758FD5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62B7AEA8" w14:textId="77777777" w:rsidR="00780BA0" w:rsidRPr="002516C1" w:rsidRDefault="00780BA0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BD331" w14:textId="687B7155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516C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หนี้สินที่เกิดจากสัญญาเป็นภาระผูกพันที่จะต้องโอนสินค้าให้กับลูกค้า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3581DF76" w14:textId="77777777" w:rsidR="00A677B8" w:rsidRPr="002516C1" w:rsidRDefault="00A677B8" w:rsidP="00A677B8">
      <w:pPr>
        <w:pStyle w:val="BodyText2"/>
        <w:spacing w:line="240" w:lineRule="atLeast"/>
        <w:ind w:left="1035" w:right="43" w:firstLine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266717B" w14:textId="2B1F5D42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ภาษีเงินได้</w:t>
      </w:r>
    </w:p>
    <w:p w14:paraId="3F1C5DB1" w14:textId="77777777" w:rsidR="00A677B8" w:rsidRPr="002516C1" w:rsidRDefault="00A677B8" w:rsidP="00A677B8">
      <w:pPr>
        <w:pStyle w:val="BodyText2"/>
        <w:tabs>
          <w:tab w:val="left" w:pos="540"/>
        </w:tabs>
        <w:ind w:left="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43194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</w:t>
      </w:r>
      <w:r w:rsidRPr="002516C1">
        <w:rPr>
          <w:rStyle w:val="PageNumber"/>
          <w:rFonts w:asciiTheme="majorBidi" w:hAnsiTheme="majorBidi" w:cstheme="majorBidi"/>
          <w:cs/>
        </w:rPr>
        <w:t>าษีเงินได้ของงวดปัจจุบันและภาษีเงินได้รอการตัดบัญชีรับรู้ในกำไรหรือขาดทุน</w:t>
      </w:r>
      <w:r w:rsidRPr="002516C1">
        <w:rPr>
          <w:rFonts w:asciiTheme="majorBidi" w:hAnsiTheme="majorBidi" w:cstheme="majorBidi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2F2CB72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17BBD5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631ABE51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40406DD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7988132A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2C03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C2975BC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D9696DF" w14:textId="77777777" w:rsidR="00A677B8" w:rsidRPr="002516C1" w:rsidRDefault="00A677B8" w:rsidP="00A677B8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สินทรัพย์ภาษีเงินได้รอการตัดบัญชีจะถูกทบทวบ ณ ทุกวันที่รายงานและจะถูกปรับลดลงเท่าที่ประโยชน์ทางภาษีจะมีโอกาสถูกใช้จริง</w:t>
      </w:r>
    </w:p>
    <w:p w14:paraId="0E535462" w14:textId="77777777" w:rsidR="00780BA0" w:rsidRPr="002516C1" w:rsidRDefault="00780BA0" w:rsidP="00324214">
      <w:pPr>
        <w:pStyle w:val="BodyText2"/>
        <w:tabs>
          <w:tab w:val="left" w:pos="540"/>
        </w:tabs>
        <w:ind w:left="54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AA95B65" w14:textId="1EAB9FC4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กำไรต่อหุ้น</w:t>
      </w:r>
    </w:p>
    <w:p w14:paraId="5E2401DD" w14:textId="77777777" w:rsidR="00A677B8" w:rsidRPr="002516C1" w:rsidRDefault="00A677B8" w:rsidP="00A677B8">
      <w:pPr>
        <w:pStyle w:val="BodyText2"/>
        <w:tabs>
          <w:tab w:val="left" w:pos="540"/>
        </w:tabs>
        <w:ind w:left="162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66862C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Pr="002516C1">
        <w:rPr>
          <w:rFonts w:asciiTheme="majorBidi" w:hAnsiTheme="majorBidi" w:cstheme="majorBidi"/>
          <w:cs/>
        </w:rPr>
        <w:br/>
        <w:t>ถัวเฉลี่ยถ่วงน้ำหนักที่ออกจำหน่ายระหว่างปี</w:t>
      </w:r>
    </w:p>
    <w:p w14:paraId="0DA1A6C3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0D874B1A" w14:textId="21A9F105" w:rsidR="00A677B8" w:rsidRPr="002516C1" w:rsidRDefault="00324214" w:rsidP="000463E7">
      <w:pPr>
        <w:pStyle w:val="BodyText2"/>
        <w:numPr>
          <w:ilvl w:val="0"/>
          <w:numId w:val="10"/>
        </w:numPr>
        <w:tabs>
          <w:tab w:val="clear" w:pos="340"/>
        </w:tabs>
        <w:ind w:left="540" w:right="-45" w:hanging="549"/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ab/>
      </w:r>
      <w:r w:rsidR="00A677B8" w:rsidRPr="002516C1">
        <w:rPr>
          <w:rFonts w:asciiTheme="majorBidi" w:hAnsiTheme="majorBidi" w:cstheme="majorBidi"/>
          <w:b/>
          <w:bCs/>
          <w:i/>
          <w:iCs/>
          <w:spacing w:val="-6"/>
          <w:sz w:val="30"/>
          <w:szCs w:val="30"/>
          <w:cs/>
        </w:rPr>
        <w:t>ส่วนงานดำเนินงาน</w:t>
      </w:r>
    </w:p>
    <w:p w14:paraId="1A58EA22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</w:p>
    <w:p w14:paraId="6B8DF47B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รายการที่ไม่สามารถปันส่วนได้ส่วนใหญ่เป็นรายการค่าใช้จ่ายสำนักงานใหญ่ </w:t>
      </w:r>
    </w:p>
    <w:p w14:paraId="3FE8F91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810"/>
        <w:jc w:val="both"/>
        <w:rPr>
          <w:rFonts w:asciiTheme="majorBidi" w:hAnsiTheme="majorBidi" w:cstheme="majorBidi"/>
        </w:rPr>
      </w:pPr>
    </w:p>
    <w:p w14:paraId="67A98CB3" w14:textId="14F6BD35" w:rsidR="00A677B8" w:rsidRPr="002516C1" w:rsidRDefault="00324214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E878D96" w14:textId="77777777" w:rsidR="00A677B8" w:rsidRPr="002516C1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14F962C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บุคคลหรือกิจการที่เกี่ยวข้องกัน หมายถึง บุคคลหรือกิจการที่มีอำนาจควบคุม หรือควบคุมร่วมกัน 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5DAD3C9" w14:textId="4EB4D240" w:rsidR="00780BA0" w:rsidRPr="002516C1" w:rsidRDefault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cs/>
        </w:rPr>
      </w:pPr>
    </w:p>
    <w:p w14:paraId="6884F494" w14:textId="683B8A49" w:rsidR="00A677B8" w:rsidRPr="002516C1" w:rsidRDefault="00A677B8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  <w:r w:rsidRPr="002516C1">
        <w:rPr>
          <w:rFonts w:asciiTheme="majorBidi" w:hAnsiTheme="majorBidi" w:cstheme="majorBidi"/>
          <w:b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A026BE" w:rsidRPr="00A026BE">
        <w:rPr>
          <w:rFonts w:asciiTheme="majorBidi" w:hAnsiTheme="majorBidi" w:cstheme="majorBidi"/>
          <w:bCs/>
        </w:rPr>
        <w:t>9</w:t>
      </w:r>
      <w:r w:rsidRPr="002516C1">
        <w:rPr>
          <w:rFonts w:asciiTheme="majorBidi" w:hAnsiTheme="majorBidi" w:cstheme="majorBidi"/>
          <w:bCs/>
        </w:rPr>
        <w:t xml:space="preserve"> </w:t>
      </w:r>
      <w:r w:rsidRPr="002516C1">
        <w:rPr>
          <w:rFonts w:asciiTheme="majorBidi" w:hAnsiTheme="majorBidi" w:cstheme="majorBidi"/>
          <w:b/>
          <w:cs/>
        </w:rPr>
        <w:t xml:space="preserve">และ </w:t>
      </w:r>
      <w:r w:rsidR="00A026BE" w:rsidRPr="00A026BE">
        <w:rPr>
          <w:rFonts w:asciiTheme="majorBidi" w:hAnsiTheme="majorBidi" w:cstheme="majorBidi"/>
          <w:bCs/>
        </w:rPr>
        <w:t>10</w:t>
      </w:r>
      <w:r w:rsidRPr="002516C1">
        <w:rPr>
          <w:rFonts w:asciiTheme="majorBidi" w:hAnsiTheme="majorBidi" w:cstheme="majorBidi"/>
          <w:b/>
          <w:cs/>
        </w:rPr>
        <w:t xml:space="preserve"> สำหรับบุคคลหรือกิจการ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3FDDB494" w14:textId="0C550067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33FD2A3D" w14:textId="124A3031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43278CF6" w14:textId="77777777" w:rsidR="00D342E2" w:rsidRPr="002516C1" w:rsidRDefault="00D342E2" w:rsidP="00A677B8">
      <w:pPr>
        <w:spacing w:line="240" w:lineRule="auto"/>
        <w:ind w:left="540" w:right="-108"/>
        <w:jc w:val="thaiDistribute"/>
        <w:rPr>
          <w:rFonts w:asciiTheme="majorBidi" w:hAnsiTheme="majorBidi" w:cstheme="majorBidi"/>
          <w:b/>
        </w:rPr>
      </w:pPr>
    </w:p>
    <w:p w14:paraId="4FA7C814" w14:textId="77777777" w:rsidR="00A677B8" w:rsidRPr="002516C1" w:rsidRDefault="00A677B8" w:rsidP="00A677B8">
      <w:pPr>
        <w:spacing w:line="240" w:lineRule="auto"/>
        <w:ind w:left="540" w:right="-108"/>
        <w:jc w:val="thaiDistribute"/>
        <w:rPr>
          <w:rFonts w:asciiTheme="majorBidi" w:eastAsia="Calibri" w:hAnsiTheme="majorBidi" w:cstheme="majorBidi"/>
          <w:b/>
          <w:color w:val="0000FF"/>
          <w:sz w:val="20"/>
          <w:szCs w:val="2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90"/>
        <w:gridCol w:w="4410"/>
      </w:tblGrid>
      <w:tr w:rsidR="00A677B8" w:rsidRPr="002516C1" w14:paraId="220761D7" w14:textId="77777777" w:rsidTr="00A51699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72B379D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2" w:right="-45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ชื่อกิจการ</w:t>
            </w:r>
          </w:p>
        </w:tc>
        <w:tc>
          <w:tcPr>
            <w:tcW w:w="990" w:type="dxa"/>
            <w:shd w:val="clear" w:color="auto" w:fill="auto"/>
          </w:tcPr>
          <w:p w14:paraId="6A55E70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ประเทศที่จัดตั้ง</w:t>
            </w:r>
          </w:p>
          <w:p w14:paraId="7C8CBAC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/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สัญชาติ</w:t>
            </w:r>
          </w:p>
        </w:tc>
        <w:tc>
          <w:tcPr>
            <w:tcW w:w="4410" w:type="dxa"/>
            <w:shd w:val="clear" w:color="auto" w:fill="auto"/>
          </w:tcPr>
          <w:p w14:paraId="3DE5555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ลักษณะความสัมพันธ์</w:t>
            </w:r>
          </w:p>
        </w:tc>
      </w:tr>
      <w:tr w:rsidR="00A677B8" w:rsidRPr="002516C1" w14:paraId="6D226C2B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1041454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บางจาก คอร์ปอเรชั่น จำกัด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990" w:type="dxa"/>
            <w:shd w:val="clear" w:color="auto" w:fill="auto"/>
          </w:tcPr>
          <w:p w14:paraId="330B9C4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5F76D6FC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เป็นบริษัทใหญ่และมีกรรมการร่วมกันกับบริษัท</w:t>
            </w:r>
          </w:p>
        </w:tc>
      </w:tr>
      <w:tr w:rsidR="00A677B8" w:rsidRPr="002516C1" w14:paraId="1B4F061C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5C9C99AB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5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น้ำตาลขอนแก่น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7EC00C42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8A349B2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16" w:right="-45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เป็นผู้ถือหุ้นอื่นและมีกรรมการร่วมกันกับบริษัท</w:t>
            </w:r>
          </w:p>
        </w:tc>
      </w:tr>
      <w:tr w:rsidR="00A677B8" w:rsidRPr="002516C1" w14:paraId="24E10773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41AA2ED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shd w:val="clear" w:color="auto" w:fill="auto"/>
          </w:tcPr>
          <w:p w14:paraId="38D40A0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991AE8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เป็นบริษัทย่อยของผู้ถือหุ้นใหญ่และมีกรรมการร่วมกันกับบริษัท</w:t>
            </w:r>
          </w:p>
        </w:tc>
      </w:tr>
      <w:tr w:rsidR="0056670A" w:rsidRPr="002516C1" w14:paraId="2C8C7EAF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7BB08EC4" w14:textId="22E4BA41" w:rsidR="0056670A" w:rsidRPr="002516C1" w:rsidRDefault="0056670A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shd w:val="clear" w:color="auto" w:fill="auto"/>
          </w:tcPr>
          <w:p w14:paraId="3F61E140" w14:textId="0B8CA5E3" w:rsidR="0056670A" w:rsidRPr="002516C1" w:rsidRDefault="0056670A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0B2B65" w14:textId="188C720C" w:rsidR="0056670A" w:rsidRPr="002516C1" w:rsidRDefault="0056670A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261" w:right="-45" w:hanging="207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เป็นบริษัทย่อยของผู้ถือหุ้นใหญ่</w:t>
            </w:r>
          </w:p>
        </w:tc>
      </w:tr>
      <w:tr w:rsidR="00A677B8" w:rsidRPr="002516C1" w14:paraId="112E371D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67E7862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โรงงานน้ำตาลนิวกรุงไทย จำกัด</w:t>
            </w:r>
          </w:p>
        </w:tc>
        <w:tc>
          <w:tcPr>
            <w:tcW w:w="990" w:type="dxa"/>
            <w:shd w:val="clear" w:color="auto" w:fill="auto"/>
          </w:tcPr>
          <w:p w14:paraId="3812ECB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9104B8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76E3AA82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3505086F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น้ำตาลท่ามะกา จำกัด</w:t>
            </w:r>
          </w:p>
        </w:tc>
        <w:tc>
          <w:tcPr>
            <w:tcW w:w="990" w:type="dxa"/>
            <w:shd w:val="clear" w:color="auto" w:fill="auto"/>
          </w:tcPr>
          <w:p w14:paraId="1D216D4F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66B2127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2BBA56F9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1711392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น้ำตาลนิวกว้างสุ้นหลี จำกัด</w:t>
            </w:r>
          </w:p>
        </w:tc>
        <w:tc>
          <w:tcPr>
            <w:tcW w:w="990" w:type="dxa"/>
            <w:shd w:val="clear" w:color="auto" w:fill="auto"/>
          </w:tcPr>
          <w:p w14:paraId="0ACA9E2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1A222A3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24FB2946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26A763E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โรงไฟฟ้าน้ำตาลขอนแก่น จำกัด</w:t>
            </w:r>
          </w:p>
        </w:tc>
        <w:tc>
          <w:tcPr>
            <w:tcW w:w="990" w:type="dxa"/>
            <w:shd w:val="clear" w:color="auto" w:fill="auto"/>
          </w:tcPr>
          <w:p w14:paraId="7EAF64E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9BF250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67230BF6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526B25B7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เคเอสแอล แมททีเรียล </w:t>
            </w:r>
          </w:p>
          <w:p w14:paraId="7392BBA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ซัพพลายส์ จำกัด</w:t>
            </w:r>
          </w:p>
        </w:tc>
        <w:tc>
          <w:tcPr>
            <w:tcW w:w="990" w:type="dxa"/>
            <w:shd w:val="clear" w:color="auto" w:fill="auto"/>
          </w:tcPr>
          <w:p w14:paraId="5F364EF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18003E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6818B2BF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468EC20B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62" w:right="-45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เคเอสแอล อะโกร แอนด์ เทรดดิ้ง จำกัด</w:t>
            </w:r>
          </w:p>
        </w:tc>
        <w:tc>
          <w:tcPr>
            <w:tcW w:w="990" w:type="dxa"/>
            <w:shd w:val="clear" w:color="auto" w:fill="auto"/>
          </w:tcPr>
          <w:p w14:paraId="6DB70C7D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22671837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เป็นบริษัทย่อยของผู้ถือหุ้นอื่น</w:t>
            </w:r>
          </w:p>
        </w:tc>
      </w:tr>
      <w:tr w:rsidR="00A677B8" w:rsidRPr="002516C1" w14:paraId="16345DF1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4CB12AB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โคลอสซอล อินเตอร์เนชั่นแนล จำกัด</w:t>
            </w:r>
          </w:p>
        </w:tc>
        <w:tc>
          <w:tcPr>
            <w:tcW w:w="990" w:type="dxa"/>
            <w:shd w:val="clear" w:color="auto" w:fill="auto"/>
          </w:tcPr>
          <w:p w14:paraId="43C0B7D3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5358F17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A677B8" w:rsidRPr="002516C1" w14:paraId="3463BA0D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720495C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ราชาชูรส จำกัด</w:t>
            </w:r>
          </w:p>
        </w:tc>
        <w:tc>
          <w:tcPr>
            <w:tcW w:w="990" w:type="dxa"/>
            <w:shd w:val="clear" w:color="auto" w:fill="auto"/>
          </w:tcPr>
          <w:p w14:paraId="34F1F79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ไทย</w:t>
            </w:r>
          </w:p>
        </w:tc>
        <w:tc>
          <w:tcPr>
            <w:tcW w:w="4410" w:type="dxa"/>
            <w:shd w:val="clear" w:color="auto" w:fill="auto"/>
          </w:tcPr>
          <w:p w14:paraId="41B413AD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E70EA4" w:rsidRPr="002516C1" w14:paraId="003A4FB9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49DB4D0F" w14:textId="6FB847BC" w:rsidR="00E70EA4" w:rsidRPr="002516C1" w:rsidRDefault="00E70EA4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ที เอส อุตสาหกรรมน้ำมัน จำกัด</w:t>
            </w:r>
          </w:p>
        </w:tc>
        <w:tc>
          <w:tcPr>
            <w:tcW w:w="990" w:type="dxa"/>
            <w:shd w:val="clear" w:color="auto" w:fill="auto"/>
          </w:tcPr>
          <w:p w14:paraId="7D280DB7" w14:textId="032419B8" w:rsidR="00E70EA4" w:rsidRPr="002516C1" w:rsidRDefault="008C5DC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</w:t>
            </w:r>
            <w:r w:rsidR="00E70EA4"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04A31A73" w14:textId="7B8B0DF1" w:rsidR="00E70EA4" w:rsidRPr="002516C1" w:rsidRDefault="00E70EA4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E70EA4" w:rsidRPr="002516C1" w14:paraId="6D0529D5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26BC00FC" w14:textId="686C7B57" w:rsidR="00E70EA4" w:rsidRPr="002516C1" w:rsidRDefault="00E70EA4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แชมปเปี้ยนเฟอร์เมนเตชั่น จำกัด</w:t>
            </w:r>
          </w:p>
        </w:tc>
        <w:tc>
          <w:tcPr>
            <w:tcW w:w="990" w:type="dxa"/>
            <w:shd w:val="clear" w:color="auto" w:fill="auto"/>
          </w:tcPr>
          <w:p w14:paraId="157E9453" w14:textId="56BDF05A" w:rsidR="00E70EA4" w:rsidRPr="002516C1" w:rsidRDefault="008C5DC8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</w:t>
            </w:r>
            <w:r w:rsidR="00E70EA4"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340CE049" w14:textId="3335BBCB" w:rsidR="00E70EA4" w:rsidRPr="002516C1" w:rsidRDefault="00E70EA4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189" w:right="-45" w:hanging="13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มีกรรมการร่วมกัน</w:t>
            </w:r>
          </w:p>
        </w:tc>
      </w:tr>
      <w:tr w:rsidR="00E70EA4" w:rsidRPr="002516C1" w14:paraId="54477B03" w14:textId="77777777" w:rsidTr="00A51699">
        <w:trPr>
          <w:trHeight w:val="20"/>
        </w:trPr>
        <w:tc>
          <w:tcPr>
            <w:tcW w:w="3870" w:type="dxa"/>
            <w:shd w:val="clear" w:color="auto" w:fill="auto"/>
          </w:tcPr>
          <w:p w14:paraId="70E55545" w14:textId="77777777" w:rsidR="00E70EA4" w:rsidRPr="002516C1" w:rsidRDefault="00E70EA4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" w:right="-45" w:hanging="135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29051C06" w14:textId="77777777" w:rsidR="00E70EA4" w:rsidRPr="002516C1" w:rsidRDefault="00E70EA4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9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14:paraId="4410D1A5" w14:textId="77777777" w:rsidR="00E70EA4" w:rsidRPr="002516C1" w:rsidRDefault="00E70EA4" w:rsidP="00E70E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"/>
              </w:tabs>
              <w:spacing w:line="240" w:lineRule="auto"/>
              <w:ind w:left="54"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บุคคลที่มีอำนาจและความรับผิดชอบการวางแผน </w:t>
            </w:r>
            <w:r w:rsidRPr="002516C1">
              <w:rPr>
                <w:rFonts w:asciiTheme="majorBidi" w:hAnsiTheme="majorBidi" w:cstheme="majorBidi"/>
              </w:rPr>
              <w:br/>
            </w:r>
            <w:r w:rsidRPr="002516C1">
              <w:rPr>
                <w:rFonts w:asciiTheme="majorBidi" w:hAnsiTheme="majorBidi" w:cstheme="majorBidi"/>
                <w:cs/>
              </w:rPr>
              <w:t xml:space="preserve">    สั่งการและควบคุมกิจกรรมต่าง ๆ ของกิจการไม่ว่า    </w:t>
            </w:r>
            <w:r w:rsidRPr="002516C1">
              <w:rPr>
                <w:rFonts w:asciiTheme="majorBidi" w:hAnsiTheme="majorBidi" w:cstheme="majorBidi"/>
                <w:cs/>
              </w:rPr>
              <w:br/>
              <w:t xml:space="preserve">    ทางตรงหรือทางอ้อม ทั้งนี้ รวมถึงกรรมการของ</w:t>
            </w:r>
            <w:r w:rsidRPr="002516C1">
              <w:rPr>
                <w:rFonts w:asciiTheme="majorBidi" w:hAnsiTheme="majorBidi" w:cstheme="majorBidi"/>
                <w:cs/>
              </w:rPr>
              <w:br/>
              <w:t xml:space="preserve">    กลุ่มบริษัท </w:t>
            </w: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(ไม่ว่าจะทำหน้าที่ในระดับบริหาร</w:t>
            </w:r>
            <w:r w:rsidRPr="002516C1">
              <w:rPr>
                <w:rFonts w:asciiTheme="majorBidi" w:hAnsiTheme="majorBidi" w:cstheme="majorBidi"/>
                <w:i/>
                <w:iCs/>
                <w:cs/>
              </w:rPr>
              <w:br/>
              <w:t xml:space="preserve">    หรือไม่)</w:t>
            </w:r>
          </w:p>
        </w:tc>
      </w:tr>
    </w:tbl>
    <w:p w14:paraId="5546F449" w14:textId="4FBA8E54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2F2F9FE" w14:textId="7E6D581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3D8795D" w14:textId="62B4C1EB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4B804C1B" w14:textId="13F48BB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279FBDA6" w14:textId="5F5785F1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3BBA60D1" w14:textId="78210BD6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26D00FBF" w14:textId="16F8E7BC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65DEC680" w14:textId="2E7206F9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67825C91" w14:textId="77777777" w:rsidR="00D342E2" w:rsidRPr="002516C1" w:rsidRDefault="00D342E2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1D016F04" w14:textId="5B0CACAA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1048E927" w14:textId="58252627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</w:rPr>
      </w:pPr>
    </w:p>
    <w:p w14:paraId="24358DB9" w14:textId="77777777" w:rsidR="008C5DC8" w:rsidRPr="002516C1" w:rsidRDefault="008C5DC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z w:val="20"/>
          <w:szCs w:val="20"/>
          <w:cs/>
        </w:rPr>
      </w:pPr>
    </w:p>
    <w:p w14:paraId="7088C08F" w14:textId="4B4B52E3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สรุปได้ดังนี้</w:t>
      </w:r>
    </w:p>
    <w:p w14:paraId="49502EC0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7"/>
        <w:rPr>
          <w:rFonts w:asciiTheme="majorBidi" w:hAnsiTheme="majorBidi" w:cstheme="majorBidi"/>
          <w:sz w:val="22"/>
          <w:szCs w:val="22"/>
        </w:rPr>
      </w:pPr>
    </w:p>
    <w:tbl>
      <w:tblPr>
        <w:tblW w:w="93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49036F" w:rsidRPr="002516C1" w14:paraId="2DD041BB" w14:textId="77777777" w:rsidTr="00A51699">
        <w:trPr>
          <w:tblHeader/>
        </w:trPr>
        <w:tc>
          <w:tcPr>
            <w:tcW w:w="2267" w:type="pct"/>
            <w:shd w:val="clear" w:color="auto" w:fill="auto"/>
          </w:tcPr>
          <w:p w14:paraId="241E5EE2" w14:textId="77777777" w:rsidR="00A677B8" w:rsidRPr="002516C1" w:rsidRDefault="00A677B8" w:rsidP="00A516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0"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98" w:type="pct"/>
            <w:gridSpan w:val="4"/>
            <w:shd w:val="clear" w:color="auto" w:fill="auto"/>
          </w:tcPr>
          <w:p w14:paraId="3C2AC37E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44" w:type="pct"/>
            <w:shd w:val="clear" w:color="auto" w:fill="auto"/>
          </w:tcPr>
          <w:p w14:paraId="4F9A85E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1" w:type="pct"/>
            <w:gridSpan w:val="3"/>
            <w:shd w:val="clear" w:color="auto" w:fill="auto"/>
          </w:tcPr>
          <w:p w14:paraId="760EB8B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49036F" w:rsidRPr="002516C1" w14:paraId="3CEE4F4B" w14:textId="77777777" w:rsidTr="00A51699">
        <w:trPr>
          <w:tblHeader/>
        </w:trPr>
        <w:tc>
          <w:tcPr>
            <w:tcW w:w="2267" w:type="pct"/>
            <w:shd w:val="clear" w:color="auto" w:fill="auto"/>
          </w:tcPr>
          <w:p w14:paraId="29767E4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shd w:val="clear" w:color="auto" w:fill="auto"/>
          </w:tcPr>
          <w:p w14:paraId="41D70704" w14:textId="426E43DF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7134F82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8209F87" w14:textId="67E3F76E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4" w:type="pct"/>
            <w:shd w:val="clear" w:color="auto" w:fill="auto"/>
          </w:tcPr>
          <w:p w14:paraId="3694A9B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shd w:val="clear" w:color="auto" w:fill="auto"/>
          </w:tcPr>
          <w:p w14:paraId="00401A71" w14:textId="7DA016E4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36431AAC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4763061D" w14:textId="393FA11E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49036F" w:rsidRPr="002516C1" w14:paraId="4148AF3F" w14:textId="77777777" w:rsidTr="00A51699">
        <w:trPr>
          <w:tblHeader/>
        </w:trPr>
        <w:tc>
          <w:tcPr>
            <w:tcW w:w="2267" w:type="pct"/>
          </w:tcPr>
          <w:p w14:paraId="1D64B20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33" w:type="pct"/>
            <w:gridSpan w:val="8"/>
          </w:tcPr>
          <w:p w14:paraId="3B0EC92E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9036F" w:rsidRPr="002516C1" w14:paraId="42E313B0" w14:textId="77777777" w:rsidTr="00A51699">
        <w:tc>
          <w:tcPr>
            <w:tcW w:w="2267" w:type="pct"/>
          </w:tcPr>
          <w:p w14:paraId="1C77CCF2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บริษัทใหญ่</w:t>
            </w:r>
          </w:p>
        </w:tc>
        <w:tc>
          <w:tcPr>
            <w:tcW w:w="577" w:type="pct"/>
          </w:tcPr>
          <w:p w14:paraId="3AFE173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  <w:gridSpan w:val="2"/>
          </w:tcPr>
          <w:p w14:paraId="40CD4E6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F45B2D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" w:type="pct"/>
          </w:tcPr>
          <w:p w14:paraId="4FE9B6E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41A4728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F28ACD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267A74E4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49036F" w:rsidRPr="002516C1" w14:paraId="3FA67CF3" w14:textId="77777777" w:rsidTr="00A51699">
        <w:tc>
          <w:tcPr>
            <w:tcW w:w="2267" w:type="pct"/>
          </w:tcPr>
          <w:p w14:paraId="1C771E0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20C6E8C1" w14:textId="3A7586B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EC756D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393</w:t>
            </w:r>
            <w:r w:rsidR="00EC756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" w:type="pct"/>
            <w:gridSpan w:val="2"/>
          </w:tcPr>
          <w:p w14:paraId="09DBE62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419BFFC" w14:textId="3EE5F9D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095599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860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144" w:type="pct"/>
          </w:tcPr>
          <w:p w14:paraId="7AE7018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B31C5B3" w14:textId="4410873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EC717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6" w:type="pct"/>
          </w:tcPr>
          <w:p w14:paraId="0F7A260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122872" w14:textId="6808496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24</w:t>
            </w:r>
          </w:p>
        </w:tc>
      </w:tr>
      <w:tr w:rsidR="0049036F" w:rsidRPr="002516C1" w14:paraId="43187B92" w14:textId="77777777" w:rsidTr="00A51699">
        <w:tc>
          <w:tcPr>
            <w:tcW w:w="2267" w:type="pct"/>
          </w:tcPr>
          <w:p w14:paraId="7114407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30F99B9A" w14:textId="7BBD6707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40</w:t>
            </w:r>
            <w:r w:rsidR="00EC756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4" w:type="pct"/>
            <w:gridSpan w:val="2"/>
          </w:tcPr>
          <w:p w14:paraId="72D327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999A1AE" w14:textId="38C7E59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4" w:type="pct"/>
          </w:tcPr>
          <w:p w14:paraId="05DC5EF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233D988" w14:textId="5D9F5B15" w:rsidR="00095599" w:rsidRPr="002516C1" w:rsidRDefault="00082E2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A2D324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2EE17EB" w14:textId="4D0F60EF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49036F" w:rsidRPr="002516C1" w14:paraId="7D1FF880" w14:textId="77777777" w:rsidTr="00A51699">
        <w:tc>
          <w:tcPr>
            <w:tcW w:w="2267" w:type="pct"/>
          </w:tcPr>
          <w:p w14:paraId="1D496AC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24922CDC" w14:textId="03B9FE1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32</w:t>
            </w:r>
            <w:r w:rsidR="00891FA8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49</w:t>
            </w:r>
          </w:p>
        </w:tc>
        <w:tc>
          <w:tcPr>
            <w:tcW w:w="144" w:type="pct"/>
            <w:gridSpan w:val="2"/>
          </w:tcPr>
          <w:p w14:paraId="16CFC23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5AD76E" w14:textId="7764A4AF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38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4" w:type="pct"/>
          </w:tcPr>
          <w:p w14:paraId="27075ED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CD592E" w14:textId="5C0E9DA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30</w:t>
            </w:r>
            <w:r w:rsidR="00082E2D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6" w:type="pct"/>
          </w:tcPr>
          <w:p w14:paraId="40E3311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6DE66F0" w14:textId="7096513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37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14</w:t>
            </w:r>
          </w:p>
        </w:tc>
      </w:tr>
      <w:tr w:rsidR="0049036F" w:rsidRPr="002516C1" w14:paraId="4E4827D2" w14:textId="77777777" w:rsidTr="00A51699">
        <w:tc>
          <w:tcPr>
            <w:tcW w:w="2267" w:type="pct"/>
          </w:tcPr>
          <w:p w14:paraId="45A4428F" w14:textId="0D23B72F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99A410A" w14:textId="46914AEE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130</w:t>
            </w:r>
            <w:r w:rsidR="0081673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4" w:type="pct"/>
            <w:gridSpan w:val="2"/>
          </w:tcPr>
          <w:p w14:paraId="3DBDF559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3B7A3392" w14:textId="207C589E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240</w:t>
            </w:r>
            <w:r w:rsidR="00A928E1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4" w:type="pct"/>
          </w:tcPr>
          <w:p w14:paraId="5A193284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3B3E0ED" w14:textId="57FB8FFB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130</w:t>
            </w:r>
            <w:r w:rsidR="006324E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6" w:type="pct"/>
          </w:tcPr>
          <w:p w14:paraId="76C897F2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87A136E" w14:textId="0617C43A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240</w:t>
            </w:r>
            <w:r w:rsidR="00A928E1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03</w:t>
            </w:r>
          </w:p>
        </w:tc>
      </w:tr>
      <w:tr w:rsidR="0049036F" w:rsidRPr="002516C1" w14:paraId="52B24E94" w14:textId="77777777" w:rsidTr="00A51699">
        <w:tc>
          <w:tcPr>
            <w:tcW w:w="2267" w:type="pct"/>
          </w:tcPr>
          <w:p w14:paraId="4E8D353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A40775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362F53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0A011A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7D20F1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099632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577ED1A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373DA36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036F" w:rsidRPr="002516C1" w14:paraId="4A324281" w14:textId="77777777" w:rsidTr="00A51699">
        <w:tc>
          <w:tcPr>
            <w:tcW w:w="2267" w:type="pct"/>
          </w:tcPr>
          <w:p w14:paraId="1D7D6B6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ผู้ถือหุ้นอื่น</w:t>
            </w:r>
          </w:p>
        </w:tc>
        <w:tc>
          <w:tcPr>
            <w:tcW w:w="577" w:type="pct"/>
          </w:tcPr>
          <w:p w14:paraId="6F8DBD2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B9F967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45BCD0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0D4C3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D49F22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08DC891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F83B13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61E06D7A" w14:textId="77777777" w:rsidTr="00A51699">
        <w:tc>
          <w:tcPr>
            <w:tcW w:w="2267" w:type="pct"/>
          </w:tcPr>
          <w:p w14:paraId="052E193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54894DD5" w14:textId="342B361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697</w:t>
            </w:r>
            <w:r w:rsidR="00DB71E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44" w:type="pct"/>
            <w:gridSpan w:val="2"/>
          </w:tcPr>
          <w:p w14:paraId="327BC6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187CD24" w14:textId="6EC8F00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491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44" w:type="pct"/>
          </w:tcPr>
          <w:p w14:paraId="61D5D04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2A3BA03" w14:textId="22A0DBC2" w:rsidR="00095599" w:rsidRPr="002516C1" w:rsidRDefault="00DB71E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3E23E1D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19C3D18" w14:textId="4308332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49036F" w:rsidRPr="002516C1" w14:paraId="6FA3BF4E" w14:textId="77777777" w:rsidTr="00A51699">
        <w:tc>
          <w:tcPr>
            <w:tcW w:w="2267" w:type="pct"/>
          </w:tcPr>
          <w:p w14:paraId="79D4BE2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</w:tcPr>
          <w:p w14:paraId="718FEBDB" w14:textId="42BD61C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</w:t>
            </w:r>
            <w:r w:rsidR="00891FA8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21</w:t>
            </w:r>
          </w:p>
        </w:tc>
        <w:tc>
          <w:tcPr>
            <w:tcW w:w="144" w:type="pct"/>
            <w:gridSpan w:val="2"/>
          </w:tcPr>
          <w:p w14:paraId="39581CF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45C9CBC" w14:textId="31A8872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44" w:type="pct"/>
          </w:tcPr>
          <w:p w14:paraId="6FF579B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74B3BC5" w14:textId="7977B45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="00082E2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6" w:type="pct"/>
          </w:tcPr>
          <w:p w14:paraId="5C40C9C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890579" w14:textId="6ADDF03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</w:tr>
      <w:tr w:rsidR="0049036F" w:rsidRPr="002516C1" w14:paraId="485C6AEF" w14:textId="77777777" w:rsidTr="00A928E1">
        <w:tc>
          <w:tcPr>
            <w:tcW w:w="2267" w:type="pct"/>
          </w:tcPr>
          <w:p w14:paraId="6EA517A8" w14:textId="326C5A7A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เงินปันผลจ่าย</w:t>
            </w:r>
          </w:p>
        </w:tc>
        <w:tc>
          <w:tcPr>
            <w:tcW w:w="577" w:type="pct"/>
          </w:tcPr>
          <w:p w14:paraId="4E897859" w14:textId="7C2F6CFB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86</w:t>
            </w:r>
            <w:r w:rsidR="0081673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4" w:type="pct"/>
            <w:gridSpan w:val="2"/>
          </w:tcPr>
          <w:p w14:paraId="0ADAD2F7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7DBFF09" w14:textId="507E1C9A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160</w:t>
            </w:r>
            <w:r w:rsidR="00A928E1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44" w:type="pct"/>
          </w:tcPr>
          <w:p w14:paraId="1DD3C3AE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6006A1A8" w14:textId="19512ADE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86</w:t>
            </w:r>
            <w:r w:rsidR="006324E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46" w:type="pct"/>
          </w:tcPr>
          <w:p w14:paraId="797493C0" w14:textId="77777777" w:rsidR="006324E5" w:rsidRPr="002516C1" w:rsidRDefault="006324E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shd w:val="clear" w:color="auto" w:fill="auto"/>
          </w:tcPr>
          <w:p w14:paraId="08553845" w14:textId="682CB609" w:rsidR="006324E5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160</w:t>
            </w:r>
            <w:r w:rsidR="00A928E1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</w:tr>
      <w:tr w:rsidR="0049036F" w:rsidRPr="002516C1" w14:paraId="226B18FE" w14:textId="77777777" w:rsidTr="00A51699">
        <w:tc>
          <w:tcPr>
            <w:tcW w:w="2267" w:type="pct"/>
          </w:tcPr>
          <w:p w14:paraId="77EF170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A5480E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6E0F6E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F6CDA7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065D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52AAB6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0FD950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B4B4A3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9036F" w:rsidRPr="002516C1" w14:paraId="6A24ACB8" w14:textId="77777777" w:rsidTr="00A51699">
        <w:tc>
          <w:tcPr>
            <w:tcW w:w="2267" w:type="pct"/>
          </w:tcPr>
          <w:p w14:paraId="01AA892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065CCF4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3188810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CBD1A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123649D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47BAD92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6297B2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066FD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1AB4AC84" w14:textId="77777777" w:rsidTr="00A51699">
        <w:trPr>
          <w:trHeight w:val="344"/>
        </w:trPr>
        <w:tc>
          <w:tcPr>
            <w:tcW w:w="2267" w:type="pct"/>
          </w:tcPr>
          <w:p w14:paraId="1C02EE9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37886908" w14:textId="66179D46" w:rsidR="00095599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07321EA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28CE3F0A" w14:textId="05DFEBA3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0B5524B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C6E88A0" w14:textId="618AF614" w:rsidR="00095599" w:rsidRPr="002516C1" w:rsidRDefault="00082E2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177C3D8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1451A1B1" w14:textId="69FFD7B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526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12</w:t>
            </w:r>
          </w:p>
        </w:tc>
      </w:tr>
      <w:tr w:rsidR="0049036F" w:rsidRPr="002516C1" w14:paraId="620D3206" w14:textId="77777777" w:rsidTr="00A51699">
        <w:tc>
          <w:tcPr>
            <w:tcW w:w="2267" w:type="pct"/>
          </w:tcPr>
          <w:p w14:paraId="204AF3A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577" w:type="pct"/>
          </w:tcPr>
          <w:p w14:paraId="76734F19" w14:textId="32F97C38" w:rsidR="00095599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40AE59B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BB456AF" w14:textId="3F617C10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506E60E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3589268F" w14:textId="409840A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</w:t>
            </w:r>
            <w:r w:rsidR="002E0C3E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6" w:type="pct"/>
          </w:tcPr>
          <w:p w14:paraId="69991A3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18F506D" w14:textId="561AA24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72</w:t>
            </w:r>
          </w:p>
        </w:tc>
      </w:tr>
      <w:tr w:rsidR="0049036F" w:rsidRPr="002516C1" w14:paraId="1760D545" w14:textId="77777777" w:rsidTr="00A51699">
        <w:tc>
          <w:tcPr>
            <w:tcW w:w="2267" w:type="pct"/>
          </w:tcPr>
          <w:p w14:paraId="2F44F48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577" w:type="pct"/>
          </w:tcPr>
          <w:p w14:paraId="03650163" w14:textId="281F3880" w:rsidR="00095599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4" w:type="pct"/>
            <w:gridSpan w:val="2"/>
          </w:tcPr>
          <w:p w14:paraId="54F2E47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05349217" w14:textId="74F1C263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4CD527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856DE89" w14:textId="724D7867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43</w:t>
            </w:r>
            <w:r w:rsidR="00A542E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6" w:type="pct"/>
          </w:tcPr>
          <w:p w14:paraId="27A4085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AE17C0D" w14:textId="12E858A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</w:tr>
      <w:tr w:rsidR="0049036F" w:rsidRPr="002516C1" w14:paraId="347B2E3A" w14:textId="77777777" w:rsidTr="00A51699">
        <w:tc>
          <w:tcPr>
            <w:tcW w:w="2267" w:type="pct"/>
          </w:tcPr>
          <w:p w14:paraId="78E263A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016B2C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1D42D9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3E4E7E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FA11C5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2C877B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1FA57FF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B2B3AC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036F" w:rsidRPr="002516C1" w14:paraId="69FBD66D" w14:textId="77777777" w:rsidTr="00A51699">
        <w:tc>
          <w:tcPr>
            <w:tcW w:w="2267" w:type="pct"/>
          </w:tcPr>
          <w:p w14:paraId="74A92E8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196BBC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  <w:gridSpan w:val="2"/>
          </w:tcPr>
          <w:p w14:paraId="551831A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7" w:type="pct"/>
          </w:tcPr>
          <w:p w14:paraId="1C36A65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7798586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</w:tcPr>
          <w:p w14:paraId="2A8470D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" w:type="pct"/>
          </w:tcPr>
          <w:p w14:paraId="35E9A0A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5EC5EC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9036F" w:rsidRPr="002516C1" w14:paraId="3BE6B8D1" w14:textId="77777777" w:rsidTr="00A51699">
        <w:tc>
          <w:tcPr>
            <w:tcW w:w="2267" w:type="pct"/>
          </w:tcPr>
          <w:p w14:paraId="7D5DFB4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577" w:type="pct"/>
          </w:tcPr>
          <w:p w14:paraId="197E7B70" w14:textId="762E78FC" w:rsidR="00095599" w:rsidRPr="002516C1" w:rsidRDefault="00912926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  <w:gridSpan w:val="2"/>
          </w:tcPr>
          <w:p w14:paraId="24522FA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7" w:type="pct"/>
          </w:tcPr>
          <w:p w14:paraId="7FFB342B" w14:textId="2538D24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026BE">
              <w:rPr>
                <w:rFonts w:asciiTheme="majorBidi" w:hAnsiTheme="majorBidi" w:cstheme="majorBidi"/>
              </w:rPr>
              <w:t>78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4" w:type="pct"/>
          </w:tcPr>
          <w:p w14:paraId="630D444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76" w:type="pct"/>
          </w:tcPr>
          <w:p w14:paraId="0F01AFAA" w14:textId="281935A2" w:rsidR="00095599" w:rsidRPr="002516C1" w:rsidRDefault="00912926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EBCCBF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BEADB2A" w14:textId="37305AD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A026BE">
              <w:rPr>
                <w:rFonts w:asciiTheme="majorBidi" w:hAnsiTheme="majorBidi" w:cstheme="majorBidi"/>
              </w:rPr>
              <w:t>78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</w:tr>
      <w:tr w:rsidR="0049036F" w:rsidRPr="002516C1" w14:paraId="1C9D6EFC" w14:textId="77777777" w:rsidTr="00A51699">
        <w:tc>
          <w:tcPr>
            <w:tcW w:w="2267" w:type="pct"/>
          </w:tcPr>
          <w:p w14:paraId="1D4D0C9C" w14:textId="17E322EE" w:rsidR="0049036F" w:rsidRPr="002516C1" w:rsidRDefault="0049036F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FE9789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2AC504D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635866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515B834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3EC738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6" w:type="pct"/>
          </w:tcPr>
          <w:p w14:paraId="7BCC389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4A4AD6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036F" w:rsidRPr="002516C1" w14:paraId="3EB725B9" w14:textId="77777777" w:rsidTr="00A51699">
        <w:tc>
          <w:tcPr>
            <w:tcW w:w="2267" w:type="pct"/>
          </w:tcPr>
          <w:p w14:paraId="5EB78B3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577" w:type="pct"/>
          </w:tcPr>
          <w:p w14:paraId="4264BCB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2DA9468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2034E6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3E4C44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5A4B9ED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221A0C1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5C4E30E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36EC3B91" w14:textId="77777777" w:rsidTr="00A51699">
        <w:tc>
          <w:tcPr>
            <w:tcW w:w="2267" w:type="pct"/>
          </w:tcPr>
          <w:p w14:paraId="132F043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577" w:type="pct"/>
          </w:tcPr>
          <w:p w14:paraId="0DC0D1C7" w14:textId="317CE5E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44</w:t>
            </w:r>
            <w:r w:rsidR="00DB71EB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92</w:t>
            </w:r>
          </w:p>
        </w:tc>
        <w:tc>
          <w:tcPr>
            <w:tcW w:w="144" w:type="pct"/>
            <w:gridSpan w:val="2"/>
          </w:tcPr>
          <w:p w14:paraId="393C6A1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DBE503D" w14:textId="1B659F7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06</w:t>
            </w:r>
          </w:p>
        </w:tc>
        <w:tc>
          <w:tcPr>
            <w:tcW w:w="144" w:type="pct"/>
          </w:tcPr>
          <w:p w14:paraId="69191F3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3D009EE" w14:textId="4A17DA4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EC717D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6" w:type="pct"/>
          </w:tcPr>
          <w:p w14:paraId="5F19ADB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2A903C" w14:textId="04EE8B0F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49036F" w:rsidRPr="002516C1" w14:paraId="4E4323BA" w14:textId="77777777" w:rsidTr="00A51699">
        <w:tc>
          <w:tcPr>
            <w:tcW w:w="2267" w:type="pct"/>
          </w:tcPr>
          <w:p w14:paraId="1FB6079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ซื้อสินค้า</w:t>
            </w:r>
          </w:p>
        </w:tc>
        <w:tc>
          <w:tcPr>
            <w:tcW w:w="577" w:type="pct"/>
          </w:tcPr>
          <w:p w14:paraId="254CE9A5" w14:textId="0AF52EF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741</w:t>
            </w:r>
            <w:r w:rsidR="00DB71E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4" w:type="pct"/>
            <w:gridSpan w:val="2"/>
          </w:tcPr>
          <w:p w14:paraId="12AC199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F5F5820" w14:textId="6FF8E67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659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4" w:type="pct"/>
          </w:tcPr>
          <w:p w14:paraId="37C4B76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0BC433C" w14:textId="7D46102D" w:rsidR="00095599" w:rsidRPr="002516C1" w:rsidRDefault="00EC756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216C08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488916F9" w14:textId="5885A1FE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49036F" w:rsidRPr="002516C1" w14:paraId="40607DFF" w14:textId="77777777" w:rsidTr="0042587C">
        <w:tc>
          <w:tcPr>
            <w:tcW w:w="2267" w:type="pct"/>
          </w:tcPr>
          <w:p w14:paraId="5410C4B8" w14:textId="3AE3954C" w:rsidR="00891FA8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577" w:type="pct"/>
            <w:shd w:val="clear" w:color="auto" w:fill="auto"/>
          </w:tcPr>
          <w:p w14:paraId="2257AD1F" w14:textId="51993944" w:rsidR="00891FA8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highlight w:val="yellow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891FA8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144" w:type="pct"/>
            <w:gridSpan w:val="2"/>
          </w:tcPr>
          <w:p w14:paraId="189955C8" w14:textId="77777777" w:rsidR="00891FA8" w:rsidRPr="002516C1" w:rsidRDefault="00891FA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D7C9320" w14:textId="6A2B461D" w:rsidR="00891FA8" w:rsidRPr="002516C1" w:rsidRDefault="00912926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" w:type="pct"/>
          </w:tcPr>
          <w:p w14:paraId="3F2518AD" w14:textId="77777777" w:rsidR="00891FA8" w:rsidRPr="002516C1" w:rsidRDefault="00891FA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0D308DD3" w14:textId="22201486" w:rsidR="00891FA8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81673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03</w:t>
            </w:r>
          </w:p>
        </w:tc>
        <w:tc>
          <w:tcPr>
            <w:tcW w:w="146" w:type="pct"/>
          </w:tcPr>
          <w:p w14:paraId="1ABD9D7D" w14:textId="77777777" w:rsidR="00891FA8" w:rsidRPr="002516C1" w:rsidRDefault="00891FA8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74F82F9" w14:textId="1163867E" w:rsidR="00891FA8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49036F" w:rsidRPr="002516C1" w14:paraId="7FBB1B50" w14:textId="77777777" w:rsidTr="0042587C">
        <w:tc>
          <w:tcPr>
            <w:tcW w:w="2267" w:type="pct"/>
          </w:tcPr>
          <w:p w14:paraId="00BE652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ดอกเบี้ยจ่าย</w:t>
            </w:r>
          </w:p>
        </w:tc>
        <w:tc>
          <w:tcPr>
            <w:tcW w:w="577" w:type="pct"/>
            <w:shd w:val="clear" w:color="auto" w:fill="auto"/>
          </w:tcPr>
          <w:p w14:paraId="233C1138" w14:textId="155BD2E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16</w:t>
            </w:r>
            <w:r w:rsidR="0081673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4" w:type="pct"/>
            <w:gridSpan w:val="2"/>
          </w:tcPr>
          <w:p w14:paraId="526D48B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458B82BD" w14:textId="6D2FD140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19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144" w:type="pct"/>
          </w:tcPr>
          <w:p w14:paraId="14235E2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2BE0FC87" w14:textId="028E3EE1" w:rsidR="00095599" w:rsidRPr="002516C1" w:rsidRDefault="00816735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71449D8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705B7597" w14:textId="550E7E72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49036F" w:rsidRPr="002516C1" w14:paraId="68F99C37" w14:textId="77777777" w:rsidTr="00A51699">
        <w:tc>
          <w:tcPr>
            <w:tcW w:w="2267" w:type="pct"/>
          </w:tcPr>
          <w:p w14:paraId="4813B6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375A03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1342B56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013628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5C922E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604C181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244DD1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06E3B73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44FF167" w14:textId="77777777" w:rsidTr="00A51699">
        <w:tc>
          <w:tcPr>
            <w:tcW w:w="2267" w:type="pct"/>
          </w:tcPr>
          <w:p w14:paraId="45CE241B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104BF75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D5C0AF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F1E4B99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2847158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4A12D4C8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4F79E19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11D004A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18345DE9" w14:textId="77777777" w:rsidTr="00A51699">
        <w:tc>
          <w:tcPr>
            <w:tcW w:w="2267" w:type="pct"/>
          </w:tcPr>
          <w:p w14:paraId="4646BDB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2E874F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ADBE1A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706C86CD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E7C5D1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540BDD2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662FD192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5387B4EA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05F251AE" w14:textId="77777777" w:rsidTr="00A51699">
        <w:tc>
          <w:tcPr>
            <w:tcW w:w="2267" w:type="pct"/>
          </w:tcPr>
          <w:p w14:paraId="3B1FB320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4A27AEA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6F637F2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5711D02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616AA7F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53BA224B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26C26B3E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0B98F4C1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68F5AE2" w14:textId="77777777" w:rsidTr="00A51699">
        <w:tc>
          <w:tcPr>
            <w:tcW w:w="2267" w:type="pct"/>
          </w:tcPr>
          <w:p w14:paraId="0155DE0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563362B9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0C5F252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39223013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6F9B24FD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2DE6E0D1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0D4B82C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24E4BF65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012154" w:rsidRPr="002516C1" w14:paraId="74CDB592" w14:textId="77777777" w:rsidTr="00A51699">
        <w:tc>
          <w:tcPr>
            <w:tcW w:w="2267" w:type="pct"/>
          </w:tcPr>
          <w:p w14:paraId="0D203832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7" w:type="pct"/>
          </w:tcPr>
          <w:p w14:paraId="28187F14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  <w:gridSpan w:val="2"/>
          </w:tcPr>
          <w:p w14:paraId="4ECFDC7C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7" w:type="pct"/>
          </w:tcPr>
          <w:p w14:paraId="174A600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B53DF37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6" w:type="pct"/>
          </w:tcPr>
          <w:p w14:paraId="7BA70A8F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6" w:type="pct"/>
          </w:tcPr>
          <w:p w14:paraId="524CF806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6DD3E38E" w14:textId="77777777" w:rsidR="00012154" w:rsidRPr="002516C1" w:rsidRDefault="00012154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036F" w:rsidRPr="002516C1" w14:paraId="46991AE1" w14:textId="77777777" w:rsidTr="00A51699">
        <w:tc>
          <w:tcPr>
            <w:tcW w:w="2267" w:type="pct"/>
          </w:tcPr>
          <w:p w14:paraId="4AEAC9E3" w14:textId="3F47EE28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ผู้บริหารสำคัญ</w:t>
            </w:r>
          </w:p>
        </w:tc>
        <w:tc>
          <w:tcPr>
            <w:tcW w:w="577" w:type="pct"/>
          </w:tcPr>
          <w:p w14:paraId="2C4FF67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2AFD7E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7EFA7F1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6AEBD00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398A1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185945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C98A2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1E406A0D" w14:textId="77777777" w:rsidTr="00A51699">
        <w:tc>
          <w:tcPr>
            <w:tcW w:w="2267" w:type="pct"/>
          </w:tcPr>
          <w:p w14:paraId="7AA90ED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577" w:type="pct"/>
          </w:tcPr>
          <w:p w14:paraId="42AA430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DAABA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17F8EBE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437EF7E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78F828F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634938D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0B17771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58A59E65" w14:textId="77777777" w:rsidTr="00A51699">
        <w:tc>
          <w:tcPr>
            <w:tcW w:w="2267" w:type="pct"/>
          </w:tcPr>
          <w:p w14:paraId="28312D2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577" w:type="pct"/>
          </w:tcPr>
          <w:p w14:paraId="019DB5AB" w14:textId="23682422" w:rsidR="00095599" w:rsidRPr="002516C1" w:rsidRDefault="00A026BE" w:rsidP="00CA0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51</w:t>
            </w:r>
            <w:r w:rsidR="00CA0DA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144" w:type="pct"/>
            <w:gridSpan w:val="2"/>
          </w:tcPr>
          <w:p w14:paraId="1A4F10B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664089FA" w14:textId="3D763FF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66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08</w:t>
            </w:r>
          </w:p>
        </w:tc>
        <w:tc>
          <w:tcPr>
            <w:tcW w:w="144" w:type="pct"/>
          </w:tcPr>
          <w:p w14:paraId="54FA373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E241C3C" w14:textId="59B4F49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36</w:t>
            </w:r>
            <w:r w:rsidR="00CA0DA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46" w:type="pct"/>
          </w:tcPr>
          <w:p w14:paraId="6A5BDD9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61501795" w14:textId="43250CD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47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93</w:t>
            </w:r>
          </w:p>
        </w:tc>
      </w:tr>
      <w:tr w:rsidR="0049036F" w:rsidRPr="002516C1" w14:paraId="12C24FA1" w14:textId="77777777" w:rsidTr="00A51699">
        <w:tc>
          <w:tcPr>
            <w:tcW w:w="2267" w:type="pct"/>
          </w:tcPr>
          <w:p w14:paraId="64BA7EC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 </w:t>
            </w:r>
            <w:r w:rsidRPr="002516C1">
              <w:rPr>
                <w:rFonts w:asciiTheme="majorBidi" w:hAnsiTheme="majorBidi" w:cstheme="majorBidi"/>
                <w:cs/>
              </w:rPr>
              <w:t>ผลประโยชน์หลังออกจากงานและ</w:t>
            </w:r>
          </w:p>
        </w:tc>
        <w:tc>
          <w:tcPr>
            <w:tcW w:w="577" w:type="pct"/>
          </w:tcPr>
          <w:p w14:paraId="619E7C52" w14:textId="53E7511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  <w:gridSpan w:val="2"/>
          </w:tcPr>
          <w:p w14:paraId="181442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</w:tcPr>
          <w:p w14:paraId="5C4584B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4" w:type="pct"/>
          </w:tcPr>
          <w:p w14:paraId="7200A1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</w:tcPr>
          <w:p w14:paraId="1D4D94A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444C21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</w:tcPr>
          <w:p w14:paraId="37BAC27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49036F" w:rsidRPr="002516C1" w14:paraId="5412FE31" w14:textId="77777777" w:rsidTr="00A51699">
        <w:tc>
          <w:tcPr>
            <w:tcW w:w="2267" w:type="pct"/>
          </w:tcPr>
          <w:p w14:paraId="4375A08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     </w:t>
            </w:r>
            <w:r w:rsidRPr="002516C1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129BB74E" w14:textId="712F957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="00CA0DA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37</w:t>
            </w:r>
          </w:p>
        </w:tc>
        <w:tc>
          <w:tcPr>
            <w:tcW w:w="144" w:type="pct"/>
            <w:gridSpan w:val="2"/>
          </w:tcPr>
          <w:p w14:paraId="7AD3EC8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2F25AB92" w14:textId="3E8D96C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4" w:type="pct"/>
          </w:tcPr>
          <w:p w14:paraId="5333C04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3634AA5" w14:textId="231D172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CA0DA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146" w:type="pct"/>
          </w:tcPr>
          <w:p w14:paraId="133344E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0E81FA6" w14:textId="7F57DDB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39</w:t>
            </w:r>
          </w:p>
        </w:tc>
      </w:tr>
      <w:tr w:rsidR="0049036F" w:rsidRPr="002516C1" w14:paraId="296B03A1" w14:textId="77777777" w:rsidTr="00A51699">
        <w:tc>
          <w:tcPr>
            <w:tcW w:w="2267" w:type="pct"/>
          </w:tcPr>
          <w:p w14:paraId="77AE844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D166A64" w14:textId="37BC1B38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55</w:t>
            </w:r>
            <w:r w:rsidR="00CA0DA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  <w:tc>
          <w:tcPr>
            <w:tcW w:w="144" w:type="pct"/>
            <w:gridSpan w:val="2"/>
          </w:tcPr>
          <w:p w14:paraId="5FFC783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739D8403" w14:textId="4548C2E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46</w:t>
            </w:r>
          </w:p>
        </w:tc>
        <w:tc>
          <w:tcPr>
            <w:tcW w:w="144" w:type="pct"/>
          </w:tcPr>
          <w:p w14:paraId="7CDE6EB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C4A0D43" w14:textId="7E4172E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37</w:t>
            </w:r>
            <w:r w:rsidR="00CA0DA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92</w:t>
            </w:r>
          </w:p>
        </w:tc>
        <w:tc>
          <w:tcPr>
            <w:tcW w:w="146" w:type="pct"/>
          </w:tcPr>
          <w:p w14:paraId="3FEBB8C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11B8FDD" w14:textId="60E77283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48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32</w:t>
            </w:r>
          </w:p>
        </w:tc>
      </w:tr>
    </w:tbl>
    <w:p w14:paraId="4D2CEDAA" w14:textId="77777777" w:rsidR="00095599" w:rsidRPr="002516C1" w:rsidRDefault="00095599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76F203" w14:textId="3A4F8E6C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ยอดคงเหลือกับกิจการที่เกี่ยวข้องกัน 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มีดังนี้</w:t>
      </w:r>
    </w:p>
    <w:p w14:paraId="332F0B3F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7"/>
        <w:gridCol w:w="248"/>
        <w:gridCol w:w="20"/>
        <w:gridCol w:w="1085"/>
        <w:gridCol w:w="271"/>
        <w:gridCol w:w="1083"/>
        <w:gridCol w:w="278"/>
        <w:gridCol w:w="1061"/>
      </w:tblGrid>
      <w:tr w:rsidR="00A677B8" w:rsidRPr="002516C1" w14:paraId="4F4A38E3" w14:textId="77777777" w:rsidTr="00A51699">
        <w:trPr>
          <w:tblHeader/>
        </w:trPr>
        <w:tc>
          <w:tcPr>
            <w:tcW w:w="2232" w:type="pct"/>
            <w:shd w:val="clear" w:color="auto" w:fill="auto"/>
          </w:tcPr>
          <w:p w14:paraId="2ECF4588" w14:textId="77777777" w:rsidR="00A677B8" w:rsidRPr="002516C1" w:rsidRDefault="00A677B8" w:rsidP="00A516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6" w:type="pct"/>
            <w:gridSpan w:val="4"/>
            <w:shd w:val="clear" w:color="auto" w:fill="auto"/>
          </w:tcPr>
          <w:p w14:paraId="60AB3D7C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2462980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shd w:val="clear" w:color="auto" w:fill="auto"/>
          </w:tcPr>
          <w:p w14:paraId="756F70E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95599" w:rsidRPr="002516C1" w14:paraId="3F99F8E7" w14:textId="77777777" w:rsidTr="00A51699">
        <w:trPr>
          <w:tblHeader/>
        </w:trPr>
        <w:tc>
          <w:tcPr>
            <w:tcW w:w="2232" w:type="pct"/>
            <w:shd w:val="clear" w:color="auto" w:fill="auto"/>
          </w:tcPr>
          <w:p w14:paraId="6D752B8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6" w:type="pct"/>
            <w:shd w:val="clear" w:color="auto" w:fill="auto"/>
          </w:tcPr>
          <w:p w14:paraId="431332A1" w14:textId="68016830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528A360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1B46DDAB" w14:textId="3B5BFD7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8B2B50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AD78118" w14:textId="661066B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48804E5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shd w:val="clear" w:color="auto" w:fill="auto"/>
          </w:tcPr>
          <w:p w14:paraId="7D4AF4B0" w14:textId="67A0F92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095599" w:rsidRPr="002516C1" w14:paraId="00A6DBC8" w14:textId="77777777" w:rsidTr="00A51699">
        <w:trPr>
          <w:tblHeader/>
        </w:trPr>
        <w:tc>
          <w:tcPr>
            <w:tcW w:w="2232" w:type="pct"/>
          </w:tcPr>
          <w:p w14:paraId="10EE7E3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8" w:type="pct"/>
            <w:gridSpan w:val="8"/>
          </w:tcPr>
          <w:p w14:paraId="286D356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95599" w:rsidRPr="002516C1" w14:paraId="480C729C" w14:textId="77777777" w:rsidTr="00A51699">
        <w:tc>
          <w:tcPr>
            <w:tcW w:w="2232" w:type="pct"/>
          </w:tcPr>
          <w:p w14:paraId="1C4A4AF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929DDB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062C67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0784A2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51C1D49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405B2F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39B0AA1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979285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5599" w:rsidRPr="002516C1" w14:paraId="3B7DE481" w14:textId="77777777" w:rsidTr="00A51699">
        <w:tc>
          <w:tcPr>
            <w:tcW w:w="2232" w:type="pct"/>
          </w:tcPr>
          <w:p w14:paraId="2095939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254B647E" w14:textId="145C254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763</w:t>
            </w:r>
            <w:r w:rsidR="00F508E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5" w:type="pct"/>
            <w:gridSpan w:val="2"/>
          </w:tcPr>
          <w:p w14:paraId="585AF3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439FC56" w14:textId="433F6793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849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" w:type="pct"/>
          </w:tcPr>
          <w:p w14:paraId="2F92314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1678656E" w14:textId="644192AF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50" w:type="pct"/>
          </w:tcPr>
          <w:p w14:paraId="23D7E62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A47088" w14:textId="54E48BF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14</w:t>
            </w:r>
          </w:p>
        </w:tc>
      </w:tr>
      <w:tr w:rsidR="004A5732" w:rsidRPr="002516C1" w14:paraId="04672924" w14:textId="77777777" w:rsidTr="00A51699">
        <w:tc>
          <w:tcPr>
            <w:tcW w:w="2232" w:type="pct"/>
          </w:tcPr>
          <w:p w14:paraId="7F553FE0" w14:textId="65824A2E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04807DF3" w14:textId="7CF98A27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506C7345" w14:textId="77777777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B8F0D68" w14:textId="5264B827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6A024BD6" w14:textId="77777777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752430B9" w14:textId="0F6549A4" w:rsidR="004A5732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150" w:type="pct"/>
          </w:tcPr>
          <w:p w14:paraId="086E1D33" w14:textId="77777777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362E7E7" w14:textId="0C360025" w:rsidR="004A5732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599" w:rsidRPr="002516C1" w14:paraId="0C5BDDF3" w14:textId="77777777" w:rsidTr="00A51699">
        <w:tc>
          <w:tcPr>
            <w:tcW w:w="2232" w:type="pct"/>
          </w:tcPr>
          <w:p w14:paraId="67B3ED3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C9F8A2D" w14:textId="54283DF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F508E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45" w:type="pct"/>
            <w:gridSpan w:val="2"/>
          </w:tcPr>
          <w:p w14:paraId="0F84D99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69BFF12" w14:textId="167C94E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" w:type="pct"/>
          </w:tcPr>
          <w:p w14:paraId="59953C7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D3E776D" w14:textId="7CD80B46" w:rsidR="00095599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70787FA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9C597C2" w14:textId="0550C58A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599" w:rsidRPr="002516C1" w14:paraId="18CCF6CE" w14:textId="77777777" w:rsidTr="00A51699">
        <w:tc>
          <w:tcPr>
            <w:tcW w:w="2232" w:type="pct"/>
          </w:tcPr>
          <w:p w14:paraId="3B5E590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D8AC374" w14:textId="56FECAB1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="00F508E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5" w:type="pct"/>
            <w:gridSpan w:val="2"/>
          </w:tcPr>
          <w:p w14:paraId="3F7905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20D1B044" w14:textId="3AFBA657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851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46" w:type="pct"/>
          </w:tcPr>
          <w:p w14:paraId="2763E4B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3E4AFDCD" w14:textId="73B423DF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4A573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150" w:type="pct"/>
          </w:tcPr>
          <w:p w14:paraId="5DF784D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7BAF8D4E" w14:textId="5073DCA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095599" w:rsidRPr="002516C1" w14:paraId="2A3F8D14" w14:textId="77777777" w:rsidTr="00A51699">
        <w:tc>
          <w:tcPr>
            <w:tcW w:w="2232" w:type="pct"/>
          </w:tcPr>
          <w:p w14:paraId="0A24EDEB" w14:textId="77777777" w:rsidR="00095599" w:rsidRPr="002516C1" w:rsidRDefault="00095599" w:rsidP="0009559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45C802DF" w14:textId="7AC8FA49" w:rsidR="00095599" w:rsidRPr="002516C1" w:rsidRDefault="00F508E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5230F3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4D0A66AC" w14:textId="44B0DE9A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311C43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BA0D20F" w14:textId="1C0540F7" w:rsidR="00095599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63A77B1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2B2AF681" w14:textId="77B90D4F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599" w:rsidRPr="002516C1" w14:paraId="64B7E6F1" w14:textId="77777777" w:rsidTr="00A51699">
        <w:tc>
          <w:tcPr>
            <w:tcW w:w="2232" w:type="pct"/>
          </w:tcPr>
          <w:p w14:paraId="6314066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1246FBA9" w14:textId="7F80D0D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="00F508E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5" w:type="pct"/>
            <w:gridSpan w:val="2"/>
          </w:tcPr>
          <w:p w14:paraId="48312C2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176CE80" w14:textId="6E02C947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851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46" w:type="pct"/>
          </w:tcPr>
          <w:p w14:paraId="65DCB62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45C698" w14:textId="39C29AA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4A573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150" w:type="pct"/>
          </w:tcPr>
          <w:p w14:paraId="12E0A4C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4F1E9E9E" w14:textId="2526A93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095599" w:rsidRPr="002516C1" w14:paraId="7C20EB8C" w14:textId="77777777" w:rsidTr="00912926">
        <w:tc>
          <w:tcPr>
            <w:tcW w:w="2232" w:type="pct"/>
          </w:tcPr>
          <w:p w14:paraId="7E2399B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36CC1BF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4F5934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2C4CBD6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1709D83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FB9066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838903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1D024BC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95599" w:rsidRPr="002516C1" w14:paraId="63F0F177" w14:textId="77777777" w:rsidTr="00A51699">
        <w:tc>
          <w:tcPr>
            <w:tcW w:w="2232" w:type="pct"/>
          </w:tcPr>
          <w:p w14:paraId="15F9622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ลูกหนี้หมุนเวียนอื่น</w:t>
            </w:r>
          </w:p>
        </w:tc>
        <w:tc>
          <w:tcPr>
            <w:tcW w:w="586" w:type="pct"/>
          </w:tcPr>
          <w:p w14:paraId="1B375B9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5" w:type="pct"/>
            <w:gridSpan w:val="2"/>
          </w:tcPr>
          <w:p w14:paraId="35C19F8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010BDB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6" w:type="pct"/>
          </w:tcPr>
          <w:p w14:paraId="7D4A71D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BFD271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</w:tcPr>
          <w:p w14:paraId="29D1277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7E4147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095599" w:rsidRPr="002516C1" w14:paraId="6DCBF4FD" w14:textId="77777777" w:rsidTr="00A51699">
        <w:tc>
          <w:tcPr>
            <w:tcW w:w="2232" w:type="pct"/>
          </w:tcPr>
          <w:p w14:paraId="41B4C01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586" w:type="pct"/>
          </w:tcPr>
          <w:p w14:paraId="4E3A9A2F" w14:textId="69241D90" w:rsidR="00095599" w:rsidRPr="002516C1" w:rsidRDefault="00F508E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3939D6C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AF0E0EF" w14:textId="584CF7FF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05F238D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87A9DD7" w14:textId="528EF17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50" w:type="pct"/>
          </w:tcPr>
          <w:p w14:paraId="53061AD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C41A7B7" w14:textId="21FD9E0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66</w:t>
            </w:r>
          </w:p>
        </w:tc>
      </w:tr>
      <w:tr w:rsidR="00095599" w:rsidRPr="002516C1" w14:paraId="166A13D4" w14:textId="77777777" w:rsidTr="00A51699">
        <w:tc>
          <w:tcPr>
            <w:tcW w:w="2232" w:type="pct"/>
          </w:tcPr>
          <w:p w14:paraId="4482822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586" w:type="pct"/>
          </w:tcPr>
          <w:p w14:paraId="5DC6D4F9" w14:textId="4FF3BB9B" w:rsidR="00095599" w:rsidRPr="002516C1" w:rsidRDefault="00F508E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FE53C0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83BF39E" w14:textId="69F6278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146" w:type="pct"/>
          </w:tcPr>
          <w:p w14:paraId="7EFDB48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603D830" w14:textId="40FE3225" w:rsidR="00095599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3C89A35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74C551E" w14:textId="556B48D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13</w:t>
            </w:r>
          </w:p>
        </w:tc>
      </w:tr>
      <w:tr w:rsidR="00095599" w:rsidRPr="002516C1" w14:paraId="2AC66C90" w14:textId="77777777" w:rsidTr="00A51699">
        <w:tc>
          <w:tcPr>
            <w:tcW w:w="2232" w:type="pct"/>
          </w:tcPr>
          <w:p w14:paraId="7E875AC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29B21E98" w14:textId="613E0C0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246</w:t>
            </w:r>
            <w:r w:rsidR="00F508E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5" w:type="pct"/>
            <w:gridSpan w:val="2"/>
          </w:tcPr>
          <w:p w14:paraId="314C7DC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5E81AC28" w14:textId="433814F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6" w:type="pct"/>
          </w:tcPr>
          <w:p w14:paraId="2FB6603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0295BDC1" w14:textId="72D6907A" w:rsidR="00095599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459D493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3E0D997F" w14:textId="5417AC1A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095599" w:rsidRPr="002516C1" w14:paraId="7190D6A9" w14:textId="77777777" w:rsidTr="00A51699">
        <w:tc>
          <w:tcPr>
            <w:tcW w:w="2232" w:type="pct"/>
            <w:vAlign w:val="center"/>
          </w:tcPr>
          <w:p w14:paraId="193F987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37C90A5D" w14:textId="17283198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="00F508E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5" w:type="pct"/>
            <w:gridSpan w:val="2"/>
          </w:tcPr>
          <w:p w14:paraId="369F524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9251683" w14:textId="7998153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146" w:type="pct"/>
          </w:tcPr>
          <w:p w14:paraId="3EDD5E7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4D7D7131" w14:textId="740F9D0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="004A573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150" w:type="pct"/>
          </w:tcPr>
          <w:p w14:paraId="606C319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</w:tcBorders>
          </w:tcPr>
          <w:p w14:paraId="31B7C1C1" w14:textId="18F49BCD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  <w:tr w:rsidR="00095599" w:rsidRPr="002516C1" w14:paraId="28CF87FE" w14:textId="77777777" w:rsidTr="00A51699">
        <w:trPr>
          <w:trHeight w:val="269"/>
        </w:trPr>
        <w:tc>
          <w:tcPr>
            <w:tcW w:w="2232" w:type="pct"/>
            <w:vAlign w:val="center"/>
          </w:tcPr>
          <w:p w14:paraId="5C88118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B150C88" w14:textId="7A0C9BA6" w:rsidR="00095599" w:rsidRPr="002516C1" w:rsidRDefault="00F508E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  <w:gridSpan w:val="2"/>
          </w:tcPr>
          <w:p w14:paraId="218EA8D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8F09F50" w14:textId="073F9E46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421CC46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4A6DB69" w14:textId="77244991" w:rsidR="00095599" w:rsidRPr="002516C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703C35F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50F02BDC" w14:textId="7BB270DA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095599" w:rsidRPr="002516C1" w14:paraId="7E477EB9" w14:textId="77777777" w:rsidTr="00A51699">
        <w:trPr>
          <w:trHeight w:val="269"/>
        </w:trPr>
        <w:tc>
          <w:tcPr>
            <w:tcW w:w="2232" w:type="pct"/>
            <w:vAlign w:val="center"/>
          </w:tcPr>
          <w:p w14:paraId="3CA0D26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0B54717" w14:textId="479A29D1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246</w:t>
            </w:r>
            <w:r w:rsidR="00F508E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</w:p>
        </w:tc>
        <w:tc>
          <w:tcPr>
            <w:tcW w:w="145" w:type="pct"/>
            <w:gridSpan w:val="2"/>
          </w:tcPr>
          <w:p w14:paraId="4574E64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30B29F4A" w14:textId="7EF818B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146" w:type="pct"/>
          </w:tcPr>
          <w:p w14:paraId="4F959DF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9DAF762" w14:textId="416E0E0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</w:t>
            </w:r>
            <w:r w:rsidR="004A573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16</w:t>
            </w:r>
          </w:p>
        </w:tc>
        <w:tc>
          <w:tcPr>
            <w:tcW w:w="150" w:type="pct"/>
          </w:tcPr>
          <w:p w14:paraId="205149D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698A6B69" w14:textId="3F670D2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41"/>
        <w:gridCol w:w="235"/>
        <w:gridCol w:w="1011"/>
        <w:gridCol w:w="234"/>
        <w:gridCol w:w="1219"/>
        <w:gridCol w:w="234"/>
        <w:gridCol w:w="1104"/>
        <w:gridCol w:w="234"/>
        <w:gridCol w:w="1148"/>
      </w:tblGrid>
      <w:tr w:rsidR="00C74B77" w:rsidRPr="00A04811" w14:paraId="51C3A726" w14:textId="77777777" w:rsidTr="00AD6478">
        <w:trPr>
          <w:tblHeader/>
        </w:trPr>
        <w:tc>
          <w:tcPr>
            <w:tcW w:w="3960" w:type="dxa"/>
            <w:shd w:val="clear" w:color="auto" w:fill="auto"/>
            <w:vAlign w:val="bottom"/>
          </w:tcPr>
          <w:p w14:paraId="56E6BAF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235" w:type="dxa"/>
            <w:vAlign w:val="bottom"/>
          </w:tcPr>
          <w:p w14:paraId="6C9F958E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41396425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4811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C74B77" w:rsidRPr="00A04811" w14:paraId="526EF771" w14:textId="77777777" w:rsidTr="00AD6478">
        <w:trPr>
          <w:tblHeader/>
        </w:trPr>
        <w:tc>
          <w:tcPr>
            <w:tcW w:w="3960" w:type="dxa"/>
            <w:vAlign w:val="bottom"/>
          </w:tcPr>
          <w:p w14:paraId="59F03020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35" w:type="dxa"/>
            <w:vAlign w:val="bottom"/>
          </w:tcPr>
          <w:p w14:paraId="6E7314DD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vAlign w:val="bottom"/>
          </w:tcPr>
          <w:p w14:paraId="4FF448F0" w14:textId="77777777" w:rsidR="00C74B77" w:rsidRPr="00A04811" w:rsidRDefault="00C74B77" w:rsidP="00AD6478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99EF354" w14:textId="49DC5E4A" w:rsidR="00C74B77" w:rsidRPr="00A04811" w:rsidRDefault="00A026BE" w:rsidP="00AD6478">
            <w:pPr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C74B77" w:rsidRPr="00A04811">
              <w:rPr>
                <w:rFonts w:asciiTheme="majorBidi" w:hAnsiTheme="majorBidi" w:cstheme="majorBidi"/>
              </w:rPr>
              <w:t xml:space="preserve"> </w:t>
            </w:r>
            <w:r w:rsidR="00C74B77" w:rsidRPr="00A04811">
              <w:rPr>
                <w:rFonts w:asciiTheme="majorBidi" w:hAnsiTheme="majorBidi" w:cstheme="majorBidi"/>
                <w:cs/>
              </w:rPr>
              <w:t>มกราคม</w:t>
            </w:r>
          </w:p>
          <w:p w14:paraId="11E9DD0C" w14:textId="02301860" w:rsidR="00C74B77" w:rsidRPr="00A04811" w:rsidRDefault="00A026BE" w:rsidP="00AD6478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34" w:type="dxa"/>
            <w:vAlign w:val="bottom"/>
          </w:tcPr>
          <w:p w14:paraId="53D1CEAE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vAlign w:val="bottom"/>
          </w:tcPr>
          <w:p w14:paraId="32F2C154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" w:type="dxa"/>
            <w:vAlign w:val="bottom"/>
          </w:tcPr>
          <w:p w14:paraId="25EF7E5F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vAlign w:val="bottom"/>
          </w:tcPr>
          <w:p w14:paraId="6FCFC79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4" w:type="dxa"/>
            <w:vAlign w:val="bottom"/>
          </w:tcPr>
          <w:p w14:paraId="1128FE32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vAlign w:val="bottom"/>
          </w:tcPr>
          <w:p w14:paraId="6CAC6DE6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2E00F110" w14:textId="0C8723F9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31</w:t>
            </w:r>
            <w:r w:rsidR="00C74B77" w:rsidRPr="00A04811">
              <w:rPr>
                <w:rFonts w:asciiTheme="majorBidi" w:hAnsiTheme="majorBidi" w:cstheme="majorBidi"/>
              </w:rPr>
              <w:t xml:space="preserve"> </w:t>
            </w:r>
            <w:r w:rsidR="00C74B77" w:rsidRPr="00A04811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752CCADA" w14:textId="1B4E3D42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C74B77" w:rsidRPr="00A04811" w14:paraId="7BA46A42" w14:textId="77777777" w:rsidTr="00AD6478">
        <w:trPr>
          <w:tblHeader/>
        </w:trPr>
        <w:tc>
          <w:tcPr>
            <w:tcW w:w="3960" w:type="dxa"/>
            <w:vAlign w:val="bottom"/>
          </w:tcPr>
          <w:p w14:paraId="061799C6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235" w:type="dxa"/>
            <w:vAlign w:val="bottom"/>
          </w:tcPr>
          <w:p w14:paraId="5272EDBC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1E1736F7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C74B77" w:rsidRPr="00A04811" w14:paraId="1DBBE26B" w14:textId="77777777" w:rsidTr="00AD6478">
        <w:trPr>
          <w:tblHeader/>
        </w:trPr>
        <w:tc>
          <w:tcPr>
            <w:tcW w:w="3960" w:type="dxa"/>
            <w:vAlign w:val="bottom"/>
          </w:tcPr>
          <w:p w14:paraId="6D8D5F95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</w:t>
            </w:r>
          </w:p>
        </w:tc>
        <w:tc>
          <w:tcPr>
            <w:tcW w:w="235" w:type="dxa"/>
            <w:vAlign w:val="bottom"/>
          </w:tcPr>
          <w:p w14:paraId="6398CFD6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165" w:type="dxa"/>
            <w:gridSpan w:val="7"/>
            <w:vAlign w:val="bottom"/>
          </w:tcPr>
          <w:p w14:paraId="786A368E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C74B77" w:rsidRPr="00A04811" w14:paraId="23743C5D" w14:textId="77777777" w:rsidTr="00AD6478">
        <w:tc>
          <w:tcPr>
            <w:tcW w:w="3960" w:type="dxa"/>
          </w:tcPr>
          <w:p w14:paraId="4BE9EE06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235" w:type="dxa"/>
          </w:tcPr>
          <w:p w14:paraId="685D3D22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</w:tcPr>
          <w:p w14:paraId="5BFF4333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14:paraId="6AC1F369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</w:tcPr>
          <w:p w14:paraId="2DA3F4F6" w14:textId="09F7C3D6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C74B77" w:rsidRPr="00A0481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369</w:t>
            </w:r>
            <w:r w:rsidR="00C74B77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4" w:type="dxa"/>
          </w:tcPr>
          <w:p w14:paraId="05F957D7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</w:tcPr>
          <w:p w14:paraId="49AB77BF" w14:textId="6ABD3703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625</w:t>
            </w:r>
            <w:r w:rsidRPr="00A0481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00</w:t>
            </w:r>
            <w:r w:rsidRPr="00A0481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4" w:type="dxa"/>
          </w:tcPr>
          <w:p w14:paraId="521DAD6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</w:tcPr>
          <w:p w14:paraId="57925282" w14:textId="38BCF886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744</w:t>
            </w:r>
            <w:r w:rsidR="00C74B77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  <w:tr w:rsidR="00C74B77" w:rsidRPr="00A04811" w14:paraId="233344C9" w14:textId="77777777" w:rsidTr="00AD6478">
        <w:tc>
          <w:tcPr>
            <w:tcW w:w="3960" w:type="dxa"/>
          </w:tcPr>
          <w:p w14:paraId="3D3C8E4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0481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235" w:type="dxa"/>
          </w:tcPr>
          <w:p w14:paraId="572B397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0489E37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14:paraId="6CEA73DA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</w:tcPr>
          <w:p w14:paraId="796B642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14:paraId="27EE5D60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E80F5AD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4" w:type="dxa"/>
          </w:tcPr>
          <w:p w14:paraId="345DEAD4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069FF5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</w:tr>
      <w:tr w:rsidR="00C74B77" w:rsidRPr="00A04811" w14:paraId="7380BE3B" w14:textId="77777777" w:rsidTr="00AD6478">
        <w:tc>
          <w:tcPr>
            <w:tcW w:w="3960" w:type="dxa"/>
          </w:tcPr>
          <w:p w14:paraId="00E29124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235" w:type="dxa"/>
          </w:tcPr>
          <w:p w14:paraId="0EE6B573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</w:tcPr>
          <w:p w14:paraId="43CBA610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  <w:r w:rsidRPr="00A0481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4" w:type="dxa"/>
          </w:tcPr>
          <w:p w14:paraId="76AE9C5F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double" w:sz="4" w:space="0" w:color="auto"/>
            </w:tcBorders>
          </w:tcPr>
          <w:p w14:paraId="23B1E7E4" w14:textId="24672314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C74B77" w:rsidRPr="00A0481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369</w:t>
            </w:r>
            <w:r w:rsidR="00C74B77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4" w:type="dxa"/>
          </w:tcPr>
          <w:p w14:paraId="7B19E792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2BD5D2C3" w14:textId="75839BF1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0481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625</w:t>
            </w:r>
            <w:r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00</w:t>
            </w:r>
            <w:r w:rsidRPr="00A0481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34" w:type="dxa"/>
          </w:tcPr>
          <w:p w14:paraId="45034D18" w14:textId="77777777" w:rsidR="00C74B77" w:rsidRPr="00A04811" w:rsidRDefault="00C74B77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2AB16BC9" w14:textId="789B45E2" w:rsidR="00C74B77" w:rsidRPr="00A04811" w:rsidRDefault="00A026BE" w:rsidP="00AD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744</w:t>
            </w:r>
            <w:r w:rsidR="00C74B77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</w:tr>
    </w:tbl>
    <w:p w14:paraId="17D56869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</w:rPr>
      </w:pPr>
    </w:p>
    <w:tbl>
      <w:tblPr>
        <w:tblStyle w:val="TableGrid"/>
        <w:tblW w:w="92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6"/>
        <w:gridCol w:w="1097"/>
        <w:gridCol w:w="236"/>
        <w:gridCol w:w="1120"/>
        <w:gridCol w:w="236"/>
        <w:gridCol w:w="1105"/>
        <w:gridCol w:w="279"/>
        <w:gridCol w:w="1080"/>
      </w:tblGrid>
      <w:tr w:rsidR="00912926" w:rsidRPr="00A04811" w14:paraId="02A80BE2" w14:textId="77777777" w:rsidTr="00912926">
        <w:trPr>
          <w:tblHeader/>
        </w:trPr>
        <w:tc>
          <w:tcPr>
            <w:tcW w:w="4126" w:type="dxa"/>
            <w:shd w:val="clear" w:color="auto" w:fill="auto"/>
            <w:vAlign w:val="bottom"/>
          </w:tcPr>
          <w:p w14:paraId="71133884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13E9928E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A04811">
              <w:rPr>
                <w:rFonts w:asciiTheme="majorBidi" w:hAnsiTheme="majorBidi" w:cstheme="majorBidi"/>
                <w:b/>
                <w:bCs/>
                <w:color w:val="FF0000"/>
                <w:cs/>
              </w:rPr>
              <w:t xml:space="preserve"> </w:t>
            </w:r>
          </w:p>
        </w:tc>
      </w:tr>
      <w:tr w:rsidR="00912926" w:rsidRPr="00A04811" w14:paraId="77984CFA" w14:textId="77777777" w:rsidTr="00912926">
        <w:trPr>
          <w:tblHeader/>
        </w:trPr>
        <w:tc>
          <w:tcPr>
            <w:tcW w:w="4126" w:type="dxa"/>
            <w:vAlign w:val="bottom"/>
          </w:tcPr>
          <w:p w14:paraId="03DC9CB8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vAlign w:val="bottom"/>
          </w:tcPr>
          <w:p w14:paraId="3FBA6E5C" w14:textId="77777777" w:rsidR="00912926" w:rsidRPr="00A04811" w:rsidRDefault="00912926" w:rsidP="00A51699">
            <w:pPr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6E288B9F" w14:textId="2987C68C" w:rsidR="00912926" w:rsidRPr="00A04811" w:rsidRDefault="00A026BE" w:rsidP="00A51699">
            <w:pPr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12926" w:rsidRPr="00A04811">
              <w:rPr>
                <w:rFonts w:asciiTheme="majorBidi" w:hAnsiTheme="majorBidi" w:cstheme="majorBidi"/>
              </w:rPr>
              <w:t xml:space="preserve"> </w:t>
            </w:r>
            <w:r w:rsidR="00912926" w:rsidRPr="00A04811">
              <w:rPr>
                <w:rFonts w:asciiTheme="majorBidi" w:hAnsiTheme="majorBidi" w:cstheme="majorBidi"/>
                <w:cs/>
              </w:rPr>
              <w:t>มกราคม</w:t>
            </w:r>
          </w:p>
          <w:p w14:paraId="2481488D" w14:textId="55F61A8A" w:rsidR="00912926" w:rsidRPr="00A04811" w:rsidRDefault="00A026BE" w:rsidP="00A5169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6" w:type="dxa"/>
            <w:vAlign w:val="bottom"/>
          </w:tcPr>
          <w:p w14:paraId="0EC91162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vAlign w:val="bottom"/>
          </w:tcPr>
          <w:p w14:paraId="52AC8D01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40AA463D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vAlign w:val="bottom"/>
          </w:tcPr>
          <w:p w14:paraId="5F557B0F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79" w:type="dxa"/>
            <w:vAlign w:val="bottom"/>
          </w:tcPr>
          <w:p w14:paraId="6D5ED3AD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vAlign w:val="bottom"/>
          </w:tcPr>
          <w:p w14:paraId="69EB7CE5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0A235082" w14:textId="09AB3CE5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0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31</w:t>
            </w:r>
            <w:r w:rsidR="00912926" w:rsidRPr="00A04811">
              <w:rPr>
                <w:rFonts w:asciiTheme="majorBidi" w:hAnsiTheme="majorBidi" w:cstheme="majorBidi"/>
              </w:rPr>
              <w:t xml:space="preserve"> </w:t>
            </w:r>
            <w:r w:rsidR="00912926" w:rsidRPr="00A04811">
              <w:rPr>
                <w:rFonts w:asciiTheme="majorBidi" w:hAnsiTheme="majorBidi" w:cstheme="majorBidi"/>
                <w:cs/>
              </w:rPr>
              <w:t>ธันวาคม</w:t>
            </w:r>
          </w:p>
          <w:p w14:paraId="07D4539C" w14:textId="0715A8C7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912926" w:rsidRPr="00A04811" w14:paraId="34B11C8B" w14:textId="77777777" w:rsidTr="00912926">
        <w:trPr>
          <w:tblHeader/>
        </w:trPr>
        <w:tc>
          <w:tcPr>
            <w:tcW w:w="4126" w:type="dxa"/>
            <w:vAlign w:val="bottom"/>
          </w:tcPr>
          <w:p w14:paraId="28CE13B3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</w:p>
        </w:tc>
        <w:tc>
          <w:tcPr>
            <w:tcW w:w="5153" w:type="dxa"/>
            <w:gridSpan w:val="7"/>
            <w:vAlign w:val="bottom"/>
          </w:tcPr>
          <w:p w14:paraId="33A0A39A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12926" w:rsidRPr="00A04811" w14:paraId="6743AB5B" w14:textId="77777777" w:rsidTr="00912926">
        <w:trPr>
          <w:tblHeader/>
        </w:trPr>
        <w:tc>
          <w:tcPr>
            <w:tcW w:w="4126" w:type="dxa"/>
            <w:vAlign w:val="bottom"/>
          </w:tcPr>
          <w:p w14:paraId="09A0D2EC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cs/>
                <w:lang w:eastAsia="ja-JP"/>
              </w:rPr>
              <w:t>เงินให้กู้ยืม</w:t>
            </w:r>
          </w:p>
        </w:tc>
        <w:tc>
          <w:tcPr>
            <w:tcW w:w="5153" w:type="dxa"/>
            <w:gridSpan w:val="7"/>
            <w:vAlign w:val="bottom"/>
          </w:tcPr>
          <w:p w14:paraId="15408539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12926" w:rsidRPr="00A04811" w14:paraId="6E960EE0" w14:textId="77777777" w:rsidTr="00912926">
        <w:tc>
          <w:tcPr>
            <w:tcW w:w="4126" w:type="dxa"/>
          </w:tcPr>
          <w:p w14:paraId="2A119F1F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1097" w:type="dxa"/>
          </w:tcPr>
          <w:p w14:paraId="322E8BC2" w14:textId="21BC8355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744</w:t>
            </w:r>
            <w:r w:rsidR="00912926"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3EB46FD0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</w:tcPr>
          <w:p w14:paraId="2B3257D7" w14:textId="133E9A7B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912926" w:rsidRPr="00A0481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752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</w:tcPr>
          <w:p w14:paraId="4560AA06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</w:tcPr>
          <w:p w14:paraId="286776A2" w14:textId="17FA5719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12926" w:rsidRPr="00A0481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072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9" w:type="dxa"/>
          </w:tcPr>
          <w:p w14:paraId="243EDF26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B03746C" w14:textId="15CD689D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912926" w:rsidRPr="00A0481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424</w:t>
            </w:r>
            <w:r w:rsidR="00912926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  <w:tr w:rsidR="00912926" w:rsidRPr="00A04811" w14:paraId="7600F921" w14:textId="77777777" w:rsidTr="00912926">
        <w:tc>
          <w:tcPr>
            <w:tcW w:w="4126" w:type="dxa"/>
          </w:tcPr>
          <w:p w14:paraId="0DC597B2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A04811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14:paraId="2BDC9321" w14:textId="5BF8C95A" w:rsidR="00912926" w:rsidRPr="00A04811" w:rsidRDefault="00912926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805208B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7BE603F" w14:textId="725167F8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D7F0C02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7DFC6843" w14:textId="380E92F9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20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9" w:type="dxa"/>
          </w:tcPr>
          <w:p w14:paraId="5738D3BD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A1FEE2D" w14:textId="22293A4B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</w:tr>
      <w:tr w:rsidR="00912926" w:rsidRPr="00A04811" w14:paraId="1109DF99" w14:textId="77777777" w:rsidTr="00912926">
        <w:tc>
          <w:tcPr>
            <w:tcW w:w="4126" w:type="dxa"/>
          </w:tcPr>
          <w:p w14:paraId="1E625D74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left="250" w:right="-46" w:hanging="250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14:paraId="4A16D96E" w14:textId="5C0125DA" w:rsidR="00912926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744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69A03716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</w:tcPr>
          <w:p w14:paraId="426E36EF" w14:textId="0BF315ED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752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36" w:type="dxa"/>
          </w:tcPr>
          <w:p w14:paraId="193E56E7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</w:tcPr>
          <w:p w14:paraId="07989ADD" w14:textId="65604883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072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279" w:type="dxa"/>
          </w:tcPr>
          <w:p w14:paraId="0479B395" w14:textId="77777777" w:rsidR="00912926" w:rsidRPr="00A04811" w:rsidRDefault="00912926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EAFD72" w14:textId="103AB1EF" w:rsidR="00912926" w:rsidRPr="00A0481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912926" w:rsidRPr="00A0481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424</w:t>
            </w:r>
            <w:r w:rsidR="00912926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</w:tr>
    </w:tbl>
    <w:p w14:paraId="42D3BA9D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p w14:paraId="4FAADE31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A677B8" w:rsidRPr="00A04811" w14:paraId="0EFB2C35" w14:textId="77777777" w:rsidTr="00A51699">
        <w:trPr>
          <w:tblHeader/>
        </w:trPr>
        <w:tc>
          <w:tcPr>
            <w:tcW w:w="2232" w:type="pct"/>
          </w:tcPr>
          <w:p w14:paraId="691AF0BD" w14:textId="77777777" w:rsidR="00A677B8" w:rsidRPr="00A0481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</w:tcPr>
          <w:p w14:paraId="499274ED" w14:textId="77777777" w:rsidR="00A677B8" w:rsidRPr="00A0481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29C8204" w14:textId="77777777" w:rsidR="00A677B8" w:rsidRPr="00A0481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</w:tcPr>
          <w:p w14:paraId="193485BC" w14:textId="77777777" w:rsidR="00A677B8" w:rsidRPr="00A0481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95599" w:rsidRPr="00A04811" w14:paraId="5B5CFC5B" w14:textId="77777777" w:rsidTr="00A51699">
        <w:trPr>
          <w:tblHeader/>
        </w:trPr>
        <w:tc>
          <w:tcPr>
            <w:tcW w:w="2232" w:type="pct"/>
          </w:tcPr>
          <w:p w14:paraId="54DB957D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</w:tcPr>
          <w:p w14:paraId="0702CB02" w14:textId="2EC26BF9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" w:type="pct"/>
          </w:tcPr>
          <w:p w14:paraId="1132C31A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637378D6" w14:textId="7FFF3F23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</w:tcPr>
          <w:p w14:paraId="5FEF9304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4E7E22A" w14:textId="15AB603F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0" w:type="pct"/>
          </w:tcPr>
          <w:p w14:paraId="4EDC1357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EBF47" w14:textId="642E7DFE" w:rsidR="00095599" w:rsidRPr="00A04811" w:rsidRDefault="00A026BE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095599" w:rsidRPr="00A04811" w14:paraId="1E9483AE" w14:textId="77777777" w:rsidTr="00A51699">
        <w:trPr>
          <w:tblHeader/>
        </w:trPr>
        <w:tc>
          <w:tcPr>
            <w:tcW w:w="2232" w:type="pct"/>
          </w:tcPr>
          <w:p w14:paraId="194A08C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</w:tcPr>
          <w:p w14:paraId="483E717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95599" w:rsidRPr="00A04811" w14:paraId="0DC015DA" w14:textId="77777777" w:rsidTr="00A51699">
        <w:tc>
          <w:tcPr>
            <w:tcW w:w="2232" w:type="pct"/>
          </w:tcPr>
          <w:p w14:paraId="428C77B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586" w:type="pct"/>
          </w:tcPr>
          <w:p w14:paraId="21D86DB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06F69420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C9D4666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8A2886C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0E58A17B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7937A41A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69F7107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A255D" w:rsidRPr="00A04811" w14:paraId="77C7B75F" w14:textId="77777777" w:rsidTr="00A51699">
        <w:tc>
          <w:tcPr>
            <w:tcW w:w="2232" w:type="pct"/>
          </w:tcPr>
          <w:p w14:paraId="195B39C0" w14:textId="0DC86FA8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BC34BF9" w14:textId="50127427" w:rsidR="00AA255D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A255D"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5" w:type="pct"/>
          </w:tcPr>
          <w:p w14:paraId="6E466566" w14:textId="77777777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1DACE102" w14:textId="2BBDA957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0C40D362" w14:textId="77777777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DFA1F49" w14:textId="26162E26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0" w:type="pct"/>
          </w:tcPr>
          <w:p w14:paraId="6F8EEE56" w14:textId="77777777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95A49A2" w14:textId="3BF51C7B" w:rsidR="00AA255D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599" w:rsidRPr="00A04811" w14:paraId="0B4A301C" w14:textId="77777777" w:rsidTr="00A51699">
        <w:tc>
          <w:tcPr>
            <w:tcW w:w="2232" w:type="pct"/>
          </w:tcPr>
          <w:p w14:paraId="1D130CC9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7EDE4485" w14:textId="57BA50C2" w:rsidR="00095599" w:rsidRPr="00A04811" w:rsidRDefault="00912926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2FF7A9CA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B396D71" w14:textId="55FB4526" w:rsidR="00095599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14</w:t>
            </w:r>
            <w:r w:rsidR="00095599" w:rsidRPr="00A0481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82</w:t>
            </w:r>
          </w:p>
        </w:tc>
        <w:tc>
          <w:tcPr>
            <w:tcW w:w="146" w:type="pct"/>
          </w:tcPr>
          <w:p w14:paraId="752877B1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C84B3DE" w14:textId="0A825AE0" w:rsidR="00095599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0" w:type="pct"/>
          </w:tcPr>
          <w:p w14:paraId="79F51B25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4B1F4FEE" w14:textId="4493DA3D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</w:rPr>
              <w:t>-</w:t>
            </w:r>
          </w:p>
        </w:tc>
      </w:tr>
      <w:tr w:rsidR="004A5732" w:rsidRPr="00A04811" w14:paraId="1F6AA692" w14:textId="77777777" w:rsidTr="00A51699">
        <w:tc>
          <w:tcPr>
            <w:tcW w:w="2232" w:type="pct"/>
          </w:tcPr>
          <w:p w14:paraId="20BA80F9" w14:textId="2987CA3C" w:rsidR="004A5732" w:rsidRPr="00A0481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olor w:val="000000"/>
                <w:cs/>
                <w:lang w:eastAsia="ja-JP"/>
              </w:rPr>
              <w:t>บริษัทย่อย</w:t>
            </w:r>
          </w:p>
        </w:tc>
        <w:tc>
          <w:tcPr>
            <w:tcW w:w="586" w:type="pct"/>
          </w:tcPr>
          <w:p w14:paraId="2DF282A0" w14:textId="0589BEA9" w:rsidR="004A5732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5" w:type="pct"/>
          </w:tcPr>
          <w:p w14:paraId="4B89F743" w14:textId="77777777" w:rsidR="004A5732" w:rsidRPr="00A0481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6DF9598" w14:textId="455268C2" w:rsidR="004A5732" w:rsidRPr="00A04811" w:rsidRDefault="00AA255D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</w:tcPr>
          <w:p w14:paraId="4A7A89F0" w14:textId="77777777" w:rsidR="004A5732" w:rsidRPr="00A0481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5A0A8BFC" w14:textId="32C5E27D" w:rsidR="004A5732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4A5732" w:rsidRPr="00A0481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50" w:type="pct"/>
          </w:tcPr>
          <w:p w14:paraId="61A92D8B" w14:textId="77777777" w:rsidR="004A5732" w:rsidRPr="00A0481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32451606" w14:textId="59662148" w:rsidR="004A5732" w:rsidRPr="00A04811" w:rsidRDefault="004A5732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481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095599" w:rsidRPr="00A04811" w14:paraId="024F9F5D" w14:textId="77777777" w:rsidTr="00A51699">
        <w:tc>
          <w:tcPr>
            <w:tcW w:w="2232" w:type="pct"/>
          </w:tcPr>
          <w:p w14:paraId="70824267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03A5085" w14:textId="37594DC5" w:rsidR="00095599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49036F"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45" w:type="pct"/>
          </w:tcPr>
          <w:p w14:paraId="682FD5C1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E284C58" w14:textId="30BE379D" w:rsidR="00095599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  <w:r w:rsidR="00095599" w:rsidRPr="00A0481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82</w:t>
            </w:r>
          </w:p>
        </w:tc>
        <w:tc>
          <w:tcPr>
            <w:tcW w:w="146" w:type="pct"/>
          </w:tcPr>
          <w:p w14:paraId="3B058FC8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F69ADE4" w14:textId="7C8CE1E7" w:rsidR="00095599" w:rsidRPr="00A0481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4A5732" w:rsidRPr="00A0481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  <w:tc>
          <w:tcPr>
            <w:tcW w:w="150" w:type="pct"/>
          </w:tcPr>
          <w:p w14:paraId="7440F38B" w14:textId="77777777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7ACC1507" w14:textId="28C0A40B" w:rsidR="00095599" w:rsidRPr="00A0481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481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095599" w:rsidRPr="002516C1" w14:paraId="390A8CE0" w14:textId="77777777" w:rsidTr="00A51699">
        <w:tc>
          <w:tcPr>
            <w:tcW w:w="2232" w:type="pct"/>
          </w:tcPr>
          <w:p w14:paraId="43A162F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86" w:type="pct"/>
            <w:tcBorders>
              <w:top w:val="double" w:sz="4" w:space="0" w:color="auto"/>
            </w:tcBorders>
          </w:tcPr>
          <w:p w14:paraId="215E6FB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" w:type="pct"/>
          </w:tcPr>
          <w:p w14:paraId="3EF0324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1FC6424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" w:type="pct"/>
          </w:tcPr>
          <w:p w14:paraId="13E9B89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085B836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0" w:type="pct"/>
          </w:tcPr>
          <w:p w14:paraId="39CCB446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D2CC18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095599" w:rsidRPr="002516C1" w14:paraId="17D66D08" w14:textId="77777777" w:rsidTr="00A51699">
        <w:tc>
          <w:tcPr>
            <w:tcW w:w="2232" w:type="pct"/>
          </w:tcPr>
          <w:p w14:paraId="64CB460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86" w:type="pct"/>
          </w:tcPr>
          <w:p w14:paraId="6549DCB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5DA573C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2F58946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74431DB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718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4FD0AA4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1321EEE4" w14:textId="77777777" w:rsidR="00095599" w:rsidRPr="002516C1" w:rsidRDefault="00095599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095599" w:rsidRPr="002516C1" w14:paraId="050363A7" w14:textId="77777777" w:rsidTr="00A51699">
        <w:tc>
          <w:tcPr>
            <w:tcW w:w="2232" w:type="pct"/>
          </w:tcPr>
          <w:p w14:paraId="18219B5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บริษัทใหญ่</w:t>
            </w:r>
          </w:p>
        </w:tc>
        <w:tc>
          <w:tcPr>
            <w:tcW w:w="586" w:type="pct"/>
          </w:tcPr>
          <w:p w14:paraId="5C50D409" w14:textId="3FA95912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="00AA255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145" w:type="pct"/>
          </w:tcPr>
          <w:p w14:paraId="23E3340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E502425" w14:textId="39DEB6C0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80</w:t>
            </w:r>
          </w:p>
        </w:tc>
        <w:tc>
          <w:tcPr>
            <w:tcW w:w="146" w:type="pct"/>
          </w:tcPr>
          <w:p w14:paraId="4387885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18656D5" w14:textId="49884C0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50" w:type="pct"/>
          </w:tcPr>
          <w:p w14:paraId="59BE126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BD5D2C3" w14:textId="41D425C2" w:rsidR="00095599" w:rsidRPr="002516C1" w:rsidRDefault="00A026BE" w:rsidP="00095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28</w:t>
            </w:r>
          </w:p>
        </w:tc>
      </w:tr>
      <w:tr w:rsidR="00095599" w:rsidRPr="002516C1" w14:paraId="58C98E07" w14:textId="77777777" w:rsidTr="00A51699">
        <w:tc>
          <w:tcPr>
            <w:tcW w:w="2232" w:type="pct"/>
          </w:tcPr>
          <w:p w14:paraId="6E12A4D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ผู้ถือหุ้นอื่น</w:t>
            </w:r>
          </w:p>
        </w:tc>
        <w:tc>
          <w:tcPr>
            <w:tcW w:w="586" w:type="pct"/>
          </w:tcPr>
          <w:p w14:paraId="5C4B3F52" w14:textId="1FE42E49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AA255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5" w:type="pct"/>
          </w:tcPr>
          <w:p w14:paraId="4DC91E0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3790F7D0" w14:textId="4A2E9D0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146" w:type="pct"/>
          </w:tcPr>
          <w:p w14:paraId="4F7FAC2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FFCE401" w14:textId="43F7C308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50" w:type="pct"/>
          </w:tcPr>
          <w:p w14:paraId="53C3FA4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2064DEF1" w14:textId="4CE68CE6" w:rsidR="00095599" w:rsidRPr="002516C1" w:rsidRDefault="00A026BE" w:rsidP="00095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48</w:t>
            </w:r>
          </w:p>
        </w:tc>
      </w:tr>
      <w:tr w:rsidR="00095599" w:rsidRPr="002516C1" w14:paraId="0A743819" w14:textId="77777777" w:rsidTr="00A51699">
        <w:tc>
          <w:tcPr>
            <w:tcW w:w="2232" w:type="pct"/>
          </w:tcPr>
          <w:p w14:paraId="2E141E9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54E77794" w14:textId="5DA2FF2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</w:t>
            </w:r>
            <w:r w:rsidR="00AA255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145" w:type="pct"/>
          </w:tcPr>
          <w:p w14:paraId="4EE33CF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EA76FAD" w14:textId="271480A7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18</w:t>
            </w:r>
            <w:r w:rsidR="0009559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146" w:type="pct"/>
          </w:tcPr>
          <w:p w14:paraId="787441C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0C2192" w14:textId="0810F32F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4A573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01</w:t>
            </w:r>
          </w:p>
        </w:tc>
        <w:tc>
          <w:tcPr>
            <w:tcW w:w="150" w:type="pct"/>
          </w:tcPr>
          <w:p w14:paraId="2F70B36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</w:tcPr>
          <w:p w14:paraId="119E8C2C" w14:textId="42DA1B86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095599" w:rsidRPr="002516C1" w14:paraId="6970FAD5" w14:textId="77777777" w:rsidTr="00A51699">
        <w:tc>
          <w:tcPr>
            <w:tcW w:w="2232" w:type="pct"/>
          </w:tcPr>
          <w:p w14:paraId="2798CED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2C437A40" w14:textId="5938F6E6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AA255D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5" w:type="pct"/>
          </w:tcPr>
          <w:p w14:paraId="33B5BDE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5E43C3F3" w14:textId="07BBA6E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30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146" w:type="pct"/>
          </w:tcPr>
          <w:p w14:paraId="68C12A7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587650F" w14:textId="7C51C94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highlight w:val="magenta"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</w:t>
            </w:r>
            <w:r w:rsidR="004A573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50" w:type="pct"/>
          </w:tcPr>
          <w:p w14:paraId="463CC90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24F86CC1" w14:textId="038445B3" w:rsidR="00095599" w:rsidRPr="002516C1" w:rsidRDefault="00A026BE" w:rsidP="0009559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7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76</w:t>
            </w:r>
          </w:p>
        </w:tc>
      </w:tr>
    </w:tbl>
    <w:p w14:paraId="1C9B8A98" w14:textId="77777777" w:rsidR="00012154" w:rsidRPr="002516C1" w:rsidRDefault="00012154">
      <w:pPr>
        <w:rPr>
          <w:rFonts w:asciiTheme="majorBidi" w:hAnsiTheme="majorBidi" w:cstheme="majorBidi"/>
        </w:rPr>
      </w:pPr>
    </w:p>
    <w:tbl>
      <w:tblPr>
        <w:tblW w:w="927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8"/>
        <w:gridCol w:w="1086"/>
        <w:gridCol w:w="269"/>
        <w:gridCol w:w="1085"/>
        <w:gridCol w:w="271"/>
        <w:gridCol w:w="1083"/>
        <w:gridCol w:w="278"/>
        <w:gridCol w:w="1061"/>
      </w:tblGrid>
      <w:tr w:rsidR="00A677B8" w:rsidRPr="002516C1" w14:paraId="27EF0719" w14:textId="77777777" w:rsidTr="00A51699">
        <w:tc>
          <w:tcPr>
            <w:tcW w:w="2232" w:type="pct"/>
            <w:tcBorders>
              <w:top w:val="nil"/>
              <w:bottom w:val="nil"/>
            </w:tcBorders>
          </w:tcPr>
          <w:p w14:paraId="5218A1D4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16" w:type="pct"/>
            <w:gridSpan w:val="3"/>
            <w:tcBorders>
              <w:top w:val="nil"/>
              <w:bottom w:val="nil"/>
            </w:tcBorders>
          </w:tcPr>
          <w:p w14:paraId="1605257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E7A05AA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6" w:type="pct"/>
            <w:gridSpan w:val="3"/>
            <w:tcBorders>
              <w:top w:val="nil"/>
              <w:bottom w:val="nil"/>
            </w:tcBorders>
          </w:tcPr>
          <w:p w14:paraId="0A382BA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95599" w:rsidRPr="002516C1" w14:paraId="1F807A27" w14:textId="77777777" w:rsidTr="00A51699">
        <w:tc>
          <w:tcPr>
            <w:tcW w:w="2232" w:type="pct"/>
            <w:tcBorders>
              <w:top w:val="nil"/>
              <w:bottom w:val="nil"/>
            </w:tcBorders>
          </w:tcPr>
          <w:p w14:paraId="17F01FB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71FDEDA5" w14:textId="6903F6B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3592D34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5CC0C3EE" w14:textId="550B14DA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6A29599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</w:tcPr>
          <w:p w14:paraId="4F5E4D9E" w14:textId="1CFCE23C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6FD491D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48EBF771" w14:textId="411B664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90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095599" w:rsidRPr="002516C1" w14:paraId="12E534B2" w14:textId="77777777" w:rsidTr="00A51699">
        <w:tc>
          <w:tcPr>
            <w:tcW w:w="2232" w:type="pct"/>
            <w:tcBorders>
              <w:top w:val="nil"/>
              <w:bottom w:val="nil"/>
            </w:tcBorders>
          </w:tcPr>
          <w:p w14:paraId="1EDAE45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68" w:type="pct"/>
            <w:gridSpan w:val="7"/>
            <w:tcBorders>
              <w:top w:val="nil"/>
              <w:bottom w:val="nil"/>
            </w:tcBorders>
          </w:tcPr>
          <w:p w14:paraId="4E75A91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95599" w:rsidRPr="002516C1" w14:paraId="2CC3B7A4" w14:textId="77777777" w:rsidTr="00A51699">
        <w:tc>
          <w:tcPr>
            <w:tcW w:w="2232" w:type="pct"/>
            <w:tcBorders>
              <w:top w:val="nil"/>
              <w:bottom w:val="nil"/>
            </w:tcBorders>
          </w:tcPr>
          <w:p w14:paraId="7E2359D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หนี้สินตามสัญญาเช่า</w:t>
            </w:r>
          </w:p>
        </w:tc>
        <w:tc>
          <w:tcPr>
            <w:tcW w:w="586" w:type="pct"/>
            <w:tcBorders>
              <w:top w:val="nil"/>
              <w:bottom w:val="nil"/>
            </w:tcBorders>
          </w:tcPr>
          <w:p w14:paraId="2D3B853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5F73956E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top w:val="nil"/>
              <w:bottom w:val="nil"/>
            </w:tcBorders>
          </w:tcPr>
          <w:p w14:paraId="70388B1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443D651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top w:val="nil"/>
              <w:bottom w:val="nil"/>
            </w:tcBorders>
          </w:tcPr>
          <w:p w14:paraId="025C454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28DA7C6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top w:val="nil"/>
              <w:bottom w:val="nil"/>
            </w:tcBorders>
          </w:tcPr>
          <w:p w14:paraId="60E42DF3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5599" w:rsidRPr="002516C1" w14:paraId="11FD0B84" w14:textId="77777777" w:rsidTr="00A51699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2" w:type="pct"/>
          </w:tcPr>
          <w:p w14:paraId="6B68EBC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586" w:type="pct"/>
          </w:tcPr>
          <w:p w14:paraId="332A7CB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</w:tcPr>
          <w:p w14:paraId="7FFFA509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D6B56B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69E960B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92F86CC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0" w:type="pct"/>
          </w:tcPr>
          <w:p w14:paraId="6F531CC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62848C08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095599" w:rsidRPr="002516C1" w14:paraId="3C3D9EEF" w14:textId="77777777" w:rsidTr="00A51699">
        <w:tc>
          <w:tcPr>
            <w:tcW w:w="2232" w:type="pct"/>
          </w:tcPr>
          <w:p w14:paraId="33AF7D0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ส่วนที่หมุนเวียน</w:t>
            </w:r>
          </w:p>
        </w:tc>
        <w:tc>
          <w:tcPr>
            <w:tcW w:w="586" w:type="pct"/>
          </w:tcPr>
          <w:p w14:paraId="6E5D3B1B" w14:textId="075CC83A" w:rsidR="00095599" w:rsidRPr="002516C1" w:rsidRDefault="00A71F7B" w:rsidP="00912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</w:tcPr>
          <w:p w14:paraId="09B15D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745986D8" w14:textId="0139459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2996F66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vAlign w:val="bottom"/>
          </w:tcPr>
          <w:p w14:paraId="1F783AB8" w14:textId="4629EB6F" w:rsidR="00095599" w:rsidRPr="002516C1" w:rsidRDefault="00A609D3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</w:tcPr>
          <w:p w14:paraId="6271622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32CEA285" w14:textId="77777777" w:rsidR="00095599" w:rsidRPr="002516C1" w:rsidRDefault="00095599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599" w:rsidRPr="002516C1" w14:paraId="284AE9C4" w14:textId="77777777" w:rsidTr="00A51699">
        <w:tc>
          <w:tcPr>
            <w:tcW w:w="2232" w:type="pct"/>
            <w:tcBorders>
              <w:bottom w:val="nil"/>
            </w:tcBorders>
          </w:tcPr>
          <w:p w14:paraId="23070FC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ส่วนที่ไม่หมุนเวียน</w:t>
            </w: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60F49CFB" w14:textId="0D7A06C8" w:rsidR="00095599" w:rsidRPr="002516C1" w:rsidRDefault="00A71F7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5" w:type="pct"/>
            <w:tcBorders>
              <w:bottom w:val="nil"/>
            </w:tcBorders>
          </w:tcPr>
          <w:p w14:paraId="23372DA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6DF9C7D" w14:textId="0BA6240E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373</w:t>
            </w:r>
            <w:r w:rsidR="00095599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146" w:type="pct"/>
            <w:tcBorders>
              <w:bottom w:val="nil"/>
            </w:tcBorders>
          </w:tcPr>
          <w:p w14:paraId="1B833710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vAlign w:val="bottom"/>
          </w:tcPr>
          <w:p w14:paraId="13E41783" w14:textId="5139E1FB" w:rsidR="00095599" w:rsidRPr="002516C1" w:rsidRDefault="00A609D3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tcBorders>
              <w:bottom w:val="nil"/>
            </w:tcBorders>
          </w:tcPr>
          <w:p w14:paraId="3066C6FF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vAlign w:val="bottom"/>
          </w:tcPr>
          <w:p w14:paraId="71ECE645" w14:textId="77777777" w:rsidR="00095599" w:rsidRPr="002516C1" w:rsidRDefault="00095599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5599" w:rsidRPr="002516C1" w14:paraId="00B561E6" w14:textId="77777777" w:rsidTr="00A51699">
        <w:tc>
          <w:tcPr>
            <w:tcW w:w="2232" w:type="pct"/>
            <w:tcBorders>
              <w:top w:val="nil"/>
              <w:bottom w:val="nil"/>
            </w:tcBorders>
          </w:tcPr>
          <w:p w14:paraId="5CF6D20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03E5325D" w14:textId="1D62D27E" w:rsidR="00095599" w:rsidRPr="002516C1" w:rsidRDefault="00A71F7B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5" w:type="pct"/>
            <w:tcBorders>
              <w:top w:val="nil"/>
              <w:bottom w:val="nil"/>
            </w:tcBorders>
          </w:tcPr>
          <w:p w14:paraId="0AC9D402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BD7095E" w14:textId="291266C8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373</w:t>
            </w:r>
            <w:r w:rsidR="0009559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47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38F67A5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87C83C" w14:textId="349F4029" w:rsidR="00095599" w:rsidRPr="002516C1" w:rsidRDefault="00A609D3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50" w:type="pct"/>
            <w:tcBorders>
              <w:top w:val="nil"/>
              <w:bottom w:val="nil"/>
            </w:tcBorders>
          </w:tcPr>
          <w:p w14:paraId="07196E7B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B01F80" w14:textId="77777777" w:rsidR="00095599" w:rsidRPr="002516C1" w:rsidRDefault="00095599" w:rsidP="000955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ED59D97" w14:textId="77777777" w:rsidR="007A60EF" w:rsidRPr="002516C1" w:rsidRDefault="007A60EF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4979535A" w14:textId="0AF83353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4E7F7046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2" w:right="-45" w:firstLine="538"/>
        <w:rPr>
          <w:rFonts w:asciiTheme="majorBidi" w:hAnsiTheme="majorBidi" w:cstheme="majorBidi"/>
          <w:b/>
          <w:bCs/>
          <w:i/>
          <w:iCs/>
        </w:rPr>
      </w:pPr>
    </w:p>
    <w:p w14:paraId="0A0304CD" w14:textId="04B32231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2516C1">
        <w:rPr>
          <w:rFonts w:asciiTheme="majorBidi" w:hAnsiTheme="majorBidi" w:cstheme="majorBidi"/>
          <w:i/>
          <w:iCs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สัญญาซื้อขายผลิตภัณฑ์</w:t>
      </w:r>
      <w:r w:rsidR="00296A6E" w:rsidRPr="00A04811">
        <w:rPr>
          <w:rFonts w:asciiTheme="majorBidi" w:hAnsiTheme="majorBidi" w:cstheme="majorBidi"/>
          <w:i/>
          <w:iCs/>
          <w:cs/>
        </w:rPr>
        <w:t>และวัตถุดิบ</w:t>
      </w:r>
    </w:p>
    <w:p w14:paraId="30DBD802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cs/>
        </w:rPr>
      </w:pPr>
    </w:p>
    <w:p w14:paraId="2D1E3DEE" w14:textId="1F06ACC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</w:t>
      </w:r>
      <w:r w:rsidR="00296A6E" w:rsidRPr="00A04811">
        <w:rPr>
          <w:rFonts w:asciiTheme="majorBidi" w:hAnsiTheme="majorBidi" w:cstheme="majorBidi"/>
          <w:cs/>
        </w:rPr>
        <w:t>และบริษัทย่อย</w:t>
      </w:r>
      <w:r w:rsidRPr="00A04811">
        <w:rPr>
          <w:rFonts w:asciiTheme="majorBidi" w:hAnsiTheme="majorBidi" w:cstheme="majorBidi"/>
          <w:cs/>
        </w:rPr>
        <w:t>มีสัญญาซื้อขายเอทานอลแปลงสภาพ</w:t>
      </w:r>
      <w:r w:rsidR="00296A6E" w:rsidRPr="00A04811">
        <w:rPr>
          <w:rFonts w:asciiTheme="majorBidi" w:hAnsiTheme="majorBidi" w:cstheme="majorBidi"/>
          <w:cs/>
        </w:rPr>
        <w:t>และสัญญาซื้อขายน้ำมันไบโอดีเซล</w:t>
      </w:r>
      <w:r w:rsidRPr="00A04811">
        <w:rPr>
          <w:rFonts w:asciiTheme="majorBidi" w:hAnsiTheme="majorBidi" w:cstheme="majorBidi"/>
          <w:cs/>
        </w:rPr>
        <w:t xml:space="preserve">กับบริษัทใหญ่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ราคาซื้อขายเป็นราคาอ้างอิงราคาตลาดตามที่กำหนดในสัญญา</w:t>
      </w:r>
    </w:p>
    <w:p w14:paraId="13CB4E78" w14:textId="21F59855" w:rsidR="00296A6E" w:rsidRDefault="00296A6E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65E1CC65" w14:textId="226B1E87" w:rsidR="004806B6" w:rsidRDefault="004806B6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27EE0BC" w14:textId="58804EE8" w:rsidR="004806B6" w:rsidRDefault="004806B6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4D60067B" w14:textId="77777777" w:rsidR="004806B6" w:rsidRPr="00A04811" w:rsidRDefault="004806B6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4273872E" w14:textId="66FB2F95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lastRenderedPageBreak/>
        <w:t xml:space="preserve">บริษัทย่อยได้ทำสัญญาซื้อขายกากน้ำตาลกับผู้ถือหุ้นอื่นและกิจการที่เกี่ยวข้องกัน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โดยบริษัทย่อยมีสิทธิซื้อกากน้ำตาลทั้งหมดที่โรงงานของผู้ถือหุ้นอื่นและกิจการที่เกี่ยวข้องกันผลิตได้ในแต่ละฤดูกาลก่อนคู่สัญญาอื่น ราคาซื้อขายเป็นราคาตลาดตามที่กำหนดในสัญญา</w:t>
      </w:r>
    </w:p>
    <w:p w14:paraId="6515B877" w14:textId="77777777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</w:rPr>
      </w:pPr>
    </w:p>
    <w:p w14:paraId="0D529562" w14:textId="0E4473C0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บริษัทย่อยได้ทำสัญญาซื้อขายก๊าซชีวภาพกับกิจการที่เกี่ยวข้องกัน สัญญาดังกล่าวมีผลบังคับใช้ตั้งแต่เดือนเมษายน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จนถึงเดือนตุลาคม </w:t>
      </w:r>
      <w:r w:rsidR="00A026BE" w:rsidRPr="00A026BE">
        <w:rPr>
          <w:rFonts w:asciiTheme="majorBidi" w:hAnsiTheme="majorBidi" w:cstheme="majorBidi"/>
        </w:rPr>
        <w:t>2570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และจะมีผลบังคับใช้ต่อไปโดยไม่มีระยะเวลาสิ้นสุด หากไม่มีฝ่ายใดฝ่ายหนึ่งบอกเลิกสัญญาล่วงหน้าตามข้อกำหนดในสัญญา โดยกิจการที่เกี่ยวข้องกันตกลงซื้อก๊าซชีวภาพตามปริมาณความต้องการใช้ของโรงไฟฟ้าของกิจการที่เกี่ยวข้องกัน  ราคาซื้อขายเป็นราคาตามที่กำหนดในสัญญา</w:t>
      </w:r>
    </w:p>
    <w:p w14:paraId="424D81DF" w14:textId="77777777" w:rsidR="00296A6E" w:rsidRPr="00A04811" w:rsidRDefault="00296A6E" w:rsidP="00296A6E">
      <w:pPr>
        <w:ind w:left="540"/>
        <w:jc w:val="thaiDistribute"/>
        <w:rPr>
          <w:rFonts w:asciiTheme="majorBidi" w:hAnsiTheme="majorBidi" w:cstheme="majorBidi"/>
        </w:rPr>
      </w:pPr>
    </w:p>
    <w:p w14:paraId="204FE520" w14:textId="2CA4AD04" w:rsidR="00296A6E" w:rsidRPr="00A04811" w:rsidRDefault="00296A6E" w:rsidP="00296A6E">
      <w:pPr>
        <w:ind w:left="540"/>
        <w:jc w:val="thaiDistribute"/>
        <w:rPr>
          <w:rFonts w:asciiTheme="majorBidi" w:hAnsiTheme="majorBidi" w:cstheme="majorBidi"/>
          <w:cs/>
        </w:rPr>
      </w:pPr>
      <w:r w:rsidRPr="00A04811">
        <w:rPr>
          <w:rFonts w:asciiTheme="majorBidi" w:hAnsiTheme="majorBidi" w:cstheme="majorBidi"/>
          <w:cs/>
        </w:rPr>
        <w:t xml:space="preserve">บริษัทย่อยแห่งหนึ่งมีสัญญาซื้อขายก๊าซชีวภาพกับบริษัทย่อยอีกแห่งหนึ่งเป็นระยะเวลา </w:t>
      </w:r>
      <w:r w:rsidR="00A026BE" w:rsidRPr="00A026BE">
        <w:rPr>
          <w:rFonts w:asciiTheme="majorBidi" w:hAnsiTheme="majorBidi" w:cstheme="majorBidi"/>
        </w:rPr>
        <w:t>10</w:t>
      </w:r>
      <w:r w:rsidRPr="00A04811">
        <w:rPr>
          <w:rFonts w:asciiTheme="majorBidi" w:hAnsiTheme="majorBidi" w:cstheme="majorBidi"/>
          <w:cs/>
        </w:rPr>
        <w:t xml:space="preserve"> ปี ตั้งแต่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ถึงวันที่ </w:t>
      </w:r>
      <w:r w:rsidR="00A026BE" w:rsidRPr="00A026BE">
        <w:rPr>
          <w:rFonts w:asciiTheme="majorBidi" w:hAnsiTheme="majorBidi" w:cstheme="majorBidi"/>
        </w:rPr>
        <w:t>31</w:t>
      </w:r>
      <w:r w:rsidRPr="00A04811">
        <w:rPr>
          <w:rFonts w:asciiTheme="majorBidi" w:hAnsiTheme="majorBidi" w:cstheme="majorBidi"/>
          <w:cs/>
        </w:rPr>
        <w:t xml:space="preserve"> ธันวาคม </w:t>
      </w:r>
      <w:r w:rsidR="00A026BE" w:rsidRPr="00A026BE">
        <w:rPr>
          <w:rFonts w:asciiTheme="majorBidi" w:hAnsiTheme="majorBidi" w:cstheme="majorBidi"/>
        </w:rPr>
        <w:t>2575</w:t>
      </w:r>
      <w:r w:rsidRPr="00A04811">
        <w:rPr>
          <w:rFonts w:asciiTheme="majorBidi" w:hAnsiTheme="majorBidi" w:cstheme="majorBidi"/>
          <w:cs/>
        </w:rPr>
        <w:t xml:space="preserve"> เว้นแต่จะมีการเลิกสัญญาก่อนตามเงื่อนไขและข้อกำหนดของสัญญา ราคาซื้อขายเป็นราคาตามที่กำหนดในสัญญา</w:t>
      </w:r>
    </w:p>
    <w:p w14:paraId="2DDFF62F" w14:textId="20490755" w:rsidR="00296A6E" w:rsidRPr="00A0481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8859E75" w14:textId="7A01395D" w:rsidR="00296A6E" w:rsidRPr="00A04811" w:rsidRDefault="00296A6E" w:rsidP="00296A6E">
      <w:pPr>
        <w:ind w:left="540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>บริษัทย่อยได้ทำสัญญาซื้อขายพลังงานไฟฟ้ากับกิจการที่เกี่ยวข้องกัน สัญญาดังกล่าวมีผลบังคับใช้ตั้งแต่เดือนพฤศจิกายน</w:t>
      </w:r>
      <w:r w:rsidRPr="00A0481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และจะมีผลบังคับใช้ต่อไปอีกเป็นระยะเวลา</w:t>
      </w:r>
      <w:r w:rsidRPr="00A04811">
        <w:rPr>
          <w:rFonts w:asciiTheme="majorBidi" w:hAnsiTheme="majorBidi" w:cstheme="majorBidi"/>
        </w:rPr>
        <w:t> </w:t>
      </w:r>
      <w:r w:rsidR="00A026BE" w:rsidRPr="00A026BE">
        <w:rPr>
          <w:rFonts w:asciiTheme="majorBidi" w:hAnsiTheme="majorBidi" w:cstheme="majorBidi"/>
        </w:rPr>
        <w:t>5</w:t>
      </w:r>
      <w:r w:rsidRPr="00A04811">
        <w:rPr>
          <w:rFonts w:asciiTheme="majorBidi" w:hAnsiTheme="majorBidi" w:cstheme="majorBidi"/>
        </w:rPr>
        <w:t> </w:t>
      </w:r>
      <w:r w:rsidRPr="00A04811">
        <w:rPr>
          <w:rFonts w:asciiTheme="majorBidi" w:hAnsiTheme="majorBidi" w:cstheme="majorBidi"/>
          <w:cs/>
        </w:rPr>
        <w:t>ปี รวมระยะเวลาทั้งสิ้นไม่เกิน</w:t>
      </w:r>
      <w:r w:rsidRPr="00A04811">
        <w:rPr>
          <w:rFonts w:asciiTheme="majorBidi" w:hAnsiTheme="majorBidi" w:cstheme="majorBidi"/>
        </w:rPr>
        <w:t> </w:t>
      </w:r>
      <w:r w:rsidR="00A026BE" w:rsidRPr="00A026BE">
        <w:rPr>
          <w:rFonts w:asciiTheme="majorBidi" w:hAnsiTheme="majorBidi" w:cstheme="majorBidi"/>
        </w:rPr>
        <w:t>25</w:t>
      </w:r>
      <w:r w:rsidRPr="00A04811">
        <w:rPr>
          <w:rFonts w:asciiTheme="majorBidi" w:hAnsiTheme="majorBidi" w:cstheme="majorBidi"/>
        </w:rPr>
        <w:t> </w:t>
      </w:r>
      <w:r w:rsidRPr="00A04811">
        <w:rPr>
          <w:rFonts w:asciiTheme="majorBidi" w:hAnsiTheme="majorBidi" w:cstheme="majorBidi"/>
          <w:cs/>
        </w:rPr>
        <w:t>ปี นับจากวันจ่ายไฟฟ้าเข้าระบบเชิงพาณิชย์ โดยบริษัทย่อยตกลงซื้อไฟฟ้าจากกิจการที่เกี่ยวข้องกันตามปริมาณและอัตราที่กำหนดในสัญญา</w:t>
      </w:r>
    </w:p>
    <w:p w14:paraId="597B4151" w14:textId="77777777" w:rsidR="00296A6E" w:rsidRPr="00A0481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6F7972C6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A04811">
        <w:rPr>
          <w:rFonts w:asciiTheme="majorBidi" w:hAnsiTheme="majorBidi" w:cstheme="majorBidi"/>
          <w:i/>
          <w:iCs/>
          <w:cs/>
        </w:rPr>
        <w:t>สัญญาจ้างบริการ</w:t>
      </w:r>
    </w:p>
    <w:p w14:paraId="213516E2" w14:textId="7777777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0CBBA6CF" w14:textId="2E495B2C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บริษัทมีสัญญาจ้างบริการกับบริษัทย่อยเพื่อให้บริการและคำปรึกษาเป็นระยะเวลา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ปี สัญญาดังกล่าวมีผลบังคับใช้ตั้งแต่เดือนกรกฎาคม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และจะมีผลบังคับใช้ต่อไปอีกคราวละ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  <w:cs/>
        </w:rPr>
        <w:t xml:space="preserve"> ปี โดยไม่มีระยะเวลาสิ้นสุด หากไม่มีฝ่ายใดฝ่ายหนึ่งบอกเลิกสัญญาล่วงหน้าตามข้อกำหนดในสัญญา โดยบริษัทต้องจัดหาบุคลากรที่มีความเชี่ยวชาญเพื่อให้คำปรึกษาและบริการให้งานเป็นไปตามระบบ เพื่อให้การปฏิบัติงานเป็นไปตามที่บริษัทย่อยกำหนด อัตราค่าบริการเป็นไปตามข้อกำหนดในสัญญา</w:t>
      </w:r>
    </w:p>
    <w:p w14:paraId="3AC999FA" w14:textId="6324CEA8" w:rsidR="00296A6E" w:rsidRPr="00A0481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5300A721" w14:textId="3499C090" w:rsidR="00296A6E" w:rsidRPr="00A04811" w:rsidRDefault="00296A6E" w:rsidP="00296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t xml:space="preserve">บริษัทย่อยแห่งหนึ่งมีสัญญาจ้างบริหารจัดการโครงการและเดินเครื่องจักรกลกับบริษัทย่อยอีกแห่งหนึ่งเป็นระยะเวลา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  <w:cs/>
        </w:rPr>
        <w:t xml:space="preserve"> ปี ตั้งแต่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และจะมีผลบังคับใช้ต่อไปหากไม่มีฝ่ายใดฝ่ายหนึ่งบอกเลิกสัญญาล่วงหน้าตามข้อกำหนดในสัญญา ราคาซื้อขายเป็นราคาตามที่กำหนดในสัญญา</w:t>
      </w:r>
    </w:p>
    <w:p w14:paraId="5B1891A6" w14:textId="77777777" w:rsidR="00296A6E" w:rsidRPr="00A04811" w:rsidRDefault="00296A6E" w:rsidP="00296A6E">
      <w:pPr>
        <w:tabs>
          <w:tab w:val="clear" w:pos="454"/>
          <w:tab w:val="left" w:pos="450"/>
          <w:tab w:val="left" w:pos="630"/>
        </w:tabs>
        <w:ind w:left="450"/>
        <w:rPr>
          <w:rFonts w:asciiTheme="majorBidi" w:hAnsiTheme="majorBidi" w:cstheme="majorBidi"/>
          <w:i/>
          <w:iCs/>
          <w:lang w:val="en-GB"/>
        </w:rPr>
      </w:pPr>
    </w:p>
    <w:p w14:paraId="768C81C5" w14:textId="22B3BC17" w:rsidR="00A677B8" w:rsidRPr="00A0481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A04811">
        <w:rPr>
          <w:rFonts w:asciiTheme="majorBidi" w:hAnsiTheme="majorBidi" w:cstheme="majorBidi"/>
          <w:cs/>
        </w:rPr>
        <w:lastRenderedPageBreak/>
        <w:t xml:space="preserve">บริษัทย่อยได้ทำสัญญาจ้างบริหารงานทรัพยากรบุคคลกับผู้ถือหุ้นอื่นเป็นระยะเวลา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 xml:space="preserve">ปี สัญญาดังกล่าวมีผลบังคับใช้ตั้งแต่เดือนพฤศจิกายน </w:t>
      </w:r>
      <w:r w:rsidR="00A026BE" w:rsidRPr="00A026BE">
        <w:rPr>
          <w:rFonts w:asciiTheme="majorBidi" w:hAnsiTheme="majorBidi" w:cstheme="majorBidi"/>
        </w:rPr>
        <w:t>2561</w:t>
      </w:r>
      <w:r w:rsidRPr="00A04811">
        <w:rPr>
          <w:rFonts w:asciiTheme="majorBidi" w:hAnsiTheme="majorBidi" w:cstheme="majorBidi"/>
          <w:cs/>
        </w:rPr>
        <w:t xml:space="preserve"> และจะมีผลบังคับใช้ต่อไปอีกคราวละ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</w:rPr>
        <w:t xml:space="preserve"> </w:t>
      </w:r>
      <w:r w:rsidRPr="00A04811">
        <w:rPr>
          <w:rFonts w:asciiTheme="majorBidi" w:hAnsiTheme="majorBidi" w:cstheme="majorBidi"/>
          <w:cs/>
        </w:rPr>
        <w:t>ปี หากไม่มีฝ่ายใดฝ่ายหนึ่งบอกเลิกสัญญาล่วงหน้าตามข้อกำหนดในสัญญา อัตราค่าจ้างบริหารเป็นไปตามข้อกำหนดในสัญญา</w:t>
      </w:r>
    </w:p>
    <w:p w14:paraId="501D2EF1" w14:textId="77777777" w:rsidR="00296A6E" w:rsidRPr="002516C1" w:rsidRDefault="00296A6E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highlight w:val="yellow"/>
        </w:rPr>
      </w:pPr>
    </w:p>
    <w:p w14:paraId="55E00105" w14:textId="070012B5" w:rsidR="00A677B8" w:rsidRPr="00A04811" w:rsidRDefault="00A677B8" w:rsidP="009431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s/>
        </w:rPr>
      </w:pPr>
      <w:r w:rsidRPr="00A04811">
        <w:rPr>
          <w:rFonts w:asciiTheme="majorBidi" w:hAnsiTheme="majorBidi" w:cstheme="majorBidi"/>
          <w:sz w:val="24"/>
          <w:szCs w:val="24"/>
        </w:rPr>
        <w:tab/>
      </w:r>
      <w:r w:rsidRPr="00A04811">
        <w:rPr>
          <w:rFonts w:asciiTheme="majorBidi" w:hAnsiTheme="majorBidi" w:cstheme="majorBidi"/>
          <w:sz w:val="24"/>
          <w:szCs w:val="24"/>
        </w:rPr>
        <w:tab/>
      </w:r>
      <w:r w:rsidRPr="00A04811">
        <w:rPr>
          <w:rFonts w:asciiTheme="majorBidi" w:hAnsiTheme="majorBidi" w:cstheme="majorBidi"/>
          <w:i/>
          <w:iCs/>
          <w:cs/>
        </w:rPr>
        <w:t>สัญญาเช่าที่ดิน</w:t>
      </w:r>
    </w:p>
    <w:p w14:paraId="0D93F636" w14:textId="77777777" w:rsidR="00A677B8" w:rsidRPr="00A04811" w:rsidRDefault="00A677B8" w:rsidP="00A677B8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0591D7C" w14:textId="0F77B03F" w:rsidR="00A677B8" w:rsidRPr="00A04811" w:rsidRDefault="00A677B8" w:rsidP="00296A6E">
      <w:pPr>
        <w:tabs>
          <w:tab w:val="clear" w:pos="454"/>
          <w:tab w:val="left" w:pos="630"/>
        </w:tabs>
        <w:ind w:left="540"/>
        <w:rPr>
          <w:rFonts w:asciiTheme="majorBidi" w:hAnsiTheme="majorBidi" w:cstheme="majorBidi"/>
          <w:cs/>
          <w:lang w:val="en-GB"/>
        </w:rPr>
      </w:pPr>
      <w:r w:rsidRPr="00A04811">
        <w:rPr>
          <w:rFonts w:asciiTheme="majorBidi" w:hAnsiTheme="majorBidi" w:cstheme="majorBidi"/>
          <w:cs/>
          <w:lang w:val="en-GB"/>
        </w:rPr>
        <w:t xml:space="preserve">บริษัทย่อยแห่งหนึ่งมีสัญญาเช่าที่ดินกับบริษัทย่อยอีกแห่งหนึ่งเป็นระยะเวลา </w:t>
      </w:r>
      <w:r w:rsidR="00A026BE" w:rsidRPr="00A026BE">
        <w:rPr>
          <w:rFonts w:asciiTheme="majorBidi" w:hAnsiTheme="majorBidi" w:cstheme="majorBidi"/>
        </w:rPr>
        <w:t>2</w:t>
      </w:r>
      <w:r w:rsidRPr="00A04811">
        <w:rPr>
          <w:rFonts w:asciiTheme="majorBidi" w:hAnsiTheme="majorBidi" w:cstheme="majorBidi"/>
          <w:lang w:val="en-GB"/>
        </w:rPr>
        <w:t xml:space="preserve"> </w:t>
      </w:r>
      <w:r w:rsidRPr="00A04811">
        <w:rPr>
          <w:rFonts w:asciiTheme="majorBidi" w:hAnsiTheme="majorBidi" w:cstheme="majorBidi"/>
          <w:cs/>
          <w:lang w:val="en-GB"/>
        </w:rPr>
        <w:t xml:space="preserve">ปี ตั้งแต่ </w:t>
      </w:r>
      <w:r w:rsidR="00A026BE" w:rsidRPr="00A026BE">
        <w:rPr>
          <w:rFonts w:asciiTheme="majorBidi" w:hAnsiTheme="majorBidi" w:cstheme="majorBidi"/>
        </w:rPr>
        <w:t>1</w:t>
      </w:r>
      <w:r w:rsidRPr="00A04811">
        <w:rPr>
          <w:rFonts w:asciiTheme="majorBidi" w:hAnsiTheme="majorBidi" w:cstheme="majorBidi"/>
          <w:lang w:val="en-GB"/>
        </w:rPr>
        <w:t xml:space="preserve"> </w:t>
      </w:r>
      <w:r w:rsidRPr="00A04811">
        <w:rPr>
          <w:rFonts w:asciiTheme="majorBidi" w:hAnsiTheme="majorBidi" w:cstheme="majorBidi"/>
          <w:cs/>
          <w:lang w:val="en-GB"/>
        </w:rPr>
        <w:t xml:space="preserve">กรกฎาคม </w:t>
      </w:r>
      <w:r w:rsidR="00A026BE" w:rsidRPr="00A026BE">
        <w:rPr>
          <w:rFonts w:asciiTheme="majorBidi" w:hAnsiTheme="majorBidi" w:cstheme="majorBidi"/>
        </w:rPr>
        <w:t>2563</w:t>
      </w:r>
      <w:r w:rsidRPr="00A04811">
        <w:rPr>
          <w:rFonts w:asciiTheme="majorBidi" w:hAnsiTheme="majorBidi" w:cstheme="majorBidi"/>
          <w:lang w:val="en-GB"/>
        </w:rPr>
        <w:t xml:space="preserve"> </w:t>
      </w:r>
      <w:r w:rsidRPr="00A04811">
        <w:rPr>
          <w:rFonts w:asciiTheme="majorBidi" w:hAnsiTheme="majorBidi" w:cstheme="majorBidi"/>
          <w:cs/>
          <w:lang w:val="en-GB"/>
        </w:rPr>
        <w:t>ถึงวันที่</w:t>
      </w:r>
    </w:p>
    <w:p w14:paraId="75CCC36F" w14:textId="21C12E8B" w:rsidR="00A677B8" w:rsidRPr="00A04811" w:rsidRDefault="00A026BE" w:rsidP="00296A6E">
      <w:pPr>
        <w:tabs>
          <w:tab w:val="clear" w:pos="454"/>
          <w:tab w:val="left" w:pos="630"/>
        </w:tabs>
        <w:ind w:left="540"/>
        <w:rPr>
          <w:rFonts w:asciiTheme="majorBidi" w:hAnsiTheme="majorBidi" w:cstheme="majorBidi"/>
          <w:lang w:val="en-GB"/>
        </w:rPr>
      </w:pPr>
      <w:r w:rsidRPr="00A026BE">
        <w:rPr>
          <w:rFonts w:asciiTheme="majorBidi" w:hAnsiTheme="majorBidi" w:cstheme="majorBidi"/>
        </w:rPr>
        <w:t>30</w:t>
      </w:r>
      <w:r w:rsidR="00A677B8" w:rsidRPr="00A04811">
        <w:rPr>
          <w:rFonts w:asciiTheme="majorBidi" w:hAnsiTheme="majorBidi" w:cstheme="majorBidi"/>
          <w:lang w:val="en-GB"/>
        </w:rPr>
        <w:t xml:space="preserve"> </w:t>
      </w:r>
      <w:r w:rsidR="00A677B8" w:rsidRPr="00A04811">
        <w:rPr>
          <w:rFonts w:asciiTheme="majorBidi" w:hAnsiTheme="majorBidi" w:cstheme="majorBidi"/>
          <w:cs/>
          <w:lang w:val="en-GB"/>
        </w:rPr>
        <w:t xml:space="preserve">มิถุนายน </w:t>
      </w:r>
      <w:r w:rsidRPr="00A026BE">
        <w:rPr>
          <w:rFonts w:asciiTheme="majorBidi" w:hAnsiTheme="majorBidi" w:cstheme="majorBidi"/>
        </w:rPr>
        <w:t>2565</w:t>
      </w:r>
      <w:r w:rsidR="00A677B8" w:rsidRPr="00A04811">
        <w:rPr>
          <w:rFonts w:asciiTheme="majorBidi" w:hAnsiTheme="majorBidi" w:cstheme="majorBidi"/>
          <w:lang w:val="en-GB"/>
        </w:rPr>
        <w:t xml:space="preserve"> </w:t>
      </w:r>
      <w:r w:rsidR="00A677B8" w:rsidRPr="00A04811">
        <w:rPr>
          <w:rFonts w:asciiTheme="majorBidi" w:hAnsiTheme="majorBidi" w:cstheme="majorBidi"/>
          <w:cs/>
          <w:lang w:val="en-GB"/>
        </w:rPr>
        <w:t xml:space="preserve">เมื่อสัญญาครบกำหนดระยะเวลาการเช่า ผู้ให้เช่าจะให้เช่าสถานที่อีกคราวละ </w:t>
      </w:r>
      <w:r w:rsidRPr="00A026BE">
        <w:rPr>
          <w:rFonts w:asciiTheme="majorBidi" w:hAnsiTheme="majorBidi" w:cstheme="majorBidi"/>
        </w:rPr>
        <w:t>2</w:t>
      </w:r>
      <w:r w:rsidR="00A677B8" w:rsidRPr="00A04811">
        <w:rPr>
          <w:rFonts w:asciiTheme="majorBidi" w:hAnsiTheme="majorBidi" w:cstheme="majorBidi"/>
          <w:lang w:val="en-GB"/>
        </w:rPr>
        <w:t xml:space="preserve"> </w:t>
      </w:r>
      <w:r w:rsidR="00A677B8" w:rsidRPr="00A04811">
        <w:rPr>
          <w:rFonts w:asciiTheme="majorBidi" w:hAnsiTheme="majorBidi" w:cstheme="majorBidi"/>
          <w:cs/>
          <w:lang w:val="en-GB"/>
        </w:rPr>
        <w:t>ปี ภายใต้เงื่อนไขและข้อตกลงเดิมทุกประการ เว้นแต่คู่สัญญาทั้งสองฝ่ายจะตกลงกันเป็นอย่างอื่น</w:t>
      </w:r>
    </w:p>
    <w:p w14:paraId="10456F1C" w14:textId="77777777" w:rsidR="001C03A5" w:rsidRPr="002516C1" w:rsidRDefault="001C03A5" w:rsidP="00012154">
      <w:pPr>
        <w:tabs>
          <w:tab w:val="clear" w:pos="454"/>
          <w:tab w:val="left" w:pos="450"/>
          <w:tab w:val="left" w:pos="630"/>
        </w:tabs>
        <w:rPr>
          <w:rFonts w:asciiTheme="majorBidi" w:hAnsiTheme="majorBidi" w:cstheme="majorBidi"/>
          <w:highlight w:val="yellow"/>
          <w:cs/>
          <w:lang w:val="en-GB"/>
        </w:rPr>
      </w:pPr>
    </w:p>
    <w:p w14:paraId="7F994806" w14:textId="66C39CE0" w:rsidR="00A677B8" w:rsidRPr="002516C1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เงินสดและรายการเทียบเท่าเงินสด</w:t>
      </w:r>
      <w:r w:rsidR="00A667F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และเงินลงทุนชั่วคราว</w:t>
      </w:r>
    </w:p>
    <w:p w14:paraId="366D0445" w14:textId="77777777" w:rsidR="00A677B8" w:rsidRPr="004F45B2" w:rsidRDefault="00A677B8" w:rsidP="004F45B2">
      <w:pPr>
        <w:rPr>
          <w:sz w:val="8"/>
          <w:szCs w:val="8"/>
        </w:rPr>
      </w:pPr>
      <w:r w:rsidRPr="002516C1" w:rsidDel="00874263">
        <w:rPr>
          <w:cs/>
          <w:lang w:val="th-TH"/>
        </w:rPr>
        <w:t xml:space="preserve"> </w:t>
      </w: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0"/>
        <w:gridCol w:w="20"/>
        <w:gridCol w:w="1081"/>
        <w:gridCol w:w="271"/>
        <w:gridCol w:w="1081"/>
        <w:gridCol w:w="273"/>
        <w:gridCol w:w="1072"/>
      </w:tblGrid>
      <w:tr w:rsidR="00A677B8" w:rsidRPr="002516C1" w14:paraId="5190F55C" w14:textId="77777777" w:rsidTr="00A51699">
        <w:tc>
          <w:tcPr>
            <w:tcW w:w="2233" w:type="pct"/>
            <w:shd w:val="clear" w:color="auto" w:fill="auto"/>
          </w:tcPr>
          <w:p w14:paraId="0F4988BC" w14:textId="77777777" w:rsidR="00A677B8" w:rsidRPr="002516C1" w:rsidRDefault="00A677B8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right="-43"/>
              <w:outlineLvl w:val="0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130F5A9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6" w:type="pct"/>
            <w:shd w:val="clear" w:color="auto" w:fill="auto"/>
          </w:tcPr>
          <w:p w14:paraId="4F12C824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E94E7E5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095599" w:rsidRPr="002516C1" w14:paraId="550A974D" w14:textId="77777777" w:rsidTr="00A51699">
        <w:tc>
          <w:tcPr>
            <w:tcW w:w="2233" w:type="pct"/>
            <w:shd w:val="clear" w:color="auto" w:fill="auto"/>
          </w:tcPr>
          <w:p w14:paraId="4121BAF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460E68D3" w14:textId="15BC7640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31D8515A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2B5B659" w14:textId="7EC47FB4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20214734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37B56BAF" w14:textId="44BAAD2B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45F0F197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4770FF9A" w14:textId="2BE099C5" w:rsidR="00095599" w:rsidRPr="002516C1" w:rsidRDefault="00A026BE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095599" w:rsidRPr="002516C1" w14:paraId="2119592B" w14:textId="77777777" w:rsidTr="00A51699">
        <w:tc>
          <w:tcPr>
            <w:tcW w:w="2233" w:type="pct"/>
          </w:tcPr>
          <w:p w14:paraId="125B5571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7" w:type="pct"/>
            <w:gridSpan w:val="8"/>
          </w:tcPr>
          <w:p w14:paraId="54E99C2D" w14:textId="77777777" w:rsidR="00095599" w:rsidRPr="002516C1" w:rsidRDefault="00095599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F1DFA" w:rsidRPr="002516C1" w14:paraId="3B34A261" w14:textId="77777777" w:rsidTr="00A51699">
        <w:tc>
          <w:tcPr>
            <w:tcW w:w="2233" w:type="pct"/>
          </w:tcPr>
          <w:p w14:paraId="014F73C5" w14:textId="60B37CCB" w:rsidR="001F1DFA" w:rsidRPr="002516C1" w:rsidRDefault="001F1DFA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2767" w:type="pct"/>
            <w:gridSpan w:val="8"/>
          </w:tcPr>
          <w:p w14:paraId="60190729" w14:textId="77777777" w:rsidR="001F1DFA" w:rsidRPr="002516C1" w:rsidRDefault="001F1DFA" w:rsidP="00095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5D0045" w:rsidRPr="002516C1" w14:paraId="5268C53A" w14:textId="77777777" w:rsidTr="00A51699">
        <w:tc>
          <w:tcPr>
            <w:tcW w:w="2233" w:type="pct"/>
          </w:tcPr>
          <w:p w14:paraId="647E92E5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เงินสดในมือ</w:t>
            </w:r>
          </w:p>
        </w:tc>
        <w:tc>
          <w:tcPr>
            <w:tcW w:w="584" w:type="pct"/>
          </w:tcPr>
          <w:p w14:paraId="66D657F2" w14:textId="62078B63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733A6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6" w:type="pct"/>
            <w:gridSpan w:val="2"/>
          </w:tcPr>
          <w:p w14:paraId="47F8C950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E4FD935" w14:textId="4FEA590F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6" w:type="pct"/>
          </w:tcPr>
          <w:p w14:paraId="484C833F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3A53DC2F" w14:textId="6B54BFFC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5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8E4DE9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  <w:tc>
          <w:tcPr>
            <w:tcW w:w="147" w:type="pct"/>
          </w:tcPr>
          <w:p w14:paraId="3E32B7D0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AC27E01" w14:textId="06F9FA99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04</w:t>
            </w:r>
          </w:p>
        </w:tc>
      </w:tr>
      <w:tr w:rsidR="005D0045" w:rsidRPr="002516C1" w14:paraId="1E96AFD5" w14:textId="77777777" w:rsidTr="00A51699">
        <w:tc>
          <w:tcPr>
            <w:tcW w:w="2233" w:type="pct"/>
          </w:tcPr>
          <w:p w14:paraId="18632C3F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เงินฝากธนาคารประเภทกระแสรายวัน</w:t>
            </w:r>
          </w:p>
        </w:tc>
        <w:tc>
          <w:tcPr>
            <w:tcW w:w="584" w:type="pct"/>
          </w:tcPr>
          <w:p w14:paraId="2FA52F20" w14:textId="0133F2F4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733A6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6" w:type="pct"/>
            <w:gridSpan w:val="2"/>
          </w:tcPr>
          <w:p w14:paraId="6F0DA7FA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9F21B5A" w14:textId="39DA682B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146" w:type="pct"/>
          </w:tcPr>
          <w:p w14:paraId="58103D83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214A123" w14:textId="6DE60660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8E4DE9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47" w:type="pct"/>
          </w:tcPr>
          <w:p w14:paraId="6C766752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1566AA0F" w14:textId="2209AF22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5D0045" w:rsidRPr="002516C1" w14:paraId="4FAE1412" w14:textId="77777777" w:rsidTr="001F1DFA">
        <w:tc>
          <w:tcPr>
            <w:tcW w:w="2233" w:type="pct"/>
          </w:tcPr>
          <w:p w14:paraId="15E44291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เงินฝากธนาคารประเภทออมทรัพย์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0DA7363" w14:textId="18423AAC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733A62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412</w:t>
            </w:r>
            <w:r w:rsidR="00733A6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46" w:type="pct"/>
            <w:gridSpan w:val="2"/>
          </w:tcPr>
          <w:p w14:paraId="07899E72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902A18" w14:textId="775A7338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381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6" w:type="pct"/>
          </w:tcPr>
          <w:p w14:paraId="46ABBAC7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938E3" w14:textId="6717FDB6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839</w:t>
            </w:r>
            <w:r w:rsidR="008E4DE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84</w:t>
            </w:r>
          </w:p>
        </w:tc>
        <w:tc>
          <w:tcPr>
            <w:tcW w:w="147" w:type="pct"/>
          </w:tcPr>
          <w:p w14:paraId="59783913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74327B38" w14:textId="657A47F5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259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10</w:t>
            </w:r>
          </w:p>
        </w:tc>
      </w:tr>
      <w:tr w:rsidR="005D0045" w:rsidRPr="002516C1" w14:paraId="497962F5" w14:textId="77777777" w:rsidTr="00D01840">
        <w:tc>
          <w:tcPr>
            <w:tcW w:w="2233" w:type="pct"/>
          </w:tcPr>
          <w:p w14:paraId="6444D2C6" w14:textId="29B92BEC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  <w:r w:rsidR="00471F36" w:rsidRPr="002516C1">
              <w:rPr>
                <w:rFonts w:asciiTheme="majorBidi" w:hAnsiTheme="majorBidi" w:cstheme="majorBidi"/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3F56E6C6" w14:textId="0A8A139E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733A62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414</w:t>
            </w:r>
            <w:r w:rsidR="00733A62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  <w:tc>
          <w:tcPr>
            <w:tcW w:w="146" w:type="pct"/>
            <w:gridSpan w:val="2"/>
          </w:tcPr>
          <w:p w14:paraId="03E0028A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3CE1BFC" w14:textId="7DCA603E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383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146" w:type="pct"/>
          </w:tcPr>
          <w:p w14:paraId="551460B2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9CE77D1" w14:textId="292522D0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839</w:t>
            </w:r>
            <w:r w:rsidR="008E4DE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95</w:t>
            </w:r>
          </w:p>
        </w:tc>
        <w:tc>
          <w:tcPr>
            <w:tcW w:w="147" w:type="pct"/>
          </w:tcPr>
          <w:p w14:paraId="50D736A9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6B58D1E6" w14:textId="15B2CB47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259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1F1DFA" w:rsidRPr="004F45B2" w14:paraId="33BB678C" w14:textId="77777777" w:rsidTr="001F1DFA">
        <w:tc>
          <w:tcPr>
            <w:tcW w:w="2233" w:type="pct"/>
          </w:tcPr>
          <w:p w14:paraId="57EEBB77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14:paraId="7C9AAAF4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49D53F7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32AB185A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6" w:type="pct"/>
            <w:shd w:val="clear" w:color="auto" w:fill="auto"/>
          </w:tcPr>
          <w:p w14:paraId="68D20491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</w:tcPr>
          <w:p w14:paraId="5C0620A4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  <w:shd w:val="clear" w:color="auto" w:fill="auto"/>
          </w:tcPr>
          <w:p w14:paraId="721F17FB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auto"/>
          </w:tcPr>
          <w:p w14:paraId="2DE7E14F" w14:textId="77777777" w:rsidR="001F1DFA" w:rsidRPr="004F45B2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A667F8" w:rsidRPr="002516C1" w14:paraId="73AE74DB" w14:textId="77777777" w:rsidTr="00D01840">
        <w:tc>
          <w:tcPr>
            <w:tcW w:w="2233" w:type="pct"/>
          </w:tcPr>
          <w:p w14:paraId="5569723B" w14:textId="36D4E779" w:rsidR="00A667F8" w:rsidRPr="002516C1" w:rsidRDefault="001F1DFA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เงินลงทุนชั่วคราว</w:t>
            </w:r>
          </w:p>
        </w:tc>
        <w:tc>
          <w:tcPr>
            <w:tcW w:w="584" w:type="pct"/>
          </w:tcPr>
          <w:p w14:paraId="495028FC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gridSpan w:val="2"/>
          </w:tcPr>
          <w:p w14:paraId="23412670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56C56D4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</w:tcPr>
          <w:p w14:paraId="784BC912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E6DB160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213A70D7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5A07AE16" w14:textId="77777777" w:rsidR="00A667F8" w:rsidRPr="002516C1" w:rsidRDefault="00A667F8" w:rsidP="001F1D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A667F8" w:rsidRPr="002516C1" w14:paraId="634F9C34" w14:textId="77777777" w:rsidTr="004F45B2">
        <w:trPr>
          <w:trHeight w:val="596"/>
        </w:trPr>
        <w:tc>
          <w:tcPr>
            <w:tcW w:w="2233" w:type="pct"/>
          </w:tcPr>
          <w:p w14:paraId="3112FC36" w14:textId="77777777" w:rsidR="009960A1" w:rsidRPr="002516C1" w:rsidRDefault="00471F36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เงินฝากธนาคารซึ่งมีระยะเวลาครบกำหนดเกิน </w:t>
            </w:r>
          </w:p>
          <w:p w14:paraId="5374E058" w14:textId="2B57E577" w:rsidR="00A667F8" w:rsidRPr="002516C1" w:rsidRDefault="009960A1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   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  <w:r w:rsidR="00471F36" w:rsidRPr="002516C1">
              <w:rPr>
                <w:rFonts w:asciiTheme="majorBidi" w:hAnsiTheme="majorBidi" w:cstheme="majorBidi"/>
              </w:rPr>
              <w:t xml:space="preserve"> </w:t>
            </w:r>
            <w:r w:rsidR="00471F36" w:rsidRPr="002516C1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A01AF85" w14:textId="77777777" w:rsidR="009960A1" w:rsidRPr="002516C1" w:rsidRDefault="009960A1" w:rsidP="0099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45CF6DB4" w14:textId="693251F8" w:rsidR="00A667F8" w:rsidRPr="002516C1" w:rsidRDefault="00A026BE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9960A1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220</w:t>
            </w:r>
            <w:r w:rsidR="00D8172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146" w:type="pct"/>
            <w:gridSpan w:val="2"/>
          </w:tcPr>
          <w:p w14:paraId="41B07525" w14:textId="77777777" w:rsidR="00A667F8" w:rsidRPr="002516C1" w:rsidRDefault="00A667F8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013C98C" w14:textId="77777777" w:rsidR="009960A1" w:rsidRPr="002516C1" w:rsidRDefault="009960A1" w:rsidP="0099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298AF5B8" w14:textId="2DB767BF" w:rsidR="00A667F8" w:rsidRPr="002516C1" w:rsidRDefault="009960A1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46" w:type="pct"/>
          </w:tcPr>
          <w:p w14:paraId="53014F30" w14:textId="77777777" w:rsidR="00A667F8" w:rsidRPr="002516C1" w:rsidRDefault="00A667F8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44C4F7D" w14:textId="77777777" w:rsidR="009960A1" w:rsidRPr="002516C1" w:rsidRDefault="009960A1" w:rsidP="0099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7447B8E1" w14:textId="54DD62B5" w:rsidR="00A667F8" w:rsidRPr="002516C1" w:rsidRDefault="00A026BE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9960A1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220</w:t>
            </w:r>
            <w:r w:rsidR="00D8172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00</w:t>
            </w:r>
          </w:p>
        </w:tc>
        <w:tc>
          <w:tcPr>
            <w:tcW w:w="147" w:type="pct"/>
          </w:tcPr>
          <w:p w14:paraId="7E8C84C6" w14:textId="77777777" w:rsidR="00A667F8" w:rsidRPr="002516C1" w:rsidRDefault="00A667F8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A864C78" w14:textId="77777777" w:rsidR="009960A1" w:rsidRPr="002516C1" w:rsidRDefault="009960A1" w:rsidP="0099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  <w:p w14:paraId="6FCE95A4" w14:textId="4E92384A" w:rsidR="00A667F8" w:rsidRPr="002516C1" w:rsidRDefault="009960A1" w:rsidP="00D01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1A938677" w14:textId="77E57240" w:rsidR="00296A6E" w:rsidRDefault="00296A6E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385CEBB9" w14:textId="5FCBF664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2EB84088" w14:textId="6D9071F4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59708198" w14:textId="4C288A0C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4A44C26E" w14:textId="4AE3C828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1F828A57" w14:textId="6E01DCFB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58877DEC" w14:textId="60F6A092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707AF912" w14:textId="38B2274B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259A368C" w14:textId="282B6B95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24CAFAFD" w14:textId="1A0B76CE" w:rsidR="004806B6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44D98DD5" w14:textId="77777777" w:rsidR="004806B6" w:rsidRPr="002516C1" w:rsidRDefault="004806B6" w:rsidP="00A677B8">
      <w:pPr>
        <w:pStyle w:val="index"/>
        <w:tabs>
          <w:tab w:val="clear" w:pos="1134"/>
        </w:tabs>
        <w:spacing w:after="0" w:line="240" w:lineRule="auto"/>
        <w:ind w:left="0" w:right="-45" w:firstLine="0"/>
        <w:outlineLvl w:val="0"/>
        <w:rPr>
          <w:rFonts w:asciiTheme="majorBidi" w:hAnsiTheme="majorBidi" w:cstheme="majorBidi"/>
          <w:sz w:val="24"/>
          <w:szCs w:val="24"/>
          <w:lang w:bidi="th-TH"/>
        </w:rPr>
      </w:pPr>
    </w:p>
    <w:p w14:paraId="5F48A869" w14:textId="05FD4984" w:rsidR="00A677B8" w:rsidRPr="004F45B2" w:rsidRDefault="005D0045" w:rsidP="004F45B2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ลูกหนี้การค้า </w:t>
      </w:r>
    </w:p>
    <w:p w14:paraId="343F4F68" w14:textId="77777777" w:rsidR="00A677B8" w:rsidRPr="002516C1" w:rsidRDefault="00A677B8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-45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3"/>
        <w:gridCol w:w="250"/>
        <w:gridCol w:w="20"/>
        <w:gridCol w:w="1081"/>
        <w:gridCol w:w="271"/>
        <w:gridCol w:w="1081"/>
        <w:gridCol w:w="273"/>
        <w:gridCol w:w="1072"/>
      </w:tblGrid>
      <w:tr w:rsidR="00A677B8" w:rsidRPr="002516C1" w14:paraId="71FA55DF" w14:textId="77777777" w:rsidTr="005D0045">
        <w:trPr>
          <w:tblHeader/>
        </w:trPr>
        <w:tc>
          <w:tcPr>
            <w:tcW w:w="2233" w:type="pct"/>
            <w:shd w:val="clear" w:color="auto" w:fill="auto"/>
          </w:tcPr>
          <w:p w14:paraId="7BD60E9C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5DFB81F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14:paraId="14B5ADFC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8E05A7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677B8" w:rsidRPr="002516C1" w14:paraId="130B2327" w14:textId="77777777" w:rsidTr="005D0045">
        <w:trPr>
          <w:tblHeader/>
        </w:trPr>
        <w:tc>
          <w:tcPr>
            <w:tcW w:w="2233" w:type="pct"/>
            <w:shd w:val="clear" w:color="auto" w:fill="auto"/>
          </w:tcPr>
          <w:p w14:paraId="2BBD4E63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shd w:val="clear" w:color="auto" w:fill="auto"/>
          </w:tcPr>
          <w:p w14:paraId="187507E8" w14:textId="2B884B49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5CBCFDE3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5964C68E" w14:textId="397989FF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0A220E4E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</w:tcPr>
          <w:p w14:paraId="578B7C35" w14:textId="216CC8B4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1D28EE19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shd w:val="clear" w:color="auto" w:fill="auto"/>
          </w:tcPr>
          <w:p w14:paraId="4642FDB0" w14:textId="2458817E" w:rsidR="00A677B8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A677B8" w:rsidRPr="002516C1" w14:paraId="7712F27F" w14:textId="77777777" w:rsidTr="004F45B2">
        <w:trPr>
          <w:trHeight w:val="353"/>
          <w:tblHeader/>
        </w:trPr>
        <w:tc>
          <w:tcPr>
            <w:tcW w:w="2233" w:type="pct"/>
          </w:tcPr>
          <w:p w14:paraId="2D505D52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67" w:type="pct"/>
            <w:gridSpan w:val="8"/>
          </w:tcPr>
          <w:p w14:paraId="7F18D792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677B8" w:rsidRPr="002516C1" w14:paraId="1ADBB7F4" w14:textId="77777777" w:rsidTr="005D0045">
        <w:tc>
          <w:tcPr>
            <w:tcW w:w="2233" w:type="pct"/>
          </w:tcPr>
          <w:p w14:paraId="2CEDF916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84" w:type="pct"/>
          </w:tcPr>
          <w:p w14:paraId="407979B7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0F3F2837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4F68B71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01503024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C53907E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2CDB338D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0557E50" w14:textId="77777777" w:rsidR="00A677B8" w:rsidRPr="002516C1" w:rsidRDefault="00A677B8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5D0045" w:rsidRPr="002516C1" w14:paraId="1519419B" w14:textId="77777777" w:rsidTr="005D0045">
        <w:tc>
          <w:tcPr>
            <w:tcW w:w="2233" w:type="pct"/>
          </w:tcPr>
          <w:p w14:paraId="7A2CCCE6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23BD9BC7" w14:textId="186C2429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765</w:t>
            </w:r>
            <w:r w:rsidR="00733A6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6" w:type="pct"/>
            <w:gridSpan w:val="2"/>
          </w:tcPr>
          <w:p w14:paraId="3C0DDD76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7AF5CC3C" w14:textId="619F4F57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851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46" w:type="pct"/>
          </w:tcPr>
          <w:p w14:paraId="42A907DE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699FA30B" w14:textId="1F9086E1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733A6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7" w:type="pct"/>
          </w:tcPr>
          <w:p w14:paraId="2C3EBD35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7DED566B" w14:textId="580998CF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14</w:t>
            </w:r>
          </w:p>
        </w:tc>
      </w:tr>
      <w:tr w:rsidR="00C65CB5" w:rsidRPr="002516C1" w14:paraId="697AD547" w14:textId="77777777" w:rsidTr="005D0045">
        <w:tc>
          <w:tcPr>
            <w:tcW w:w="2233" w:type="pct"/>
          </w:tcPr>
          <w:p w14:paraId="71D57E00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64FA888" w14:textId="1D22E66A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="00C65CB5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  <w:gridSpan w:val="2"/>
          </w:tcPr>
          <w:p w14:paraId="59013DD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FAEA2DF" w14:textId="68636058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851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46" w:type="pct"/>
          </w:tcPr>
          <w:p w14:paraId="09AB1437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333353C" w14:textId="73DB6135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147" w:type="pct"/>
          </w:tcPr>
          <w:p w14:paraId="5E8DFB90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7F8A912" w14:textId="577C315B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C65CB5" w:rsidRPr="002516C1" w14:paraId="6B579EA8" w14:textId="77777777" w:rsidTr="005D0045">
        <w:tc>
          <w:tcPr>
            <w:tcW w:w="2233" w:type="pct"/>
          </w:tcPr>
          <w:p w14:paraId="2854F869" w14:textId="024280C1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20" w:hanging="34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C513E76" w14:textId="313F06C3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gridSpan w:val="2"/>
          </w:tcPr>
          <w:p w14:paraId="73D5EA8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4F2F0DF" w14:textId="31956233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370F7B25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9FCFCDB" w14:textId="57F714D1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7" w:type="pct"/>
          </w:tcPr>
          <w:p w14:paraId="197D24E5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8352EF7" w14:textId="7B91C95D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65CB5" w:rsidRPr="002516C1" w14:paraId="004428FD" w14:textId="77777777" w:rsidTr="009B078B">
        <w:tc>
          <w:tcPr>
            <w:tcW w:w="2233" w:type="pct"/>
          </w:tcPr>
          <w:p w14:paraId="1B6E869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7A2D6C79" w14:textId="55BFC1DE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765</w:t>
            </w:r>
            <w:r w:rsidR="00C65CB5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60</w:t>
            </w:r>
          </w:p>
        </w:tc>
        <w:tc>
          <w:tcPr>
            <w:tcW w:w="146" w:type="pct"/>
            <w:gridSpan w:val="2"/>
          </w:tcPr>
          <w:p w14:paraId="3BA74B34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1BFCDD70" w14:textId="3778D417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851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  <w:tc>
          <w:tcPr>
            <w:tcW w:w="146" w:type="pct"/>
          </w:tcPr>
          <w:p w14:paraId="4EC7D97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63EEAAE1" w14:textId="3831D2A4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147" w:type="pct"/>
          </w:tcPr>
          <w:p w14:paraId="561E753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6983CC5E" w14:textId="1BE2EBD9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  <w:tr w:rsidR="00C65CB5" w:rsidRPr="002516C1" w14:paraId="1537F10E" w14:textId="77777777" w:rsidTr="009B078B">
        <w:trPr>
          <w:trHeight w:val="181"/>
        </w:trPr>
        <w:tc>
          <w:tcPr>
            <w:tcW w:w="2233" w:type="pct"/>
          </w:tcPr>
          <w:p w14:paraId="51E5288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F50D334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3AC36C66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6225E37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1F856A0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C4166BB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540F0C1E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050C23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74B77" w:rsidRPr="002516C1" w14:paraId="4ACFF42D" w14:textId="77777777" w:rsidTr="009B078B">
        <w:trPr>
          <w:trHeight w:val="181"/>
        </w:trPr>
        <w:tc>
          <w:tcPr>
            <w:tcW w:w="2233" w:type="pct"/>
          </w:tcPr>
          <w:p w14:paraId="1F35AD43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</w:tcPr>
          <w:p w14:paraId="6944AF8A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0B0F36EC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61BAC3E3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54F9D898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</w:tcPr>
          <w:p w14:paraId="0FF72619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177D4F9F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</w:tcPr>
          <w:p w14:paraId="3D6445A1" w14:textId="77777777" w:rsidR="00C74B77" w:rsidRPr="002516C1" w:rsidRDefault="00C74B77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65CB5" w:rsidRPr="002516C1" w14:paraId="749F689C" w14:textId="77777777" w:rsidTr="009B078B">
        <w:tc>
          <w:tcPr>
            <w:tcW w:w="2233" w:type="pct"/>
          </w:tcPr>
          <w:p w14:paraId="1E277297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84" w:type="pct"/>
          </w:tcPr>
          <w:p w14:paraId="6A63CFCA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  <w:gridSpan w:val="2"/>
          </w:tcPr>
          <w:p w14:paraId="1227566C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0A2B1F24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" w:type="pct"/>
          </w:tcPr>
          <w:p w14:paraId="33565A82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12DAEA12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3527AE5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E41928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C65CB5" w:rsidRPr="002516C1" w14:paraId="5455E6AD" w14:textId="77777777" w:rsidTr="005D0045">
        <w:tc>
          <w:tcPr>
            <w:tcW w:w="2233" w:type="pct"/>
          </w:tcPr>
          <w:p w14:paraId="227D1685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ยังไม่</w:t>
            </w:r>
            <w:r w:rsidRPr="002516C1">
              <w:rPr>
                <w:rFonts w:asciiTheme="majorBidi" w:hAnsiTheme="majorBidi" w:cstheme="majorBidi"/>
                <w:cs/>
                <w:lang w:val="th-TH"/>
              </w:rPr>
              <w:t>ครบกำหนดชำระ</w:t>
            </w:r>
          </w:p>
        </w:tc>
        <w:tc>
          <w:tcPr>
            <w:tcW w:w="584" w:type="pct"/>
          </w:tcPr>
          <w:p w14:paraId="33D5AAE2" w14:textId="721AE7E5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145</w:t>
            </w:r>
            <w:r w:rsidR="00C65CB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46" w:type="pct"/>
            <w:gridSpan w:val="2"/>
          </w:tcPr>
          <w:p w14:paraId="27096D4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FB21A14" w14:textId="4C8CD0FE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270</w:t>
            </w:r>
            <w:r w:rsidR="00C65CB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146" w:type="pct"/>
          </w:tcPr>
          <w:p w14:paraId="5E9F509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</w:tcPr>
          <w:p w14:paraId="20E2F30B" w14:textId="4AF5A182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C65CB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62</w:t>
            </w:r>
          </w:p>
        </w:tc>
        <w:tc>
          <w:tcPr>
            <w:tcW w:w="147" w:type="pct"/>
          </w:tcPr>
          <w:p w14:paraId="3D92A61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</w:tcPr>
          <w:p w14:paraId="3DFAA9EE" w14:textId="342C39DB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65CB5" w:rsidRPr="002516C1" w14:paraId="53DAEA98" w14:textId="77777777" w:rsidTr="003600A5">
        <w:trPr>
          <w:trHeight w:val="244"/>
        </w:trPr>
        <w:tc>
          <w:tcPr>
            <w:tcW w:w="2233" w:type="pct"/>
          </w:tcPr>
          <w:p w14:paraId="284CE8B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2988B822" w14:textId="16666DDB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6" w:type="pct"/>
            <w:gridSpan w:val="2"/>
          </w:tcPr>
          <w:p w14:paraId="7D0CA94B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69C7A43F" w14:textId="468196B0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270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87</w:t>
            </w:r>
          </w:p>
        </w:tc>
        <w:tc>
          <w:tcPr>
            <w:tcW w:w="146" w:type="pct"/>
          </w:tcPr>
          <w:p w14:paraId="2AF4E46C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0FEBCD6B" w14:textId="3D6B52CF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147" w:type="pct"/>
          </w:tcPr>
          <w:p w14:paraId="64342E9A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40ECB4A5" w14:textId="3E0698DB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C65CB5" w:rsidRPr="002516C1" w14:paraId="3C0B0B56" w14:textId="77777777" w:rsidTr="005D0045">
        <w:tc>
          <w:tcPr>
            <w:tcW w:w="2233" w:type="pct"/>
          </w:tcPr>
          <w:p w14:paraId="10669C18" w14:textId="46AA5196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 w:firstLine="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2516C1">
              <w:rPr>
                <w:rFonts w:asciiTheme="majorBidi" w:hAnsiTheme="majorBidi" w:cstheme="majorBidi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0692ED1" w14:textId="52FD50DA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  <w:gridSpan w:val="2"/>
          </w:tcPr>
          <w:p w14:paraId="3E36000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22B9F98" w14:textId="6D1EEF50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" w:type="pct"/>
          </w:tcPr>
          <w:p w14:paraId="1E96565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FA37DA8" w14:textId="5B13A30B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7" w:type="pct"/>
          </w:tcPr>
          <w:p w14:paraId="3E1892CA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02CA6E2" w14:textId="3A0D822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C65CB5" w:rsidRPr="002516C1" w14:paraId="7FF3D594" w14:textId="77777777" w:rsidTr="005D0045">
        <w:tc>
          <w:tcPr>
            <w:tcW w:w="2233" w:type="pct"/>
          </w:tcPr>
          <w:p w14:paraId="0EBEB6EA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single" w:sz="4" w:space="0" w:color="auto"/>
            </w:tcBorders>
          </w:tcPr>
          <w:p w14:paraId="457BEC39" w14:textId="1F44BD8D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145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6" w:type="pct"/>
            <w:gridSpan w:val="2"/>
          </w:tcPr>
          <w:p w14:paraId="3E222FE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094B205" w14:textId="4B70CD71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270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87</w:t>
            </w:r>
          </w:p>
        </w:tc>
        <w:tc>
          <w:tcPr>
            <w:tcW w:w="146" w:type="pct"/>
          </w:tcPr>
          <w:p w14:paraId="237E4262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3DC577E7" w14:textId="554D2880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62</w:t>
            </w:r>
          </w:p>
        </w:tc>
        <w:tc>
          <w:tcPr>
            <w:tcW w:w="147" w:type="pct"/>
          </w:tcPr>
          <w:p w14:paraId="5B95ABA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17E67A70" w14:textId="40B992D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C65CB5" w:rsidRPr="002516C1" w14:paraId="72E3967C" w14:textId="77777777" w:rsidTr="005D0045">
        <w:tc>
          <w:tcPr>
            <w:tcW w:w="2233" w:type="pct"/>
          </w:tcPr>
          <w:p w14:paraId="48558620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1407611B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  <w:gridSpan w:val="2"/>
          </w:tcPr>
          <w:p w14:paraId="7A24F65D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70C386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2ADCD9E8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5A050F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224E78E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7813539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C65CB5" w:rsidRPr="002516C1" w14:paraId="07116B68" w14:textId="77777777" w:rsidTr="004F45B2">
        <w:trPr>
          <w:trHeight w:val="227"/>
        </w:trPr>
        <w:tc>
          <w:tcPr>
            <w:tcW w:w="2233" w:type="pct"/>
          </w:tcPr>
          <w:p w14:paraId="2010F787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45F4BFD9" w14:textId="019E4D89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910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46" w:type="pct"/>
            <w:gridSpan w:val="2"/>
          </w:tcPr>
          <w:p w14:paraId="5970BE73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55471AB7" w14:textId="48C38866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122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25</w:t>
            </w:r>
          </w:p>
        </w:tc>
        <w:tc>
          <w:tcPr>
            <w:tcW w:w="146" w:type="pct"/>
          </w:tcPr>
          <w:p w14:paraId="23D8CFA0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4FA1EB3D" w14:textId="7DAC13EF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  <w:tc>
          <w:tcPr>
            <w:tcW w:w="147" w:type="pct"/>
          </w:tcPr>
          <w:p w14:paraId="11CA7342" w14:textId="77777777" w:rsidR="00C65CB5" w:rsidRPr="002516C1" w:rsidRDefault="00C65CB5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1EB45444" w14:textId="1CE7D24B" w:rsidR="00C65CB5" w:rsidRPr="002516C1" w:rsidRDefault="00A026BE" w:rsidP="00C65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left" w:pos="836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C65CB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14</w:t>
            </w:r>
          </w:p>
        </w:tc>
      </w:tr>
    </w:tbl>
    <w:p w14:paraId="425218D2" w14:textId="77777777" w:rsidR="00A677B8" w:rsidRPr="002516C1" w:rsidRDefault="00A677B8" w:rsidP="004F45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rPr>
          <w:rFonts w:asciiTheme="majorBidi" w:hAnsiTheme="majorBidi" w:cstheme="majorBidi"/>
          <w:sz w:val="16"/>
          <w:szCs w:val="16"/>
        </w:rPr>
      </w:pPr>
    </w:p>
    <w:p w14:paraId="7FEC1895" w14:textId="07AAEFD2" w:rsidR="00C675ED" w:rsidRPr="002516C1" w:rsidRDefault="00A677B8" w:rsidP="00012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  <w:lang w:val="th-TH"/>
        </w:rPr>
        <w:t>โดยปกติระยะเวลาการให้สินเชื่อแก่ลูกค้าของ</w:t>
      </w:r>
      <w:r w:rsidRPr="002516C1">
        <w:rPr>
          <w:rFonts w:asciiTheme="majorBidi" w:hAnsiTheme="majorBidi" w:cstheme="majorBidi"/>
          <w:cs/>
        </w:rPr>
        <w:t>กลุ่ม</w:t>
      </w:r>
      <w:r w:rsidRPr="002516C1">
        <w:rPr>
          <w:rFonts w:asciiTheme="majorBidi" w:hAnsiTheme="majorBidi" w:cstheme="majorBidi"/>
          <w:cs/>
          <w:lang w:val="th-TH"/>
        </w:rPr>
        <w:t>บริษัท</w:t>
      </w:r>
      <w:r w:rsidRPr="002516C1">
        <w:rPr>
          <w:rFonts w:asciiTheme="majorBidi" w:hAnsiTheme="majorBidi" w:cstheme="majorBidi"/>
          <w:cs/>
        </w:rPr>
        <w:t xml:space="preserve">มีระยะเวลาตั้งแต่ </w:t>
      </w:r>
      <w:r w:rsidR="00A026BE" w:rsidRPr="00A026BE">
        <w:rPr>
          <w:rFonts w:asciiTheme="majorBidi" w:hAnsiTheme="majorBidi" w:cstheme="majorBidi"/>
        </w:rPr>
        <w:t>7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วันถึง </w:t>
      </w:r>
      <w:r w:rsidR="00A026BE" w:rsidRPr="00A026BE">
        <w:rPr>
          <w:rFonts w:asciiTheme="majorBidi" w:hAnsiTheme="majorBidi" w:cstheme="majorBidi"/>
        </w:rPr>
        <w:t>70</w:t>
      </w:r>
      <w:r w:rsidRPr="002516C1">
        <w:rPr>
          <w:rFonts w:asciiTheme="majorBidi" w:hAnsiTheme="majorBidi" w:cstheme="majorBidi"/>
          <w:cs/>
        </w:rPr>
        <w:t xml:space="preserve"> วัน</w:t>
      </w:r>
    </w:p>
    <w:p w14:paraId="5BE845C4" w14:textId="77777777" w:rsidR="00C675ED" w:rsidRPr="002516C1" w:rsidRDefault="00C675ED" w:rsidP="00A677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</w:rPr>
      </w:pPr>
    </w:p>
    <w:p w14:paraId="70390B1E" w14:textId="41D72250" w:rsidR="00A677B8" w:rsidRPr="002516C1" w:rsidRDefault="00A677B8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ลูกหนี้หมุนเวียนอื่น</w:t>
      </w:r>
    </w:p>
    <w:p w14:paraId="576C6C91" w14:textId="77777777" w:rsidR="00A677B8" w:rsidRPr="002516C1" w:rsidRDefault="00A677B8" w:rsidP="00A677B8">
      <w:pPr>
        <w:pStyle w:val="index"/>
        <w:tabs>
          <w:tab w:val="clear" w:pos="1134"/>
          <w:tab w:val="left" w:pos="540"/>
        </w:tabs>
        <w:spacing w:after="0" w:line="240" w:lineRule="auto"/>
        <w:ind w:left="720" w:right="-43" w:firstLine="0"/>
        <w:outlineLvl w:val="0"/>
        <w:rPr>
          <w:rFonts w:asciiTheme="majorBidi" w:hAnsiTheme="majorBidi" w:cstheme="majorBidi"/>
          <w:sz w:val="16"/>
          <w:szCs w:val="16"/>
          <w:lang w:bidi="th-TH"/>
        </w:rPr>
      </w:pPr>
    </w:p>
    <w:tbl>
      <w:tblPr>
        <w:tblW w:w="91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52"/>
        <w:gridCol w:w="1072"/>
        <w:gridCol w:w="269"/>
        <w:gridCol w:w="1083"/>
        <w:gridCol w:w="267"/>
        <w:gridCol w:w="985"/>
        <w:gridCol w:w="237"/>
        <w:gridCol w:w="1118"/>
      </w:tblGrid>
      <w:tr w:rsidR="00A677B8" w:rsidRPr="002516C1" w14:paraId="5ED1178C" w14:textId="77777777" w:rsidTr="00A51699">
        <w:trPr>
          <w:trHeight w:val="408"/>
        </w:trPr>
        <w:tc>
          <w:tcPr>
            <w:tcW w:w="1725" w:type="pct"/>
          </w:tcPr>
          <w:p w14:paraId="758DDB74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1" w:type="pct"/>
            <w:shd w:val="clear" w:color="auto" w:fill="auto"/>
          </w:tcPr>
          <w:p w14:paraId="5E28D6BE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FC31C8D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B2B2BC8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1" w:type="pct"/>
            <w:gridSpan w:val="3"/>
          </w:tcPr>
          <w:p w14:paraId="223B7A57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77B8" w:rsidRPr="002516C1" w14:paraId="71EA734C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16813BB1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76DBA301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7" w:type="pct"/>
            <w:shd w:val="clear" w:color="auto" w:fill="auto"/>
          </w:tcPr>
          <w:p w14:paraId="630955EC" w14:textId="422E9E5D" w:rsidR="00A677B8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7832229C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666BFBF" w14:textId="2E553D0F" w:rsidR="00A677B8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1ED6CCA5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17589A5" w14:textId="7FF7DA46" w:rsidR="00A677B8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052E3F29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A39AE8E" w14:textId="0B6E641A" w:rsidR="00A677B8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A677B8" w:rsidRPr="002516C1" w14:paraId="443852BC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4A561229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1" w:type="pct"/>
          </w:tcPr>
          <w:p w14:paraId="630389EE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54" w:type="pct"/>
            <w:gridSpan w:val="7"/>
            <w:shd w:val="clear" w:color="auto" w:fill="auto"/>
          </w:tcPr>
          <w:p w14:paraId="19CF63E7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0045" w:rsidRPr="002516C1" w14:paraId="18894E69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3FCACA84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1" w:type="pct"/>
          </w:tcPr>
          <w:p w14:paraId="61C80A16" w14:textId="7451406E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7" w:type="pct"/>
            <w:shd w:val="clear" w:color="auto" w:fill="auto"/>
          </w:tcPr>
          <w:p w14:paraId="5237C98E" w14:textId="7BEECF69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246</w:t>
            </w:r>
            <w:r w:rsidR="00464CF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47" w:type="pct"/>
            <w:shd w:val="clear" w:color="auto" w:fill="auto"/>
          </w:tcPr>
          <w:p w14:paraId="413C2514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B673799" w14:textId="120C8DB2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46" w:type="pct"/>
            <w:shd w:val="clear" w:color="auto" w:fill="auto"/>
          </w:tcPr>
          <w:p w14:paraId="01CCBF6E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26D88015" w14:textId="53A1552B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464CF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30" w:type="pct"/>
            <w:shd w:val="clear" w:color="auto" w:fill="auto"/>
          </w:tcPr>
          <w:p w14:paraId="5AB6640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2228F69B" w14:textId="0C341E29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</w:tr>
      <w:tr w:rsidR="005D0045" w:rsidRPr="002516C1" w14:paraId="1E9A5EFC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6691CB2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1" w:type="pct"/>
          </w:tcPr>
          <w:p w14:paraId="022BECDE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6A2AB59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14:paraId="03867EB7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59B7F6D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14:paraId="01847C95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52AC0CA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2D6D9F0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6179F434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0045" w:rsidRPr="002516C1" w14:paraId="267129A5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233AB93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521" w:type="pct"/>
          </w:tcPr>
          <w:p w14:paraId="1EDF903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1ACCB7A" w14:textId="0A3431B1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365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47" w:type="pct"/>
            <w:shd w:val="clear" w:color="auto" w:fill="auto"/>
          </w:tcPr>
          <w:p w14:paraId="5D06C8F5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8583D57" w14:textId="755A82F5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435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146" w:type="pct"/>
            <w:shd w:val="clear" w:color="auto" w:fill="auto"/>
          </w:tcPr>
          <w:p w14:paraId="1C36176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622BF034" w14:textId="18170084" w:rsidR="005D0045" w:rsidRPr="002516C1" w:rsidRDefault="00464CFF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AAE06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1870476F" w14:textId="3E4B212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5D0045" w:rsidRPr="002516C1" w14:paraId="761C306C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5E575AE2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21" w:type="pct"/>
          </w:tcPr>
          <w:p w14:paraId="584675EE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226FF88" w14:textId="2D2E8A1D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47" w:type="pct"/>
            <w:shd w:val="clear" w:color="auto" w:fill="auto"/>
          </w:tcPr>
          <w:p w14:paraId="4D25D69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3FA6B5C0" w14:textId="495816DE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6" w:type="pct"/>
            <w:shd w:val="clear" w:color="auto" w:fill="auto"/>
          </w:tcPr>
          <w:p w14:paraId="79975E7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shd w:val="clear" w:color="auto" w:fill="auto"/>
          </w:tcPr>
          <w:p w14:paraId="3F10D626" w14:textId="2BD90DEC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130" w:type="pct"/>
            <w:shd w:val="clear" w:color="auto" w:fill="auto"/>
          </w:tcPr>
          <w:p w14:paraId="03F449A6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4DBA109D" w14:textId="75A793D2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5D0045" w:rsidRPr="002516C1" w14:paraId="575F2889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74AF1BD2" w14:textId="5D3E78C3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="00C675ED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521" w:type="pct"/>
          </w:tcPr>
          <w:p w14:paraId="7CCB325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shd w:val="clear" w:color="auto" w:fill="auto"/>
          </w:tcPr>
          <w:p w14:paraId="1A57E2FE" w14:textId="59DA4EF7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50227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47" w:type="pct"/>
            <w:shd w:val="clear" w:color="auto" w:fill="auto"/>
          </w:tcPr>
          <w:p w14:paraId="38ABEF95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371301A5" w14:textId="4D1F58CE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0227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46" w:type="pct"/>
            <w:shd w:val="clear" w:color="auto" w:fill="auto"/>
          </w:tcPr>
          <w:p w14:paraId="6F32DA99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  <w:shd w:val="clear" w:color="auto" w:fill="auto"/>
          </w:tcPr>
          <w:p w14:paraId="0CF9209D" w14:textId="5094D8CB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50227D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30" w:type="pct"/>
            <w:shd w:val="clear" w:color="auto" w:fill="auto"/>
          </w:tcPr>
          <w:p w14:paraId="4C64D26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</w:tcPr>
          <w:p w14:paraId="52E9333A" w14:textId="7AF6BF83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50227D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03</w:t>
            </w:r>
          </w:p>
        </w:tc>
      </w:tr>
      <w:tr w:rsidR="005D0045" w:rsidRPr="002516C1" w14:paraId="2B9C7B2F" w14:textId="77777777" w:rsidTr="00A51699">
        <w:trPr>
          <w:trHeight w:val="408"/>
        </w:trPr>
        <w:tc>
          <w:tcPr>
            <w:tcW w:w="1725" w:type="pct"/>
            <w:shd w:val="clear" w:color="auto" w:fill="auto"/>
          </w:tcPr>
          <w:p w14:paraId="78A30242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1" w:type="pct"/>
          </w:tcPr>
          <w:p w14:paraId="209A8CC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183A76" w14:textId="667E4752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688</w:t>
            </w:r>
            <w:r w:rsidR="00464CF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7" w:type="pct"/>
            <w:shd w:val="clear" w:color="auto" w:fill="auto"/>
          </w:tcPr>
          <w:p w14:paraId="10879E3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DFD59" w14:textId="7F2ED31A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after="0" w:line="240" w:lineRule="auto"/>
              <w:ind w:left="-124" w:right="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6" w:type="pct"/>
            <w:shd w:val="clear" w:color="auto" w:fill="auto"/>
          </w:tcPr>
          <w:p w14:paraId="227D16D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E262AB" w14:textId="02F030D9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  <w:r w:rsidR="00464CF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  <w:tc>
          <w:tcPr>
            <w:tcW w:w="130" w:type="pct"/>
            <w:shd w:val="clear" w:color="auto" w:fill="auto"/>
          </w:tcPr>
          <w:p w14:paraId="0EEFF9D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4F632D" w14:textId="6FE07356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4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</w:tr>
    </w:tbl>
    <w:p w14:paraId="27AD774E" w14:textId="77777777" w:rsidR="00C74B77" w:rsidRPr="002516C1" w:rsidRDefault="00C74B77" w:rsidP="004F45B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6AD6F8C1" w14:textId="2C8CCC94" w:rsidR="00A677B8" w:rsidRPr="002516C1" w:rsidRDefault="005D0045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A677B8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สินค้าคงเหลือ</w:t>
      </w:r>
    </w:p>
    <w:p w14:paraId="5411E166" w14:textId="77777777" w:rsidR="00A677B8" w:rsidRPr="002516C1" w:rsidRDefault="00A677B8" w:rsidP="0019324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719"/>
        <w:gridCol w:w="15"/>
        <w:gridCol w:w="1070"/>
        <w:gridCol w:w="258"/>
        <w:gridCol w:w="13"/>
        <w:gridCol w:w="1077"/>
        <w:gridCol w:w="258"/>
        <w:gridCol w:w="20"/>
        <w:gridCol w:w="981"/>
        <w:gridCol w:w="271"/>
        <w:gridCol w:w="9"/>
        <w:gridCol w:w="1159"/>
      </w:tblGrid>
      <w:tr w:rsidR="008217CD" w:rsidRPr="002516C1" w14:paraId="0BCCBF17" w14:textId="77777777" w:rsidTr="008217CD">
        <w:trPr>
          <w:trHeight w:val="408"/>
        </w:trPr>
        <w:tc>
          <w:tcPr>
            <w:tcW w:w="1845" w:type="pct"/>
          </w:tcPr>
          <w:p w14:paraId="4D00E570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88" w:type="pct"/>
            <w:shd w:val="clear" w:color="auto" w:fill="auto"/>
          </w:tcPr>
          <w:p w14:paraId="366EDC4B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2" w:type="pct"/>
            <w:gridSpan w:val="5"/>
          </w:tcPr>
          <w:p w14:paraId="56060495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3FEAB214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6" w:type="pct"/>
            <w:gridSpan w:val="5"/>
          </w:tcPr>
          <w:p w14:paraId="29BE7CF6" w14:textId="77777777" w:rsidR="00A677B8" w:rsidRPr="002516C1" w:rsidRDefault="00A677B8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7CD" w:rsidRPr="002516C1" w14:paraId="6F5A8B3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48CB810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4222328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4F8387C" w14:textId="2FDA96A8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319BBAA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3E553938" w14:textId="774952D3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9" w:type="pct"/>
            <w:shd w:val="clear" w:color="auto" w:fill="auto"/>
          </w:tcPr>
          <w:p w14:paraId="6680DFE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791B64FB" w14:textId="0E38163F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AFDE1E1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68CF2F68" w14:textId="36D0C673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5D0045" w:rsidRPr="002516C1" w14:paraId="67B0F4B3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7F9C708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2F971037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66" w:type="pct"/>
            <w:gridSpan w:val="11"/>
            <w:shd w:val="clear" w:color="auto" w:fill="auto"/>
          </w:tcPr>
          <w:p w14:paraId="5155E7F8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217CD" w:rsidRPr="002516C1" w14:paraId="5370AD7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0AA86E8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388" w:type="pct"/>
          </w:tcPr>
          <w:p w14:paraId="7AA5731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383DBDE2" w14:textId="60B7E6B8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318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33AA504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27D7ABEF" w14:textId="4BB33358" w:rsidR="005D0045" w:rsidRPr="002516C1" w:rsidRDefault="00A026BE" w:rsidP="00807E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316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17EBC35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4AB2DB4B" w14:textId="2362CA4C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464CFF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93A689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1D68AAE4" w14:textId="0EA2FDFB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8217CD" w:rsidRPr="002516C1" w14:paraId="1CB3914E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4BC8B4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388" w:type="pct"/>
          </w:tcPr>
          <w:p w14:paraId="7036CCDF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015E70D1" w14:textId="612BF10E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9" w:type="pct"/>
            <w:shd w:val="clear" w:color="auto" w:fill="auto"/>
          </w:tcPr>
          <w:p w14:paraId="1F1AA15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5BABA4C0" w14:textId="4C3EF492" w:rsidR="005D0045" w:rsidRPr="002516C1" w:rsidRDefault="00A026BE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539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  <w:tc>
          <w:tcPr>
            <w:tcW w:w="139" w:type="pct"/>
            <w:shd w:val="clear" w:color="auto" w:fill="auto"/>
          </w:tcPr>
          <w:p w14:paraId="62DC368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35258475" w14:textId="378C4401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464CFF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B57500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5FA6CA81" w14:textId="77066EF8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42</w:t>
            </w:r>
          </w:p>
        </w:tc>
      </w:tr>
      <w:tr w:rsidR="008217CD" w:rsidRPr="002516C1" w14:paraId="2D858B9F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2FDA1A07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388" w:type="pct"/>
          </w:tcPr>
          <w:p w14:paraId="5D255D53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shd w:val="clear" w:color="auto" w:fill="auto"/>
          </w:tcPr>
          <w:p w14:paraId="7D7A30BC" w14:textId="1B5F5AB8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81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9" w:type="pct"/>
            <w:shd w:val="clear" w:color="auto" w:fill="auto"/>
          </w:tcPr>
          <w:p w14:paraId="53AC989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shd w:val="clear" w:color="auto" w:fill="auto"/>
          </w:tcPr>
          <w:p w14:paraId="1F6732F9" w14:textId="580C6FD7" w:rsidR="005D0045" w:rsidRPr="002516C1" w:rsidRDefault="00A026BE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9" w:type="pct"/>
            <w:shd w:val="clear" w:color="auto" w:fill="auto"/>
          </w:tcPr>
          <w:p w14:paraId="551B4AEE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14:paraId="13166973" w14:textId="2B43B4B9" w:rsidR="005D0045" w:rsidRPr="002516C1" w:rsidRDefault="00464CFF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DD82436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47F217BD" w14:textId="1B6D790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217CD" w:rsidRPr="002516C1" w14:paraId="6B8980BC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774A240E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1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388" w:type="pct"/>
          </w:tcPr>
          <w:p w14:paraId="7256305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A1C40" w14:textId="6507A484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464CF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206AB392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77A64E" w14:textId="2B008E7F" w:rsidR="005D0045" w:rsidRPr="002516C1" w:rsidRDefault="00A026BE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5D00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9" w:type="pct"/>
            <w:shd w:val="clear" w:color="auto" w:fill="auto"/>
          </w:tcPr>
          <w:p w14:paraId="6133D60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A5ABC6" w14:textId="568478A5" w:rsidR="005D0045" w:rsidRPr="002516C1" w:rsidRDefault="000D569F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ABB8261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685869A" w14:textId="1F2DEBF4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217CD" w:rsidRPr="002516C1" w14:paraId="16405DDD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151C8E62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88" w:type="pct"/>
          </w:tcPr>
          <w:p w14:paraId="038EF03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A31533" w14:textId="3B1DBE75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899</w:t>
            </w:r>
            <w:r w:rsidR="00464CF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39" w:type="pct"/>
            <w:shd w:val="clear" w:color="auto" w:fill="auto"/>
          </w:tcPr>
          <w:p w14:paraId="1471127B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0DEC110" w14:textId="30044112" w:rsidR="005D0045" w:rsidRPr="002516C1" w:rsidRDefault="00A026BE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026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39" w:type="pct"/>
            <w:shd w:val="clear" w:color="auto" w:fill="auto"/>
          </w:tcPr>
          <w:p w14:paraId="0CA16E7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8186590" w14:textId="325CD80D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="00464CFF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AFD08F9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684E131E" w14:textId="11DDC271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</w:tr>
      <w:tr w:rsidR="008217CD" w:rsidRPr="002516C1" w14:paraId="7B57B1E6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3E5D9358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388" w:type="pct"/>
          </w:tcPr>
          <w:p w14:paraId="26EA6951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D713CF" w14:textId="71386047" w:rsidR="005D0045" w:rsidRPr="002516C1" w:rsidRDefault="00464CFF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B223D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1B1F9556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0D35E" w14:textId="5C222C5B" w:rsidR="005D0045" w:rsidRPr="002516C1" w:rsidRDefault="005D0045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07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9" w:type="pct"/>
            <w:shd w:val="clear" w:color="auto" w:fill="auto"/>
          </w:tcPr>
          <w:p w14:paraId="0BA98FCC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E4600" w14:textId="1BBE8CAD" w:rsidR="005D0045" w:rsidRPr="002516C1" w:rsidRDefault="00464CFF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FD02D03" w14:textId="77777777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205BC315" w14:textId="0E8B18C2" w:rsidR="005D0045" w:rsidRPr="002516C1" w:rsidRDefault="005D0045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217CD" w:rsidRPr="002516C1" w14:paraId="46327D64" w14:textId="77777777" w:rsidTr="008217CD">
        <w:trPr>
          <w:trHeight w:val="408"/>
        </w:trPr>
        <w:tc>
          <w:tcPr>
            <w:tcW w:w="1845" w:type="pct"/>
            <w:shd w:val="clear" w:color="auto" w:fill="auto"/>
          </w:tcPr>
          <w:p w14:paraId="6E50CA6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88" w:type="pct"/>
          </w:tcPr>
          <w:p w14:paraId="2C70AE9A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708CF" w14:textId="3E11B55B" w:rsidR="005D0045" w:rsidRPr="002516C1" w:rsidRDefault="00A026BE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891</w:t>
            </w:r>
            <w:r w:rsidR="003B223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</w:t>
            </w:r>
          </w:p>
        </w:tc>
        <w:tc>
          <w:tcPr>
            <w:tcW w:w="139" w:type="pct"/>
            <w:shd w:val="clear" w:color="auto" w:fill="auto"/>
          </w:tcPr>
          <w:p w14:paraId="2F49D640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AD2234" w14:textId="4858B7C9" w:rsidR="005D0045" w:rsidRPr="002516C1" w:rsidRDefault="00A026BE" w:rsidP="00D34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24" w:right="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024</w:t>
            </w:r>
            <w:r w:rsidR="005D00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139" w:type="pct"/>
            <w:shd w:val="clear" w:color="auto" w:fill="auto"/>
          </w:tcPr>
          <w:p w14:paraId="1305ED46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4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6C5BBD" w14:textId="1E13C93C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</w:t>
            </w:r>
            <w:r w:rsidR="00464CFF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78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09083C2D" w14:textId="77777777" w:rsidR="005D0045" w:rsidRPr="002516C1" w:rsidRDefault="005D0045" w:rsidP="005D00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94E03" w14:textId="313426E5" w:rsidR="005D0045" w:rsidRPr="002516C1" w:rsidRDefault="00A026BE" w:rsidP="005D0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0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42</w:t>
            </w:r>
          </w:p>
        </w:tc>
      </w:tr>
      <w:tr w:rsidR="005D0045" w:rsidRPr="002516C1" w14:paraId="7045100C" w14:textId="77777777" w:rsidTr="00193247">
        <w:trPr>
          <w:trHeight w:val="287"/>
        </w:trPr>
        <w:tc>
          <w:tcPr>
            <w:tcW w:w="2241" w:type="pct"/>
            <w:gridSpan w:val="3"/>
            <w:shd w:val="clear" w:color="auto" w:fill="auto"/>
          </w:tcPr>
          <w:p w14:paraId="132131AE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cs/>
              </w:rPr>
            </w:pPr>
          </w:p>
        </w:tc>
        <w:tc>
          <w:tcPr>
            <w:tcW w:w="577" w:type="pct"/>
            <w:shd w:val="clear" w:color="auto" w:fill="auto"/>
          </w:tcPr>
          <w:p w14:paraId="7B7BA059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50C362C1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81" w:type="pct"/>
            <w:shd w:val="clear" w:color="auto" w:fill="auto"/>
          </w:tcPr>
          <w:p w14:paraId="72B059A8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726C702C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529" w:type="pct"/>
            <w:shd w:val="clear" w:color="auto" w:fill="auto"/>
          </w:tcPr>
          <w:p w14:paraId="451848C9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46" w:type="pct"/>
            <w:shd w:val="clear" w:color="auto" w:fill="auto"/>
          </w:tcPr>
          <w:p w14:paraId="4FAD2A26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4136D98F" w14:textId="77777777" w:rsidR="005D0045" w:rsidRPr="002516C1" w:rsidRDefault="005D0045" w:rsidP="00193247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540" w:right="-43" w:firstLine="0"/>
              <w:outlineLvl w:val="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</w:tr>
      <w:tr w:rsidR="008217CD" w:rsidRPr="002516C1" w14:paraId="6A791505" w14:textId="77777777" w:rsidTr="008217C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4564AA" w14:textId="77777777" w:rsidR="005D0045" w:rsidRPr="002516C1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hanging="189"/>
              <w:rPr>
                <w:rFonts w:asciiTheme="majorBidi" w:hAnsiTheme="majorBidi" w:cstheme="majorBidi"/>
                <w:b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ต้นทุนของสินค้าคงเหลือที่บันทึกเป็น</w:t>
            </w:r>
          </w:p>
          <w:p w14:paraId="7B339922" w14:textId="77777777" w:rsidR="005D0045" w:rsidRPr="002516C1" w:rsidRDefault="005D0045" w:rsidP="005D0045">
            <w:pPr>
              <w:tabs>
                <w:tab w:val="clear" w:pos="227"/>
                <w:tab w:val="left" w:pos="261"/>
              </w:tabs>
              <w:spacing w:line="240" w:lineRule="auto"/>
              <w:ind w:left="189" w:right="-1203" w:firstLine="72"/>
              <w:rPr>
                <w:rFonts w:asciiTheme="majorBidi" w:hAnsiTheme="majorBidi" w:cstheme="majorBidi"/>
                <w:b/>
                <w:cs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ค่าใช้จ่ายและได้รวมในบัญชีต้นทุนขาย</w:t>
            </w:r>
          </w:p>
        </w:tc>
        <w:tc>
          <w:tcPr>
            <w:tcW w:w="577" w:type="pct"/>
            <w:shd w:val="clear" w:color="auto" w:fill="auto"/>
          </w:tcPr>
          <w:p w14:paraId="0586A338" w14:textId="77777777" w:rsidR="005D0045" w:rsidRPr="002516C1" w:rsidRDefault="005D0045" w:rsidP="005D0045">
            <w:pPr>
              <w:tabs>
                <w:tab w:val="decimal" w:pos="58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gridSpan w:val="2"/>
            <w:shd w:val="clear" w:color="auto" w:fill="auto"/>
          </w:tcPr>
          <w:p w14:paraId="1930442F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6BB47253" w14:textId="77777777" w:rsidR="005D0045" w:rsidRPr="002516C1" w:rsidRDefault="005D0045" w:rsidP="005D0045">
            <w:pPr>
              <w:tabs>
                <w:tab w:val="clear" w:pos="680"/>
                <w:tab w:val="decimal" w:pos="665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50" w:type="pct"/>
            <w:gridSpan w:val="2"/>
            <w:shd w:val="clear" w:color="auto" w:fill="auto"/>
          </w:tcPr>
          <w:p w14:paraId="0492BD49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C7458FD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146" w:type="pct"/>
            <w:shd w:val="clear" w:color="auto" w:fill="auto"/>
          </w:tcPr>
          <w:p w14:paraId="66868F9D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53407298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</w:tr>
      <w:tr w:rsidR="008217CD" w:rsidRPr="002516C1" w14:paraId="41A01ABF" w14:textId="77777777" w:rsidTr="008217C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42285EEC" w14:textId="77777777" w:rsidR="005D0045" w:rsidRPr="002516C1" w:rsidRDefault="005D0045" w:rsidP="005D0045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- </w:t>
            </w:r>
            <w:r w:rsidRPr="002516C1">
              <w:rPr>
                <w:rFonts w:asciiTheme="majorBidi" w:hAnsiTheme="majorBidi" w:cstheme="majorBidi"/>
                <w:cs/>
              </w:rPr>
              <w:tab/>
              <w:t>ต้นทุนขาย</w:t>
            </w:r>
          </w:p>
        </w:tc>
        <w:tc>
          <w:tcPr>
            <w:tcW w:w="577" w:type="pct"/>
            <w:shd w:val="clear" w:color="auto" w:fill="auto"/>
          </w:tcPr>
          <w:p w14:paraId="21CE521D" w14:textId="772DDE1A" w:rsidR="005D0045" w:rsidRPr="002516C1" w:rsidRDefault="00A026BE" w:rsidP="005D0045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200" w:firstLine="76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12</w:t>
            </w:r>
            <w:r w:rsidR="00CF7B2B"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904</w:t>
            </w:r>
            <w:r w:rsidR="00CF7B2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0330D5DD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</w:tcPr>
          <w:p w14:paraId="03894306" w14:textId="02BD61D0" w:rsidR="005D0045" w:rsidRPr="002516C1" w:rsidRDefault="00A026BE" w:rsidP="005D0045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</w:t>
            </w:r>
            <w:r w:rsidR="005D0045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063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34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43DCF873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529" w:type="pct"/>
            <w:shd w:val="clear" w:color="auto" w:fill="auto"/>
          </w:tcPr>
          <w:p w14:paraId="0F343840" w14:textId="33925F81" w:rsidR="005D0045" w:rsidRPr="002516C1" w:rsidRDefault="00A026BE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CF7B2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6" w:type="pct"/>
            <w:shd w:val="clear" w:color="auto" w:fill="auto"/>
          </w:tcPr>
          <w:p w14:paraId="615EA9B1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</w:rPr>
            </w:pPr>
          </w:p>
        </w:tc>
        <w:tc>
          <w:tcPr>
            <w:tcW w:w="629" w:type="pct"/>
            <w:gridSpan w:val="2"/>
            <w:shd w:val="clear" w:color="auto" w:fill="auto"/>
          </w:tcPr>
          <w:p w14:paraId="07A0DF38" w14:textId="4B951A9A" w:rsidR="005D0045" w:rsidRPr="002516C1" w:rsidRDefault="00A026BE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79</w:t>
            </w:r>
          </w:p>
        </w:tc>
      </w:tr>
      <w:tr w:rsidR="008217CD" w:rsidRPr="002516C1" w14:paraId="2BE5309D" w14:textId="77777777" w:rsidTr="008217C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362EDC17" w14:textId="161E571C" w:rsidR="005D0045" w:rsidRPr="002516C1" w:rsidRDefault="005D0045" w:rsidP="005D0045">
            <w:pPr>
              <w:spacing w:line="240" w:lineRule="auto"/>
              <w:ind w:right="-120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  <w:r w:rsidRPr="002516C1">
              <w:rPr>
                <w:rFonts w:asciiTheme="majorBidi" w:hAnsiTheme="majorBidi" w:cstheme="majorBidi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3EBE3BDE" w14:textId="549A0F78" w:rsidR="005D0045" w:rsidRPr="002516C1" w:rsidRDefault="00A026BE" w:rsidP="005D0045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="00CF7B2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30B8180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0B73DAC7" w14:textId="648195C9" w:rsidR="005D0045" w:rsidRPr="002516C1" w:rsidRDefault="00A026BE" w:rsidP="005D0045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5D004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07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769CBE82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  <w:shd w:val="clear" w:color="auto" w:fill="auto"/>
          </w:tcPr>
          <w:p w14:paraId="76458699" w14:textId="422A4ED4" w:rsidR="005D0045" w:rsidRPr="002516C1" w:rsidRDefault="00CF7B2B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644981B5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62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01ECC5" w14:textId="2DBBE2AC" w:rsidR="005D0045" w:rsidRPr="002516C1" w:rsidRDefault="005D0045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8217CD" w:rsidRPr="002516C1" w14:paraId="5D6F4C98" w14:textId="77777777" w:rsidTr="008217CD">
        <w:trPr>
          <w:trHeight w:val="408"/>
        </w:trPr>
        <w:tc>
          <w:tcPr>
            <w:tcW w:w="2241" w:type="pct"/>
            <w:gridSpan w:val="3"/>
            <w:shd w:val="clear" w:color="auto" w:fill="auto"/>
          </w:tcPr>
          <w:p w14:paraId="1286B202" w14:textId="77777777" w:rsidR="005D0045" w:rsidRPr="002516C1" w:rsidRDefault="005D0045" w:rsidP="005D0045">
            <w:pPr>
              <w:spacing w:line="240" w:lineRule="auto"/>
              <w:ind w:right="-1203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67A854" w14:textId="1F216781" w:rsidR="005D0045" w:rsidRPr="002516C1" w:rsidRDefault="00A026BE" w:rsidP="005D0045">
            <w:pPr>
              <w:tabs>
                <w:tab w:val="clear" w:pos="907"/>
                <w:tab w:val="decimal" w:pos="585"/>
                <w:tab w:val="left" w:pos="791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12</w:t>
            </w:r>
            <w:r w:rsidR="00CF7B2B" w:rsidRPr="002516C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909</w:t>
            </w:r>
            <w:r w:rsidR="00E00E13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53</w:t>
            </w:r>
          </w:p>
        </w:tc>
        <w:tc>
          <w:tcPr>
            <w:tcW w:w="146" w:type="pct"/>
            <w:gridSpan w:val="2"/>
            <w:shd w:val="clear" w:color="auto" w:fill="auto"/>
          </w:tcPr>
          <w:p w14:paraId="27B181CC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D3C6F" w14:textId="2B7F1347" w:rsidR="005D0045" w:rsidRPr="002516C1" w:rsidRDefault="00A026BE" w:rsidP="005D0045">
            <w:pPr>
              <w:tabs>
                <w:tab w:val="clear" w:pos="680"/>
                <w:tab w:val="clear" w:pos="907"/>
                <w:tab w:val="decimal" w:pos="665"/>
                <w:tab w:val="left" w:pos="802"/>
              </w:tabs>
              <w:spacing w:line="240" w:lineRule="auto"/>
              <w:ind w:left="-124"/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13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065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5F94598C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C26ED" w14:textId="35280B28" w:rsidR="005D0045" w:rsidRPr="002516C1" w:rsidRDefault="00A026BE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CF7B2B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  <w:tc>
          <w:tcPr>
            <w:tcW w:w="146" w:type="pct"/>
            <w:shd w:val="clear" w:color="auto" w:fill="auto"/>
          </w:tcPr>
          <w:p w14:paraId="73AE2E7B" w14:textId="77777777" w:rsidR="005D0045" w:rsidRPr="002516C1" w:rsidRDefault="005D0045" w:rsidP="005D0045">
            <w:pPr>
              <w:tabs>
                <w:tab w:val="decimal" w:pos="500"/>
              </w:tabs>
              <w:spacing w:line="240" w:lineRule="auto"/>
              <w:ind w:left="-124" w:right="-95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A2375" w14:textId="25308EC5" w:rsidR="005D0045" w:rsidRPr="002516C1" w:rsidRDefault="00A026BE" w:rsidP="005D0045">
            <w:pPr>
              <w:tabs>
                <w:tab w:val="clear" w:pos="907"/>
                <w:tab w:val="decimal" w:pos="500"/>
                <w:tab w:val="left" w:pos="778"/>
              </w:tabs>
              <w:spacing w:line="240" w:lineRule="auto"/>
              <w:ind w:left="-124" w:right="73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5D0045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79</w:t>
            </w:r>
          </w:p>
        </w:tc>
      </w:tr>
    </w:tbl>
    <w:p w14:paraId="3AD96E7D" w14:textId="77777777" w:rsidR="00296A6E" w:rsidRPr="002516C1" w:rsidRDefault="00296A6E" w:rsidP="004F45B2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Cs w:val="22"/>
          <w:lang w:bidi="th-TH"/>
        </w:rPr>
      </w:pPr>
    </w:p>
    <w:p w14:paraId="003FDC2C" w14:textId="4CA2EBFA" w:rsidR="006603D7" w:rsidRPr="002516C1" w:rsidRDefault="006603D7" w:rsidP="003F1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cs/>
          <w:lang w:val="th-TH"/>
        </w:rPr>
        <w:sectPr w:rsidR="006603D7" w:rsidRPr="002516C1" w:rsidSect="004F5D88">
          <w:headerReference w:type="default" r:id="rId8"/>
          <w:footerReference w:type="default" r:id="rId9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14:paraId="36BA9830" w14:textId="48BC467D" w:rsidR="00906D31" w:rsidRDefault="0082266F" w:rsidP="009B078B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งินลงทุนในบริษัทร่วมและการร่วมค้า </w:t>
      </w:r>
    </w:p>
    <w:p w14:paraId="79E9020C" w14:textId="77777777" w:rsidR="009B078B" w:rsidRPr="009B078B" w:rsidRDefault="009B078B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F561172" w14:textId="70EDFD2B" w:rsidR="008217CD" w:rsidRPr="002516C1" w:rsidRDefault="008217CD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เงินลงทุนในบริษัทร่วมและการร่วมค้า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และเงินปันผลรับจากเงินลงทุนสำหรับปีสิ้นสุดวันที่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มีดังนี้</w:t>
      </w:r>
    </w:p>
    <w:p w14:paraId="2DA4ADB7" w14:textId="77777777" w:rsidR="00780BA0" w:rsidRPr="002516C1" w:rsidRDefault="00780BA0" w:rsidP="008217CD">
      <w:pPr>
        <w:pStyle w:val="index"/>
        <w:tabs>
          <w:tab w:val="clear" w:pos="1134"/>
        </w:tabs>
        <w:spacing w:after="0" w:line="240" w:lineRule="auto"/>
        <w:ind w:left="540" w:right="-43" w:firstLine="0"/>
        <w:jc w:val="both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1515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720"/>
        <w:gridCol w:w="178"/>
        <w:gridCol w:w="818"/>
        <w:gridCol w:w="178"/>
        <w:gridCol w:w="722"/>
        <w:gridCol w:w="179"/>
        <w:gridCol w:w="812"/>
        <w:gridCol w:w="181"/>
        <w:gridCol w:w="719"/>
        <w:gridCol w:w="180"/>
        <w:gridCol w:w="713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820"/>
        <w:gridCol w:w="12"/>
        <w:gridCol w:w="9"/>
      </w:tblGrid>
      <w:tr w:rsidR="008217CD" w:rsidRPr="002516C1" w:rsidDel="00685444" w14:paraId="6988472E" w14:textId="77777777" w:rsidTr="00E6586D">
        <w:trPr>
          <w:gridAfter w:val="2"/>
          <w:wAfter w:w="21" w:type="dxa"/>
          <w:cantSplit/>
          <w:tblHeader/>
        </w:trPr>
        <w:tc>
          <w:tcPr>
            <w:tcW w:w="15131" w:type="dxa"/>
            <w:gridSpan w:val="28"/>
            <w:shd w:val="clear" w:color="auto" w:fill="auto"/>
            <w:vAlign w:val="bottom"/>
          </w:tcPr>
          <w:p w14:paraId="33E8155C" w14:textId="2B6B89CC" w:rsidR="008217CD" w:rsidRPr="002516C1" w:rsidRDefault="00323E60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8217CD" w:rsidRPr="002516C1" w:rsidDel="00685444" w14:paraId="3418E63F" w14:textId="77777777" w:rsidTr="00362820">
        <w:trPr>
          <w:gridAfter w:val="1"/>
          <w:wAfter w:w="9" w:type="dxa"/>
          <w:cantSplit/>
          <w:tblHeader/>
        </w:trPr>
        <w:tc>
          <w:tcPr>
            <w:tcW w:w="2070" w:type="dxa"/>
            <w:shd w:val="clear" w:color="auto" w:fill="auto"/>
            <w:vAlign w:val="bottom"/>
          </w:tcPr>
          <w:p w14:paraId="2C1FAAF8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6" w:type="dxa"/>
            <w:gridSpan w:val="3"/>
          </w:tcPr>
          <w:p w14:paraId="55EEBE3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430420D1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713" w:type="dxa"/>
            <w:gridSpan w:val="3"/>
          </w:tcPr>
          <w:p w14:paraId="106BCDC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</w:tcPr>
          <w:p w14:paraId="12C28C6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612" w:type="dxa"/>
            <w:gridSpan w:val="3"/>
          </w:tcPr>
          <w:p w14:paraId="4C9068D0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5B11CBE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4C83CAD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20CC97EF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63ED728E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7509D69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5AB3873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ส่วนได้เสีย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3457C437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0" w:type="dxa"/>
            <w:gridSpan w:val="4"/>
          </w:tcPr>
          <w:p w14:paraId="260F4D65" w14:textId="77777777" w:rsidR="008217CD" w:rsidRPr="002516C1" w:rsidDel="00685444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</w:tr>
      <w:tr w:rsidR="008217CD" w:rsidRPr="002516C1" w14:paraId="6DE49D5C" w14:textId="77777777" w:rsidTr="00362820">
        <w:trPr>
          <w:gridAfter w:val="1"/>
          <w:wAfter w:w="9" w:type="dxa"/>
          <w:cantSplit/>
          <w:trHeight w:val="240"/>
          <w:tblHeader/>
        </w:trPr>
        <w:tc>
          <w:tcPr>
            <w:tcW w:w="2070" w:type="dxa"/>
          </w:tcPr>
          <w:p w14:paraId="3A45CE76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30E5AF6" w14:textId="735F9C93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8C45DE4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vAlign w:val="center"/>
          </w:tcPr>
          <w:p w14:paraId="2052DB75" w14:textId="38FA2082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25B9D31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  <w:vAlign w:val="center"/>
          </w:tcPr>
          <w:p w14:paraId="64E342E3" w14:textId="04A6AA6F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9" w:type="dxa"/>
            <w:vAlign w:val="center"/>
          </w:tcPr>
          <w:p w14:paraId="7D89E72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vAlign w:val="center"/>
          </w:tcPr>
          <w:p w14:paraId="2E752067" w14:textId="58E89878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1" w:type="dxa"/>
          </w:tcPr>
          <w:p w14:paraId="5E68DE77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9" w:type="dxa"/>
            <w:vAlign w:val="center"/>
          </w:tcPr>
          <w:p w14:paraId="782B6D45" w14:textId="7A6C8E79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50BDB71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vAlign w:val="center"/>
          </w:tcPr>
          <w:p w14:paraId="22EE3CC5" w14:textId="486EE670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89E0651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51652678" w14:textId="3372A0FC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3081A9A7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center"/>
          </w:tcPr>
          <w:p w14:paraId="79564042" w14:textId="623D4F8B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CEC26F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0A9F259A" w14:textId="506E6612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center"/>
          </w:tcPr>
          <w:p w14:paraId="16723906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3" w:type="dxa"/>
            <w:vAlign w:val="center"/>
          </w:tcPr>
          <w:p w14:paraId="370257DF" w14:textId="03CF8706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6FF1E4C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vAlign w:val="center"/>
          </w:tcPr>
          <w:p w14:paraId="2DE33755" w14:textId="5E9CD2E7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00CE8DD3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vAlign w:val="center"/>
          </w:tcPr>
          <w:p w14:paraId="0F23983E" w14:textId="4978B064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10" w:type="dxa"/>
          </w:tcPr>
          <w:p w14:paraId="63944C07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vAlign w:val="center"/>
          </w:tcPr>
          <w:p w14:paraId="4B359527" w14:textId="3277B0D5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61A7CAD7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vAlign w:val="center"/>
          </w:tcPr>
          <w:p w14:paraId="7D1D737E" w14:textId="6CA55555" w:rsidR="008217CD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</w:tr>
      <w:tr w:rsidR="008217CD" w:rsidRPr="002516C1" w14:paraId="75B8340B" w14:textId="77777777" w:rsidTr="00362820">
        <w:trPr>
          <w:cantSplit/>
          <w:trHeight w:val="301"/>
        </w:trPr>
        <w:tc>
          <w:tcPr>
            <w:tcW w:w="2070" w:type="dxa"/>
          </w:tcPr>
          <w:p w14:paraId="7675C489" w14:textId="77777777" w:rsidR="008217CD" w:rsidRPr="002516C1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716" w:type="dxa"/>
            <w:gridSpan w:val="3"/>
          </w:tcPr>
          <w:p w14:paraId="1F01AE30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E842901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88" w:type="dxa"/>
            <w:gridSpan w:val="25"/>
          </w:tcPr>
          <w:p w14:paraId="4F25BC5E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217CD" w:rsidRPr="002516C1" w14:paraId="207B1F13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36B1784B" w14:textId="77777777" w:rsidR="008217CD" w:rsidRPr="002516C1" w:rsidRDefault="008217CD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บริษัทร่วม</w:t>
            </w:r>
          </w:p>
        </w:tc>
        <w:tc>
          <w:tcPr>
            <w:tcW w:w="720" w:type="dxa"/>
          </w:tcPr>
          <w:p w14:paraId="5160971B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0191DA0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5366E622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2D979626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2B67EF0C" w14:textId="77777777" w:rsidR="008217CD" w:rsidRPr="002516C1" w:rsidRDefault="008217CD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9" w:type="dxa"/>
          </w:tcPr>
          <w:p w14:paraId="4D4A5E86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3919193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1" w:type="dxa"/>
          </w:tcPr>
          <w:p w14:paraId="12EA1BD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3A3AE969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11946F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41C49287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D36173E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266E6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06741A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244FBA9B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21B6929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7422933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D77193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D10656C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90FAA7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0C5779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984A388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20828BDF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10" w:type="dxa"/>
          </w:tcPr>
          <w:p w14:paraId="4B3CC054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4AB39F1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67DAD42D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510AA57A" w14:textId="77777777" w:rsidR="008217CD" w:rsidRPr="002516C1" w:rsidRDefault="008217CD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6586D" w:rsidRPr="002516C1" w14:paraId="34A430D6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247A38B5" w14:textId="38786368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อุบล</w:t>
            </w:r>
            <w:r w:rsidR="0093240C"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ไ</w:t>
            </w:r>
            <w:r w:rsidR="0093240C" w:rsidRPr="002516C1">
              <w:rPr>
                <w:rFonts w:asciiTheme="majorBidi" w:hAnsiTheme="majorBidi" w:cstheme="majorBidi"/>
                <w:cs/>
              </w:rPr>
              <w:t>บ</w:t>
            </w:r>
            <w:r w:rsidRPr="002516C1">
              <w:rPr>
                <w:rFonts w:asciiTheme="majorBidi" w:hAnsiTheme="majorBidi" w:cstheme="majorBidi"/>
                <w:cs/>
              </w:rPr>
              <w:t>โอ</w:t>
            </w:r>
          </w:p>
          <w:p w14:paraId="49EEA1AE" w14:textId="6FDF57A2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 เอทานอล จำกัด </w:t>
            </w:r>
            <w:r w:rsidR="00362820" w:rsidRPr="002516C1">
              <w:rPr>
                <w:rFonts w:asciiTheme="majorBidi" w:hAnsiTheme="majorBidi" w:cstheme="majorBidi"/>
              </w:rPr>
              <w:t xml:space="preserve"> </w:t>
            </w:r>
            <w:r w:rsidR="00362820"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720" w:type="dxa"/>
          </w:tcPr>
          <w:p w14:paraId="190A35D8" w14:textId="2C54695A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7C05C1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432ECD8B" w14:textId="239C056C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590231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0A8A59B5" w14:textId="42AB586E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8A03497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07AEF23C" w14:textId="522D8968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5D8FAE1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277BF765" w14:textId="4D871DCA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CE96D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3D2DB654" w14:textId="24E94C96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DB878D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48C9CAB4" w14:textId="6B579AAC" w:rsidR="00E6586D" w:rsidRPr="002516C1" w:rsidRDefault="00E6586D" w:rsidP="00002415">
            <w:pPr>
              <w:pStyle w:val="acctfourfigures"/>
              <w:tabs>
                <w:tab w:val="clear" w:pos="765"/>
                <w:tab w:val="decimal" w:pos="442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072313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BF7911B" w14:textId="116EE878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3867E4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71CBBCF2" w14:textId="3BF8A04D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1C91B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5AD08A22" w14:textId="13B9AF23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D501073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46AE5D0" w14:textId="735DAD76" w:rsidR="00E6586D" w:rsidRPr="002516C1" w:rsidRDefault="00E6586D" w:rsidP="0050227D">
            <w:pPr>
              <w:pStyle w:val="acctfourfigures"/>
              <w:tabs>
                <w:tab w:val="clear" w:pos="765"/>
                <w:tab w:val="decimal" w:pos="278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3" w:type="dxa"/>
          </w:tcPr>
          <w:p w14:paraId="73FF3E6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05A79120" w14:textId="507E0E6D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0" w:type="dxa"/>
          </w:tcPr>
          <w:p w14:paraId="0877292F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13A13D8E" w14:textId="0DCDB829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2BC3303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442AAFB9" w14:textId="3F95DD8B" w:rsidR="00E6586D" w:rsidRPr="002516C1" w:rsidRDefault="00A026BE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E6586D" w:rsidRPr="002516C1" w14:paraId="70209F93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57938165" w14:textId="3D819681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ไบโอม จำกัด </w:t>
            </w:r>
            <w:r w:rsidRPr="002516C1">
              <w:rPr>
                <w:rFonts w:asciiTheme="majorBidi" w:hAnsiTheme="majorBidi" w:cstheme="majorBidi"/>
              </w:rPr>
              <w:t xml:space="preserve">       </w:t>
            </w:r>
          </w:p>
        </w:tc>
        <w:tc>
          <w:tcPr>
            <w:tcW w:w="720" w:type="dxa"/>
          </w:tcPr>
          <w:p w14:paraId="50D7F5B4" w14:textId="25A7D7A0" w:rsidR="00E6586D" w:rsidRPr="002516C1" w:rsidRDefault="00A026BE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7F9D77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16CB478C" w14:textId="4F3A4A10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78" w:type="dxa"/>
          </w:tcPr>
          <w:p w14:paraId="0F84878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6A4EF178" w14:textId="3E5A4D71" w:rsidR="00E6586D" w:rsidRPr="002516C1" w:rsidRDefault="00A026BE" w:rsidP="003600A5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69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79" w:type="dxa"/>
          </w:tcPr>
          <w:p w14:paraId="71927CB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BC8009B" w14:textId="3808279F" w:rsidR="00E6586D" w:rsidRPr="002516C1" w:rsidRDefault="0093240C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62CBF8B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4611B6CF" w14:textId="65055CBA" w:rsidR="00E6586D" w:rsidRPr="002516C1" w:rsidRDefault="00A026BE" w:rsidP="00E6586D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309F08B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601EA621" w14:textId="292D4C78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12D822A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08B6DC6E" w14:textId="70A6E5FC" w:rsidR="00E6586D" w:rsidRPr="002516C1" w:rsidRDefault="00A026BE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</w:tcPr>
          <w:p w14:paraId="6A33276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477C54AB" w14:textId="004E3B83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8F652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39E653B" w14:textId="4675F134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E9E602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0CDC6CBA" w14:textId="3587D01E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F43CEE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6765114A" w14:textId="06FE25A9" w:rsidR="00E6586D" w:rsidRPr="002516C1" w:rsidRDefault="00A026BE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3" w:type="dxa"/>
          </w:tcPr>
          <w:p w14:paraId="2B55258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C8D066D" w14:textId="7D206A34" w:rsidR="00E6586D" w:rsidRPr="002516C1" w:rsidRDefault="00E6586D" w:rsidP="0050227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10" w:type="dxa"/>
          </w:tcPr>
          <w:p w14:paraId="493C7CC2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308AED61" w14:textId="05554501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5CC15FF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18BED70" w14:textId="1A961809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6586D" w:rsidRPr="002516C1" w14:paraId="3C989B7F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1DF7C4D0" w14:textId="1228BD38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บริษัท บีเอสจีเอฟ จำกัด</w:t>
            </w:r>
          </w:p>
        </w:tc>
        <w:tc>
          <w:tcPr>
            <w:tcW w:w="720" w:type="dxa"/>
          </w:tcPr>
          <w:p w14:paraId="45463282" w14:textId="0BCF0C62" w:rsidR="00E6586D" w:rsidRPr="002516C1" w:rsidRDefault="00A026BE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10C81F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47E39BCE" w14:textId="6846EE20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01DCFFF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165436D8" w14:textId="473DBEAD" w:rsidR="00E6586D" w:rsidRPr="002516C1" w:rsidRDefault="00A026BE" w:rsidP="003600A5">
            <w:pPr>
              <w:pStyle w:val="acctfourfigures"/>
              <w:tabs>
                <w:tab w:val="clear" w:pos="765"/>
                <w:tab w:val="decimal" w:pos="310"/>
              </w:tabs>
              <w:spacing w:line="370" w:lineRule="exact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6586D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37C8B1F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9605C19" w14:textId="53A58611" w:rsidR="00E6586D" w:rsidRPr="002516C1" w:rsidRDefault="00E6586D" w:rsidP="007A60EF">
            <w:pPr>
              <w:pStyle w:val="acctfourfigures"/>
              <w:tabs>
                <w:tab w:val="clear" w:pos="765"/>
                <w:tab w:val="decimal" w:pos="460"/>
              </w:tabs>
              <w:spacing w:line="370" w:lineRule="exact"/>
              <w:ind w:left="-79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1" w:type="dxa"/>
          </w:tcPr>
          <w:p w14:paraId="70B9FF3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2A812D3D" w14:textId="0A965435" w:rsidR="00E6586D" w:rsidRPr="002516C1" w:rsidRDefault="00002415" w:rsidP="0082266F">
            <w:pPr>
              <w:pStyle w:val="acctfourfigures"/>
              <w:tabs>
                <w:tab w:val="clear" w:pos="765"/>
                <w:tab w:val="decimal" w:pos="270"/>
                <w:tab w:val="decimal" w:pos="635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8116D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E6586D" w:rsidRPr="008116DD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38B136A2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0189A48B" w14:textId="4865E3AA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87A2B1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1D49702" w14:textId="31255A81" w:rsidR="00E6586D" w:rsidRPr="002516C1" w:rsidRDefault="00002415" w:rsidP="00002415">
            <w:pPr>
              <w:pStyle w:val="acctfourfigures"/>
              <w:tabs>
                <w:tab w:val="clear" w:pos="765"/>
                <w:tab w:val="decimal" w:pos="42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1F1C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0C95D493" w14:textId="5F07D0B8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08C2C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4A2508AF" w14:textId="5F5AF0E3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9CB0B0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4D71C848" w14:textId="74A372D2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211D3E5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9EE1ED8" w14:textId="0C17AE6C" w:rsidR="00E6586D" w:rsidRPr="002516C1" w:rsidRDefault="00002415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  <w:tc>
          <w:tcPr>
            <w:tcW w:w="183" w:type="dxa"/>
          </w:tcPr>
          <w:p w14:paraId="3F2232F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1E0AEAC1" w14:textId="465BC004" w:rsidR="00E6586D" w:rsidRPr="002516C1" w:rsidRDefault="00E6586D" w:rsidP="0050227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10" w:type="dxa"/>
          </w:tcPr>
          <w:p w14:paraId="23DCB59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652F6CFF" w14:textId="1CA8248B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6775583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1BC701B1" w14:textId="0B24C50C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E6586D" w:rsidRPr="002516C1" w14:paraId="258FB07F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19F25969" w14:textId="77777777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0" w:type="dxa"/>
          </w:tcPr>
          <w:p w14:paraId="015CD88E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61EC7708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479F57A2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46F1AC1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406461DF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660B8E9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646A03E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5223C473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4134575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0070C68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7973B1E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67D70C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55CEF4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0954D808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16F05EF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78A63E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158E50F3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FC4252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72D185A8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0164F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2F8BE134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244B50A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7861B217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56FA08A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5129CE1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4BD4651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2E379659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6586D" w:rsidRPr="002516C1" w14:paraId="186269F3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1472BBA6" w14:textId="77777777" w:rsidR="00E6586D" w:rsidRPr="002516C1" w:rsidRDefault="00E6586D" w:rsidP="00E6586D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720" w:type="dxa"/>
          </w:tcPr>
          <w:p w14:paraId="10959C09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68FB8BF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62AF490F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79929DD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08BE0F5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7E5EFBA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1CE841D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532430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</w:tcPr>
          <w:p w14:paraId="444305D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5A42F053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</w:tcPr>
          <w:p w14:paraId="550A9258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7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19D0CEB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510549C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52EBDF7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</w:tcPr>
          <w:p w14:paraId="3DE883FD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C1C5DC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</w:tcPr>
          <w:p w14:paraId="0745444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7581941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</w:tcPr>
          <w:p w14:paraId="59CD897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D1F4C35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</w:tcPr>
          <w:p w14:paraId="74BB6D02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5551EB2C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</w:tcPr>
          <w:p w14:paraId="42B7E428" w14:textId="77777777" w:rsidR="00E6586D" w:rsidRPr="002516C1" w:rsidRDefault="00E6586D" w:rsidP="00E6586D">
            <w:pPr>
              <w:pStyle w:val="acctfourfigures"/>
              <w:tabs>
                <w:tab w:val="clear" w:pos="765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10" w:type="dxa"/>
          </w:tcPr>
          <w:p w14:paraId="23B89EF6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</w:tcPr>
          <w:p w14:paraId="7CB70154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3BAFC0A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</w:tcPr>
          <w:p w14:paraId="0763BD50" w14:textId="77777777" w:rsidR="00E6586D" w:rsidRPr="002516C1" w:rsidRDefault="00E6586D" w:rsidP="00E6586D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323E60" w:rsidRPr="002516C1" w14:paraId="5D5A0063" w14:textId="77777777" w:rsidTr="00362820">
        <w:trPr>
          <w:gridAfter w:val="1"/>
          <w:wAfter w:w="9" w:type="dxa"/>
          <w:cantSplit/>
        </w:trPr>
        <w:tc>
          <w:tcPr>
            <w:tcW w:w="2070" w:type="dxa"/>
          </w:tcPr>
          <w:p w14:paraId="1287587C" w14:textId="0A4577C1" w:rsidR="00323E60" w:rsidRPr="002516C1" w:rsidRDefault="00323E60" w:rsidP="00323E60">
            <w:pPr>
              <w:tabs>
                <w:tab w:val="clear" w:pos="227"/>
                <w:tab w:val="clear" w:pos="454"/>
                <w:tab w:val="left" w:pos="450"/>
              </w:tabs>
              <w:spacing w:line="370" w:lineRule="exac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บริษัท วิน อินกรีเดียนส์ </w:t>
            </w:r>
            <w:r w:rsidR="00362820"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20" w:type="dxa"/>
          </w:tcPr>
          <w:p w14:paraId="6D5A5247" w14:textId="01859590" w:rsidR="00323E60" w:rsidRPr="002516C1" w:rsidRDefault="00A026BE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D1367B4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</w:tcPr>
          <w:p w14:paraId="2C7E2C40" w14:textId="172376EA" w:rsidR="00323E60" w:rsidRPr="002516C1" w:rsidRDefault="00A026BE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7F744E24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2BE6B271" w14:textId="34970440" w:rsidR="00323E60" w:rsidRPr="002516C1" w:rsidRDefault="00A026BE" w:rsidP="00323E60">
            <w:pPr>
              <w:pStyle w:val="acctfourfigures"/>
              <w:tabs>
                <w:tab w:val="clear" w:pos="765"/>
                <w:tab w:val="decimal" w:pos="100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4C585A2A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7487D12D" w14:textId="3F96866F" w:rsidR="00323E60" w:rsidRPr="002516C1" w:rsidRDefault="00A026BE" w:rsidP="00323E6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1" w:type="dxa"/>
          </w:tcPr>
          <w:p w14:paraId="197095F9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0F363738" w14:textId="1AD861A1" w:rsidR="00323E60" w:rsidRPr="002516C1" w:rsidRDefault="00A026BE" w:rsidP="00323E60">
            <w:pPr>
              <w:pStyle w:val="acctfourfigures"/>
              <w:tabs>
                <w:tab w:val="clear" w:pos="765"/>
                <w:tab w:val="decimal" w:pos="90"/>
              </w:tabs>
              <w:spacing w:line="370" w:lineRule="exact"/>
              <w:ind w:left="-79" w:right="-17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2DF116F1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</w:tcPr>
          <w:p w14:paraId="1509ECDA" w14:textId="74530DEA" w:rsidR="00323E60" w:rsidRPr="002516C1" w:rsidRDefault="00A026BE" w:rsidP="00323E60">
            <w:pPr>
              <w:pStyle w:val="acctfourfigures"/>
              <w:tabs>
                <w:tab w:val="clear" w:pos="765"/>
                <w:tab w:val="decimal" w:pos="90"/>
              </w:tabs>
              <w:spacing w:line="380" w:lineRule="exact"/>
              <w:ind w:left="-79" w:right="-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80" w:type="dxa"/>
          </w:tcPr>
          <w:p w14:paraId="38D01DBE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311E4DB" w14:textId="7DA7EF94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0" w:type="dxa"/>
          </w:tcPr>
          <w:p w14:paraId="00856F71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A10F947" w14:textId="75F3ACE5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80" w:type="dxa"/>
          </w:tcPr>
          <w:p w14:paraId="1837C741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EE3B8E8" w14:textId="0BCEC102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1396585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</w:tcPr>
          <w:p w14:paraId="41F8A194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7A5B8F8A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9EAD1A" w14:textId="23B8CA12" w:rsidR="00323E60" w:rsidRPr="002516C1" w:rsidRDefault="00A026BE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 w:right="-18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</w:t>
            </w:r>
          </w:p>
        </w:tc>
        <w:tc>
          <w:tcPr>
            <w:tcW w:w="183" w:type="dxa"/>
          </w:tcPr>
          <w:p w14:paraId="53637D9C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</w:tcPr>
          <w:p w14:paraId="2AD6A83C" w14:textId="5519AA9C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323E60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10" w:type="dxa"/>
          </w:tcPr>
          <w:p w14:paraId="0800C21E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</w:tcPr>
          <w:p w14:paraId="2023B4D8" w14:textId="281EC281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14DD81F0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bottom w:val="single" w:sz="4" w:space="0" w:color="auto"/>
            </w:tcBorders>
          </w:tcPr>
          <w:p w14:paraId="10CE81E6" w14:textId="3CEA3750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323E60" w:rsidRPr="002516C1" w14:paraId="65395B63" w14:textId="77777777" w:rsidTr="00362820">
        <w:trPr>
          <w:gridAfter w:val="1"/>
          <w:wAfter w:w="9" w:type="dxa"/>
          <w:cantSplit/>
          <w:trHeight w:val="248"/>
        </w:trPr>
        <w:tc>
          <w:tcPr>
            <w:tcW w:w="2070" w:type="dxa"/>
            <w:vAlign w:val="bottom"/>
          </w:tcPr>
          <w:p w14:paraId="60CDB9C5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-170"/>
              </w:tabs>
              <w:spacing w:line="370" w:lineRule="exact"/>
              <w:ind w:left="-260" w:right="1079" w:hanging="45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20" w:type="dxa"/>
            <w:vAlign w:val="bottom"/>
          </w:tcPr>
          <w:p w14:paraId="4F5C924F" w14:textId="77777777" w:rsidR="00323E60" w:rsidRPr="002516C1" w:rsidRDefault="00323E60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65AF13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8" w:type="dxa"/>
            <w:vAlign w:val="bottom"/>
          </w:tcPr>
          <w:p w14:paraId="30FA4598" w14:textId="77777777" w:rsidR="00323E60" w:rsidRPr="002516C1" w:rsidRDefault="00323E60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C4C9BF5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2" w:type="dxa"/>
          </w:tcPr>
          <w:p w14:paraId="7207C145" w14:textId="77777777" w:rsidR="00323E60" w:rsidRPr="002516C1" w:rsidRDefault="00323E60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9" w:type="dxa"/>
          </w:tcPr>
          <w:p w14:paraId="2E8E67E8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</w:tcPr>
          <w:p w14:paraId="2835023B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</w:tcPr>
          <w:p w14:paraId="14A347D6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078B46" w14:textId="0783284D" w:rsidR="00323E60" w:rsidRPr="002516C1" w:rsidRDefault="00A026BE" w:rsidP="00323E60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124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  <w:vAlign w:val="bottom"/>
          </w:tcPr>
          <w:p w14:paraId="5776CE8D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DED410" w14:textId="11B0FBD4" w:rsidR="00323E60" w:rsidRPr="002516C1" w:rsidRDefault="00A026BE" w:rsidP="00323E60">
            <w:pPr>
              <w:pStyle w:val="acctfourfigures"/>
              <w:tabs>
                <w:tab w:val="clear" w:pos="765"/>
                <w:tab w:val="decimal" w:pos="270"/>
                <w:tab w:val="decimal" w:pos="619"/>
              </w:tabs>
              <w:spacing w:line="380" w:lineRule="exact"/>
              <w:ind w:left="-79" w:right="-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167A1F50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100E10" w14:textId="3BECC414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114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10F85907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1386" w14:textId="64F6EE7B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180" w:type="dxa"/>
            <w:vAlign w:val="bottom"/>
          </w:tcPr>
          <w:p w14:paraId="0D05B514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0078FD" w14:textId="15CF1A82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02E48A5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5A766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013DC81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4FF22A6" w14:textId="5CAE987E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114</w:t>
            </w:r>
            <w:r w:rsidR="0000241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  <w:tc>
          <w:tcPr>
            <w:tcW w:w="183" w:type="dxa"/>
            <w:vAlign w:val="bottom"/>
          </w:tcPr>
          <w:p w14:paraId="6AE0EF5A" w14:textId="77777777" w:rsidR="00323E60" w:rsidRPr="002516C1" w:rsidRDefault="00323E60" w:rsidP="00323E6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B409D" w14:textId="418B17EB" w:rsidR="00323E60" w:rsidRPr="002516C1" w:rsidRDefault="00A026BE" w:rsidP="00323E60">
            <w:pPr>
              <w:pStyle w:val="acctfourfigures"/>
              <w:tabs>
                <w:tab w:val="clear" w:pos="765"/>
                <w:tab w:val="decimal" w:pos="281"/>
              </w:tabs>
              <w:spacing w:line="370" w:lineRule="exact"/>
              <w:ind w:left="-79" w:right="-16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06</w:t>
            </w:r>
          </w:p>
        </w:tc>
        <w:tc>
          <w:tcPr>
            <w:tcW w:w="210" w:type="dxa"/>
            <w:vAlign w:val="bottom"/>
          </w:tcPr>
          <w:p w14:paraId="2BFA96AF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394A3" w14:textId="3F189EE3" w:rsidR="00323E60" w:rsidRPr="002516C1" w:rsidRDefault="00323E60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819FB9F" w14:textId="77777777" w:rsidR="00323E60" w:rsidRPr="002516C1" w:rsidRDefault="00323E60" w:rsidP="00323E60">
            <w:pPr>
              <w:pStyle w:val="acctfourfigures"/>
              <w:tabs>
                <w:tab w:val="clear" w:pos="765"/>
                <w:tab w:val="decimal" w:pos="434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6C466" w14:textId="79F54C9F" w:rsidR="00323E60" w:rsidRPr="002516C1" w:rsidRDefault="00A026BE" w:rsidP="00323E60">
            <w:pPr>
              <w:pStyle w:val="acctfourfigures"/>
              <w:tabs>
                <w:tab w:val="clear" w:pos="765"/>
                <w:tab w:val="decimal" w:pos="46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</w:t>
            </w:r>
            <w:r w:rsidR="00323E60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</w:tr>
    </w:tbl>
    <w:p w14:paraId="42A294BB" w14:textId="599A03CA" w:rsidR="008B3E37" w:rsidRPr="002516C1" w:rsidRDefault="008B3E37" w:rsidP="00EB37F6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jc w:val="thaiDistribute"/>
        <w:rPr>
          <w:rFonts w:asciiTheme="majorBidi" w:hAnsiTheme="majorBidi" w:cstheme="majorBidi"/>
          <w:color w:val="000000"/>
          <w:lang w:bidi="ar-SA"/>
        </w:rPr>
        <w:sectPr w:rsidR="008B3E37" w:rsidRPr="002516C1" w:rsidSect="008217CD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408"/>
        </w:sectPr>
      </w:pPr>
    </w:p>
    <w:p w14:paraId="5F573D5D" w14:textId="5B9E1EB8" w:rsidR="00906D31" w:rsidRDefault="00906D31" w:rsidP="008B3E37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538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140"/>
        <w:gridCol w:w="266"/>
        <w:gridCol w:w="1084"/>
        <w:gridCol w:w="250"/>
        <w:gridCol w:w="15"/>
        <w:gridCol w:w="1091"/>
        <w:gridCol w:w="273"/>
        <w:gridCol w:w="1082"/>
        <w:gridCol w:w="273"/>
        <w:gridCol w:w="1064"/>
      </w:tblGrid>
      <w:tr w:rsidR="008B3E37" w:rsidRPr="002516C1" w14:paraId="45F5F20C" w14:textId="77777777" w:rsidTr="004C2A0D">
        <w:tc>
          <w:tcPr>
            <w:tcW w:w="2170" w:type="pct"/>
            <w:shd w:val="clear" w:color="auto" w:fill="auto"/>
          </w:tcPr>
          <w:p w14:paraId="4FDBBABA" w14:textId="21182FD3" w:rsidR="008B3E37" w:rsidRPr="008B3E37" w:rsidRDefault="008B3E37" w:rsidP="004C2A0D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</w:tc>
        <w:tc>
          <w:tcPr>
            <w:tcW w:w="139" w:type="pct"/>
          </w:tcPr>
          <w:p w14:paraId="3B9751A1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79" w:type="pct"/>
            <w:gridSpan w:val="4"/>
            <w:shd w:val="clear" w:color="auto" w:fill="auto"/>
          </w:tcPr>
          <w:p w14:paraId="37236215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3" w:type="pct"/>
            <w:shd w:val="clear" w:color="auto" w:fill="auto"/>
          </w:tcPr>
          <w:p w14:paraId="63769C3D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8" w:type="pct"/>
            <w:gridSpan w:val="3"/>
            <w:shd w:val="clear" w:color="auto" w:fill="auto"/>
          </w:tcPr>
          <w:p w14:paraId="5854BD7B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8B3E37" w:rsidRPr="002516C1" w14:paraId="350365BB" w14:textId="77777777" w:rsidTr="004C2A0D">
        <w:tc>
          <w:tcPr>
            <w:tcW w:w="2170" w:type="pct"/>
            <w:shd w:val="clear" w:color="auto" w:fill="auto"/>
          </w:tcPr>
          <w:p w14:paraId="07539273" w14:textId="78E9B640" w:rsidR="008B3E37" w:rsidRPr="008B3E37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8B3E37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ธันวาคม</w:t>
            </w:r>
          </w:p>
        </w:tc>
        <w:tc>
          <w:tcPr>
            <w:tcW w:w="139" w:type="pct"/>
          </w:tcPr>
          <w:p w14:paraId="2C260252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shd w:val="clear" w:color="auto" w:fill="auto"/>
          </w:tcPr>
          <w:p w14:paraId="4933D4A3" w14:textId="5F88BCCA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64714AAD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0" w:type="pct"/>
            <w:gridSpan w:val="2"/>
            <w:shd w:val="clear" w:color="auto" w:fill="auto"/>
          </w:tcPr>
          <w:p w14:paraId="694ACA67" w14:textId="1DF6680A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3" w:type="pct"/>
            <w:shd w:val="clear" w:color="auto" w:fill="auto"/>
          </w:tcPr>
          <w:p w14:paraId="7543BF69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shd w:val="clear" w:color="auto" w:fill="auto"/>
          </w:tcPr>
          <w:p w14:paraId="431311DC" w14:textId="16023C37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pct"/>
            <w:shd w:val="clear" w:color="auto" w:fill="auto"/>
          </w:tcPr>
          <w:p w14:paraId="4DA1025B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shd w:val="clear" w:color="auto" w:fill="auto"/>
          </w:tcPr>
          <w:p w14:paraId="34E44A4E" w14:textId="40A3D6A2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8B3E37" w:rsidRPr="002516C1" w14:paraId="62BD60B3" w14:textId="77777777" w:rsidTr="004C2A0D">
        <w:tc>
          <w:tcPr>
            <w:tcW w:w="2170" w:type="pct"/>
          </w:tcPr>
          <w:p w14:paraId="5E629724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9" w:type="pct"/>
          </w:tcPr>
          <w:p w14:paraId="074D229D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690" w:type="pct"/>
            <w:gridSpan w:val="8"/>
          </w:tcPr>
          <w:p w14:paraId="35358F0B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B3E37" w:rsidRPr="002516C1" w14:paraId="596927CF" w14:textId="77777777" w:rsidTr="004C2A0D">
        <w:tc>
          <w:tcPr>
            <w:tcW w:w="2170" w:type="pct"/>
          </w:tcPr>
          <w:p w14:paraId="4C324695" w14:textId="79A067F1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</w:t>
            </w:r>
            <w:r w:rsidR="00002415">
              <w:rPr>
                <w:rFonts w:asciiTheme="majorBidi" w:hAnsiTheme="majorBidi" w:cstheme="majorBidi" w:hint="cs"/>
                <w:cs/>
              </w:rPr>
              <w:t>รับ</w:t>
            </w:r>
          </w:p>
        </w:tc>
        <w:tc>
          <w:tcPr>
            <w:tcW w:w="139" w:type="pct"/>
          </w:tcPr>
          <w:p w14:paraId="3FCAA1AA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5BA8C0EF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73FE8A4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070BD6DC" w14:textId="7E9BDCD6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78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73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pct"/>
          </w:tcPr>
          <w:p w14:paraId="6C3E5C35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2F64567D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</w:tcPr>
          <w:p w14:paraId="3756CF5B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185D96A6" w14:textId="4604FF90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78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73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8B3E37" w:rsidRPr="002516C1" w14:paraId="0EE468E4" w14:textId="77777777" w:rsidTr="004C2A0D">
        <w:tc>
          <w:tcPr>
            <w:tcW w:w="2170" w:type="pct"/>
          </w:tcPr>
          <w:p w14:paraId="3229114F" w14:textId="52E7A13C" w:rsidR="008B3E37" w:rsidRPr="002516C1" w:rsidRDefault="00002415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ซื้อเงิน</w:t>
            </w:r>
            <w:r w:rsidR="008B3E37" w:rsidRPr="002516C1">
              <w:rPr>
                <w:rFonts w:asciiTheme="majorBidi" w:hAnsiTheme="majorBidi" w:cstheme="majorBidi"/>
                <w:cs/>
              </w:rPr>
              <w:t>ลงทุน</w:t>
            </w:r>
          </w:p>
        </w:tc>
        <w:tc>
          <w:tcPr>
            <w:tcW w:w="139" w:type="pct"/>
          </w:tcPr>
          <w:p w14:paraId="6C89C6C2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</w:tcPr>
          <w:p w14:paraId="7C9AF01E" w14:textId="6D582441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83</w:t>
            </w:r>
            <w:r w:rsidR="008B3E37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9" w:type="pct"/>
            <w:gridSpan w:val="2"/>
          </w:tcPr>
          <w:p w14:paraId="5EFAA19D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</w:tcPr>
          <w:p w14:paraId="5016E17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pct"/>
          </w:tcPr>
          <w:p w14:paraId="18D4A5D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</w:tcPr>
          <w:p w14:paraId="30EAFC80" w14:textId="16430A5B" w:rsidR="008B3E37" w:rsidRPr="002516C1" w:rsidRDefault="00A026BE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83</w:t>
            </w:r>
            <w:r w:rsidR="008B3E37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43" w:type="pct"/>
          </w:tcPr>
          <w:p w14:paraId="41E59AB5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</w:tabs>
              <w:spacing w:line="240" w:lineRule="auto"/>
              <w:ind w:left="-108" w:right="7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</w:tcPr>
          <w:p w14:paraId="206CF449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8B3E37" w:rsidRPr="002516C1" w14:paraId="7ADE06EF" w14:textId="77777777" w:rsidTr="004C2A0D">
        <w:tc>
          <w:tcPr>
            <w:tcW w:w="2170" w:type="pct"/>
          </w:tcPr>
          <w:p w14:paraId="6B98BA8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20" w:right="20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จัดประเภทเงินทุนในบริษัทร่วมเป็นสินทรัพย์ทางการเงินอื่น</w:t>
            </w:r>
          </w:p>
        </w:tc>
        <w:tc>
          <w:tcPr>
            <w:tcW w:w="139" w:type="pct"/>
          </w:tcPr>
          <w:p w14:paraId="5D38ED17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68" w:type="pct"/>
            <w:vAlign w:val="bottom"/>
          </w:tcPr>
          <w:p w14:paraId="6BEC649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39" w:type="pct"/>
            <w:gridSpan w:val="2"/>
            <w:vAlign w:val="bottom"/>
          </w:tcPr>
          <w:p w14:paraId="66DC01DE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2" w:type="pct"/>
            <w:vAlign w:val="bottom"/>
          </w:tcPr>
          <w:p w14:paraId="21409C29" w14:textId="4BF14C23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787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40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3" w:type="pct"/>
            <w:vAlign w:val="bottom"/>
          </w:tcPr>
          <w:p w14:paraId="46B383B2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67" w:type="pct"/>
            <w:vAlign w:val="bottom"/>
          </w:tcPr>
          <w:p w14:paraId="6FD02358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57"/>
              <w:jc w:val="right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3" w:type="pct"/>
            <w:vAlign w:val="bottom"/>
          </w:tcPr>
          <w:p w14:paraId="1EE8E573" w14:textId="77777777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58" w:type="pct"/>
            <w:vAlign w:val="bottom"/>
          </w:tcPr>
          <w:p w14:paraId="67B737A1" w14:textId="05501782" w:rsidR="008B3E37" w:rsidRPr="002516C1" w:rsidRDefault="008B3E37" w:rsidP="004C2A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ind w:left="-108" w:right="-5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728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36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218E37B" w14:textId="77777777" w:rsidR="008B3E37" w:rsidRPr="008B3E37" w:rsidRDefault="008B3E37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1E881F79" w14:textId="7777777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lang w:val="th-TH"/>
        </w:rPr>
      </w:pPr>
      <w:r w:rsidRPr="002516C1">
        <w:rPr>
          <w:rFonts w:asciiTheme="majorBidi" w:hAnsiTheme="majorBidi" w:cstheme="majorBidi"/>
          <w:cs/>
          <w:lang w:val="th-TH"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672C2D30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24CE682D" w14:textId="7777777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 w:firstLine="539"/>
        <w:rPr>
          <w:rFonts w:asciiTheme="majorBidi" w:hAnsiTheme="majorBidi" w:cstheme="majorBidi"/>
          <w:i/>
          <w:iCs/>
          <w:cs/>
          <w:lang w:val="th-TH"/>
        </w:rPr>
      </w:pPr>
      <w:r w:rsidRPr="002516C1">
        <w:rPr>
          <w:rFonts w:asciiTheme="majorBidi" w:hAnsiTheme="majorBidi" w:cstheme="majorBidi"/>
          <w:i/>
          <w:iCs/>
          <w:cs/>
          <w:lang w:val="th-TH"/>
        </w:rPr>
        <w:t>บริษัท วิน อินกรีเดียนส์ จำกัด</w:t>
      </w:r>
    </w:p>
    <w:p w14:paraId="1D7F42BE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363035EF" w14:textId="3C1A4C37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  <w:lang w:val="th-TH"/>
        </w:rPr>
        <w:t xml:space="preserve">บริษัทจัดประเภทเงินลงทุนในบริษัท วิน อินกรีเดียนส์ จำกัด เป็นเงินลงทุนในการร่วมค้า </w:t>
      </w:r>
      <w:r w:rsidRPr="002516C1">
        <w:rPr>
          <w:rFonts w:asciiTheme="majorBidi" w:hAnsiTheme="majorBidi" w:cstheme="majorBidi"/>
          <w:cs/>
        </w:rPr>
        <w:t>เนื่องจาก</w:t>
      </w:r>
      <w:r w:rsidRPr="002516C1">
        <w:rPr>
          <w:rFonts w:asciiTheme="majorBidi" w:hAnsiTheme="majorBidi" w:cstheme="majorBidi"/>
          <w:cs/>
          <w:lang w:val="th-TH"/>
        </w:rPr>
        <w:t xml:space="preserve">บริษัทไม่มีอำนาจควบคุมเหนือกิจการดังกล่าว และการตัดสินใจในเรื่องสำคัญต้องได้รับมติเอกฉันท์จากผู้ถือหุ้นทุกฝ่าย ถึงแม้บริษัทมีสัดส่วนความเป็นเจ้าของร้อยละ </w:t>
      </w:r>
      <w:r w:rsidR="00A026BE" w:rsidRPr="00A026BE">
        <w:rPr>
          <w:rFonts w:asciiTheme="majorBidi" w:hAnsiTheme="majorBidi" w:cstheme="majorBidi"/>
        </w:rPr>
        <w:t>51</w:t>
      </w:r>
    </w:p>
    <w:p w14:paraId="7291F387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64387CD9" w14:textId="2360F79E" w:rsidR="00906D3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  <w:r w:rsidRPr="002516C1">
        <w:rPr>
          <w:rFonts w:asciiTheme="majorBidi" w:hAnsiTheme="majorBidi" w:cstheme="majorBidi"/>
          <w:cs/>
          <w:lang w:val="th-TH"/>
        </w:rPr>
        <w:t xml:space="preserve">ในวันที่ </w:t>
      </w:r>
      <w:r w:rsidR="00A026BE" w:rsidRPr="00A026BE">
        <w:rPr>
          <w:rFonts w:asciiTheme="majorBidi" w:hAnsiTheme="majorBidi" w:cstheme="majorBidi"/>
        </w:rPr>
        <w:t>7</w:t>
      </w:r>
      <w:r w:rsidRPr="002516C1">
        <w:rPr>
          <w:rFonts w:asciiTheme="majorBidi" w:hAnsiTheme="majorBidi" w:cstheme="majorBidi"/>
          <w:cs/>
          <w:lang w:val="th-TH"/>
        </w:rPr>
        <w:t xml:space="preserve"> เมษายน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  <w:cs/>
          <w:lang w:val="th-TH"/>
        </w:rPr>
        <w:t xml:space="preserve"> บริษัทได้เข้าลงนามในสัญญาร่วมทุนกับบริษัท ไบโอม จำกัด (“ไบโอม”) โดยการร่วมทุนในครั้งนี้บริษัทจะดำเนินการซื้อหุ้นเพิ่มทุนของไบโอมในวงเงินไม่เกิน </w:t>
      </w:r>
      <w:r w:rsidR="00A026BE" w:rsidRPr="00A026BE">
        <w:rPr>
          <w:rFonts w:asciiTheme="majorBidi" w:hAnsiTheme="majorBidi" w:cstheme="majorBidi"/>
        </w:rPr>
        <w:t>83</w:t>
      </w:r>
      <w:r w:rsidRPr="002516C1">
        <w:rPr>
          <w:rFonts w:asciiTheme="majorBidi" w:hAnsiTheme="majorBidi" w:cstheme="majorBidi"/>
          <w:cs/>
          <w:lang w:val="th-TH"/>
        </w:rPr>
        <w:t xml:space="preserve"> ล้านบาท ทำให้บริษัทมีสัดส่วนการถือหุ้นร้อยละ </w:t>
      </w:r>
      <w:r w:rsidR="00A026BE" w:rsidRPr="00A026BE">
        <w:rPr>
          <w:rFonts w:asciiTheme="majorBidi" w:hAnsiTheme="majorBidi" w:cstheme="majorBidi"/>
        </w:rPr>
        <w:t>20</w:t>
      </w:r>
      <w:r w:rsidRPr="002516C1">
        <w:rPr>
          <w:rFonts w:asciiTheme="majorBidi" w:hAnsiTheme="majorBidi" w:cstheme="majorBidi"/>
          <w:cs/>
          <w:lang w:val="th-TH"/>
        </w:rPr>
        <w:t xml:space="preserve"> และกลุ่มผู้ถือหุ้นเดิมของไบโอมมีสัดส่วนการถือหุ้นร้อยละ </w:t>
      </w:r>
      <w:r w:rsidR="00A026BE" w:rsidRPr="00A026BE">
        <w:rPr>
          <w:rFonts w:asciiTheme="majorBidi" w:hAnsiTheme="majorBidi" w:cstheme="majorBidi"/>
        </w:rPr>
        <w:t>80</w:t>
      </w:r>
      <w:r w:rsidRPr="002516C1">
        <w:rPr>
          <w:rFonts w:asciiTheme="majorBidi" w:hAnsiTheme="majorBidi" w:cstheme="majorBidi"/>
          <w:cs/>
          <w:lang w:val="th-TH"/>
        </w:rPr>
        <w:t xml:space="preserve"> ของจำนวนหุ้นที่ออกและจำหน่ายทั้งหมด ซึ่งบริษัทได้ชำระค่าหุ้นเพิ่มทุนครั้งแรกจำนวน </w:t>
      </w:r>
      <w:r w:rsidR="00A026BE" w:rsidRPr="00A026BE">
        <w:rPr>
          <w:rFonts w:asciiTheme="majorBidi" w:hAnsiTheme="majorBidi" w:cstheme="majorBidi"/>
        </w:rPr>
        <w:t>30</w:t>
      </w:r>
      <w:r w:rsidRPr="002516C1">
        <w:rPr>
          <w:rFonts w:asciiTheme="majorBidi" w:hAnsiTheme="majorBidi" w:cstheme="majorBidi"/>
          <w:cs/>
          <w:lang w:val="th-TH"/>
        </w:rPr>
        <w:t xml:space="preserve"> ล้านบาท เมื่อวันที่ </w:t>
      </w:r>
      <w:r w:rsidR="00A026BE" w:rsidRPr="00A026BE">
        <w:rPr>
          <w:rFonts w:asciiTheme="majorBidi" w:hAnsiTheme="majorBidi" w:cstheme="majorBidi"/>
        </w:rPr>
        <w:t>29</w:t>
      </w:r>
      <w:r w:rsidRPr="002516C1">
        <w:rPr>
          <w:rFonts w:asciiTheme="majorBidi" w:hAnsiTheme="majorBidi" w:cstheme="majorBidi"/>
          <w:cs/>
          <w:lang w:val="th-TH"/>
        </w:rPr>
        <w:t xml:space="preserve"> เมษายน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  <w:cs/>
          <w:lang w:val="th-TH"/>
        </w:rPr>
        <w:t xml:space="preserve"> และมีสิ่งตอบแทนที่คาดว่าจะต้องจ่ายจำนวน </w:t>
      </w:r>
      <w:r w:rsidR="00A026BE" w:rsidRPr="00A026BE">
        <w:rPr>
          <w:rFonts w:asciiTheme="majorBidi" w:hAnsiTheme="majorBidi" w:cstheme="majorBidi"/>
        </w:rPr>
        <w:t>53</w:t>
      </w:r>
      <w:r w:rsidRPr="002516C1">
        <w:rPr>
          <w:rFonts w:asciiTheme="majorBidi" w:hAnsiTheme="majorBidi" w:cstheme="majorBidi"/>
          <w:cs/>
          <w:lang w:val="th-TH"/>
        </w:rPr>
        <w:t xml:space="preserve"> ล้านบาท ตั้งแต่ปี </w:t>
      </w:r>
      <w:r w:rsidR="00A026BE" w:rsidRPr="00A026BE">
        <w:rPr>
          <w:rFonts w:asciiTheme="majorBidi" w:hAnsiTheme="majorBidi" w:cstheme="majorBidi"/>
        </w:rPr>
        <w:t>2567</w:t>
      </w:r>
      <w:r w:rsidRPr="002516C1">
        <w:rPr>
          <w:rFonts w:asciiTheme="majorBidi" w:hAnsiTheme="majorBidi" w:cstheme="majorBidi"/>
          <w:cs/>
          <w:lang w:val="th-TH"/>
        </w:rPr>
        <w:t xml:space="preserve"> และ </w:t>
      </w:r>
      <w:r w:rsidR="00A026BE" w:rsidRPr="00A026BE">
        <w:rPr>
          <w:rFonts w:asciiTheme="majorBidi" w:hAnsiTheme="majorBidi" w:cstheme="majorBidi"/>
        </w:rPr>
        <w:t>2570</w:t>
      </w:r>
      <w:r w:rsidRPr="002516C1">
        <w:rPr>
          <w:rFonts w:asciiTheme="majorBidi" w:hAnsiTheme="majorBidi" w:cstheme="majorBidi"/>
          <w:cs/>
          <w:lang w:val="th-TH"/>
        </w:rPr>
        <w:t xml:space="preserve"> เป็นต้นไป โดยแบ่งชำระครั้งแรกจำนวน </w:t>
      </w:r>
      <w:r w:rsidR="00A026BE" w:rsidRPr="00A026BE">
        <w:rPr>
          <w:rFonts w:asciiTheme="majorBidi" w:hAnsiTheme="majorBidi" w:cstheme="majorBidi"/>
        </w:rPr>
        <w:t>10</w:t>
      </w:r>
      <w:r w:rsidRPr="002516C1">
        <w:rPr>
          <w:rFonts w:asciiTheme="majorBidi" w:hAnsiTheme="majorBidi" w:cstheme="majorBidi"/>
          <w:cs/>
          <w:lang w:val="th-TH"/>
        </w:rPr>
        <w:t xml:space="preserve"> ล้านบาท และครั้งที่สองจำนวน </w:t>
      </w:r>
      <w:r w:rsidR="00A026BE" w:rsidRPr="00A026BE">
        <w:rPr>
          <w:rFonts w:asciiTheme="majorBidi" w:hAnsiTheme="majorBidi" w:cstheme="majorBidi"/>
        </w:rPr>
        <w:t>43</w:t>
      </w:r>
      <w:r w:rsidRPr="002516C1">
        <w:rPr>
          <w:rFonts w:asciiTheme="majorBidi" w:hAnsiTheme="majorBidi" w:cstheme="majorBidi"/>
          <w:cs/>
          <w:lang w:val="th-TH"/>
        </w:rPr>
        <w:t xml:space="preserve"> ล้านบาท ตามลำดับ เมื่อไบโอมสามารถสร้างผลงานตามดัชนีชี้วัดผลงานหรือความสำเร็จของงาน (</w:t>
      </w:r>
      <w:r w:rsidRPr="002516C1">
        <w:rPr>
          <w:rFonts w:asciiTheme="majorBidi" w:hAnsiTheme="majorBidi" w:cstheme="majorBidi"/>
          <w:lang w:val="th-TH"/>
        </w:rPr>
        <w:t xml:space="preserve">KPI) </w:t>
      </w:r>
      <w:r w:rsidRPr="002516C1">
        <w:rPr>
          <w:rFonts w:asciiTheme="majorBidi" w:hAnsiTheme="majorBidi" w:cstheme="majorBidi"/>
          <w:cs/>
          <w:lang w:val="th-TH"/>
        </w:rPr>
        <w:t xml:space="preserve">ได้ตามเงื่อนไขที่ระบุในสัญญา 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lang w:val="th-TH"/>
        </w:rPr>
        <w:t xml:space="preserve"> </w:t>
      </w:r>
      <w:r w:rsidRPr="002516C1">
        <w:rPr>
          <w:rFonts w:asciiTheme="majorBidi" w:hAnsiTheme="majorBidi" w:cstheme="majorBidi"/>
          <w:cs/>
          <w:lang w:val="th-TH"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  <w:lang w:val="th-TH"/>
        </w:rPr>
        <w:t xml:space="preserve"> </w:t>
      </w:r>
      <w:r w:rsidRPr="002516C1">
        <w:rPr>
          <w:rFonts w:asciiTheme="majorBidi" w:hAnsiTheme="majorBidi" w:cstheme="majorBidi"/>
          <w:cs/>
          <w:lang w:val="th-TH"/>
        </w:rPr>
        <w:t>กลุ่มบริษัทและบริษัทได้รับรู้สิ่งตอบแทนที่คาดว่าจะต้องจ่ายดังกล่าวเป็นหนี้สินทางการเงินไม่หมุนเวียนอื่นในงบแสดงฐานะการเงินรวมและงบแสดงฐานะการเงินเฉพาะกิจการ</w:t>
      </w:r>
    </w:p>
    <w:p w14:paraId="5A083D84" w14:textId="092CD7FC" w:rsidR="00A026BE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</w:p>
    <w:p w14:paraId="186688A9" w14:textId="30957205" w:rsidR="00A026BE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</w:p>
    <w:p w14:paraId="7043ED40" w14:textId="78F19C5E" w:rsidR="00A026BE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</w:p>
    <w:p w14:paraId="6808C68B" w14:textId="33B5C133" w:rsidR="00A026BE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</w:p>
    <w:p w14:paraId="5EC1A149" w14:textId="45554C9B" w:rsidR="00A026BE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lang w:val="th-TH"/>
        </w:rPr>
      </w:pPr>
    </w:p>
    <w:p w14:paraId="74689D0A" w14:textId="77777777" w:rsidR="00A026BE" w:rsidRPr="002516C1" w:rsidRDefault="00A026BE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1"/>
        <w:jc w:val="thaiDistribute"/>
        <w:rPr>
          <w:rFonts w:asciiTheme="majorBidi" w:hAnsiTheme="majorBidi" w:cstheme="majorBidi"/>
          <w:cs/>
          <w:lang w:val="th-TH"/>
        </w:rPr>
      </w:pPr>
    </w:p>
    <w:p w14:paraId="661A85F1" w14:textId="77777777" w:rsidR="00906D31" w:rsidRPr="002516C1" w:rsidRDefault="00906D31" w:rsidP="00906D31">
      <w:pPr>
        <w:rPr>
          <w:rFonts w:asciiTheme="majorBidi" w:hAnsiTheme="majorBidi" w:cstheme="majorBidi"/>
          <w:sz w:val="18"/>
          <w:szCs w:val="18"/>
        </w:rPr>
      </w:pPr>
    </w:p>
    <w:p w14:paraId="7B9CB63F" w14:textId="6EA52399" w:rsidR="00A026BE" w:rsidRPr="00A026BE" w:rsidRDefault="00A026BE" w:rsidP="00A0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lang w:val="th-TH"/>
        </w:rPr>
      </w:pPr>
      <w:bookmarkStart w:id="8" w:name="_Hlk127352845"/>
      <w:r w:rsidRPr="00A026BE">
        <w:rPr>
          <w:rFonts w:asciiTheme="majorBidi" w:hAnsiTheme="majorBidi"/>
          <w:cs/>
          <w:lang w:val="th-TH"/>
        </w:rPr>
        <w:lastRenderedPageBreak/>
        <w:t xml:space="preserve">เมื่อวันที่ </w:t>
      </w:r>
      <w:r w:rsidRPr="00A026BE">
        <w:rPr>
          <w:rFonts w:asciiTheme="majorBidi" w:hAnsiTheme="majorBidi"/>
        </w:rPr>
        <w:t>31</w:t>
      </w:r>
      <w:r w:rsidRPr="00A026BE">
        <w:rPr>
          <w:rFonts w:asciiTheme="majorBidi" w:hAnsiTheme="majorBidi"/>
          <w:cs/>
          <w:lang w:val="th-TH"/>
        </w:rPr>
        <w:t xml:space="preserve"> สิงหาคม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บริษัทได้เข้าลงนามในสัญญาร่วมทุนกับบริษัท บางจาก คอร์ปอเรชั่น จำกัด (มหาชน) และบริษัท ธนโชค ออยล์ไลท์ จำกัด เพื่อร่วมจัดตั้งบริษัท บีเอสจีเอฟ จำกัด (“บีเอสจีเอฟ”) โดยบีเอสจีเอฟดำเนินธุรกิจเกี่ยวกับการจัดหาวัตถุดิบ ผลิต และจำหน่ายน้ำมันเชื้อเพลิงอากาศยานยั่งยืนจากน้ำมันใช้แล้ว ซึ่งตามสัญญาบริษัทได้เข้าซื้อหุ้นสามัญจำนวน </w:t>
      </w:r>
      <w:r w:rsidRPr="00A026BE">
        <w:rPr>
          <w:rFonts w:asciiTheme="majorBidi" w:hAnsiTheme="majorBidi"/>
        </w:rPr>
        <w:t>20</w:t>
      </w:r>
      <w:r w:rsidRPr="00A026BE">
        <w:rPr>
          <w:rFonts w:asciiTheme="majorBidi" w:hAnsiTheme="majorBidi"/>
          <w:cs/>
          <w:lang w:val="th-TH"/>
        </w:rPr>
        <w:t>,</w:t>
      </w:r>
      <w:r w:rsidRPr="00A026BE">
        <w:rPr>
          <w:rFonts w:asciiTheme="majorBidi" w:hAnsiTheme="majorBidi"/>
        </w:rPr>
        <w:t>000</w:t>
      </w:r>
      <w:r w:rsidRPr="00A026BE">
        <w:rPr>
          <w:rFonts w:asciiTheme="majorBidi" w:hAnsiTheme="majorBidi"/>
          <w:cs/>
          <w:lang w:val="th-TH"/>
        </w:rPr>
        <w:t xml:space="preserve"> หุ้น หรือคิดเป็นร้อยละ </w:t>
      </w:r>
      <w:r w:rsidRPr="00A026BE">
        <w:rPr>
          <w:rFonts w:asciiTheme="majorBidi" w:hAnsiTheme="majorBidi"/>
        </w:rPr>
        <w:t>20</w:t>
      </w:r>
      <w:r w:rsidRPr="00A026BE">
        <w:rPr>
          <w:rFonts w:asciiTheme="majorBidi" w:hAnsiTheme="majorBidi"/>
          <w:cs/>
          <w:lang w:val="th-TH"/>
        </w:rPr>
        <w:t xml:space="preserve"> ของหุ้นที่จำหน่ายได้ทั้งหมดของบีเอสจีเอฟ ในมูลค่าที่ตราไว้หุ้นละ </w:t>
      </w:r>
      <w:r w:rsidRPr="00A026BE">
        <w:rPr>
          <w:rFonts w:asciiTheme="majorBidi" w:hAnsiTheme="majorBidi"/>
        </w:rPr>
        <w:t>10</w:t>
      </w:r>
      <w:r w:rsidRPr="00A026BE">
        <w:rPr>
          <w:rFonts w:asciiTheme="majorBidi" w:hAnsiTheme="majorBidi"/>
          <w:cs/>
          <w:lang w:val="th-TH"/>
        </w:rPr>
        <w:t xml:space="preserve"> บาท โดยบริษัทจะมีสิทธิออกเสียงลงมติในที่ประชุมผู้ถือหุ้นคิดเป็นร้อยละ </w:t>
      </w:r>
      <w:r w:rsidRPr="00A026BE">
        <w:rPr>
          <w:rFonts w:asciiTheme="majorBidi" w:hAnsiTheme="majorBidi"/>
        </w:rPr>
        <w:t>7</w:t>
      </w:r>
      <w:r w:rsidRPr="00A026BE">
        <w:rPr>
          <w:rFonts w:asciiTheme="majorBidi" w:hAnsiTheme="majorBidi"/>
          <w:cs/>
          <w:lang w:val="th-TH"/>
        </w:rPr>
        <w:t xml:space="preserve"> ของจำนวนสิทธิออกเสียงทั้งหมด และจัดประเภทเงินลงทุนดังกล่าวเป็นสินทรัพย์ทางการเงินอื่น โดยมีทุนจดทะเบียนจำนวน </w:t>
      </w:r>
      <w:r w:rsidRPr="00A026BE">
        <w:rPr>
          <w:rFonts w:asciiTheme="majorBidi" w:hAnsiTheme="majorBidi"/>
        </w:rPr>
        <w:t>1</w:t>
      </w:r>
      <w:r w:rsidRPr="00A026BE">
        <w:rPr>
          <w:rFonts w:asciiTheme="majorBidi" w:hAnsiTheme="majorBidi"/>
          <w:cs/>
          <w:lang w:val="th-TH"/>
        </w:rPr>
        <w:t xml:space="preserve"> ล้านบาท  และในวันที่ </w:t>
      </w:r>
      <w:r w:rsidRPr="00A026BE">
        <w:rPr>
          <w:rFonts w:asciiTheme="majorBidi" w:hAnsiTheme="majorBidi"/>
        </w:rPr>
        <w:t>13</w:t>
      </w:r>
      <w:r w:rsidRPr="00A026BE">
        <w:rPr>
          <w:rFonts w:asciiTheme="majorBidi" w:hAnsiTheme="majorBidi"/>
          <w:cs/>
          <w:lang w:val="th-TH"/>
        </w:rPr>
        <w:t xml:space="preserve"> ธันวาคม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ที่ประชุมวิสามัญผู้ถือหุ้นครั้งที่ </w:t>
      </w:r>
      <w:r w:rsidRPr="00A026BE">
        <w:rPr>
          <w:rFonts w:asciiTheme="majorBidi" w:hAnsiTheme="majorBidi"/>
        </w:rPr>
        <w:t>1</w:t>
      </w:r>
      <w:r w:rsidRPr="00A026BE">
        <w:rPr>
          <w:rFonts w:asciiTheme="majorBidi" w:hAnsiTheme="majorBidi"/>
          <w:cs/>
          <w:lang w:val="th-TH"/>
        </w:rPr>
        <w:t>/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ของบีเอสจีเอฟได้มีมติอนุมัติการเพิ่มสัดส่วนกรรมการที่มาจากบริษัทบีบีจีไอในคณะกรรมการบริหารของบีเอสจีเอฟ ส่งผลให้บริษัทมีอิทธิพลอย่างมีนัยสำคัญในบีเอสจีเอฟ ทำให้บริษัทเปลี่ยนการจัดประเภทเงินลงทุนดังกล่าวจากสินทรัพย์ทางการเงินอื่นเป็นเงินลงทุนในบริษัทร่วมในงบการเงินรวมและงบการเงินเฉพาะกิจการ สำหรับปีสิ้นสุดวันที่ </w:t>
      </w:r>
      <w:r w:rsidRPr="00A026BE">
        <w:rPr>
          <w:rFonts w:asciiTheme="majorBidi" w:hAnsiTheme="majorBidi"/>
        </w:rPr>
        <w:t>31</w:t>
      </w:r>
      <w:r w:rsidRPr="00A026BE">
        <w:rPr>
          <w:rFonts w:asciiTheme="majorBidi" w:hAnsiTheme="majorBidi"/>
          <w:cs/>
          <w:lang w:val="th-TH"/>
        </w:rPr>
        <w:t xml:space="preserve"> ธันวาคม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</w:t>
      </w:r>
    </w:p>
    <w:p w14:paraId="460885F3" w14:textId="77777777" w:rsidR="00A026BE" w:rsidRPr="00A026BE" w:rsidRDefault="00A026BE" w:rsidP="00A0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lang w:val="th-TH"/>
        </w:rPr>
      </w:pPr>
    </w:p>
    <w:p w14:paraId="5502D36F" w14:textId="631B3E0F" w:rsidR="00906D31" w:rsidRPr="002516C1" w:rsidRDefault="00A026BE" w:rsidP="00A026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lang w:val="th-TH"/>
        </w:rPr>
      </w:pPr>
      <w:r w:rsidRPr="00A026BE">
        <w:rPr>
          <w:rFonts w:asciiTheme="majorBidi" w:hAnsiTheme="majorBidi"/>
          <w:cs/>
          <w:lang w:val="th-TH"/>
        </w:rPr>
        <w:t xml:space="preserve">ต่อมาที่ประชุมคณะกรรมการบริษัทบีเอสจีเอฟ ครั้งที่ </w:t>
      </w:r>
      <w:r w:rsidRPr="00A026BE">
        <w:rPr>
          <w:rFonts w:asciiTheme="majorBidi" w:hAnsiTheme="majorBidi"/>
        </w:rPr>
        <w:t>2</w:t>
      </w:r>
      <w:r w:rsidRPr="00A026BE">
        <w:rPr>
          <w:rFonts w:asciiTheme="majorBidi" w:hAnsiTheme="majorBidi"/>
          <w:cs/>
          <w:lang w:val="th-TH"/>
        </w:rPr>
        <w:t>/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เมื่อวันที่ </w:t>
      </w:r>
      <w:r w:rsidRPr="00A026BE">
        <w:rPr>
          <w:rFonts w:asciiTheme="majorBidi" w:hAnsiTheme="majorBidi"/>
        </w:rPr>
        <w:t>19</w:t>
      </w:r>
      <w:r w:rsidRPr="00A026BE">
        <w:rPr>
          <w:rFonts w:asciiTheme="majorBidi" w:hAnsiTheme="majorBidi"/>
          <w:cs/>
          <w:lang w:val="th-TH"/>
        </w:rPr>
        <w:t xml:space="preserve"> ตุลาคม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ได้มีมติอนุมัติเพิ่มทุนจดทะเบียนจำนวน </w:t>
      </w:r>
      <w:r w:rsidRPr="00A026BE">
        <w:rPr>
          <w:rFonts w:asciiTheme="majorBidi" w:hAnsiTheme="majorBidi"/>
        </w:rPr>
        <w:t>200</w:t>
      </w:r>
      <w:r w:rsidRPr="00A026BE">
        <w:rPr>
          <w:rFonts w:asciiTheme="majorBidi" w:hAnsiTheme="majorBidi"/>
          <w:cs/>
          <w:lang w:val="th-TH"/>
        </w:rPr>
        <w:t xml:space="preserve"> ล้านบาท เป็นทุนจดทะเบียนใหม่จำนวน </w:t>
      </w:r>
      <w:r w:rsidRPr="00A026BE">
        <w:rPr>
          <w:rFonts w:asciiTheme="majorBidi" w:hAnsiTheme="majorBidi"/>
        </w:rPr>
        <w:t>201</w:t>
      </w:r>
      <w:r w:rsidRPr="00A026BE">
        <w:rPr>
          <w:rFonts w:asciiTheme="majorBidi" w:hAnsiTheme="majorBidi"/>
          <w:cs/>
          <w:lang w:val="th-TH"/>
        </w:rPr>
        <w:t xml:space="preserve"> ล้านบาท โดยการออกหุ้นสามัญใหม่จำนวน </w:t>
      </w:r>
      <w:r w:rsidRPr="00A026BE">
        <w:rPr>
          <w:rFonts w:asciiTheme="majorBidi" w:hAnsiTheme="majorBidi"/>
        </w:rPr>
        <w:t>20</w:t>
      </w:r>
      <w:r w:rsidRPr="00A026BE">
        <w:rPr>
          <w:rFonts w:asciiTheme="majorBidi" w:hAnsiTheme="majorBidi"/>
          <w:cs/>
          <w:lang w:val="th-TH"/>
        </w:rPr>
        <w:t xml:space="preserve"> ล้านหุ้น มูลค่าที่ตราไว้หุ้นละ </w:t>
      </w:r>
      <w:r w:rsidRPr="00A026BE">
        <w:rPr>
          <w:rFonts w:asciiTheme="majorBidi" w:hAnsiTheme="majorBidi"/>
        </w:rPr>
        <w:t>10</w:t>
      </w:r>
      <w:r w:rsidRPr="00A026BE">
        <w:rPr>
          <w:rFonts w:asciiTheme="majorBidi" w:hAnsiTheme="majorBidi"/>
          <w:cs/>
          <w:lang w:val="th-TH"/>
        </w:rPr>
        <w:t xml:space="preserve"> บาท โดยไม่มีการเปลี่ยนแปลงในสัดส่วนการถือหุ้นของบริษัท และคงสัดส่วนของสิทธิออกเสียงลงมติในที่ประชุมผู้ถือหุ้น  ที่ประชุมคณะกรรมการของบริษัทเมื่อวันที่ </w:t>
      </w:r>
      <w:r w:rsidRPr="00A026BE">
        <w:rPr>
          <w:rFonts w:asciiTheme="majorBidi" w:hAnsiTheme="majorBidi"/>
        </w:rPr>
        <w:t>9</w:t>
      </w:r>
      <w:r w:rsidRPr="00A026BE">
        <w:rPr>
          <w:rFonts w:asciiTheme="majorBidi" w:hAnsiTheme="majorBidi"/>
          <w:cs/>
          <w:lang w:val="th-TH"/>
        </w:rPr>
        <w:t xml:space="preserve"> พฤศจิกายน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มีมติอนุมัติเพิ่มทุนในบีเอสจีเอฟจำนวน </w:t>
      </w:r>
      <w:r w:rsidRPr="00A026BE">
        <w:rPr>
          <w:rFonts w:asciiTheme="majorBidi" w:hAnsiTheme="majorBidi"/>
        </w:rPr>
        <w:t>40</w:t>
      </w:r>
      <w:r w:rsidRPr="00A026BE">
        <w:rPr>
          <w:rFonts w:asciiTheme="majorBidi" w:hAnsiTheme="majorBidi"/>
          <w:cs/>
          <w:lang w:val="th-TH"/>
        </w:rPr>
        <w:t xml:space="preserve"> ล้านบาท บริษัทได้ชำระค่าหุ้นสามัญครบทั้งจำนวนในเดือนพฤศจิกายน </w:t>
      </w:r>
      <w:r w:rsidRPr="00A026BE">
        <w:rPr>
          <w:rFonts w:asciiTheme="majorBidi" w:hAnsiTheme="majorBidi"/>
        </w:rPr>
        <w:t>2565</w:t>
      </w:r>
      <w:r w:rsidRPr="00A026BE">
        <w:rPr>
          <w:rFonts w:asciiTheme="majorBidi" w:hAnsiTheme="majorBidi"/>
          <w:cs/>
          <w:lang w:val="th-TH"/>
        </w:rPr>
        <w:t xml:space="preserve">  โดยปัจจุบันอยู่ระหว่างการจดทะเบียนเพิ่มทุน  บริษัทจึงบันทึกเงินจำนวนดังกล่าวเป็นสินทรัพย์ไม่หมุนเวียนอื่นในงบแสดงฐานะการเงิน ณ วันที่ </w:t>
      </w:r>
      <w:r w:rsidRPr="00A026BE">
        <w:rPr>
          <w:rFonts w:asciiTheme="majorBidi" w:hAnsiTheme="majorBidi"/>
        </w:rPr>
        <w:t>31</w:t>
      </w:r>
      <w:r w:rsidRPr="00A026BE">
        <w:rPr>
          <w:rFonts w:asciiTheme="majorBidi" w:hAnsiTheme="majorBidi"/>
          <w:cs/>
          <w:lang w:val="th-TH"/>
        </w:rPr>
        <w:t xml:space="preserve"> ธันวาคม </w:t>
      </w:r>
      <w:r w:rsidRPr="00A026BE">
        <w:rPr>
          <w:rFonts w:asciiTheme="majorBidi" w:hAnsiTheme="majorBidi"/>
        </w:rPr>
        <w:t>2565</w:t>
      </w:r>
    </w:p>
    <w:bookmarkEnd w:id="8"/>
    <w:p w14:paraId="6876282E" w14:textId="373337FC" w:rsidR="00906D31" w:rsidRPr="002516C1" w:rsidRDefault="00906D31" w:rsidP="00906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firstLine="1"/>
        <w:jc w:val="thaiDistribute"/>
        <w:rPr>
          <w:rFonts w:asciiTheme="majorBidi" w:hAnsiTheme="majorBidi" w:cstheme="majorBidi"/>
          <w:cs/>
          <w:lang w:val="th-TH"/>
        </w:rPr>
        <w:sectPr w:rsidR="00906D31" w:rsidRPr="002516C1" w:rsidSect="00352CD9">
          <w:headerReference w:type="even" r:id="rId11"/>
          <w:headerReference w:type="default" r:id="rId12"/>
          <w:footerReference w:type="even" r:id="rId13"/>
          <w:headerReference w:type="first" r:id="rId14"/>
          <w:footerReference w:type="first" r:id="rId15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07EA9F38" w14:textId="7F37D616" w:rsidR="00906D31" w:rsidRDefault="0082266F" w:rsidP="00906D31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</w:t>
      </w:r>
      <w:r w:rsidR="00906D31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งินลงทุนในบริษัทย่อย</w:t>
      </w:r>
    </w:p>
    <w:p w14:paraId="5F241C5E" w14:textId="77777777" w:rsidR="00906D31" w:rsidRPr="00906D31" w:rsidRDefault="00906D31" w:rsidP="00906D31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49E57561" w14:textId="699310C9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เงินลงทุนในบริษัทย่อย 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  <w:cs/>
        </w:rPr>
        <w:t xml:space="preserve"> และ </w:t>
      </w:r>
      <w:r w:rsidR="00A026BE" w:rsidRPr="00A026BE">
        <w:rPr>
          <w:rFonts w:asciiTheme="majorBidi" w:hAnsiTheme="majorBidi" w:cstheme="majorBidi"/>
        </w:rPr>
        <w:t>2564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และเงินปันผลรับจากเงินลงทุนสำหรับปีสิ้นสุดวันที่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และ</w:t>
      </w:r>
      <w:r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2564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มีดังนี้</w:t>
      </w:r>
    </w:p>
    <w:p w14:paraId="1633A5AF" w14:textId="77777777" w:rsidR="00780BA0" w:rsidRPr="002516C1" w:rsidRDefault="00780BA0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</w:rPr>
      </w:pPr>
    </w:p>
    <w:tbl>
      <w:tblPr>
        <w:tblW w:w="15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0"/>
        <w:gridCol w:w="630"/>
        <w:gridCol w:w="178"/>
        <w:gridCol w:w="812"/>
        <w:gridCol w:w="178"/>
        <w:gridCol w:w="722"/>
        <w:gridCol w:w="179"/>
        <w:gridCol w:w="812"/>
        <w:gridCol w:w="180"/>
        <w:gridCol w:w="720"/>
        <w:gridCol w:w="180"/>
        <w:gridCol w:w="811"/>
        <w:gridCol w:w="180"/>
        <w:gridCol w:w="720"/>
        <w:gridCol w:w="180"/>
        <w:gridCol w:w="810"/>
        <w:gridCol w:w="180"/>
        <w:gridCol w:w="720"/>
        <w:gridCol w:w="180"/>
        <w:gridCol w:w="813"/>
        <w:gridCol w:w="180"/>
        <w:gridCol w:w="720"/>
        <w:gridCol w:w="183"/>
        <w:gridCol w:w="807"/>
        <w:gridCol w:w="210"/>
        <w:gridCol w:w="780"/>
        <w:gridCol w:w="178"/>
        <w:gridCol w:w="788"/>
      </w:tblGrid>
      <w:tr w:rsidR="00976E27" w:rsidRPr="002516C1" w:rsidDel="00685444" w14:paraId="3E890A8E" w14:textId="77777777" w:rsidTr="00442360">
        <w:trPr>
          <w:cantSplit/>
          <w:tblHeader/>
        </w:trPr>
        <w:tc>
          <w:tcPr>
            <w:tcW w:w="15101" w:type="dxa"/>
            <w:gridSpan w:val="28"/>
            <w:shd w:val="clear" w:color="auto" w:fill="auto"/>
          </w:tcPr>
          <w:p w14:paraId="02D4F35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8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:rsidDel="00685444" w14:paraId="06FE4C8F" w14:textId="77777777" w:rsidTr="00442360">
        <w:trPr>
          <w:cantSplit/>
          <w:tblHeader/>
        </w:trPr>
        <w:tc>
          <w:tcPr>
            <w:tcW w:w="2070" w:type="dxa"/>
            <w:shd w:val="clear" w:color="auto" w:fill="auto"/>
          </w:tcPr>
          <w:p w14:paraId="2A66C647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43D1505C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8" w:type="dxa"/>
          </w:tcPr>
          <w:p w14:paraId="5004A699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</w:rPr>
            </w:pPr>
          </w:p>
        </w:tc>
        <w:tc>
          <w:tcPr>
            <w:tcW w:w="1713" w:type="dxa"/>
            <w:gridSpan w:val="3"/>
          </w:tcPr>
          <w:p w14:paraId="5D7818D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635EDBF5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1" w:type="dxa"/>
            <w:gridSpan w:val="3"/>
          </w:tcPr>
          <w:p w14:paraId="492921A4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49FC7009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7462F2D7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130B1FB0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3" w:type="dxa"/>
            <w:gridSpan w:val="3"/>
          </w:tcPr>
          <w:p w14:paraId="2CCB66E6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123755BB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</w:tcPr>
          <w:p w14:paraId="6FE0A80B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ส่วนได้เสีย</w:t>
            </w:r>
            <w:r w:rsidRPr="002516C1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  <w:r w:rsidRPr="002516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210" w:type="dxa"/>
          </w:tcPr>
          <w:p w14:paraId="189BA848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46" w:type="dxa"/>
            <w:gridSpan w:val="3"/>
          </w:tcPr>
          <w:p w14:paraId="2693966B" w14:textId="77777777" w:rsidR="00976E27" w:rsidRPr="002516C1" w:rsidDel="00685444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8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976E27" w:rsidRPr="002516C1" w14:paraId="0FBF1374" w14:textId="77777777" w:rsidTr="00442360">
        <w:trPr>
          <w:cantSplit/>
          <w:trHeight w:val="236"/>
          <w:tblHeader/>
        </w:trPr>
        <w:tc>
          <w:tcPr>
            <w:tcW w:w="2070" w:type="dxa"/>
          </w:tcPr>
          <w:p w14:paraId="64CBBA93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</w:tcPr>
          <w:p w14:paraId="76C1952E" w14:textId="436B3FE0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7B85089B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39A82F19" w14:textId="7E1AF3AC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0423B79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947BA3B" w14:textId="6F8446DB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9" w:type="dxa"/>
          </w:tcPr>
          <w:p w14:paraId="7FC04C1C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F34D6D8" w14:textId="37A5F5DD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7922DBE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95C33E5" w14:textId="50052F52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713FAA89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27E3B83" w14:textId="6A3A2DC2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2FBDE03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2506139" w14:textId="22A36AAF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00AE921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14:paraId="4428242C" w14:textId="2E2D492C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3008A52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6C74507" w14:textId="76B30528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0" w:type="dxa"/>
          </w:tcPr>
          <w:p w14:paraId="35B00432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3" w:type="dxa"/>
          </w:tcPr>
          <w:p w14:paraId="3C9DC629" w14:textId="58570FD2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0BC7DE20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DA13331" w14:textId="660103E7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83" w:type="dxa"/>
          </w:tcPr>
          <w:p w14:paraId="7C358FCD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DDAA3BC" w14:textId="1CE5F9B1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  <w:tc>
          <w:tcPr>
            <w:tcW w:w="210" w:type="dxa"/>
          </w:tcPr>
          <w:p w14:paraId="37C82B4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1532182B" w14:textId="0B6B3849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3DD5F260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3C03506" w14:textId="5FE9301F" w:rsidR="00976E27" w:rsidRPr="002516C1" w:rsidRDefault="00A026BE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2564</w:t>
            </w:r>
          </w:p>
        </w:tc>
      </w:tr>
      <w:tr w:rsidR="00976E27" w:rsidRPr="002516C1" w14:paraId="3E99DD9E" w14:textId="77777777" w:rsidTr="00442360">
        <w:trPr>
          <w:cantSplit/>
          <w:trHeight w:val="301"/>
        </w:trPr>
        <w:tc>
          <w:tcPr>
            <w:tcW w:w="2070" w:type="dxa"/>
          </w:tcPr>
          <w:p w14:paraId="305A0EAD" w14:textId="77777777" w:rsidR="00976E27" w:rsidRPr="002516C1" w:rsidRDefault="00976E27" w:rsidP="00780BA0">
            <w:pPr>
              <w:tabs>
                <w:tab w:val="clear" w:pos="227"/>
                <w:tab w:val="clear" w:pos="454"/>
              </w:tabs>
              <w:spacing w:line="37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09F1CBE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78" w:type="dxa"/>
          </w:tcPr>
          <w:p w14:paraId="1C283A9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33" w:type="dxa"/>
            <w:gridSpan w:val="23"/>
          </w:tcPr>
          <w:p w14:paraId="4E5C1B8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(ล้านบาท)</w:t>
            </w:r>
          </w:p>
        </w:tc>
      </w:tr>
      <w:tr w:rsidR="00976E27" w:rsidRPr="002516C1" w14:paraId="6EBAC765" w14:textId="77777777" w:rsidTr="00442360">
        <w:trPr>
          <w:cantSplit/>
        </w:trPr>
        <w:tc>
          <w:tcPr>
            <w:tcW w:w="2070" w:type="dxa"/>
          </w:tcPr>
          <w:p w14:paraId="2FD7D7BB" w14:textId="77777777" w:rsidR="00976E27" w:rsidRPr="002516C1" w:rsidRDefault="00976E27" w:rsidP="00691B99">
            <w:pPr>
              <w:tabs>
                <w:tab w:val="clear" w:pos="227"/>
                <w:tab w:val="clear" w:pos="454"/>
              </w:tabs>
              <w:spacing w:line="370" w:lineRule="exact"/>
              <w:ind w:left="9" w:firstLine="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630" w:type="dxa"/>
          </w:tcPr>
          <w:p w14:paraId="067BF8E7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5D0872D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282A4912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51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7941FC6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37CAC1E" w14:textId="77777777" w:rsidR="00976E27" w:rsidRPr="002516C1" w:rsidRDefault="00976E27" w:rsidP="00780BA0">
            <w:pPr>
              <w:pStyle w:val="acctfourfigures"/>
              <w:tabs>
                <w:tab w:val="clear" w:pos="765"/>
              </w:tabs>
              <w:spacing w:line="37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" w:type="dxa"/>
          </w:tcPr>
          <w:p w14:paraId="10E3FDC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158C618A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40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586AA3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A3D244C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491"/>
              </w:tabs>
              <w:spacing w:line="37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6A65E6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6780C41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51EEF65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76CBDCB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1BA0751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58B7577C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CA41E92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0F358E7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4A6893A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3EB396E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207161E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E8389D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3BD0D653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5BAFF3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10" w:type="dxa"/>
          </w:tcPr>
          <w:p w14:paraId="01DE1C15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40E7F419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1D8C2BD8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753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7AAFE6" w14:textId="77777777" w:rsidR="00976E27" w:rsidRPr="002516C1" w:rsidRDefault="00976E27" w:rsidP="00780BA0">
            <w:pPr>
              <w:pStyle w:val="acctfourfigures"/>
              <w:tabs>
                <w:tab w:val="clear" w:pos="765"/>
                <w:tab w:val="decimal" w:pos="619"/>
              </w:tabs>
              <w:spacing w:line="370" w:lineRule="exact"/>
              <w:ind w:left="-79" w:right="-79"/>
              <w:jc w:val="thaiDistribute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193247" w:rsidRPr="002516C1" w14:paraId="57121F0C" w14:textId="77777777" w:rsidTr="00442360">
        <w:trPr>
          <w:cantSplit/>
        </w:trPr>
        <w:tc>
          <w:tcPr>
            <w:tcW w:w="2070" w:type="dxa"/>
          </w:tcPr>
          <w:p w14:paraId="0E805A6A" w14:textId="0EE946BA" w:rsidR="00193247" w:rsidRPr="002516C1" w:rsidRDefault="00193247" w:rsidP="00193247">
            <w:pPr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ไบโอดีเซล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 (เดิมชื่อ </w:t>
            </w:r>
            <w:r w:rsidR="00002415">
              <w:rPr>
                <w:rFonts w:asciiTheme="majorBidi" w:hAnsiTheme="majorBidi" w:cstheme="majorBidi" w:hint="cs"/>
                <w:sz w:val="22"/>
                <w:szCs w:val="22"/>
                <w:cs/>
              </w:rPr>
              <w:t>“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บางจากไบโอฟูเอล จำกัด</w:t>
            </w:r>
            <w:r w:rsidR="00002415">
              <w:rPr>
                <w:rFonts w:asciiTheme="majorBidi" w:hAnsiTheme="majorBidi" w:cstheme="majorBidi" w:hint="cs"/>
                <w:sz w:val="22"/>
                <w:szCs w:val="22"/>
                <w:cs/>
              </w:rPr>
              <w:t>”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</w:tcPr>
          <w:p w14:paraId="6D195D8F" w14:textId="670C8C4C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01273AF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90E3E65" w14:textId="26EF1AA0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27C7DA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CEDA0F3" w14:textId="68347B8E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</w:tcPr>
          <w:p w14:paraId="53445AF9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062F45A" w14:textId="5D38CE16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281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</w:t>
            </w:r>
          </w:p>
        </w:tc>
        <w:tc>
          <w:tcPr>
            <w:tcW w:w="180" w:type="dxa"/>
          </w:tcPr>
          <w:p w14:paraId="6F44D7C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3F166773" w14:textId="530D80D7" w:rsidR="00193247" w:rsidRPr="002516C1" w:rsidRDefault="00A026BE" w:rsidP="0019324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98B888F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902B15C" w14:textId="56F390D0" w:rsidR="00193247" w:rsidRPr="002516C1" w:rsidRDefault="00A026BE" w:rsidP="001932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425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575B0756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A35642E" w14:textId="0844AF07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171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0" w:type="dxa"/>
          </w:tcPr>
          <w:p w14:paraId="4D510ECE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39B1C35D" w14:textId="16ED86B8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971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</w:p>
        </w:tc>
        <w:tc>
          <w:tcPr>
            <w:tcW w:w="180" w:type="dxa"/>
          </w:tcPr>
          <w:p w14:paraId="73A0880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0901637" w14:textId="0A7166FF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11E82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3FEC5C09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9393F1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D9F7A1D" w14:textId="4B456B8B" w:rsidR="00193247" w:rsidRPr="002516C1" w:rsidRDefault="00A026BE" w:rsidP="00193247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25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171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59</w:t>
            </w:r>
          </w:p>
        </w:tc>
        <w:tc>
          <w:tcPr>
            <w:tcW w:w="183" w:type="dxa"/>
          </w:tcPr>
          <w:p w14:paraId="4A1C8426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430688EF" w14:textId="189B9C83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971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39</w:t>
            </w:r>
          </w:p>
        </w:tc>
        <w:tc>
          <w:tcPr>
            <w:tcW w:w="210" w:type="dxa"/>
          </w:tcPr>
          <w:p w14:paraId="6CC01E93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161E0DE" w14:textId="6DD104F7" w:rsidR="00193247" w:rsidRPr="002516C1" w:rsidRDefault="00193247" w:rsidP="000076A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2FC7B0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6B091907" w14:textId="52534D05" w:rsidR="00193247" w:rsidRPr="002516C1" w:rsidRDefault="00A026BE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526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</w:tr>
      <w:tr w:rsidR="00193247" w:rsidRPr="002516C1" w14:paraId="40149997" w14:textId="77777777" w:rsidTr="00442360">
        <w:trPr>
          <w:cantSplit/>
        </w:trPr>
        <w:tc>
          <w:tcPr>
            <w:tcW w:w="2070" w:type="dxa"/>
          </w:tcPr>
          <w:p w14:paraId="7C980AA4" w14:textId="2653C899" w:rsidR="00193247" w:rsidRPr="002516C1" w:rsidRDefault="00193247" w:rsidP="00193247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ไบโอเอทานอล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(ฉะเชิงเทรา)</w:t>
            </w:r>
            <w:r w:rsidRPr="002516C1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จำกัด               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(เดิมชื่อ </w:t>
            </w:r>
            <w:r w:rsidR="00002415">
              <w:rPr>
                <w:rFonts w:asciiTheme="majorBidi" w:hAnsiTheme="majorBidi" w:cstheme="majorBidi" w:hint="cs"/>
                <w:sz w:val="22"/>
                <w:szCs w:val="22"/>
                <w:cs/>
              </w:rPr>
              <w:t>“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บางจาก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ไ</w:t>
            </w:r>
            <w:r w:rsidR="00C675ED"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>บ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โอเอทานอล (ฉะเชิงเทรา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="00002415">
              <w:rPr>
                <w:rFonts w:asciiTheme="majorBidi" w:hAnsiTheme="majorBidi" w:cstheme="majorBidi" w:hint="cs"/>
                <w:sz w:val="22"/>
                <w:szCs w:val="22"/>
                <w:cs/>
              </w:rPr>
              <w:t>”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630" w:type="dxa"/>
          </w:tcPr>
          <w:p w14:paraId="6FDD3F12" w14:textId="3E038446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5C97B5F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D8E994A" w14:textId="004D87A8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85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29BAB6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90BBAFA" w14:textId="25C4C27E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5210EEDF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EA8CA22" w14:textId="1B9DCA62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C5F747C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550495E2" w14:textId="28521A5B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444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2BF6DAF7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383B03BB" w14:textId="08A8E279" w:rsidR="00193247" w:rsidRPr="002516C1" w:rsidRDefault="00A026BE" w:rsidP="001932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444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12</w:t>
            </w:r>
          </w:p>
        </w:tc>
        <w:tc>
          <w:tcPr>
            <w:tcW w:w="180" w:type="dxa"/>
          </w:tcPr>
          <w:p w14:paraId="4B0AFA25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7BB196A" w14:textId="6C43ADB0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303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1FCAD6BE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7AD668E1" w14:textId="592046FB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357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0E8268F1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E1DF1A9" w14:textId="11979738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CCD50E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765006B5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71E5140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15B660" w14:textId="0644F87D" w:rsidR="00193247" w:rsidRPr="002516C1" w:rsidRDefault="00A026BE" w:rsidP="00193247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303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183" w:type="dxa"/>
          </w:tcPr>
          <w:p w14:paraId="13023C12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12B0B447" w14:textId="7E18908C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357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09</w:t>
            </w:r>
          </w:p>
        </w:tc>
        <w:tc>
          <w:tcPr>
            <w:tcW w:w="210" w:type="dxa"/>
          </w:tcPr>
          <w:p w14:paraId="2000D63F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25296FB1" w14:textId="41169C76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1AE94F2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25441634" w14:textId="4433EE6C" w:rsidR="00193247" w:rsidRPr="002516C1" w:rsidRDefault="00193247" w:rsidP="0019324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93247" w:rsidRPr="002516C1" w14:paraId="22EC6C2B" w14:textId="77777777" w:rsidTr="00442360">
        <w:trPr>
          <w:cantSplit/>
        </w:trPr>
        <w:tc>
          <w:tcPr>
            <w:tcW w:w="2070" w:type="dxa"/>
          </w:tcPr>
          <w:p w14:paraId="421C1EDC" w14:textId="77777777" w:rsidR="00193247" w:rsidRPr="002516C1" w:rsidRDefault="00193247" w:rsidP="00193247">
            <w:pPr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บีบีจีไอ ไบโอเอทานอล</w:t>
            </w:r>
          </w:p>
          <w:p w14:paraId="6522EA09" w14:textId="31A1E3C4" w:rsidR="00193247" w:rsidRPr="002516C1" w:rsidRDefault="00193247" w:rsidP="00193247">
            <w:pPr>
              <w:tabs>
                <w:tab w:val="clear" w:pos="227"/>
                <w:tab w:val="clear" w:pos="454"/>
                <w:tab w:val="left" w:pos="450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จํากัด (มหาชน) (เดิมชื่อ    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บริษัท เคเอสแอล กรีน อิน</w:t>
            </w: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โนเวชั่น จำกัด (มหาชน))</w:t>
            </w:r>
          </w:p>
        </w:tc>
        <w:tc>
          <w:tcPr>
            <w:tcW w:w="630" w:type="dxa"/>
          </w:tcPr>
          <w:p w14:paraId="07794898" w14:textId="61A90C07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52E2A338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5B9C776E" w14:textId="307E66B0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1C9E99DE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B81AA80" w14:textId="36B23C87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0876A39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4A6F2023" w14:textId="0B39BF6A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610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430CCB6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F2A2E77" w14:textId="15A54C96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10458EF5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578A0D11" w14:textId="6E32623E" w:rsidR="00193247" w:rsidRPr="002516C1" w:rsidRDefault="00A026BE" w:rsidP="001932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782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47</w:t>
            </w:r>
          </w:p>
        </w:tc>
        <w:tc>
          <w:tcPr>
            <w:tcW w:w="180" w:type="dxa"/>
          </w:tcPr>
          <w:p w14:paraId="66242AA0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FB4F812" w14:textId="49802755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180" w:type="dxa"/>
          </w:tcPr>
          <w:p w14:paraId="4C9D861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62361E34" w14:textId="79CE46F2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5131A79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2990C89B" w14:textId="75EE5D66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26CA778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6E8C2AE2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2562062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5FC5EA01" w14:textId="73C3117B" w:rsidR="00193247" w:rsidRPr="002516C1" w:rsidRDefault="00A026BE" w:rsidP="00193247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312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183" w:type="dxa"/>
          </w:tcPr>
          <w:p w14:paraId="46AF1D5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223B6820" w14:textId="6F989E56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327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14</w:t>
            </w:r>
          </w:p>
        </w:tc>
        <w:tc>
          <w:tcPr>
            <w:tcW w:w="210" w:type="dxa"/>
          </w:tcPr>
          <w:p w14:paraId="5C16500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66F1CB46" w14:textId="2B8A2A61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6510373C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0F67F9F2" w14:textId="469B7809" w:rsidR="00193247" w:rsidRPr="002516C1" w:rsidRDefault="00193247" w:rsidP="0019324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193247" w:rsidRPr="002516C1" w14:paraId="327F3145" w14:textId="77777777" w:rsidTr="00442360">
        <w:trPr>
          <w:cantSplit/>
        </w:trPr>
        <w:tc>
          <w:tcPr>
            <w:tcW w:w="2070" w:type="dxa"/>
          </w:tcPr>
          <w:p w14:paraId="62FE6A63" w14:textId="77777777" w:rsidR="00193247" w:rsidRPr="002516C1" w:rsidRDefault="00193247" w:rsidP="00193247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บีบีจีไอ ยูทิลิตี้ แอนด์ </w:t>
            </w:r>
          </w:p>
          <w:p w14:paraId="55443DB7" w14:textId="73AF08A2" w:rsidR="00193247" w:rsidRPr="002516C1" w:rsidRDefault="00193247" w:rsidP="00193247">
            <w:pPr>
              <w:tabs>
                <w:tab w:val="clear" w:pos="227"/>
              </w:tabs>
              <w:spacing w:line="240" w:lineRule="auto"/>
              <w:ind w:left="100" w:hanging="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516C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เพาเวอร์ จำกัด</w:t>
            </w:r>
          </w:p>
        </w:tc>
        <w:tc>
          <w:tcPr>
            <w:tcW w:w="630" w:type="dxa"/>
          </w:tcPr>
          <w:p w14:paraId="360088F2" w14:textId="227653D3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4D92823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089AF4DE" w14:textId="6750E86D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45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8" w:type="dxa"/>
          </w:tcPr>
          <w:p w14:paraId="3BB09D8C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198E6D8" w14:textId="5FA86D57" w:rsidR="00193247" w:rsidRPr="002516C1" w:rsidRDefault="00A026BE" w:rsidP="00193247">
            <w:pPr>
              <w:pStyle w:val="acctfourfigures"/>
              <w:tabs>
                <w:tab w:val="clear" w:pos="765"/>
              </w:tabs>
              <w:spacing w:line="240" w:lineRule="auto"/>
              <w:ind w:left="-79" w:right="-7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</w:tcPr>
          <w:p w14:paraId="61DC9DE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2" w:type="dxa"/>
          </w:tcPr>
          <w:p w14:paraId="67A33C14" w14:textId="286E303E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7C44AC4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</w:tcPr>
          <w:p w14:paraId="7192C210" w14:textId="29E52F0D" w:rsidR="00193247" w:rsidRPr="002516C1" w:rsidRDefault="00A026BE" w:rsidP="00193247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262BD3B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1" w:type="dxa"/>
          </w:tcPr>
          <w:p w14:paraId="7A666068" w14:textId="4E397866" w:rsidR="00193247" w:rsidRPr="002516C1" w:rsidRDefault="00A026BE" w:rsidP="001932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93247" w:rsidRPr="002516C1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448D6DD1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0FE565" w14:textId="02AC0F0C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0" w:type="dxa"/>
          </w:tcPr>
          <w:p w14:paraId="34E0173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14:paraId="1FAFAD63" w14:textId="3B5A42F8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180" w:type="dxa"/>
          </w:tcPr>
          <w:p w14:paraId="319B810D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F2D3CEF" w14:textId="1C0C0AD9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5876A9A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3" w:type="dxa"/>
          </w:tcPr>
          <w:p w14:paraId="5059A1F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9A6EC47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0259473" w14:textId="6858E333" w:rsidR="00193247" w:rsidRPr="002516C1" w:rsidRDefault="00A026BE" w:rsidP="00193247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111</w:t>
            </w:r>
            <w:r w:rsidR="00193247" w:rsidRPr="002516C1">
              <w:rPr>
                <w:rFonts w:asciiTheme="majorBidi" w:hAnsiTheme="majorBidi" w:cstheme="majorBidi"/>
                <w:szCs w:val="22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20</w:t>
            </w:r>
          </w:p>
        </w:tc>
        <w:tc>
          <w:tcPr>
            <w:tcW w:w="183" w:type="dxa"/>
          </w:tcPr>
          <w:p w14:paraId="1CBCE5FB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</w:tcPr>
          <w:p w14:paraId="59094FE3" w14:textId="082F9B7C" w:rsidR="00193247" w:rsidRPr="002516C1" w:rsidRDefault="00A026BE" w:rsidP="001932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193247" w:rsidRPr="002516C1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210" w:type="dxa"/>
          </w:tcPr>
          <w:p w14:paraId="554A9D24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0" w:type="dxa"/>
          </w:tcPr>
          <w:p w14:paraId="594E93D7" w14:textId="07B0EA4A" w:rsidR="00193247" w:rsidRPr="002516C1" w:rsidRDefault="00193247" w:rsidP="00193247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368A8229" w14:textId="77777777" w:rsidR="00193247" w:rsidRPr="002516C1" w:rsidRDefault="00193247" w:rsidP="0019324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8" w:type="dxa"/>
          </w:tcPr>
          <w:p w14:paraId="563B0D6F" w14:textId="10234924" w:rsidR="00193247" w:rsidRPr="002516C1" w:rsidRDefault="00193247" w:rsidP="0019324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left="-72" w:right="-72"/>
              <w:rPr>
                <w:rFonts w:asciiTheme="majorBidi" w:hAnsiTheme="majorBidi" w:cstheme="majorBidi"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243FBE" w:rsidRPr="002516C1" w14:paraId="5D1AC796" w14:textId="77777777" w:rsidTr="00442360">
        <w:trPr>
          <w:cantSplit/>
        </w:trPr>
        <w:tc>
          <w:tcPr>
            <w:tcW w:w="2070" w:type="dxa"/>
          </w:tcPr>
          <w:p w14:paraId="5491E4A7" w14:textId="77777777" w:rsidR="00243FBE" w:rsidRPr="002516C1" w:rsidRDefault="00243FBE" w:rsidP="00243FBE">
            <w:pPr>
              <w:pStyle w:val="acctfourfigures"/>
              <w:tabs>
                <w:tab w:val="clear" w:pos="765"/>
              </w:tabs>
              <w:spacing w:line="240" w:lineRule="auto"/>
              <w:ind w:left="-79" w:right="1079" w:hanging="361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630" w:type="dxa"/>
          </w:tcPr>
          <w:p w14:paraId="7BFDCA88" w14:textId="77777777" w:rsidR="00243FBE" w:rsidRPr="002516C1" w:rsidRDefault="00243FBE" w:rsidP="00243F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524FCAE0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5A26DCCC" w14:textId="77777777" w:rsidR="00243FBE" w:rsidRPr="002516C1" w:rsidRDefault="00243FBE" w:rsidP="00243F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FF16DC1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</w:tcPr>
          <w:p w14:paraId="0C0C5152" w14:textId="77777777" w:rsidR="00243FBE" w:rsidRPr="002516C1" w:rsidRDefault="00243FBE" w:rsidP="00243FB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79" w:type="dxa"/>
          </w:tcPr>
          <w:p w14:paraId="4F985FD9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2" w:type="dxa"/>
          </w:tcPr>
          <w:p w14:paraId="23A1F65A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774B177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72C8E2BE" w14:textId="150FE8EA" w:rsidR="00243FBE" w:rsidRPr="002516C1" w:rsidRDefault="00A026BE" w:rsidP="00243FBE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752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1FAF7BED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</w:tcPr>
          <w:p w14:paraId="2A31F1F7" w14:textId="730BDA92" w:rsidR="00243FBE" w:rsidRPr="002516C1" w:rsidRDefault="00A026BE" w:rsidP="00243FBE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752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18</w:t>
            </w:r>
          </w:p>
        </w:tc>
        <w:tc>
          <w:tcPr>
            <w:tcW w:w="180" w:type="dxa"/>
          </w:tcPr>
          <w:p w14:paraId="591C536A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EB8FCAD" w14:textId="67376218" w:rsidR="00243FBE" w:rsidRPr="002516C1" w:rsidRDefault="00A026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1601D0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899</w:t>
            </w:r>
            <w:r w:rsidR="00FC59C5" w:rsidRPr="002516C1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180" w:type="dxa"/>
          </w:tcPr>
          <w:p w14:paraId="09C2334C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A3691CB" w14:textId="79600AE7" w:rsidR="00243FBE" w:rsidRPr="002516C1" w:rsidRDefault="00A026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754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</w:t>
            </w:r>
          </w:p>
        </w:tc>
        <w:tc>
          <w:tcPr>
            <w:tcW w:w="180" w:type="dxa"/>
          </w:tcPr>
          <w:p w14:paraId="1A8418E0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BB143A" w14:textId="1508E9F9" w:rsidR="00243FBE" w:rsidRPr="002516C1" w:rsidRDefault="00243FBE" w:rsidP="00243F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C03E085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</w:tcPr>
          <w:p w14:paraId="5BC913EC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 w:rsidDel="00B565F0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0E3B1F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8FEEDCD" w14:textId="6F2DC0FA" w:rsidR="00243FBE" w:rsidRPr="002516C1" w:rsidRDefault="00A026BE" w:rsidP="00243FBE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2" w:right="-79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4</w:t>
            </w:r>
            <w:r w:rsidR="00FC59C5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899</w:t>
            </w:r>
            <w:r w:rsidR="00FC59C5" w:rsidRPr="002516C1">
              <w:rPr>
                <w:rFonts w:asciiTheme="majorBidi" w:hAnsiTheme="majorBidi" w:cstheme="majorBidi"/>
                <w:b/>
                <w:bCs/>
                <w:szCs w:val="22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10</w:t>
            </w:r>
          </w:p>
        </w:tc>
        <w:tc>
          <w:tcPr>
            <w:tcW w:w="183" w:type="dxa"/>
          </w:tcPr>
          <w:p w14:paraId="46F5ADA2" w14:textId="77777777" w:rsidR="00243FBE" w:rsidRPr="002516C1" w:rsidRDefault="00243FBE" w:rsidP="00243FB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14:paraId="5A1309B9" w14:textId="7CD9F922" w:rsidR="00243FBE" w:rsidRPr="002516C1" w:rsidRDefault="00A026BE" w:rsidP="00243FBE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754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78</w:t>
            </w:r>
          </w:p>
        </w:tc>
        <w:tc>
          <w:tcPr>
            <w:tcW w:w="210" w:type="dxa"/>
          </w:tcPr>
          <w:p w14:paraId="2768F14C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</w:tcPr>
          <w:p w14:paraId="7FFDCA72" w14:textId="65C4D7B1" w:rsidR="00243FBE" w:rsidRPr="002516C1" w:rsidRDefault="00243FBE" w:rsidP="00AA5FFE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78" w:type="dxa"/>
          </w:tcPr>
          <w:p w14:paraId="464C6F73" w14:textId="77777777" w:rsidR="00243FBE" w:rsidRPr="002516C1" w:rsidRDefault="00243FBE" w:rsidP="00243FBE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7D5C6850" w14:textId="3E9E687F" w:rsidR="00243FBE" w:rsidRPr="002516C1" w:rsidRDefault="00A026BE" w:rsidP="00243FBE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2" w:right="-72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526</w:t>
            </w:r>
            <w:r w:rsidR="00243FBE" w:rsidRPr="002516C1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12</w:t>
            </w:r>
          </w:p>
        </w:tc>
      </w:tr>
    </w:tbl>
    <w:p w14:paraId="22DA95F1" w14:textId="27844979" w:rsidR="00976E27" w:rsidRPr="002516C1" w:rsidRDefault="00976E27" w:rsidP="0082266F">
      <w:pPr>
        <w:rPr>
          <w:rFonts w:asciiTheme="majorBidi" w:hAnsiTheme="majorBidi" w:cstheme="majorBidi"/>
        </w:rPr>
        <w:sectPr w:rsidR="00976E27" w:rsidRPr="002516C1" w:rsidSect="00976E27">
          <w:headerReference w:type="default" r:id="rId16"/>
          <w:foot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9090" w:type="dxa"/>
        <w:tblInd w:w="451" w:type="dxa"/>
        <w:tblLayout w:type="fixed"/>
        <w:tblLook w:val="0000" w:firstRow="0" w:lastRow="0" w:firstColumn="0" w:lastColumn="0" w:noHBand="0" w:noVBand="0"/>
      </w:tblPr>
      <w:tblGrid>
        <w:gridCol w:w="4950"/>
        <w:gridCol w:w="1171"/>
        <w:gridCol w:w="1347"/>
        <w:gridCol w:w="253"/>
        <w:gridCol w:w="1369"/>
      </w:tblGrid>
      <w:tr w:rsidR="00906D31" w:rsidRPr="002516C1" w14:paraId="56868864" w14:textId="77777777" w:rsidTr="00AD6478">
        <w:trPr>
          <w:trHeight w:val="408"/>
        </w:trPr>
        <w:tc>
          <w:tcPr>
            <w:tcW w:w="2723" w:type="pct"/>
          </w:tcPr>
          <w:p w14:paraId="2AE00210" w14:textId="47DE6F2A" w:rsidR="00906D31" w:rsidRPr="00691B99" w:rsidRDefault="00691B99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รายการเคลื่อนไหวที่มีสาระสำคัญ</w:t>
            </w:r>
          </w:p>
        </w:tc>
        <w:tc>
          <w:tcPr>
            <w:tcW w:w="644" w:type="pct"/>
          </w:tcPr>
          <w:p w14:paraId="6EBBF142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33" w:type="pct"/>
            <w:gridSpan w:val="3"/>
          </w:tcPr>
          <w:p w14:paraId="3B235BD3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D31" w:rsidRPr="002516C1" w14:paraId="3CECA1D6" w14:textId="77777777" w:rsidTr="00AD6478">
        <w:trPr>
          <w:trHeight w:val="408"/>
        </w:trPr>
        <w:tc>
          <w:tcPr>
            <w:tcW w:w="2723" w:type="pct"/>
            <w:shd w:val="clear" w:color="auto" w:fill="auto"/>
          </w:tcPr>
          <w:p w14:paraId="022B3CE6" w14:textId="7145349B" w:rsidR="00906D31" w:rsidRPr="00691B99" w:rsidRDefault="00691B99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691B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44" w:type="pct"/>
          </w:tcPr>
          <w:p w14:paraId="4FCBEB7E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14:paraId="5D16137F" w14:textId="63103320" w:rsidR="00906D31" w:rsidRPr="002516C1" w:rsidRDefault="00A026BE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9" w:type="pct"/>
            <w:shd w:val="clear" w:color="auto" w:fill="auto"/>
          </w:tcPr>
          <w:p w14:paraId="32F6CDFF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414987D4" w14:textId="5AD1B27A" w:rsidR="00906D31" w:rsidRPr="002516C1" w:rsidRDefault="00A026BE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906D31" w:rsidRPr="002516C1" w14:paraId="01881303" w14:textId="77777777" w:rsidTr="00AD6478">
        <w:trPr>
          <w:trHeight w:val="408"/>
        </w:trPr>
        <w:tc>
          <w:tcPr>
            <w:tcW w:w="2723" w:type="pct"/>
            <w:shd w:val="clear" w:color="auto" w:fill="auto"/>
          </w:tcPr>
          <w:p w14:paraId="5D097611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4" w:type="pct"/>
          </w:tcPr>
          <w:p w14:paraId="4F035686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33" w:type="pct"/>
            <w:gridSpan w:val="3"/>
            <w:shd w:val="clear" w:color="auto" w:fill="auto"/>
          </w:tcPr>
          <w:p w14:paraId="4E1B1F2E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06D31" w:rsidRPr="002516C1" w14:paraId="5518A178" w14:textId="77777777" w:rsidTr="00AD6478">
        <w:trPr>
          <w:trHeight w:val="408"/>
        </w:trPr>
        <w:tc>
          <w:tcPr>
            <w:tcW w:w="2723" w:type="pct"/>
            <w:shd w:val="clear" w:color="auto" w:fill="auto"/>
          </w:tcPr>
          <w:p w14:paraId="18EA63D0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 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44" w:type="pct"/>
          </w:tcPr>
          <w:p w14:paraId="7303D62F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753CCF0B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8DFD082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7D4EDA46" w14:textId="5A81DA02" w:rsidR="00906D31" w:rsidRPr="002516C1" w:rsidRDefault="00A026BE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50</w:t>
            </w:r>
            <w:r w:rsidR="00906D31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</w:tr>
      <w:tr w:rsidR="00906D31" w:rsidRPr="002516C1" w14:paraId="139477B0" w14:textId="77777777" w:rsidTr="00AD6478">
        <w:trPr>
          <w:trHeight w:val="408"/>
        </w:trPr>
        <w:tc>
          <w:tcPr>
            <w:tcW w:w="2723" w:type="pct"/>
            <w:shd w:val="clear" w:color="auto" w:fill="auto"/>
          </w:tcPr>
          <w:p w14:paraId="2CF7641E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</w:p>
        </w:tc>
        <w:tc>
          <w:tcPr>
            <w:tcW w:w="644" w:type="pct"/>
          </w:tcPr>
          <w:p w14:paraId="29C89F7A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109AD73A" w14:textId="3050F72E" w:rsidR="00906D31" w:rsidRPr="002516C1" w:rsidRDefault="00A026BE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147</w:t>
            </w:r>
            <w:r w:rsidR="00906D31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9" w:type="pct"/>
            <w:shd w:val="clear" w:color="auto" w:fill="auto"/>
          </w:tcPr>
          <w:p w14:paraId="1F3F7FA0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620FCF66" w14:textId="46877D4D" w:rsidR="00906D31" w:rsidRPr="002516C1" w:rsidRDefault="00A026BE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514</w:t>
            </w:r>
            <w:r w:rsidR="00906D31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906D31" w:rsidRPr="002516C1" w14:paraId="0CA6C104" w14:textId="77777777" w:rsidTr="00AD6478">
        <w:trPr>
          <w:trHeight w:val="408"/>
        </w:trPr>
        <w:tc>
          <w:tcPr>
            <w:tcW w:w="2723" w:type="pct"/>
            <w:shd w:val="clear" w:color="auto" w:fill="auto"/>
          </w:tcPr>
          <w:p w14:paraId="41C0698A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44" w:type="pct"/>
          </w:tcPr>
          <w:p w14:paraId="0D9D9B5E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41" w:type="pct"/>
            <w:shd w:val="clear" w:color="auto" w:fill="auto"/>
          </w:tcPr>
          <w:p w14:paraId="725E1C85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F78FD13" w14:textId="77777777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3" w:type="pct"/>
            <w:shd w:val="clear" w:color="auto" w:fill="auto"/>
          </w:tcPr>
          <w:p w14:paraId="7F9184F6" w14:textId="037CBB8D" w:rsidR="00906D31" w:rsidRPr="002516C1" w:rsidRDefault="00906D31" w:rsidP="00AD64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24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526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4B6210F7" w14:textId="77777777" w:rsidR="00906D31" w:rsidRPr="00691B99" w:rsidRDefault="00906D31" w:rsidP="00691B99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sz w:val="18"/>
          <w:szCs w:val="18"/>
          <w:lang w:val="en-US"/>
        </w:rPr>
      </w:pPr>
    </w:p>
    <w:p w14:paraId="0C31A6FB" w14:textId="77777777" w:rsidR="00906D31" w:rsidRPr="002516C1" w:rsidRDefault="00906D31" w:rsidP="00906D31">
      <w:pPr>
        <w:ind w:firstLine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บริษัทย่อยทั้งหมดจดทะเบียนจัดตั้ง และดำเนินธุรกิจในประเทศไทย</w:t>
      </w:r>
    </w:p>
    <w:p w14:paraId="07116F96" w14:textId="77777777" w:rsidR="005832F5" w:rsidRPr="00691B99" w:rsidRDefault="005832F5" w:rsidP="009B078B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315EF36" w14:textId="7E5635D4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ส่วนได้เสียที่ไม่มีอำนาจควบคุม</w:t>
      </w:r>
    </w:p>
    <w:p w14:paraId="3B86B579" w14:textId="77777777" w:rsidR="00976E27" w:rsidRPr="00691B99" w:rsidRDefault="00976E27" w:rsidP="00976E27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9ECA80B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ก่อนการตัดรายการระหว่างกัน</w:t>
      </w:r>
    </w:p>
    <w:p w14:paraId="46F7739B" w14:textId="77777777" w:rsidR="00976E27" w:rsidRPr="002516C1" w:rsidRDefault="00976E27" w:rsidP="00691B99">
      <w:pPr>
        <w:pStyle w:val="index"/>
        <w:tabs>
          <w:tab w:val="clear" w:pos="1134"/>
          <w:tab w:val="left" w:pos="99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</w:rPr>
      </w:pPr>
    </w:p>
    <w:tbl>
      <w:tblPr>
        <w:tblW w:w="916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3"/>
        <w:gridCol w:w="1008"/>
        <w:gridCol w:w="180"/>
        <w:gridCol w:w="1008"/>
        <w:gridCol w:w="180"/>
        <w:gridCol w:w="1008"/>
        <w:gridCol w:w="180"/>
        <w:gridCol w:w="1008"/>
      </w:tblGrid>
      <w:tr w:rsidR="00976E27" w:rsidRPr="002516C1" w14:paraId="5BBF6499" w14:textId="77777777" w:rsidTr="00A51699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36A36DD0" w14:textId="77777777" w:rsidR="00976E27" w:rsidRPr="002516C1" w:rsidRDefault="00976E27" w:rsidP="00A51699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  <w:p w14:paraId="1E1AD156" w14:textId="23A972BC" w:rsidR="000461DB" w:rsidRPr="002516C1" w:rsidRDefault="000461DB" w:rsidP="00A51699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196" w:type="dxa"/>
            <w:gridSpan w:val="3"/>
            <w:vAlign w:val="bottom"/>
            <w:hideMark/>
          </w:tcPr>
          <w:p w14:paraId="1E077C09" w14:textId="32959437" w:rsidR="00976E27" w:rsidRPr="002516C1" w:rsidRDefault="00976E27" w:rsidP="00F57410">
            <w:pPr>
              <w:pStyle w:val="acctmergecolhdg"/>
              <w:spacing w:line="240" w:lineRule="atLeast"/>
              <w:ind w:left="-75" w:right="-45" w:firstLine="75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="006A1D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บีบีจีไอ ไบโอดีเซล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จำกัด</w:t>
            </w:r>
            <w:r w:rsidR="00310737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(เดิมชื่อ “บริษัท </w:t>
            </w:r>
            <w:r w:rsidR="003714DF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="00310737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บางจาก ไบโอฟูเอล จำกัด”)</w:t>
            </w:r>
          </w:p>
        </w:tc>
        <w:tc>
          <w:tcPr>
            <w:tcW w:w="180" w:type="dxa"/>
          </w:tcPr>
          <w:p w14:paraId="202E28C8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</w:p>
        </w:tc>
        <w:tc>
          <w:tcPr>
            <w:tcW w:w="2196" w:type="dxa"/>
            <w:gridSpan w:val="3"/>
            <w:hideMark/>
          </w:tcPr>
          <w:p w14:paraId="15A0FABA" w14:textId="37439931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บริษัท </w:t>
            </w:r>
            <w:r w:rsidR="006A1D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บีบีจีไอ </w:t>
            </w:r>
            <w:r w:rsidR="003714DF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6A1D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ไบโอเอทานอล (ฉะเชิงเทรา)</w:t>
            </w:r>
            <w:r w:rsidR="003714DF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จำกัด</w:t>
            </w:r>
            <w:r w:rsidR="00310737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  <w:r w:rsidR="003714DF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br/>
            </w:r>
            <w:r w:rsidR="00310737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(เดิมชื่อ </w:t>
            </w:r>
            <w:r w:rsidR="0000241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“</w:t>
            </w:r>
            <w:r w:rsidR="00310737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</w:t>
            </w:r>
            <w:r w:rsidR="0031073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บางจาก ไ</w:t>
            </w:r>
            <w:r w:rsidR="00C675ED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</w:t>
            </w:r>
            <w:r w:rsidR="0031073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โอเอทานอล (ฉะเชิงเทรา จำกัด</w:t>
            </w:r>
            <w:r w:rsidR="0000241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”</w:t>
            </w:r>
            <w:r w:rsidR="00310737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  <w:r w:rsidR="00310737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976E27" w:rsidRPr="002516C1" w14:paraId="4B56949E" w14:textId="77777777" w:rsidTr="00A51699">
        <w:trPr>
          <w:cantSplit/>
          <w:trHeight w:val="20"/>
          <w:tblHeader/>
        </w:trPr>
        <w:tc>
          <w:tcPr>
            <w:tcW w:w="4593" w:type="dxa"/>
            <w:vAlign w:val="bottom"/>
            <w:hideMark/>
          </w:tcPr>
          <w:p w14:paraId="588326CF" w14:textId="77777777" w:rsidR="00976E27" w:rsidRPr="002516C1" w:rsidRDefault="00976E27" w:rsidP="00A51699">
            <w:pPr>
              <w:pStyle w:val="acctfourfigures"/>
              <w:tabs>
                <w:tab w:val="left" w:pos="720"/>
              </w:tabs>
              <w:spacing w:line="240" w:lineRule="atLeast"/>
              <w:ind w:left="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3A74BC40" w14:textId="5324047E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2B66B00E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  <w:hideMark/>
          </w:tcPr>
          <w:p w14:paraId="1D7CC388" w14:textId="07579850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566605F5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hideMark/>
          </w:tcPr>
          <w:p w14:paraId="22FF61C5" w14:textId="737FD014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80" w:type="dxa"/>
            <w:vAlign w:val="bottom"/>
          </w:tcPr>
          <w:p w14:paraId="3A568D45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hideMark/>
          </w:tcPr>
          <w:p w14:paraId="25766D94" w14:textId="0AE98966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2564</w:t>
            </w:r>
          </w:p>
        </w:tc>
      </w:tr>
      <w:tr w:rsidR="00976E27" w:rsidRPr="002516C1" w14:paraId="10665630" w14:textId="77777777" w:rsidTr="00A51699">
        <w:trPr>
          <w:cantSplit/>
          <w:trHeight w:val="20"/>
          <w:tblHeader/>
        </w:trPr>
        <w:tc>
          <w:tcPr>
            <w:tcW w:w="4593" w:type="dxa"/>
            <w:vAlign w:val="bottom"/>
          </w:tcPr>
          <w:p w14:paraId="539040AC" w14:textId="77777777" w:rsidR="00976E27" w:rsidRPr="002516C1" w:rsidRDefault="00976E27" w:rsidP="00A51699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572" w:type="dxa"/>
            <w:gridSpan w:val="7"/>
            <w:vAlign w:val="bottom"/>
            <w:hideMark/>
          </w:tcPr>
          <w:p w14:paraId="600DE711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431F3" w:rsidRPr="002516C1" w14:paraId="0EEBCAEA" w14:textId="77777777" w:rsidTr="00A51699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41052F34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1008" w:type="dxa"/>
            <w:vAlign w:val="bottom"/>
          </w:tcPr>
          <w:p w14:paraId="7EF0A777" w14:textId="77E653A9" w:rsidR="009431F3" w:rsidRPr="002516C1" w:rsidRDefault="00A026BE" w:rsidP="00C675ED">
            <w:pPr>
              <w:pStyle w:val="acctmergecolhdg"/>
              <w:tabs>
                <w:tab w:val="left" w:pos="100"/>
              </w:tabs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  <w:vAlign w:val="bottom"/>
          </w:tcPr>
          <w:p w14:paraId="71558EAB" w14:textId="77777777" w:rsidR="009431F3" w:rsidRPr="002516C1" w:rsidRDefault="009431F3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A4F1B7F" w14:textId="4540A8BD" w:rsidR="009431F3" w:rsidRPr="002516C1" w:rsidRDefault="00A026BE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</w:p>
        </w:tc>
        <w:tc>
          <w:tcPr>
            <w:tcW w:w="180" w:type="dxa"/>
          </w:tcPr>
          <w:p w14:paraId="47DECE33" w14:textId="77777777" w:rsidR="009431F3" w:rsidRPr="002516C1" w:rsidRDefault="009431F3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9994621" w14:textId="5A0ECC42" w:rsidR="009431F3" w:rsidRPr="002516C1" w:rsidRDefault="00A026BE" w:rsidP="00C675ED">
            <w:pPr>
              <w:pStyle w:val="acctmergecolhdg"/>
              <w:tabs>
                <w:tab w:val="decimal" w:pos="78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15</w:t>
            </w:r>
          </w:p>
        </w:tc>
        <w:tc>
          <w:tcPr>
            <w:tcW w:w="180" w:type="dxa"/>
            <w:vAlign w:val="bottom"/>
          </w:tcPr>
          <w:p w14:paraId="18244465" w14:textId="77777777" w:rsidR="009431F3" w:rsidRPr="002516C1" w:rsidRDefault="009431F3" w:rsidP="00C675ED">
            <w:pPr>
              <w:pStyle w:val="acctmergecolhdg"/>
              <w:spacing w:line="240" w:lineRule="atLeast"/>
              <w:ind w:right="30"/>
              <w:jc w:val="righ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2609974" w14:textId="28F355E2" w:rsidR="009431F3" w:rsidRPr="002516C1" w:rsidRDefault="00A026BE" w:rsidP="00C675ED">
            <w:pPr>
              <w:pStyle w:val="acctmergecolhdg"/>
              <w:tabs>
                <w:tab w:val="decimal" w:pos="76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15</w:t>
            </w:r>
          </w:p>
        </w:tc>
      </w:tr>
      <w:tr w:rsidR="009431F3" w:rsidRPr="00691B99" w14:paraId="3CD5B4BA" w14:textId="77777777" w:rsidTr="00A51699">
        <w:trPr>
          <w:cantSplit/>
          <w:trHeight w:val="20"/>
        </w:trPr>
        <w:tc>
          <w:tcPr>
            <w:tcW w:w="4593" w:type="dxa"/>
          </w:tcPr>
          <w:p w14:paraId="06D42956" w14:textId="77777777" w:rsidR="009431F3" w:rsidRPr="00691B99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18"/>
                <w:szCs w:val="18"/>
                <w:lang w:bidi="th-TH"/>
              </w:rPr>
            </w:pPr>
          </w:p>
        </w:tc>
        <w:tc>
          <w:tcPr>
            <w:tcW w:w="1008" w:type="dxa"/>
          </w:tcPr>
          <w:p w14:paraId="14426FCF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  <w:cs/>
              </w:rPr>
            </w:pPr>
          </w:p>
        </w:tc>
        <w:tc>
          <w:tcPr>
            <w:tcW w:w="180" w:type="dxa"/>
          </w:tcPr>
          <w:p w14:paraId="53C80814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08" w:type="dxa"/>
          </w:tcPr>
          <w:p w14:paraId="3BEAC3BA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  <w:lang w:val="en-US"/>
              </w:rPr>
            </w:pPr>
          </w:p>
        </w:tc>
        <w:tc>
          <w:tcPr>
            <w:tcW w:w="180" w:type="dxa"/>
          </w:tcPr>
          <w:p w14:paraId="386395F4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18"/>
                <w:szCs w:val="18"/>
              </w:rPr>
            </w:pPr>
          </w:p>
        </w:tc>
        <w:tc>
          <w:tcPr>
            <w:tcW w:w="1008" w:type="dxa"/>
          </w:tcPr>
          <w:p w14:paraId="5F7C943F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80" w:type="dxa"/>
          </w:tcPr>
          <w:p w14:paraId="49501039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  <w:tc>
          <w:tcPr>
            <w:tcW w:w="1008" w:type="dxa"/>
          </w:tcPr>
          <w:p w14:paraId="1F8B44A8" w14:textId="77777777" w:rsidR="009431F3" w:rsidRPr="00691B99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</w:tc>
      </w:tr>
      <w:tr w:rsidR="009431F3" w:rsidRPr="002516C1" w14:paraId="2B32EB79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6D831949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008" w:type="dxa"/>
          </w:tcPr>
          <w:p w14:paraId="596DFDEE" w14:textId="5E71C7C3" w:rsidR="009431F3" w:rsidRPr="002516C1" w:rsidRDefault="00A026BE" w:rsidP="00C675ED">
            <w:pPr>
              <w:pStyle w:val="acctmergecolhdg"/>
              <w:tabs>
                <w:tab w:val="decimal" w:pos="5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8700A5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415</w:t>
            </w:r>
            <w:r w:rsidR="00BD12D9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180" w:type="dxa"/>
          </w:tcPr>
          <w:p w14:paraId="6BB36967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5CDF7B5E" w14:textId="0A4BF9F5" w:rsidR="009431F3" w:rsidRPr="002516C1" w:rsidRDefault="00A026BE" w:rsidP="00C675ED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440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</w:tcPr>
          <w:p w14:paraId="048CB52C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50EFB4E" w14:textId="3BF9BE05" w:rsidR="009431F3" w:rsidRPr="002516C1" w:rsidRDefault="00A026BE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279</w:t>
            </w:r>
            <w:r w:rsidR="00870339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</w:tcPr>
          <w:p w14:paraId="4ACB9A28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E5BA8F" w14:textId="2DF22429" w:rsidR="009431F3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197</w:t>
            </w:r>
            <w:r w:rsidR="009431F3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74</w:t>
            </w:r>
          </w:p>
        </w:tc>
      </w:tr>
      <w:tr w:rsidR="009431F3" w:rsidRPr="002516C1" w14:paraId="4B6E024E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5B804D9B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008" w:type="dxa"/>
          </w:tcPr>
          <w:p w14:paraId="642E2C8A" w14:textId="1D737C98" w:rsidR="009431F3" w:rsidRPr="002516C1" w:rsidRDefault="00A026BE" w:rsidP="00C675ED">
            <w:pPr>
              <w:pStyle w:val="acctmergecolhdg"/>
              <w:tabs>
                <w:tab w:val="decimal" w:pos="5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1</w:t>
            </w:r>
            <w:r w:rsidR="00870339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916</w:t>
            </w:r>
            <w:r w:rsidR="00870339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180" w:type="dxa"/>
          </w:tcPr>
          <w:p w14:paraId="5A6FA64A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084B3DE7" w14:textId="482D021E" w:rsidR="009431F3" w:rsidRPr="002516C1" w:rsidRDefault="00A026BE" w:rsidP="00C675ED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037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75</w:t>
            </w:r>
          </w:p>
        </w:tc>
        <w:tc>
          <w:tcPr>
            <w:tcW w:w="180" w:type="dxa"/>
          </w:tcPr>
          <w:p w14:paraId="4992724D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237D455" w14:textId="5C9742D0" w:rsidR="009431F3" w:rsidRPr="002516C1" w:rsidRDefault="00A026BE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877</w:t>
            </w:r>
            <w:r w:rsidR="00870339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12</w:t>
            </w:r>
          </w:p>
        </w:tc>
        <w:tc>
          <w:tcPr>
            <w:tcW w:w="180" w:type="dxa"/>
          </w:tcPr>
          <w:p w14:paraId="02D98AFD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EB5B1AC" w14:textId="5BABB12B" w:rsidR="009431F3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921</w:t>
            </w:r>
            <w:r w:rsidR="009431F3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96</w:t>
            </w:r>
          </w:p>
        </w:tc>
      </w:tr>
      <w:tr w:rsidR="009431F3" w:rsidRPr="002516C1" w14:paraId="6354B740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565B4D9D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หนี้สินหมุนเวียน</w:t>
            </w:r>
          </w:p>
        </w:tc>
        <w:tc>
          <w:tcPr>
            <w:tcW w:w="1008" w:type="dxa"/>
          </w:tcPr>
          <w:p w14:paraId="07BD73BA" w14:textId="1A6CE525" w:rsidR="009431F3" w:rsidRPr="002516C1" w:rsidRDefault="00870339" w:rsidP="00C675ED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839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33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0A0D6B6F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FDF3207" w14:textId="6987351C" w:rsidR="009431F3" w:rsidRPr="002516C1" w:rsidRDefault="009431F3" w:rsidP="00C675ED">
            <w:pPr>
              <w:pStyle w:val="acctmergecolhdg"/>
              <w:tabs>
                <w:tab w:val="decimal" w:pos="8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065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08F12ED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3BD60CE0" w14:textId="364C6FD6" w:rsidR="009431F3" w:rsidRPr="002516C1" w:rsidRDefault="00870339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550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12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DB8D41B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</w:tcPr>
          <w:p w14:paraId="56ADC468" w14:textId="7E8104A0" w:rsidR="009431F3" w:rsidRPr="002516C1" w:rsidRDefault="009431F3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382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00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  <w:tr w:rsidR="009431F3" w:rsidRPr="002516C1" w14:paraId="48A0E5DF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4406FA8D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6C711" w14:textId="2E56F637" w:rsidR="009431F3" w:rsidRPr="002516C1" w:rsidRDefault="00B62D2C" w:rsidP="00C675ED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855</w:t>
            </w:r>
            <w:r w:rsidR="00870339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</w:tcPr>
          <w:p w14:paraId="16CFBAD5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F472F" w14:textId="47A273E3" w:rsidR="009431F3" w:rsidRPr="002516C1" w:rsidRDefault="009431F3" w:rsidP="00C675ED">
            <w:pPr>
              <w:pStyle w:val="acctmergecolhdg"/>
              <w:tabs>
                <w:tab w:val="decimal" w:pos="80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061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20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89AACB1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FDB3D" w14:textId="69AEDCB4" w:rsidR="009431F3" w:rsidRPr="002516C1" w:rsidRDefault="00B62D2C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109</w:t>
            </w:r>
            <w:r w:rsidR="00870339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48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6EAA44E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AE0273" w14:textId="2522A59B" w:rsidR="009431F3" w:rsidRPr="002516C1" w:rsidRDefault="009431F3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178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39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  <w:tr w:rsidR="009431F3" w:rsidRPr="002516C1" w14:paraId="6B5F4E10" w14:textId="77777777" w:rsidTr="005832F5">
        <w:trPr>
          <w:cantSplit/>
          <w:trHeight w:val="20"/>
        </w:trPr>
        <w:tc>
          <w:tcPr>
            <w:tcW w:w="4593" w:type="dxa"/>
            <w:hideMark/>
          </w:tcPr>
          <w:p w14:paraId="5F9F6BA9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สินทรัพย์สุทธิ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F20F76" w14:textId="27D163FF" w:rsidR="009431F3" w:rsidRPr="002516C1" w:rsidRDefault="00A026BE" w:rsidP="00C675ED">
            <w:pPr>
              <w:pStyle w:val="acctmergecolhdg"/>
              <w:tabs>
                <w:tab w:val="decimal" w:pos="550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870339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636</w:t>
            </w:r>
            <w:r w:rsidR="00870339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80" w:type="dxa"/>
          </w:tcPr>
          <w:p w14:paraId="3E47C5E8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03D48" w14:textId="1E97E6EB" w:rsidR="009431F3" w:rsidRPr="002516C1" w:rsidRDefault="00A026BE" w:rsidP="00C675ED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</w:t>
            </w:r>
          </w:p>
        </w:tc>
        <w:tc>
          <w:tcPr>
            <w:tcW w:w="180" w:type="dxa"/>
          </w:tcPr>
          <w:p w14:paraId="6CBBE87E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314D8" w14:textId="63E54469" w:rsidR="009431F3" w:rsidRPr="002516C1" w:rsidRDefault="00A026BE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496</w:t>
            </w:r>
            <w:r w:rsidR="00870339"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83</w:t>
            </w:r>
          </w:p>
        </w:tc>
        <w:tc>
          <w:tcPr>
            <w:tcW w:w="180" w:type="dxa"/>
          </w:tcPr>
          <w:p w14:paraId="5FD39209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64EF1" w14:textId="22C644C1" w:rsidR="009431F3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559</w:t>
            </w:r>
            <w:r w:rsidR="009431F3"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9431F3" w:rsidRPr="002516C1" w14:paraId="68513313" w14:textId="77777777" w:rsidTr="005832F5">
        <w:trPr>
          <w:cantSplit/>
          <w:trHeight w:val="20"/>
        </w:trPr>
        <w:tc>
          <w:tcPr>
            <w:tcW w:w="4593" w:type="dxa"/>
            <w:hideMark/>
          </w:tcPr>
          <w:p w14:paraId="4242A5D6" w14:textId="77777777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11E0DD7C" w14:textId="5F5F8C1A" w:rsidR="009431F3" w:rsidRPr="002516C1" w:rsidRDefault="00A026BE" w:rsidP="00C675ED">
            <w:pPr>
              <w:pStyle w:val="acctmergecolhdg"/>
              <w:tabs>
                <w:tab w:val="decimal" w:pos="55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491</w:t>
            </w:r>
            <w:r w:rsidR="00B62D2C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7A9D903F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</w:tcPr>
          <w:p w14:paraId="09B3B58E" w14:textId="4F4975C6" w:rsidR="009431F3" w:rsidRPr="002516C1" w:rsidRDefault="00A026BE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405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</w:tcPr>
          <w:p w14:paraId="4E48B505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</w:tcPr>
          <w:p w14:paraId="56554FA4" w14:textId="172A92B1" w:rsidR="009431F3" w:rsidRPr="002516C1" w:rsidRDefault="00A026BE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74</w:t>
            </w:r>
            <w:r w:rsidR="00B62D2C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52</w:t>
            </w:r>
          </w:p>
        </w:tc>
        <w:tc>
          <w:tcPr>
            <w:tcW w:w="180" w:type="dxa"/>
          </w:tcPr>
          <w:p w14:paraId="21DD23B7" w14:textId="77777777" w:rsidR="009431F3" w:rsidRPr="002516C1" w:rsidRDefault="009431F3" w:rsidP="009431F3">
            <w:pPr>
              <w:pStyle w:val="acctmergecolhdg"/>
              <w:tabs>
                <w:tab w:val="decimal" w:pos="730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double" w:sz="4" w:space="0" w:color="auto"/>
              <w:right w:val="nil"/>
            </w:tcBorders>
          </w:tcPr>
          <w:p w14:paraId="3BAFF4DA" w14:textId="11AA76C2" w:rsidR="009431F3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83</w:t>
            </w:r>
            <w:r w:rsidR="009431F3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90</w:t>
            </w:r>
          </w:p>
        </w:tc>
      </w:tr>
      <w:tr w:rsidR="009431F3" w:rsidRPr="002516C1" w14:paraId="1E4CBDC7" w14:textId="77777777" w:rsidTr="00002415">
        <w:trPr>
          <w:cantSplit/>
          <w:trHeight w:val="20"/>
        </w:trPr>
        <w:tc>
          <w:tcPr>
            <w:tcW w:w="4593" w:type="dxa"/>
          </w:tcPr>
          <w:p w14:paraId="0E213E9D" w14:textId="77777777" w:rsidR="009431F3" w:rsidRPr="002516C1" w:rsidRDefault="009431F3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2C6BD74A" w14:textId="77777777" w:rsidR="009431F3" w:rsidRPr="002516C1" w:rsidRDefault="009431F3" w:rsidP="00BD12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02F0BF2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67EA297D" w14:textId="77777777" w:rsidR="009431F3" w:rsidRPr="002516C1" w:rsidRDefault="009431F3" w:rsidP="00BD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D4693CD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37A0EED3" w14:textId="77777777" w:rsidR="009431F3" w:rsidRPr="002516C1" w:rsidRDefault="009431F3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3F6D5D7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right w:val="nil"/>
            </w:tcBorders>
          </w:tcPr>
          <w:p w14:paraId="1F7673FF" w14:textId="77777777" w:rsidR="009431F3" w:rsidRPr="002516C1" w:rsidRDefault="009431F3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002415" w:rsidRPr="002516C1" w14:paraId="6836317C" w14:textId="77777777" w:rsidTr="00002415">
        <w:trPr>
          <w:cantSplit/>
          <w:trHeight w:val="20"/>
        </w:trPr>
        <w:tc>
          <w:tcPr>
            <w:tcW w:w="4593" w:type="dxa"/>
          </w:tcPr>
          <w:p w14:paraId="0436FEAD" w14:textId="77777777" w:rsidR="00002415" w:rsidRDefault="00002415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  <w:p w14:paraId="6090585D" w14:textId="77777777" w:rsidR="00002415" w:rsidRDefault="00002415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  <w:p w14:paraId="081296C1" w14:textId="3758B123" w:rsidR="00002415" w:rsidRPr="002516C1" w:rsidRDefault="00002415" w:rsidP="009431F3">
            <w:pPr>
              <w:pStyle w:val="ListBullet3"/>
              <w:ind w:left="191" w:hanging="180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C2E1952" w14:textId="77777777" w:rsidR="00002415" w:rsidRPr="002516C1" w:rsidRDefault="00002415" w:rsidP="00BD12D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F8E39E5" w14:textId="77777777" w:rsidR="00002415" w:rsidRPr="002516C1" w:rsidRDefault="00002415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E4FCBF3" w14:textId="77777777" w:rsidR="00002415" w:rsidRPr="002516C1" w:rsidRDefault="00002415" w:rsidP="00BD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4650073D" w14:textId="77777777" w:rsidR="00002415" w:rsidRPr="002516C1" w:rsidRDefault="00002415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7328076" w14:textId="77777777" w:rsidR="00002415" w:rsidRPr="002516C1" w:rsidRDefault="00002415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76E56A" w14:textId="77777777" w:rsidR="00002415" w:rsidRPr="002516C1" w:rsidRDefault="00002415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74BF656" w14:textId="77777777" w:rsidR="00002415" w:rsidRPr="002516C1" w:rsidRDefault="00002415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9431F3" w:rsidRPr="002516C1" w14:paraId="1961FD4D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0119415B" w14:textId="67641AC4" w:rsidR="009431F3" w:rsidRPr="002516C1" w:rsidRDefault="009431F3" w:rsidP="009431F3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lastRenderedPageBreak/>
              <w:t>กำไร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 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008" w:type="dxa"/>
          </w:tcPr>
          <w:p w14:paraId="40ECED2A" w14:textId="11D62AFC" w:rsidR="009431F3" w:rsidRPr="002516C1" w:rsidRDefault="00A026BE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286</w:t>
            </w:r>
            <w:r w:rsidR="00B62D2C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C534B6F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281CB34" w14:textId="58252ECF" w:rsidR="009431F3" w:rsidRPr="002516C1" w:rsidRDefault="00A026BE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764</w:t>
            </w:r>
            <w:r w:rsidR="009431F3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61</w:t>
            </w:r>
          </w:p>
        </w:tc>
        <w:tc>
          <w:tcPr>
            <w:tcW w:w="180" w:type="dxa"/>
          </w:tcPr>
          <w:p w14:paraId="485D3041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A110775" w14:textId="5E7DB370" w:rsidR="009431F3" w:rsidRPr="002516C1" w:rsidRDefault="00B62D2C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62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49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A57D5D1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6B2833F" w14:textId="6825168E" w:rsidR="009431F3" w:rsidRPr="002516C1" w:rsidRDefault="009431F3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17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  <w:tr w:rsidR="009431F3" w:rsidRPr="002516C1" w14:paraId="13AA5557" w14:textId="77777777" w:rsidTr="00A51699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5F3F3EA6" w14:textId="77777777" w:rsidR="009431F3" w:rsidRPr="002516C1" w:rsidRDefault="009431F3" w:rsidP="009431F3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351AE" w14:textId="3DD333B2" w:rsidR="009431F3" w:rsidRPr="002516C1" w:rsidRDefault="00236F97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F713EDA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850557" w14:textId="6D4197D7" w:rsidR="009431F3" w:rsidRPr="002516C1" w:rsidRDefault="009431F3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44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82AB3C4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F6C41" w14:textId="5C16114F" w:rsidR="009431F3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3128AB71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5DFE0" w14:textId="0F7FE77C" w:rsidR="009431F3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91</w:t>
            </w:r>
          </w:p>
        </w:tc>
      </w:tr>
      <w:tr w:rsidR="00236F97" w:rsidRPr="002516C1" w14:paraId="486DF66D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0898B098" w14:textId="77777777" w:rsidR="00236F97" w:rsidRPr="002516C1" w:rsidRDefault="00236F97" w:rsidP="00236F9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BB6BB9" w14:textId="39BACA6F" w:rsidR="00236F97" w:rsidRPr="002516C1" w:rsidRDefault="00A026BE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 w:rsidR="00236F97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5208690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6ECA6" w14:textId="2E7A0E65" w:rsidR="00236F97" w:rsidRPr="002516C1" w:rsidRDefault="00A026BE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764</w:t>
            </w:r>
            <w:r w:rsidR="00236F97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180" w:type="dxa"/>
          </w:tcPr>
          <w:p w14:paraId="0F4167D6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3933D0" w14:textId="3887AD14" w:rsidR="00236F97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62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49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C859FCF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09B98" w14:textId="131DAC46" w:rsidR="00236F97" w:rsidRPr="002516C1" w:rsidRDefault="00236F97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8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  <w:t>26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)</w:t>
            </w:r>
          </w:p>
        </w:tc>
      </w:tr>
      <w:tr w:rsidR="00236F97" w:rsidRPr="002516C1" w14:paraId="6D355868" w14:textId="77777777" w:rsidTr="002C4C6E">
        <w:trPr>
          <w:cantSplit/>
          <w:trHeight w:val="20"/>
        </w:trPr>
        <w:tc>
          <w:tcPr>
            <w:tcW w:w="4593" w:type="dxa"/>
            <w:hideMark/>
          </w:tcPr>
          <w:p w14:paraId="01BBCA5C" w14:textId="77777777" w:rsidR="000B2FD5" w:rsidRPr="002516C1" w:rsidRDefault="00236F97" w:rsidP="00236F9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ขาดทุน</w:t>
            </w:r>
            <w:r w:rsidR="000B2FD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ที่แบ่งให้กับส่วนได้เสียที่</w:t>
            </w:r>
          </w:p>
          <w:p w14:paraId="3D939621" w14:textId="6A05DC00" w:rsidR="00236F97" w:rsidRPr="002516C1" w:rsidRDefault="000B2FD5" w:rsidP="00236F97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236F97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646FE2" w14:textId="77777777" w:rsidR="005832F5" w:rsidRDefault="005832F5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</w:p>
          <w:p w14:paraId="61F3445B" w14:textId="46EA5832" w:rsidR="00236F97" w:rsidRPr="002516C1" w:rsidRDefault="00A026BE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85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180" w:type="dxa"/>
          </w:tcPr>
          <w:p w14:paraId="4C924521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DE4D90" w14:textId="77777777" w:rsidR="005832F5" w:rsidRDefault="005832F5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</w:p>
          <w:p w14:paraId="2272D650" w14:textId="6B9038BC" w:rsidR="00236F97" w:rsidRPr="002516C1" w:rsidRDefault="00A026BE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229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</w:p>
        </w:tc>
        <w:tc>
          <w:tcPr>
            <w:tcW w:w="180" w:type="dxa"/>
          </w:tcPr>
          <w:p w14:paraId="2A946DF1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4A76D8" w14:textId="49B58551" w:rsidR="00236F97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37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2BDEA1A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CAB2AD" w14:textId="61089CBF" w:rsidR="00236F97" w:rsidRPr="002516C1" w:rsidRDefault="00236F97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24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  <w:tr w:rsidR="00236F97" w:rsidRPr="002516C1" w14:paraId="0C6BF051" w14:textId="77777777" w:rsidTr="00A51699">
        <w:trPr>
          <w:cantSplit/>
          <w:trHeight w:val="125"/>
        </w:trPr>
        <w:tc>
          <w:tcPr>
            <w:tcW w:w="4593" w:type="dxa"/>
          </w:tcPr>
          <w:p w14:paraId="328D8B83" w14:textId="77777777" w:rsidR="00236F97" w:rsidRPr="002516C1" w:rsidRDefault="00236F97" w:rsidP="00236F97">
            <w:pPr>
              <w:pStyle w:val="ListBullet3"/>
              <w:spacing w:line="240" w:lineRule="auto"/>
              <w:ind w:left="191" w:hanging="18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08" w:type="dxa"/>
          </w:tcPr>
          <w:p w14:paraId="7B2DF2A2" w14:textId="77777777" w:rsidR="00236F97" w:rsidRPr="002516C1" w:rsidRDefault="00236F97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2CC22D16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0485EC3" w14:textId="77777777" w:rsidR="00236F97" w:rsidRPr="002516C1" w:rsidRDefault="00236F97" w:rsidP="00BD1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63683A66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309559E9" w14:textId="77777777" w:rsidR="00236F97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A706F9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5EC37BA9" w14:textId="77777777" w:rsidR="00236F97" w:rsidRPr="002516C1" w:rsidRDefault="00236F97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</w:tr>
      <w:tr w:rsidR="00236F97" w:rsidRPr="002516C1" w14:paraId="533A8D75" w14:textId="77777777" w:rsidTr="002C4C6E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23EF18D0" w14:textId="77777777" w:rsidR="00236F97" w:rsidRPr="002516C1" w:rsidRDefault="00236F97" w:rsidP="00236F97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กระแสเงินสดจากกิจกรรมดำเนินงาน</w:t>
            </w:r>
          </w:p>
        </w:tc>
        <w:tc>
          <w:tcPr>
            <w:tcW w:w="1008" w:type="dxa"/>
            <w:vAlign w:val="bottom"/>
          </w:tcPr>
          <w:p w14:paraId="26979EAF" w14:textId="4FE26340" w:rsidR="00236F97" w:rsidRPr="002516C1" w:rsidRDefault="00A026BE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680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81</w:t>
            </w:r>
          </w:p>
        </w:tc>
        <w:tc>
          <w:tcPr>
            <w:tcW w:w="180" w:type="dxa"/>
            <w:vAlign w:val="bottom"/>
          </w:tcPr>
          <w:p w14:paraId="21AF5F1E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5FE0B692" w14:textId="7FE82B1E" w:rsidR="00236F97" w:rsidRPr="002516C1" w:rsidRDefault="00A026BE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1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062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</w:p>
        </w:tc>
        <w:tc>
          <w:tcPr>
            <w:tcW w:w="180" w:type="dxa"/>
          </w:tcPr>
          <w:p w14:paraId="4AC8F37A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A317381" w14:textId="74AA6D77" w:rsidR="00236F97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64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80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7628C9B7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15CF77FB" w14:textId="2B0EDD33" w:rsidR="00236F97" w:rsidRPr="002516C1" w:rsidRDefault="00A026BE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154</w:t>
            </w:r>
            <w:r w:rsidR="00236F97"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11</w:t>
            </w:r>
          </w:p>
        </w:tc>
      </w:tr>
      <w:tr w:rsidR="00236F97" w:rsidRPr="002516C1" w14:paraId="513F099B" w14:textId="77777777" w:rsidTr="002C4C6E">
        <w:trPr>
          <w:cantSplit/>
          <w:trHeight w:val="20"/>
        </w:trPr>
        <w:tc>
          <w:tcPr>
            <w:tcW w:w="4593" w:type="dxa"/>
            <w:vAlign w:val="bottom"/>
            <w:hideMark/>
          </w:tcPr>
          <w:p w14:paraId="0851A0F7" w14:textId="77777777" w:rsidR="00236F97" w:rsidRPr="002516C1" w:rsidRDefault="00236F97" w:rsidP="00236F97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กระแสเงินสดจากกิจกรรมลงทุน</w:t>
            </w:r>
          </w:p>
        </w:tc>
        <w:tc>
          <w:tcPr>
            <w:tcW w:w="1008" w:type="dxa"/>
            <w:vAlign w:val="bottom"/>
          </w:tcPr>
          <w:p w14:paraId="3E98E6F1" w14:textId="04B96ADE" w:rsidR="00236F97" w:rsidRPr="002516C1" w:rsidRDefault="007A60EF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68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86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0AE082C5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62058386" w14:textId="4871E13A" w:rsidR="00236F97" w:rsidRPr="002516C1" w:rsidRDefault="00236F97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92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34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893A238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22C2FF75" w14:textId="7AD01016" w:rsidR="00236F97" w:rsidRPr="002516C1" w:rsidRDefault="00236F97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17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46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2DCEFF6D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  <w:vAlign w:val="bottom"/>
          </w:tcPr>
          <w:p w14:paraId="7929BCDB" w14:textId="48290ACB" w:rsidR="00236F97" w:rsidRPr="002516C1" w:rsidRDefault="00236F97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26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90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  <w:tr w:rsidR="00236F97" w:rsidRPr="002516C1" w14:paraId="549C55E9" w14:textId="77777777" w:rsidTr="00A51699">
        <w:trPr>
          <w:cantSplit/>
          <w:trHeight w:val="20"/>
        </w:trPr>
        <w:tc>
          <w:tcPr>
            <w:tcW w:w="4593" w:type="dxa"/>
            <w:hideMark/>
          </w:tcPr>
          <w:p w14:paraId="7A605672" w14:textId="77777777" w:rsidR="00236F97" w:rsidRPr="002516C1" w:rsidRDefault="00236F97" w:rsidP="00236F97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กระแสเงินสดจากกิจกรรมจัดหาเงิน </w:t>
            </w:r>
          </w:p>
        </w:tc>
        <w:tc>
          <w:tcPr>
            <w:tcW w:w="1008" w:type="dxa"/>
          </w:tcPr>
          <w:p w14:paraId="5CE15D21" w14:textId="50105E89" w:rsidR="00236F97" w:rsidRPr="002516C1" w:rsidRDefault="007A60EF" w:rsidP="00BD12D9">
            <w:pPr>
              <w:pStyle w:val="acctmergecolhdg"/>
              <w:tabs>
                <w:tab w:val="decimal" w:pos="454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219</w:t>
            </w:r>
            <w:r w:rsidR="00236F97"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09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4CBEB5CC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B5121C9" w14:textId="5942AAB8" w:rsidR="00236F97" w:rsidRPr="002516C1" w:rsidRDefault="00236F97" w:rsidP="00BD12D9">
            <w:pPr>
              <w:pStyle w:val="acctmergecolhdg"/>
              <w:tabs>
                <w:tab w:val="decimal" w:pos="532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974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66</w:t>
            </w: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289EB39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00119CF6" w14:textId="798270CA" w:rsidR="00236F97" w:rsidRPr="002516C1" w:rsidRDefault="00A026BE" w:rsidP="00BD12D9">
            <w:pPr>
              <w:pStyle w:val="acctmergecolhdg"/>
              <w:tabs>
                <w:tab w:val="decimal" w:pos="51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78</w:t>
            </w:r>
            <w:r w:rsidR="00236F97" w:rsidRPr="002516C1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76</w:t>
            </w:r>
          </w:p>
        </w:tc>
        <w:tc>
          <w:tcPr>
            <w:tcW w:w="180" w:type="dxa"/>
          </w:tcPr>
          <w:p w14:paraId="3EBF4623" w14:textId="77777777" w:rsidR="00236F97" w:rsidRPr="002516C1" w:rsidRDefault="00236F97" w:rsidP="0023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AF2831A" w14:textId="1B2807B7" w:rsidR="00236F97" w:rsidRPr="002516C1" w:rsidRDefault="00236F97" w:rsidP="00BD12D9">
            <w:pPr>
              <w:pStyle w:val="acctmergecolhdg"/>
              <w:tabs>
                <w:tab w:val="decimal" w:pos="488"/>
              </w:tabs>
              <w:spacing w:line="240" w:lineRule="atLeast"/>
              <w:jc w:val="lef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129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27</w:t>
            </w:r>
            <w:r w:rsidRPr="002516C1">
              <w:rPr>
                <w:rFonts w:asciiTheme="majorBidi" w:hAnsiTheme="majorBidi" w:cstheme="majorBidi"/>
                <w:b w:val="0"/>
                <w:sz w:val="30"/>
                <w:szCs w:val="30"/>
              </w:rPr>
              <w:t>)</w:t>
            </w:r>
          </w:p>
        </w:tc>
      </w:tr>
    </w:tbl>
    <w:p w14:paraId="565F1FBC" w14:textId="235A6130" w:rsidR="00976E27" w:rsidRPr="002516C1" w:rsidRDefault="00976E27" w:rsidP="00780BA0">
      <w:pPr>
        <w:spacing w:line="240" w:lineRule="auto"/>
        <w:rPr>
          <w:rFonts w:asciiTheme="majorBidi" w:hAnsiTheme="majorBidi" w:cstheme="majorBidi"/>
        </w:rPr>
      </w:pPr>
    </w:p>
    <w:p w14:paraId="1CD6C76A" w14:textId="29825914" w:rsidR="00F877FA" w:rsidRPr="002516C1" w:rsidRDefault="00F877FA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bookmarkStart w:id="9" w:name="OLE_LINK11"/>
      <w:bookmarkStart w:id="10" w:name="OLE_LINK12"/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สินทรัพย์ทางการเงินอื่น</w:t>
      </w: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</w:p>
    <w:p w14:paraId="43814BB7" w14:textId="77777777" w:rsidR="0063375B" w:rsidRPr="002516C1" w:rsidRDefault="0063375B" w:rsidP="00D01840">
      <w:pPr>
        <w:pStyle w:val="ListParagraph"/>
        <w:snapToGrid w:val="0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tbl>
      <w:tblPr>
        <w:tblW w:w="9107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5"/>
        <w:gridCol w:w="1337"/>
        <w:gridCol w:w="139"/>
        <w:gridCol w:w="166"/>
        <w:gridCol w:w="158"/>
        <w:gridCol w:w="17"/>
        <w:gridCol w:w="1715"/>
        <w:gridCol w:w="167"/>
        <w:gridCol w:w="1633"/>
      </w:tblGrid>
      <w:tr w:rsidR="00F877FA" w:rsidRPr="002516C1" w14:paraId="720B1620" w14:textId="77777777" w:rsidTr="00754D9D">
        <w:trPr>
          <w:trHeight w:val="149"/>
        </w:trPr>
        <w:tc>
          <w:tcPr>
            <w:tcW w:w="5592" w:type="dxa"/>
            <w:gridSpan w:val="6"/>
          </w:tcPr>
          <w:p w14:paraId="7BC611B1" w14:textId="77777777" w:rsidR="00F877FA" w:rsidRPr="002516C1" w:rsidRDefault="00F877FA" w:rsidP="009D03E6">
            <w:pPr>
              <w:ind w:left="612"/>
              <w:rPr>
                <w:rFonts w:asciiTheme="majorBidi" w:eastAsia="Cordia New" w:hAnsiTheme="majorBidi" w:cstheme="majorBidi"/>
                <w:u w:val="single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6FE2FCD9" w14:textId="161B7048" w:rsidR="00F877FA" w:rsidRPr="002516C1" w:rsidRDefault="00F877FA" w:rsidP="002F1A97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F877FA" w:rsidRPr="002516C1" w14:paraId="6335B87D" w14:textId="77777777" w:rsidTr="00754D9D">
        <w:trPr>
          <w:trHeight w:val="149"/>
        </w:trPr>
        <w:tc>
          <w:tcPr>
            <w:tcW w:w="3775" w:type="dxa"/>
          </w:tcPr>
          <w:p w14:paraId="2E5CCF39" w14:textId="77777777" w:rsidR="00F877FA" w:rsidRPr="002516C1" w:rsidRDefault="00F877FA" w:rsidP="009D03E6">
            <w:pPr>
              <w:keepNext/>
              <w:ind w:left="792"/>
              <w:outlineLvl w:val="7"/>
              <w:rPr>
                <w:rFonts w:asciiTheme="majorBidi" w:eastAsia="Cordia New" w:hAnsiTheme="majorBidi" w:cstheme="majorBidi"/>
                <w:cs/>
                <w:lang w:val="en-GB"/>
              </w:rPr>
            </w:pPr>
          </w:p>
        </w:tc>
        <w:tc>
          <w:tcPr>
            <w:tcW w:w="1337" w:type="dxa"/>
            <w:vAlign w:val="bottom"/>
          </w:tcPr>
          <w:p w14:paraId="39869274" w14:textId="56916CC3" w:rsidR="00F877FA" w:rsidRPr="002516C1" w:rsidRDefault="00F877FA" w:rsidP="009D03E6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139" w:type="dxa"/>
          </w:tcPr>
          <w:p w14:paraId="7AAD3052" w14:textId="77777777" w:rsidR="00F877FA" w:rsidRPr="002516C1" w:rsidRDefault="00F877FA" w:rsidP="009D03E6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6123C53B" w14:textId="36A0EC2E" w:rsidR="00F877FA" w:rsidRPr="002516C1" w:rsidRDefault="00F877FA" w:rsidP="009D03E6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</w:p>
        </w:tc>
        <w:tc>
          <w:tcPr>
            <w:tcW w:w="158" w:type="dxa"/>
          </w:tcPr>
          <w:p w14:paraId="3452439F" w14:textId="77777777" w:rsidR="00F877FA" w:rsidRPr="002516C1" w:rsidRDefault="00F877FA" w:rsidP="009D03E6">
            <w:pP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vAlign w:val="bottom"/>
            <w:hideMark/>
          </w:tcPr>
          <w:p w14:paraId="52F906C6" w14:textId="1DE42911" w:rsidR="00F877FA" w:rsidRPr="002516C1" w:rsidRDefault="00A026BE" w:rsidP="009D03E6">
            <w:pPr>
              <w:ind w:left="-90" w:right="-121"/>
              <w:jc w:val="center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A026BE">
              <w:rPr>
                <w:rFonts w:asciiTheme="majorBidi" w:eastAsia="Cordia New" w:hAnsiTheme="majorBidi" w:cstheme="majorBidi"/>
              </w:rPr>
              <w:t>2565</w:t>
            </w:r>
          </w:p>
        </w:tc>
        <w:tc>
          <w:tcPr>
            <w:tcW w:w="167" w:type="dxa"/>
          </w:tcPr>
          <w:p w14:paraId="3685B5DE" w14:textId="77777777" w:rsidR="00F877FA" w:rsidRPr="002516C1" w:rsidRDefault="00F877FA" w:rsidP="009D03E6">
            <w:pPr>
              <w:tabs>
                <w:tab w:val="decimal" w:pos="1005"/>
              </w:tabs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33" w:type="dxa"/>
            <w:vAlign w:val="bottom"/>
            <w:hideMark/>
          </w:tcPr>
          <w:p w14:paraId="429EDA9E" w14:textId="38F95839" w:rsidR="00F877FA" w:rsidRPr="002516C1" w:rsidRDefault="00A026BE" w:rsidP="009D03E6">
            <w:pPr>
              <w:ind w:left="-90" w:right="-121"/>
              <w:jc w:val="center"/>
              <w:rPr>
                <w:rFonts w:asciiTheme="majorBidi" w:eastAsia="Cordia New" w:hAnsiTheme="majorBidi" w:cstheme="majorBidi"/>
                <w:lang w:val="en-GB"/>
              </w:rPr>
            </w:pPr>
            <w:r w:rsidRPr="00A026BE">
              <w:rPr>
                <w:rFonts w:asciiTheme="majorBidi" w:eastAsia="Cordia New" w:hAnsiTheme="majorBidi" w:cstheme="majorBidi"/>
              </w:rPr>
              <w:t>2564</w:t>
            </w:r>
          </w:p>
        </w:tc>
      </w:tr>
      <w:tr w:rsidR="00333C21" w:rsidRPr="002516C1" w14:paraId="2E8428ED" w14:textId="77777777" w:rsidTr="00754D9D">
        <w:trPr>
          <w:trHeight w:val="149"/>
        </w:trPr>
        <w:tc>
          <w:tcPr>
            <w:tcW w:w="5592" w:type="dxa"/>
            <w:gridSpan w:val="6"/>
            <w:vAlign w:val="bottom"/>
          </w:tcPr>
          <w:p w14:paraId="1EF36C21" w14:textId="77777777" w:rsidR="00333C21" w:rsidRPr="002516C1" w:rsidRDefault="00333C21" w:rsidP="009D03E6">
            <w:pPr>
              <w:keepNext/>
              <w:ind w:left="612"/>
              <w:outlineLvl w:val="7"/>
              <w:rPr>
                <w:rFonts w:asciiTheme="majorBidi" w:eastAsia="Cordia New" w:hAnsiTheme="majorBidi" w:cstheme="majorBidi"/>
                <w:lang w:val="en-GB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66824454" w14:textId="1D18ED22" w:rsidR="00333C21" w:rsidRPr="002516C1" w:rsidRDefault="002F1A97" w:rsidP="00333C21">
            <w:pPr>
              <w:ind w:left="-90" w:right="-121"/>
              <w:jc w:val="center"/>
              <w:rPr>
                <w:rFonts w:asciiTheme="majorBidi" w:eastAsia="Cordia New" w:hAnsiTheme="majorBidi" w:cstheme="majorBidi"/>
                <w:b/>
                <w:bCs/>
                <w:spacing w:val="-8"/>
              </w:rPr>
            </w:pPr>
            <w:r w:rsidRPr="002516C1">
              <w:rPr>
                <w:rFonts w:asciiTheme="majorBidi" w:hAnsiTheme="majorBidi" w:cstheme="majorBidi"/>
                <w:i/>
                <w:iCs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ล้านบาท)</w:t>
            </w:r>
          </w:p>
        </w:tc>
      </w:tr>
      <w:tr w:rsidR="00F877FA" w:rsidRPr="002516C1" w14:paraId="7CC2D61B" w14:textId="77777777" w:rsidTr="00754D9D">
        <w:trPr>
          <w:trHeight w:val="149"/>
        </w:trPr>
        <w:tc>
          <w:tcPr>
            <w:tcW w:w="3775" w:type="dxa"/>
            <w:vAlign w:val="bottom"/>
            <w:hideMark/>
          </w:tcPr>
          <w:p w14:paraId="1F22E0D8" w14:textId="63C1C6E8" w:rsidR="00F877FA" w:rsidRPr="002516C1" w:rsidRDefault="00DF11D9" w:rsidP="009D03E6">
            <w:pPr>
              <w:ind w:firstLine="94"/>
              <w:rPr>
                <w:rFonts w:asciiTheme="majorBidi" w:eastAsia="Cordia New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มูลค่าตามบัญชี </w:t>
            </w:r>
            <w:r w:rsidR="00F877FA" w:rsidRPr="002516C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="00F877FA" w:rsidRPr="002516C1">
              <w:rPr>
                <w:rFonts w:asciiTheme="majorBidi" w:hAnsiTheme="majorBidi" w:cstheme="majorBidi"/>
              </w:rPr>
              <w:t xml:space="preserve"> </w:t>
            </w:r>
            <w:r w:rsidR="00F877FA" w:rsidRPr="002516C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1337" w:type="dxa"/>
          </w:tcPr>
          <w:p w14:paraId="181882A8" w14:textId="06E8AF65" w:rsidR="00F877FA" w:rsidRPr="002516C1" w:rsidRDefault="00F877FA" w:rsidP="00CD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0"/>
              <w:rPr>
                <w:rFonts w:asciiTheme="majorBidi" w:eastAsia="Cordia New" w:hAnsiTheme="majorBidi" w:cstheme="majorBidi"/>
                <w:cs/>
              </w:rPr>
            </w:pPr>
          </w:p>
        </w:tc>
        <w:tc>
          <w:tcPr>
            <w:tcW w:w="139" w:type="dxa"/>
          </w:tcPr>
          <w:p w14:paraId="7F5925BE" w14:textId="77777777" w:rsidR="00F877FA" w:rsidRPr="002516C1" w:rsidRDefault="00F877FA" w:rsidP="009D03E6">
            <w:pPr>
              <w:ind w:right="-72"/>
              <w:jc w:val="center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  <w:vAlign w:val="bottom"/>
          </w:tcPr>
          <w:p w14:paraId="1A09EB81" w14:textId="70FBCCB2" w:rsidR="00F877FA" w:rsidRPr="002516C1" w:rsidRDefault="00F877FA" w:rsidP="00BC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</w:tcPr>
          <w:p w14:paraId="099C628C" w14:textId="77777777" w:rsidR="00F877FA" w:rsidRPr="002516C1" w:rsidRDefault="00F877FA" w:rsidP="009D03E6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</w:tcPr>
          <w:p w14:paraId="4F7D4E8E" w14:textId="5A34A7A4" w:rsidR="00F877FA" w:rsidRPr="002516C1" w:rsidRDefault="00A026BE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A026BE">
              <w:rPr>
                <w:rFonts w:asciiTheme="majorBidi" w:eastAsia="Arial" w:hAnsiTheme="majorBidi" w:cstheme="majorBidi"/>
              </w:rPr>
              <w:t>1</w:t>
            </w:r>
            <w:r w:rsidR="00DF11D9" w:rsidRPr="002516C1">
              <w:rPr>
                <w:rFonts w:asciiTheme="majorBidi" w:eastAsia="Arial" w:hAnsiTheme="majorBidi" w:cstheme="majorBidi"/>
              </w:rPr>
              <w:t>,</w:t>
            </w:r>
            <w:r w:rsidRPr="00A026BE">
              <w:rPr>
                <w:rFonts w:asciiTheme="majorBidi" w:eastAsia="Arial" w:hAnsiTheme="majorBidi" w:cstheme="majorBidi"/>
              </w:rPr>
              <w:t>883</w:t>
            </w:r>
            <w:r w:rsidR="00DF11D9" w:rsidRPr="002516C1">
              <w:rPr>
                <w:rFonts w:asciiTheme="majorBidi" w:eastAsia="Arial" w:hAnsiTheme="majorBidi" w:cstheme="majorBidi"/>
              </w:rPr>
              <w:t>.</w:t>
            </w:r>
            <w:r w:rsidRPr="00A026BE">
              <w:rPr>
                <w:rFonts w:asciiTheme="majorBidi" w:eastAsia="Arial" w:hAnsiTheme="majorBidi" w:cstheme="majorBidi"/>
              </w:rPr>
              <w:t>24</w:t>
            </w:r>
          </w:p>
        </w:tc>
        <w:tc>
          <w:tcPr>
            <w:tcW w:w="167" w:type="dxa"/>
          </w:tcPr>
          <w:p w14:paraId="153B722F" w14:textId="77777777" w:rsidR="00F877FA" w:rsidRPr="002516C1" w:rsidRDefault="00F877FA" w:rsidP="009D03E6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33" w:type="dxa"/>
            <w:vAlign w:val="bottom"/>
          </w:tcPr>
          <w:p w14:paraId="24982B53" w14:textId="7F8E15F8" w:rsidR="00F877FA" w:rsidRPr="002516C1" w:rsidRDefault="00A026BE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Cordia New" w:hAnsiTheme="majorBidi" w:cstheme="majorBidi"/>
              </w:rPr>
            </w:pPr>
            <w:r w:rsidRPr="00A026BE">
              <w:rPr>
                <w:rFonts w:asciiTheme="majorBidi" w:eastAsia="Arial" w:hAnsiTheme="majorBidi" w:cstheme="majorBidi"/>
              </w:rPr>
              <w:t>1</w:t>
            </w:r>
            <w:r w:rsidR="00DF11D9" w:rsidRPr="002516C1">
              <w:rPr>
                <w:rFonts w:asciiTheme="majorBidi" w:eastAsia="Arial" w:hAnsiTheme="majorBidi" w:cstheme="majorBidi"/>
              </w:rPr>
              <w:t>,</w:t>
            </w:r>
            <w:r w:rsidRPr="00A026BE">
              <w:rPr>
                <w:rFonts w:asciiTheme="majorBidi" w:eastAsia="Arial" w:hAnsiTheme="majorBidi" w:cstheme="majorBidi"/>
              </w:rPr>
              <w:t>960</w:t>
            </w:r>
            <w:r w:rsidR="00DF11D9" w:rsidRPr="002516C1">
              <w:rPr>
                <w:rFonts w:asciiTheme="majorBidi" w:eastAsia="Arial" w:hAnsiTheme="majorBidi" w:cstheme="majorBidi"/>
              </w:rPr>
              <w:t>.</w:t>
            </w:r>
            <w:r w:rsidRPr="00A026BE">
              <w:rPr>
                <w:rFonts w:asciiTheme="majorBidi" w:eastAsia="Arial" w:hAnsiTheme="majorBidi" w:cstheme="majorBidi"/>
              </w:rPr>
              <w:t>86</w:t>
            </w:r>
          </w:p>
        </w:tc>
      </w:tr>
      <w:tr w:rsidR="00F877FA" w:rsidRPr="002516C1" w14:paraId="5FAE1D02" w14:textId="77777777" w:rsidTr="00754D9D">
        <w:trPr>
          <w:trHeight w:val="149"/>
        </w:trPr>
        <w:tc>
          <w:tcPr>
            <w:tcW w:w="3775" w:type="dxa"/>
            <w:vAlign w:val="bottom"/>
            <w:hideMark/>
          </w:tcPr>
          <w:p w14:paraId="04E5A361" w14:textId="46AEDF0D" w:rsidR="00F877FA" w:rsidRPr="002516C1" w:rsidRDefault="00DF11D9" w:rsidP="00DF11D9">
            <w:pPr>
              <w:keepNext/>
              <w:outlineLvl w:val="7"/>
              <w:rPr>
                <w:rFonts w:asciiTheme="majorBidi" w:eastAsia="Cordia New" w:hAnsiTheme="majorBidi" w:cstheme="majorBidi"/>
              </w:rPr>
            </w:pPr>
            <w:r w:rsidRPr="002516C1">
              <w:rPr>
                <w:rFonts w:asciiTheme="majorBidi" w:eastAsia="Cordia New" w:hAnsiTheme="majorBidi" w:cstheme="majorBidi"/>
              </w:rPr>
              <w:t xml:space="preserve">  </w:t>
            </w:r>
            <w:r w:rsidRPr="002516C1">
              <w:rPr>
                <w:rFonts w:asciiTheme="majorBidi" w:eastAsia="Cordia New" w:hAnsiTheme="majorBidi" w:cstheme="majorBidi"/>
                <w:cs/>
              </w:rPr>
              <w:t>การเปลี่ยนแปลงในมูลค่ายุติธรรม</w:t>
            </w:r>
          </w:p>
        </w:tc>
        <w:tc>
          <w:tcPr>
            <w:tcW w:w="1337" w:type="dxa"/>
            <w:vAlign w:val="bottom"/>
          </w:tcPr>
          <w:p w14:paraId="78B960FB" w14:textId="5D066639" w:rsidR="00F877FA" w:rsidRPr="002516C1" w:rsidRDefault="00F877FA" w:rsidP="00CD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cs/>
              </w:rPr>
            </w:pPr>
          </w:p>
        </w:tc>
        <w:tc>
          <w:tcPr>
            <w:tcW w:w="139" w:type="dxa"/>
            <w:vAlign w:val="bottom"/>
          </w:tcPr>
          <w:p w14:paraId="7ACA657B" w14:textId="77777777" w:rsidR="00F877FA" w:rsidRPr="002516C1" w:rsidRDefault="00F877FA" w:rsidP="009D03E6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6" w:type="dxa"/>
          </w:tcPr>
          <w:p w14:paraId="41A419E4" w14:textId="279D6A5E" w:rsidR="00F877FA" w:rsidRPr="002516C1" w:rsidRDefault="00F877FA" w:rsidP="00BC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</w:rPr>
            </w:pPr>
          </w:p>
        </w:tc>
        <w:tc>
          <w:tcPr>
            <w:tcW w:w="158" w:type="dxa"/>
            <w:vAlign w:val="bottom"/>
          </w:tcPr>
          <w:p w14:paraId="4F82238F" w14:textId="77777777" w:rsidR="00F877FA" w:rsidRPr="002516C1" w:rsidRDefault="00F877FA" w:rsidP="009D03E6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732" w:type="dxa"/>
            <w:gridSpan w:val="2"/>
            <w:vAlign w:val="bottom"/>
          </w:tcPr>
          <w:p w14:paraId="4E9AF5B9" w14:textId="24D69D5B" w:rsidR="00F877FA" w:rsidRPr="002516C1" w:rsidRDefault="00F877FA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</w:rPr>
            </w:pPr>
            <w:r w:rsidRPr="002516C1">
              <w:rPr>
                <w:rFonts w:asciiTheme="majorBidi" w:eastAsia="Arial" w:hAnsiTheme="majorBidi" w:cstheme="majorBidi"/>
                <w:cs/>
              </w:rPr>
              <w:t>(</w:t>
            </w:r>
            <w:r w:rsidR="00A026BE" w:rsidRPr="00A026BE">
              <w:rPr>
                <w:rFonts w:asciiTheme="majorBidi" w:eastAsia="Arial" w:hAnsiTheme="majorBidi" w:cstheme="majorBidi"/>
              </w:rPr>
              <w:t>966</w:t>
            </w:r>
            <w:r w:rsidRPr="002516C1">
              <w:rPr>
                <w:rFonts w:asciiTheme="majorBidi" w:eastAsia="Arial" w:hAnsiTheme="majorBidi" w:cstheme="majorBidi"/>
                <w:cs/>
              </w:rPr>
              <w:t>.</w:t>
            </w:r>
            <w:r w:rsidR="00A026BE" w:rsidRPr="00A026BE">
              <w:rPr>
                <w:rFonts w:asciiTheme="majorBidi" w:eastAsia="Arial" w:hAnsiTheme="majorBidi" w:cstheme="majorBidi"/>
              </w:rPr>
              <w:t>60</w:t>
            </w:r>
            <w:r w:rsidRPr="002516C1">
              <w:rPr>
                <w:rFonts w:asciiTheme="majorBidi" w:eastAsia="Arial" w:hAnsiTheme="majorBidi" w:cstheme="majorBidi"/>
                <w:cs/>
              </w:rPr>
              <w:t>)</w:t>
            </w:r>
          </w:p>
        </w:tc>
        <w:tc>
          <w:tcPr>
            <w:tcW w:w="167" w:type="dxa"/>
            <w:vAlign w:val="bottom"/>
          </w:tcPr>
          <w:p w14:paraId="29D18CB4" w14:textId="77777777" w:rsidR="00F877FA" w:rsidRPr="002516C1" w:rsidRDefault="00F877FA" w:rsidP="009D03E6">
            <w:pPr>
              <w:ind w:right="-72"/>
              <w:jc w:val="right"/>
              <w:rPr>
                <w:rFonts w:asciiTheme="majorBidi" w:eastAsia="Cordia New" w:hAnsiTheme="majorBidi" w:cstheme="majorBidi"/>
              </w:rPr>
            </w:pPr>
          </w:p>
        </w:tc>
        <w:tc>
          <w:tcPr>
            <w:tcW w:w="1633" w:type="dxa"/>
          </w:tcPr>
          <w:p w14:paraId="670FAEB4" w14:textId="53D53480" w:rsidR="00F877FA" w:rsidRPr="002516C1" w:rsidRDefault="00F877FA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77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62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F877FA" w:rsidRPr="002516C1" w14:paraId="3F47E383" w14:textId="77777777" w:rsidTr="00754D9D">
        <w:trPr>
          <w:trHeight w:val="149"/>
        </w:trPr>
        <w:tc>
          <w:tcPr>
            <w:tcW w:w="3775" w:type="dxa"/>
            <w:vAlign w:val="bottom"/>
            <w:hideMark/>
          </w:tcPr>
          <w:p w14:paraId="2038205E" w14:textId="45EBE43D" w:rsidR="00F877FA" w:rsidRPr="002516C1" w:rsidRDefault="00754D9D" w:rsidP="009D03E6">
            <w:pPr>
              <w:ind w:firstLine="94"/>
              <w:rPr>
                <w:rFonts w:asciiTheme="majorBidi" w:eastAsia="Cordia New" w:hAnsiTheme="majorBidi" w:cstheme="majorBidi"/>
              </w:rPr>
            </w:pPr>
            <w:r w:rsidRPr="002516C1">
              <w:rPr>
                <w:rFonts w:asciiTheme="majorBidi" w:eastAsia="Cordia New" w:hAnsiTheme="majorBidi" w:cstheme="majorBidi"/>
                <w:b/>
                <w:bCs/>
                <w:cs/>
              </w:rPr>
              <w:t xml:space="preserve">มูลค่าตามบัญชี </w:t>
            </w:r>
            <w:r w:rsidR="00F877FA"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="00F877FA"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F877FA" w:rsidRPr="002516C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1337" w:type="dxa"/>
            <w:tcBorders>
              <w:left w:val="nil"/>
              <w:right w:val="nil"/>
            </w:tcBorders>
            <w:vAlign w:val="bottom"/>
          </w:tcPr>
          <w:p w14:paraId="243E862D" w14:textId="0FF01465" w:rsidR="00F877FA" w:rsidRPr="002516C1" w:rsidRDefault="00F877FA" w:rsidP="00CD7D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ind w:right="159"/>
              <w:rPr>
                <w:rFonts w:asciiTheme="majorBidi" w:eastAsia="Arial" w:hAnsiTheme="majorBidi" w:cstheme="majorBidi"/>
                <w:b/>
                <w:bCs/>
                <w:cs/>
              </w:rPr>
            </w:pPr>
          </w:p>
        </w:tc>
        <w:tc>
          <w:tcPr>
            <w:tcW w:w="139" w:type="dxa"/>
          </w:tcPr>
          <w:p w14:paraId="0DAE1F87" w14:textId="77777777" w:rsidR="00F877FA" w:rsidRPr="002516C1" w:rsidRDefault="00F877FA" w:rsidP="009D03E6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14:paraId="6BFC33D7" w14:textId="7A14EDB4" w:rsidR="00F877FA" w:rsidRPr="002516C1" w:rsidRDefault="00F877FA" w:rsidP="00BC2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7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" w:type="dxa"/>
          </w:tcPr>
          <w:p w14:paraId="455DA8FB" w14:textId="77777777" w:rsidR="00F877FA" w:rsidRPr="002516C1" w:rsidRDefault="00F877FA" w:rsidP="009D03E6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7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2871FC" w14:textId="3F983C9B" w:rsidR="00F877FA" w:rsidRPr="002516C1" w:rsidRDefault="00A026BE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eastAsia="Arial" w:hAnsiTheme="majorBidi" w:cstheme="majorBidi"/>
                <w:b/>
                <w:bCs/>
              </w:rPr>
            </w:pPr>
            <w:r w:rsidRPr="00A026BE">
              <w:rPr>
                <w:rFonts w:asciiTheme="majorBidi" w:eastAsia="Arial" w:hAnsiTheme="majorBidi" w:cstheme="majorBidi"/>
                <w:b/>
                <w:bCs/>
              </w:rPr>
              <w:t>916</w:t>
            </w:r>
            <w:r w:rsidR="00DF11D9" w:rsidRPr="002516C1">
              <w:rPr>
                <w:rFonts w:asciiTheme="majorBidi" w:eastAsia="Arial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eastAsia="Arial" w:hAnsiTheme="majorBidi" w:cstheme="majorBidi"/>
                <w:b/>
                <w:bCs/>
              </w:rPr>
              <w:t>64</w:t>
            </w:r>
          </w:p>
        </w:tc>
        <w:tc>
          <w:tcPr>
            <w:tcW w:w="167" w:type="dxa"/>
          </w:tcPr>
          <w:p w14:paraId="6BA9B15A" w14:textId="77777777" w:rsidR="00F877FA" w:rsidRPr="002516C1" w:rsidRDefault="00F877FA" w:rsidP="009D03E6">
            <w:pPr>
              <w:ind w:right="-72"/>
              <w:rPr>
                <w:rFonts w:asciiTheme="majorBidi" w:eastAsia="Cordia New" w:hAnsiTheme="majorBidi" w:cstheme="majorBidi"/>
                <w:b/>
                <w:bCs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5BD9B" w14:textId="78C3A065" w:rsidR="00F877FA" w:rsidRPr="002516C1" w:rsidRDefault="00A026BE" w:rsidP="00754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30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DF11D9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883</w:t>
            </w:r>
            <w:r w:rsidR="00DF11D9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</w:tr>
    </w:tbl>
    <w:p w14:paraId="43EFEA43" w14:textId="77777777" w:rsidR="00F877FA" w:rsidRPr="002516C1" w:rsidRDefault="00F877FA" w:rsidP="00F877FA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20"/>
          <w:lang w:bidi="th-TH"/>
        </w:rPr>
      </w:pPr>
    </w:p>
    <w:p w14:paraId="65FAE5BA" w14:textId="6244C9E0" w:rsidR="00F877FA" w:rsidRPr="002516C1" w:rsidRDefault="00F877FA" w:rsidP="00D81725">
      <w:pPr>
        <w:pStyle w:val="index"/>
        <w:tabs>
          <w:tab w:val="left" w:pos="540"/>
        </w:tabs>
        <w:spacing w:after="0" w:line="240" w:lineRule="auto"/>
        <w:ind w:left="540" w:right="-43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ab/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31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2565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586E0F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สินทรัพย์ทางการเงินอื่น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ของบริษัทมีการปรับลดมูลค่ายุติธรรมจำนวน 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966</w:t>
      </w:r>
      <w:r w:rsidR="00D6449B" w:rsidRPr="002516C1">
        <w:rPr>
          <w:rFonts w:asciiTheme="majorBidi" w:hAnsiTheme="majorBidi" w:cstheme="majorBidi"/>
          <w:sz w:val="30"/>
          <w:szCs w:val="30"/>
          <w:lang w:val="en-US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/>
        </w:rPr>
        <w:t>60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ล้านบาท 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(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2564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/>
        </w:rPr>
        <w:t>77</w:t>
      </w:r>
      <w:r w:rsidR="00D6449B" w:rsidRPr="002516C1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/>
        </w:rPr>
        <w:t>62</w:t>
      </w:r>
      <w:r w:rsidR="00D6449B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 ล้านบาท</w:t>
      </w:r>
      <w:r w:rsidR="00586E0F" w:rsidRPr="002516C1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)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D81725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เนื่องจากเหตุผลทางด้านเศรษฐกิจและสภาวะตลาด</w:t>
      </w:r>
      <w:r w:rsidR="00D81725"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D6449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โดยรับรู้ผลขาดทุนที่ยังไม่เกิดขึ้นจากการวัดมูลค่ายุติธรรมผ่านกำไรขาดทุนเบ็ดเสร็จอื่น</w:t>
      </w:r>
    </w:p>
    <w:p w14:paraId="206D07C9" w14:textId="7E58AB6D" w:rsidR="00DE10A6" w:rsidRDefault="00DE10A6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2AB5696A" w14:textId="0C99C1E1" w:rsidR="00691B99" w:rsidRDefault="00691B99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1AF9B53" w14:textId="77777777" w:rsidR="00691B99" w:rsidRPr="002516C1" w:rsidRDefault="00691B99" w:rsidP="002F1A97">
      <w:pPr>
        <w:pStyle w:val="index"/>
        <w:tabs>
          <w:tab w:val="left" w:pos="540"/>
        </w:tabs>
        <w:spacing w:after="0" w:line="240" w:lineRule="auto"/>
        <w:ind w:left="540" w:right="-43"/>
        <w:outlineLvl w:val="0"/>
        <w:rPr>
          <w:rFonts w:asciiTheme="majorBidi" w:hAnsiTheme="majorBidi" w:cstheme="majorBidi"/>
          <w:sz w:val="20"/>
          <w:lang w:val="en-US" w:bidi="th-TH"/>
        </w:rPr>
      </w:pPr>
    </w:p>
    <w:p w14:paraId="0DB8049B" w14:textId="7F4A9FD8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ที่ดิน อาคารและอุปกรณ์</w:t>
      </w:r>
    </w:p>
    <w:p w14:paraId="679567C7" w14:textId="77777777" w:rsidR="00976E27" w:rsidRPr="002516C1" w:rsidRDefault="00976E27" w:rsidP="00976E27">
      <w:pPr>
        <w:rPr>
          <w:rFonts w:asciiTheme="majorBidi" w:hAnsiTheme="majorBidi" w:cstheme="majorBidi"/>
          <w:sz w:val="20"/>
          <w:szCs w:val="20"/>
        </w:rPr>
      </w:pPr>
    </w:p>
    <w:tbl>
      <w:tblPr>
        <w:tblW w:w="10263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608"/>
        <w:gridCol w:w="989"/>
        <w:gridCol w:w="269"/>
        <w:gridCol w:w="803"/>
        <w:gridCol w:w="7"/>
        <w:gridCol w:w="270"/>
        <w:gridCol w:w="9"/>
        <w:gridCol w:w="871"/>
        <w:gridCol w:w="13"/>
        <w:gridCol w:w="7"/>
        <w:gridCol w:w="227"/>
        <w:gridCol w:w="13"/>
        <w:gridCol w:w="844"/>
        <w:gridCol w:w="13"/>
        <w:gridCol w:w="223"/>
        <w:gridCol w:w="10"/>
        <w:gridCol w:w="13"/>
        <w:gridCol w:w="849"/>
        <w:gridCol w:w="17"/>
        <w:gridCol w:w="229"/>
        <w:gridCol w:w="17"/>
        <w:gridCol w:w="17"/>
        <w:gridCol w:w="772"/>
        <w:gridCol w:w="24"/>
        <w:gridCol w:w="27"/>
        <w:gridCol w:w="248"/>
        <w:gridCol w:w="17"/>
        <w:gridCol w:w="840"/>
        <w:gridCol w:w="17"/>
      </w:tblGrid>
      <w:tr w:rsidR="00976E27" w:rsidRPr="002516C1" w14:paraId="1D013CC0" w14:textId="77777777" w:rsidTr="00333C21">
        <w:trPr>
          <w:tblHeader/>
        </w:trPr>
        <w:tc>
          <w:tcPr>
            <w:tcW w:w="2608" w:type="dxa"/>
            <w:shd w:val="clear" w:color="auto" w:fill="auto"/>
          </w:tcPr>
          <w:p w14:paraId="69BB2358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  <w:bookmarkStart w:id="11" w:name="OLE_LINK2"/>
          </w:p>
        </w:tc>
        <w:tc>
          <w:tcPr>
            <w:tcW w:w="7655" w:type="dxa"/>
            <w:gridSpan w:val="28"/>
            <w:shd w:val="clear" w:color="auto" w:fill="auto"/>
            <w:vAlign w:val="bottom"/>
          </w:tcPr>
          <w:p w14:paraId="4B47CFF1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76E27" w:rsidRPr="002516C1" w14:paraId="04530F93" w14:textId="77777777" w:rsidTr="00D81725">
        <w:trPr>
          <w:gridAfter w:val="1"/>
          <w:wAfter w:w="17" w:type="dxa"/>
          <w:trHeight w:val="1307"/>
          <w:tblHeader/>
        </w:trPr>
        <w:tc>
          <w:tcPr>
            <w:tcW w:w="2608" w:type="dxa"/>
            <w:shd w:val="clear" w:color="auto" w:fill="auto"/>
            <w:vAlign w:val="bottom"/>
          </w:tcPr>
          <w:p w14:paraId="53845050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8C5F13C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ที่ดิน 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CC443BD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067ABAA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อาคารและสิ่งปลูกสร้าง</w:t>
            </w:r>
          </w:p>
        </w:tc>
        <w:tc>
          <w:tcPr>
            <w:tcW w:w="270" w:type="dxa"/>
            <w:vAlign w:val="bottom"/>
          </w:tcPr>
          <w:p w14:paraId="743151ED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14:paraId="2320E1A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เครื่องจักรและ</w:t>
            </w:r>
          </w:p>
          <w:p w14:paraId="3F7D23D3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ED427ED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4B815D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52AF496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2" w:type="dxa"/>
            <w:gridSpan w:val="2"/>
            <w:shd w:val="clear" w:color="auto" w:fill="auto"/>
            <w:vAlign w:val="bottom"/>
          </w:tcPr>
          <w:p w14:paraId="3A683BF3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4BD0BB82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  <w:p w14:paraId="21B64917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91EA92E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4D41E5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5"/>
            <w:shd w:val="clear" w:color="auto" w:fill="auto"/>
            <w:vAlign w:val="bottom"/>
          </w:tcPr>
          <w:p w14:paraId="7466F77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eastAsia="Calibri" w:hAnsiTheme="majorBidi" w:cstheme="majorBidi"/>
                <w:sz w:val="24"/>
                <w:szCs w:val="24"/>
                <w:cs/>
              </w:rPr>
              <w:t>งานระหว่างก่อสร้างและติดตั้ง</w:t>
            </w:r>
          </w:p>
        </w:tc>
        <w:tc>
          <w:tcPr>
            <w:tcW w:w="248" w:type="dxa"/>
            <w:shd w:val="clear" w:color="auto" w:fill="auto"/>
            <w:vAlign w:val="bottom"/>
          </w:tcPr>
          <w:p w14:paraId="2D30C841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37F43A6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976E27" w:rsidRPr="002516C1" w14:paraId="696DE510" w14:textId="77777777" w:rsidTr="00333C21">
        <w:trPr>
          <w:tblHeader/>
        </w:trPr>
        <w:tc>
          <w:tcPr>
            <w:tcW w:w="2608" w:type="dxa"/>
            <w:shd w:val="clear" w:color="auto" w:fill="auto"/>
          </w:tcPr>
          <w:p w14:paraId="01892CD5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655" w:type="dxa"/>
            <w:gridSpan w:val="28"/>
            <w:shd w:val="clear" w:color="auto" w:fill="auto"/>
            <w:vAlign w:val="bottom"/>
          </w:tcPr>
          <w:p w14:paraId="0689A439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76E27" w:rsidRPr="002516C1" w14:paraId="506A614E" w14:textId="77777777" w:rsidTr="00A51699">
        <w:tc>
          <w:tcPr>
            <w:tcW w:w="2608" w:type="dxa"/>
            <w:shd w:val="clear" w:color="auto" w:fill="auto"/>
          </w:tcPr>
          <w:p w14:paraId="37F991A7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C559166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9B7FF2C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2C52469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129981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649796AB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267C0FCA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0768E8E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F478CB7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56EE2BFC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0A1A503F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2E85315E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6C3AAA1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B75C744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31F3" w:rsidRPr="002516C1" w14:paraId="446DA541" w14:textId="77777777" w:rsidTr="00A51699">
        <w:tc>
          <w:tcPr>
            <w:tcW w:w="2608" w:type="dxa"/>
            <w:shd w:val="clear" w:color="auto" w:fill="auto"/>
          </w:tcPr>
          <w:p w14:paraId="1C23D2DE" w14:textId="0D8F2BB1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55D46D9" w14:textId="462ED8F2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73AF2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F13271D" w14:textId="041E3342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550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3CD0430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CA72B12" w14:textId="3E99DE30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946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42C23B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3C63C71A" w14:textId="40BEB66B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85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ADA082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7978E7CF" w14:textId="62AF6793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E61F04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7E4AB16B" w14:textId="7CC1A074" w:rsidR="009431F3" w:rsidRPr="002516C1" w:rsidRDefault="00A026BE" w:rsidP="003714DF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168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128564D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227A2F19" w14:textId="3D101026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043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</w:tr>
      <w:tr w:rsidR="009431F3" w:rsidRPr="002516C1" w14:paraId="2020FCCE" w14:textId="77777777" w:rsidTr="00A51699">
        <w:tc>
          <w:tcPr>
            <w:tcW w:w="2608" w:type="dxa"/>
          </w:tcPr>
          <w:p w14:paraId="3D6979EB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276F4E8" w14:textId="1CA0CB43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89E152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39EBE87" w14:textId="7B3E85B1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C002BF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0DA3844A" w14:textId="1BEAA850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516D16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676BC03E" w14:textId="20BE3DF1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BBAFF5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3FE266E6" w14:textId="3EC09C01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B926B8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6B342269" w14:textId="6FC2712B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-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570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A19067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3D19C17F" w14:textId="785C3FD0" w:rsidR="009431F3" w:rsidRPr="002516C1" w:rsidRDefault="00A026BE" w:rsidP="00D81725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573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</w:p>
        </w:tc>
      </w:tr>
      <w:tr w:rsidR="009431F3" w:rsidRPr="002516C1" w14:paraId="5B87B34F" w14:textId="77777777" w:rsidTr="00A51699">
        <w:tc>
          <w:tcPr>
            <w:tcW w:w="2608" w:type="dxa"/>
          </w:tcPr>
          <w:p w14:paraId="2C8F323E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C875256" w14:textId="33148107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E6E709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DE2A91A" w14:textId="1F30C151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365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270" w:type="dxa"/>
            <w:vAlign w:val="bottom"/>
          </w:tcPr>
          <w:p w14:paraId="6B7E062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CBF4A2E" w14:textId="79DEBBC1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215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18DA72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22520784" w14:textId="691C4ED9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3FF71AF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05D21834" w14:textId="0ED6B106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7F7254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0F5E234F" w14:textId="54C7A124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-57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297D539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7FD4D35" w14:textId="501A6500" w:rsidR="009431F3" w:rsidRPr="002516C1" w:rsidRDefault="009431F3" w:rsidP="00D81725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431F3" w:rsidRPr="002516C1" w14:paraId="3AB7D4F3" w14:textId="77777777" w:rsidTr="00A51699">
        <w:tc>
          <w:tcPr>
            <w:tcW w:w="2608" w:type="dxa"/>
          </w:tcPr>
          <w:p w14:paraId="7FF6BB5B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E9436" w14:textId="02F34453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08A2B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77B81" w14:textId="70F1CCC6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329FE1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  <w:vAlign w:val="bottom"/>
          </w:tcPr>
          <w:p w14:paraId="3D04DC45" w14:textId="0DDD5664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E8313D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59CF19B" w14:textId="649E86D1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0ED7A5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617B0377" w14:textId="3081E0DC" w:rsidR="009431F3" w:rsidRPr="002516C1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740DE5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1E9EC850" w14:textId="0B620982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C775F9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1A9AABA7" w14:textId="60EE6ED8" w:rsidR="009431F3" w:rsidRPr="002516C1" w:rsidRDefault="009431F3" w:rsidP="00D81725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431F3" w:rsidRPr="002516C1" w14:paraId="6F9C1E3E" w14:textId="77777777" w:rsidTr="00A51699">
        <w:trPr>
          <w:trHeight w:val="307"/>
        </w:trPr>
        <w:tc>
          <w:tcPr>
            <w:tcW w:w="2608" w:type="dxa"/>
            <w:shd w:val="clear" w:color="auto" w:fill="auto"/>
          </w:tcPr>
          <w:p w14:paraId="3971395B" w14:textId="2C7C9EB6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และ 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</w:t>
            </w:r>
            <w:r w:rsidR="00333C2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</w:t>
            </w:r>
            <w:r w:rsidR="00333C2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 xml:space="preserve">  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2320C" w14:textId="52F67F22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272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36D5F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B5C3E" w14:textId="69CC9575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915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70" w:type="dxa"/>
          </w:tcPr>
          <w:p w14:paraId="62CE857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27E44436" w14:textId="7D97CA87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145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B1994B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C4805" w14:textId="05EAE478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86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1813993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E8E18A" w14:textId="516CDE56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93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B2144D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A1663" w14:textId="1D777779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139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0919B59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587C0F" w14:textId="007AE646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576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23</w:t>
            </w:r>
          </w:p>
        </w:tc>
      </w:tr>
      <w:tr w:rsidR="009431F3" w:rsidRPr="002516C1" w14:paraId="1DC3572F" w14:textId="77777777" w:rsidTr="00A51699">
        <w:tc>
          <w:tcPr>
            <w:tcW w:w="2608" w:type="dxa"/>
          </w:tcPr>
          <w:p w14:paraId="534125B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5509442" w14:textId="3FE40689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="00F75CB9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F5452FB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00716D" w14:textId="077CC461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75CB9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04</w:t>
            </w:r>
          </w:p>
        </w:tc>
        <w:tc>
          <w:tcPr>
            <w:tcW w:w="270" w:type="dxa"/>
          </w:tcPr>
          <w:p w14:paraId="690C416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16351DD4" w14:textId="19513E59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0EC5FD9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5C9E972B" w14:textId="3366E53D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4B1A3C7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488F6884" w14:textId="44585D11" w:rsidR="009431F3" w:rsidRPr="002516C1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40A9796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40A24785" w14:textId="60101D42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376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2C9E858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58750EBD" w14:textId="1E06A570" w:rsidR="009431F3" w:rsidRPr="002516C1" w:rsidRDefault="00A026BE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389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</w:tr>
      <w:tr w:rsidR="009431F3" w:rsidRPr="002516C1" w14:paraId="4998AD9A" w14:textId="77777777" w:rsidTr="00BC2E7F">
        <w:tc>
          <w:tcPr>
            <w:tcW w:w="2608" w:type="dxa"/>
          </w:tcPr>
          <w:p w14:paraId="69F4567A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โอน 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DA66D32" w14:textId="664B647A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156</w:t>
            </w:r>
            <w:r w:rsidR="00F75CB9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B8001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E74B0B" w14:textId="3F4C062B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88631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70" w:type="dxa"/>
            <w:vAlign w:val="bottom"/>
          </w:tcPr>
          <w:p w14:paraId="1136A7A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78CBB15F" w14:textId="38BBACDC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478</w:t>
            </w:r>
            <w:r w:rsidR="0088631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396090A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489B5720" w14:textId="4C77DC8B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83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0A6A406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29350709" w14:textId="1A14048B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25B9B6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3F6625B9" w14:textId="1F7E4044" w:rsidR="009431F3" w:rsidRPr="002516C1" w:rsidRDefault="00F35B58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80" w:right="-3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518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CC1F98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488FA423" w14:textId="34AC8934" w:rsidR="009431F3" w:rsidRPr="002516C1" w:rsidRDefault="00A026BE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378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05</w:t>
            </w:r>
          </w:p>
        </w:tc>
      </w:tr>
      <w:tr w:rsidR="009431F3" w:rsidRPr="002516C1" w14:paraId="0C7A8AB6" w14:textId="77777777" w:rsidTr="00BC2E7F">
        <w:tc>
          <w:tcPr>
            <w:tcW w:w="2608" w:type="dxa"/>
          </w:tcPr>
          <w:p w14:paraId="0148D374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E4A8D5" w14:textId="32755C59" w:rsidR="009431F3" w:rsidRPr="002516C1" w:rsidRDefault="00F75CB9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C2DED3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F22342" w14:textId="73F94F7C" w:rsidR="009431F3" w:rsidRPr="002516C1" w:rsidRDefault="00F75CB9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6C3F715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vAlign w:val="bottom"/>
          </w:tcPr>
          <w:p w14:paraId="58ED0D8C" w14:textId="2FAA7363" w:rsidR="009431F3" w:rsidRPr="002516C1" w:rsidRDefault="00F75CB9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192D8B0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shd w:val="clear" w:color="auto" w:fill="auto"/>
            <w:vAlign w:val="bottom"/>
          </w:tcPr>
          <w:p w14:paraId="033A625C" w14:textId="32DCA6BA" w:rsidR="009431F3" w:rsidRPr="002516C1" w:rsidRDefault="00F35B58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71DC115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bottom"/>
          </w:tcPr>
          <w:p w14:paraId="229290CD" w14:textId="5C63D4D9" w:rsidR="009431F3" w:rsidRPr="002516C1" w:rsidRDefault="00F35B58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6BC9D0A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shd w:val="clear" w:color="auto" w:fill="auto"/>
            <w:vAlign w:val="bottom"/>
          </w:tcPr>
          <w:p w14:paraId="38558742" w14:textId="060C7DB1" w:rsidR="009431F3" w:rsidRPr="002516C1" w:rsidRDefault="00F35B58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4432AFA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vAlign w:val="bottom"/>
          </w:tcPr>
          <w:p w14:paraId="6788F70D" w14:textId="6FDFC063" w:rsidR="009431F3" w:rsidRPr="002516C1" w:rsidRDefault="00F35B58" w:rsidP="009431F3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right="-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DE10A6" w:rsidRPr="002516C1" w14:paraId="4353282D" w14:textId="77777777" w:rsidTr="00BC2E7F">
        <w:tc>
          <w:tcPr>
            <w:tcW w:w="2608" w:type="dxa"/>
          </w:tcPr>
          <w:p w14:paraId="06F735EC" w14:textId="4560A870" w:rsidR="00DE10A6" w:rsidRPr="002516C1" w:rsidRDefault="00DE10A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C4459" w14:textId="08AB0B5C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136EB37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A7180" w14:textId="5A98EF3A" w:rsidR="00DE10A6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07111126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3" w:type="dxa"/>
            <w:gridSpan w:val="3"/>
            <w:tcBorders>
              <w:bottom w:val="single" w:sz="4" w:space="0" w:color="auto"/>
            </w:tcBorders>
            <w:vAlign w:val="bottom"/>
          </w:tcPr>
          <w:p w14:paraId="34CB8385" w14:textId="015E75CD" w:rsidR="00DE10A6" w:rsidRPr="002516C1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7E815F4D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212F2" w14:textId="255BF60B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500D9F10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BF7CA" w14:textId="53FAD25F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3B7DC518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EF2D9" w14:textId="58656033" w:rsidR="00DE10A6" w:rsidRPr="002516C1" w:rsidRDefault="002F1A97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69B75375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gridSpan w:val="2"/>
            <w:tcBorders>
              <w:bottom w:val="single" w:sz="4" w:space="0" w:color="auto"/>
            </w:tcBorders>
            <w:vAlign w:val="bottom"/>
          </w:tcPr>
          <w:p w14:paraId="3909AD89" w14:textId="44286EA0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431F3" w:rsidRPr="002516C1" w14:paraId="107761FC" w14:textId="77777777" w:rsidTr="00A51699">
        <w:tc>
          <w:tcPr>
            <w:tcW w:w="2608" w:type="dxa"/>
            <w:shd w:val="clear" w:color="auto" w:fill="auto"/>
          </w:tcPr>
          <w:p w14:paraId="54282B8D" w14:textId="1CCDBE1A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BAC59" w14:textId="023297DE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437</w:t>
            </w:r>
            <w:r w:rsidR="00F75CB9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4AF89E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B40C1" w14:textId="4EC1C757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88631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207</w:t>
            </w:r>
            <w:r w:rsidR="0088631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07</w:t>
            </w:r>
          </w:p>
        </w:tc>
        <w:tc>
          <w:tcPr>
            <w:tcW w:w="270" w:type="dxa"/>
          </w:tcPr>
          <w:p w14:paraId="7B002F6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6CBCB" w14:textId="2680FB89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88631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586</w:t>
            </w:r>
            <w:r w:rsidR="0088631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8651B1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C195E" w14:textId="2CD41FBB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 w:rsidR="00F35B5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65F5FBD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B7F5D" w14:textId="02827E7C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19</w:t>
            </w:r>
            <w:r w:rsidR="00F35B5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49</w:t>
            </w: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21E1C9D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9C3CD" w14:textId="1B8B29FE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997</w:t>
            </w:r>
            <w:r w:rsidR="00F35B5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07A9893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27CB8" w14:textId="7B4B1174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</w:t>
            </w:r>
            <w:r w:rsidR="00F35B5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338</w:t>
            </w:r>
            <w:r w:rsidR="00F35B58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42</w:t>
            </w:r>
          </w:p>
        </w:tc>
      </w:tr>
      <w:tr w:rsidR="00D81725" w:rsidRPr="002516C1" w14:paraId="7A5C5747" w14:textId="77777777" w:rsidTr="00D81725">
        <w:tc>
          <w:tcPr>
            <w:tcW w:w="2608" w:type="dxa"/>
            <w:shd w:val="clear" w:color="auto" w:fill="auto"/>
          </w:tcPr>
          <w:p w14:paraId="541E4792" w14:textId="60A276AA" w:rsidR="00E01F46" w:rsidRPr="00691B99" w:rsidRDefault="00E01F4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AC99E3" w14:textId="77777777" w:rsidR="00D81725" w:rsidRPr="00691B99" w:rsidRDefault="00D81725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09857E2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03857" w14:textId="77777777" w:rsidR="00D81725" w:rsidRPr="00691B99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F2E4723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93" w:type="dxa"/>
            <w:gridSpan w:val="3"/>
            <w:tcBorders>
              <w:top w:val="single" w:sz="4" w:space="0" w:color="auto"/>
            </w:tcBorders>
            <w:vAlign w:val="bottom"/>
          </w:tcPr>
          <w:p w14:paraId="6D6BCD86" w14:textId="77777777" w:rsidR="00D81725" w:rsidRPr="00691B99" w:rsidRDefault="00D81725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7" w:type="dxa"/>
            <w:gridSpan w:val="3"/>
            <w:shd w:val="clear" w:color="auto" w:fill="auto"/>
            <w:vAlign w:val="bottom"/>
          </w:tcPr>
          <w:p w14:paraId="5BB87647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9E7183" w14:textId="77777777" w:rsidR="00D81725" w:rsidRPr="00691B99" w:rsidRDefault="00D81725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6" w:type="dxa"/>
            <w:gridSpan w:val="3"/>
            <w:shd w:val="clear" w:color="auto" w:fill="auto"/>
            <w:vAlign w:val="bottom"/>
          </w:tcPr>
          <w:p w14:paraId="2F7581C3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6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FE124" w14:textId="77777777" w:rsidR="00D81725" w:rsidRPr="00691B99" w:rsidRDefault="00D81725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46" w:type="dxa"/>
            <w:gridSpan w:val="2"/>
            <w:shd w:val="clear" w:color="auto" w:fill="auto"/>
            <w:vAlign w:val="bottom"/>
          </w:tcPr>
          <w:p w14:paraId="786D10F8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0F3B5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316" w:type="dxa"/>
            <w:gridSpan w:val="4"/>
            <w:shd w:val="clear" w:color="auto" w:fill="auto"/>
            <w:vAlign w:val="bottom"/>
          </w:tcPr>
          <w:p w14:paraId="700212BC" w14:textId="77777777" w:rsidR="00D81725" w:rsidRPr="00691B99" w:rsidRDefault="00D81725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95A80A" w14:textId="77777777" w:rsidR="00D81725" w:rsidRPr="00691B99" w:rsidRDefault="00D81725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9431F3" w:rsidRPr="002516C1" w14:paraId="06BEA5FF" w14:textId="77777777" w:rsidTr="00A51699">
        <w:trPr>
          <w:trHeight w:val="143"/>
        </w:trPr>
        <w:tc>
          <w:tcPr>
            <w:tcW w:w="2608" w:type="dxa"/>
            <w:shd w:val="clear" w:color="auto" w:fill="auto"/>
          </w:tcPr>
          <w:p w14:paraId="641574BC" w14:textId="0FE5C5EF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ค่าเสื่อมราคา</w:t>
            </w:r>
            <w:r w:rsidR="002F1A97"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สะสม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62C3F0B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0A7B59C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2FAD10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750F1820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F1D713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78E4DD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94CDD4F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D32659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0372E78C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A2996B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5887AE7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16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683BF53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5F3B732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9431F3" w:rsidRPr="002516C1" w14:paraId="4DB5CCEC" w14:textId="77777777" w:rsidTr="00A51699">
        <w:trPr>
          <w:trHeight w:val="143"/>
        </w:trPr>
        <w:tc>
          <w:tcPr>
            <w:tcW w:w="2608" w:type="dxa"/>
            <w:shd w:val="clear" w:color="auto" w:fill="auto"/>
          </w:tcPr>
          <w:p w14:paraId="5AF2EBE5" w14:textId="3D48845F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4509C3D" w14:textId="70578F3B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386A72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FC75896" w14:textId="04ACE19A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386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0D9E4F08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D4AA5E6" w14:textId="3C6D5095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3CB20A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2B16890" w14:textId="5AAAE96F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B051C61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5E1E7454" w14:textId="07992D1A" w:rsidR="009431F3" w:rsidRPr="002516C1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161921B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272EFC9D" w14:textId="2ABB3086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509DCE9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510BD34B" w14:textId="5CA77436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9431F3" w:rsidRPr="002516C1" w14:paraId="0B6D80B0" w14:textId="77777777" w:rsidTr="00A51699">
        <w:trPr>
          <w:trHeight w:val="321"/>
        </w:trPr>
        <w:tc>
          <w:tcPr>
            <w:tcW w:w="2608" w:type="dxa"/>
          </w:tcPr>
          <w:p w14:paraId="52834A0F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1BCF080" w14:textId="264F0D2D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8632A2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F55EBB9" w14:textId="70B714FA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0E40D6DA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687F16F9" w14:textId="0D733F3E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255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EA14DF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D399C3B" w14:textId="27EDD28B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2B5B9F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866DAF3" w14:textId="092A868E" w:rsidR="009431F3" w:rsidRPr="002516C1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0CEA5D3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1607D982" w14:textId="52E8D5B4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6301CB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3ECAF6DE" w14:textId="08393685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381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431F3" w:rsidRPr="002516C1" w14:paraId="1D8ABC69" w14:textId="77777777" w:rsidTr="00A51699">
        <w:trPr>
          <w:trHeight w:val="321"/>
        </w:trPr>
        <w:tc>
          <w:tcPr>
            <w:tcW w:w="2608" w:type="dxa"/>
          </w:tcPr>
          <w:p w14:paraId="02EE91D8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DBDE6" w14:textId="689758D3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84ADD6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C6F69" w14:textId="1206477B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286" w:type="dxa"/>
            <w:gridSpan w:val="3"/>
            <w:vAlign w:val="bottom"/>
          </w:tcPr>
          <w:p w14:paraId="0CEB1BCA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3"/>
            <w:tcBorders>
              <w:bottom w:val="single" w:sz="4" w:space="0" w:color="auto"/>
            </w:tcBorders>
            <w:vAlign w:val="bottom"/>
          </w:tcPr>
          <w:p w14:paraId="3295C59D" w14:textId="385A3436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6CAD87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F7BE4" w14:textId="04A1E9BE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A09CCF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CC03C" w14:textId="4A35F307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81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857B48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B6A80C" w14:textId="5A50CCDF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5597C8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bottom w:val="single" w:sz="4" w:space="0" w:color="auto"/>
            </w:tcBorders>
            <w:vAlign w:val="bottom"/>
          </w:tcPr>
          <w:p w14:paraId="550AE1F1" w14:textId="31E76D78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46</w:t>
            </w:r>
          </w:p>
        </w:tc>
      </w:tr>
      <w:tr w:rsidR="009431F3" w:rsidRPr="002516C1" w14:paraId="261C2A31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6E6AC429" w14:textId="6CFE326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และ 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         </w:t>
            </w:r>
            <w:r w:rsidR="00D81725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81725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br/>
              <w:t xml:space="preserve">  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DE10A6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445B2" w14:textId="5DB3EBBB" w:rsidR="009431F3" w:rsidRPr="002516C1" w:rsidRDefault="009431F3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622674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FD4D1" w14:textId="2B2401C5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500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55F45C92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1A90369E" w14:textId="3F23FAF6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64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98BFC4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590D92" w14:textId="01D82F8B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56A9093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93F08" w14:textId="0D13E891" w:rsidR="009431F3" w:rsidRPr="002516C1" w:rsidRDefault="009431F3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34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4333D16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51870" w14:textId="68693199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6B7471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04037" w14:textId="76D0711F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704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431F3" w:rsidRPr="002516C1" w14:paraId="24ABE6A0" w14:textId="77777777" w:rsidTr="00A51699">
        <w:trPr>
          <w:trHeight w:val="321"/>
        </w:trPr>
        <w:tc>
          <w:tcPr>
            <w:tcW w:w="2608" w:type="dxa"/>
          </w:tcPr>
          <w:p w14:paraId="218B53B9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7917A357" w14:textId="7DF177BE" w:rsidR="009431F3" w:rsidRPr="002516C1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AE2373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36D277F" w14:textId="0B6BCD5C" w:rsidR="009431F3" w:rsidRPr="002516C1" w:rsidRDefault="00F35B58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</w:t>
            </w:r>
            <w:r w:rsidR="0088631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88631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3D913044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5F587BC" w14:textId="2D12B9EC" w:rsidR="009431F3" w:rsidRPr="002516C1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300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764E16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282FC5" w14:textId="0403E86D" w:rsidR="009431F3" w:rsidRPr="002516C1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4BD5C01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6F7F581E" w14:textId="0EDFF018" w:rsidR="009431F3" w:rsidRPr="002516C1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03647B3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40D80B28" w14:textId="6EF3B82B" w:rsidR="009431F3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B30C20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588FEE0A" w14:textId="5A37EE25" w:rsidR="009431F3" w:rsidRPr="002516C1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392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CC6162" w:rsidRPr="002516C1" w14:paraId="58C528CB" w14:textId="77777777" w:rsidTr="00A51699">
        <w:trPr>
          <w:trHeight w:val="321"/>
        </w:trPr>
        <w:tc>
          <w:tcPr>
            <w:tcW w:w="2608" w:type="dxa"/>
          </w:tcPr>
          <w:p w14:paraId="7B4BB3CD" w14:textId="539364AC" w:rsidR="00CC6162" w:rsidRPr="002516C1" w:rsidRDefault="00CC6162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223DCA77" w14:textId="0B90515D" w:rsidR="00CC6162" w:rsidRPr="002516C1" w:rsidRDefault="00CC6162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8D0EF9" w14:textId="77777777" w:rsidR="00CC6162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98434D5" w14:textId="44332C8E" w:rsidR="00CC6162" w:rsidRPr="002516C1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1FEBA912" w14:textId="77777777" w:rsidR="00CC6162" w:rsidRPr="002516C1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EC1DB47" w14:textId="62851784" w:rsidR="00CC6162" w:rsidRPr="002516C1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E05EE0F" w14:textId="77777777" w:rsidR="00CC6162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248AA94A" w14:textId="612D4B2C" w:rsidR="00CC6162" w:rsidRPr="002516C1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68D4EAD" w14:textId="77777777" w:rsidR="00CC6162" w:rsidRPr="002516C1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610380A" w14:textId="5C421DAE" w:rsidR="00CC6162" w:rsidRPr="002516C1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7428E68" w14:textId="77777777" w:rsidR="00CC6162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2F5DFD28" w14:textId="76780E87" w:rsidR="00CC6162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3C5A50C" w14:textId="77777777" w:rsidR="00CC6162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10599C12" w14:textId="05F16054" w:rsidR="00CC6162" w:rsidRPr="002516C1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56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9431F3" w:rsidRPr="002516C1" w14:paraId="5631754D" w14:textId="77777777" w:rsidTr="00A51699">
        <w:trPr>
          <w:trHeight w:val="321"/>
        </w:trPr>
        <w:tc>
          <w:tcPr>
            <w:tcW w:w="2608" w:type="dxa"/>
          </w:tcPr>
          <w:p w14:paraId="71BB5EAA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C2B9818" w14:textId="05A97CE3" w:rsidR="009431F3" w:rsidRPr="002516C1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F769FC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4DC143F" w14:textId="67B99C58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286" w:type="dxa"/>
            <w:gridSpan w:val="3"/>
            <w:vAlign w:val="bottom"/>
          </w:tcPr>
          <w:p w14:paraId="7A017A0B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5B3EAF0" w14:textId="2EECCBB7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CC6162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248C53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CC39D03" w14:textId="1147F3B5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CC6162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6B4C7E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A62446F" w14:textId="633FCAAE" w:rsidR="009431F3" w:rsidRPr="002516C1" w:rsidRDefault="00CC6162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16E814D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60735C22" w14:textId="16CDE1E0" w:rsidR="009431F3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4A265C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2526A26A" w14:textId="5EDFC544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left="-364" w:right="-10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F3787A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93</w:t>
            </w:r>
          </w:p>
        </w:tc>
      </w:tr>
      <w:tr w:rsidR="00DE10A6" w:rsidRPr="002516C1" w14:paraId="306CB3CC" w14:textId="77777777" w:rsidTr="00A51699">
        <w:trPr>
          <w:trHeight w:val="321"/>
        </w:trPr>
        <w:tc>
          <w:tcPr>
            <w:tcW w:w="2608" w:type="dxa"/>
          </w:tcPr>
          <w:p w14:paraId="5A2AB73A" w14:textId="553A62B0" w:rsidR="00DE10A6" w:rsidRPr="002516C1" w:rsidRDefault="00DE10A6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จัดประเภทรายการใหม่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33C41A97" w14:textId="168E6544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53CE9A0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19" w:right="-55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CDB5FA4" w14:textId="3F61752B" w:rsidR="00DE10A6" w:rsidRPr="002516C1" w:rsidRDefault="00BC2E7F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286" w:type="dxa"/>
            <w:gridSpan w:val="3"/>
            <w:vAlign w:val="bottom"/>
          </w:tcPr>
          <w:p w14:paraId="56F0D91D" w14:textId="77777777" w:rsidR="00DE10A6" w:rsidRPr="002516C1" w:rsidRDefault="00DE10A6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119" w:right="-192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70C612C3" w14:textId="1D2BD810" w:rsidR="00DE10A6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9CAABE3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F3116C7" w14:textId="236A6932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943BF1D" w14:textId="77777777" w:rsidR="00DE10A6" w:rsidRPr="002516C1" w:rsidRDefault="00DE10A6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470787E3" w14:textId="4452652D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06F4ECD4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7D2E40ED" w14:textId="28004A2A" w:rsidR="00DE10A6" w:rsidRPr="002516C1" w:rsidRDefault="002F1A97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27DC1F9" w14:textId="77777777" w:rsidR="00DE10A6" w:rsidRPr="002516C1" w:rsidRDefault="00DE10A6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vAlign w:val="bottom"/>
          </w:tcPr>
          <w:p w14:paraId="5D8773A7" w14:textId="2E29E66E" w:rsidR="00DE10A6" w:rsidRPr="002516C1" w:rsidRDefault="002F1A97" w:rsidP="002F1A97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9431F3" w:rsidRPr="002516C1" w14:paraId="7A3AE8DF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426DFF09" w14:textId="0BFF6D09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DE3F9" w14:textId="0F7B17D0" w:rsidR="009431F3" w:rsidRPr="002516C1" w:rsidRDefault="00F35B58" w:rsidP="00333C21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B7F89E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ADAA1" w14:textId="1F44E67B" w:rsidR="009431F3" w:rsidRPr="002516C1" w:rsidRDefault="00F35B58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636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67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86" w:type="dxa"/>
            <w:gridSpan w:val="3"/>
          </w:tcPr>
          <w:p w14:paraId="25023FA9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5102D2" w14:textId="3D16EFAF" w:rsidR="009431F3" w:rsidRPr="002516C1" w:rsidRDefault="00CC6162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444</w:t>
            </w:r>
            <w:r w:rsidR="00F3787A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8E6169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E8D8F" w14:textId="5EC9DAD8" w:rsidR="009431F3" w:rsidRPr="002516C1" w:rsidRDefault="00CC6162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60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9895879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41CA2" w14:textId="1EB813A4" w:rsidR="009431F3" w:rsidRPr="002516C1" w:rsidRDefault="00CC6162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0F9B444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980275" w14:textId="090823F6" w:rsidR="009431F3" w:rsidRPr="002516C1" w:rsidRDefault="00CC6162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CA31D1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FEC5A" w14:textId="4DB67728" w:rsidR="009431F3" w:rsidRPr="002516C1" w:rsidRDefault="00CC6162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03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)</w:t>
            </w:r>
          </w:p>
        </w:tc>
      </w:tr>
      <w:tr w:rsidR="009431F3" w:rsidRPr="002516C1" w14:paraId="3C5A6F46" w14:textId="77777777" w:rsidTr="003714DF">
        <w:trPr>
          <w:trHeight w:val="181"/>
        </w:trPr>
        <w:tc>
          <w:tcPr>
            <w:tcW w:w="2608" w:type="dxa"/>
            <w:shd w:val="clear" w:color="auto" w:fill="auto"/>
          </w:tcPr>
          <w:p w14:paraId="4104AB59" w14:textId="77777777" w:rsidR="009431F3" w:rsidRPr="00691B99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2E4461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9022F4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DCA251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24BCA01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tcBorders>
              <w:top w:val="single" w:sz="4" w:space="0" w:color="auto"/>
            </w:tcBorders>
            <w:vAlign w:val="bottom"/>
          </w:tcPr>
          <w:p w14:paraId="0091544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25A8E9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1E1C0A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9268C5D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3B8B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932BBD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5C319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DE85B6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86D6A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431F3" w:rsidRPr="002516C1" w14:paraId="31DD15C9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746B9C54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5F5942CB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E643E6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6BA313B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0FFF998D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BB2660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600F00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D056CC6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42ACA29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589A65C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363E754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1527032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4B0FCDC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64E149E7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431F3" w:rsidRPr="002516C1" w14:paraId="74034214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099984F5" w14:textId="32AFE95C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18E62AD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E6C5F1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89B454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53D7B75B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15A20AC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048463A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5EF3AE8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5B3B631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7A613C7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7F59395B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1CFA44C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482D75B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1309A4C8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431F3" w:rsidRPr="002516C1" w14:paraId="60AAC330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3C0AE6A9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93FC2BB" w14:textId="1E6DEBDB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272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1E3189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175F380D" w14:textId="1D63F076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</w:t>
            </w:r>
          </w:p>
        </w:tc>
        <w:tc>
          <w:tcPr>
            <w:tcW w:w="286" w:type="dxa"/>
            <w:gridSpan w:val="3"/>
          </w:tcPr>
          <w:p w14:paraId="3AF61820" w14:textId="77777777" w:rsidR="009431F3" w:rsidRPr="002516C1" w:rsidRDefault="009431F3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0E084F75" w14:textId="181A7F47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998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6FDCE81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08C070C2" w14:textId="42B722E7" w:rsidR="009431F3" w:rsidRPr="002516C1" w:rsidRDefault="00A026BE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03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9B27128" w14:textId="77777777" w:rsidR="009431F3" w:rsidRPr="002516C1" w:rsidRDefault="009431F3" w:rsidP="003714DF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DABEB97" w14:textId="28E9A546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3779D473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57D81C63" w14:textId="3B0A355A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126"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139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18C5EF4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7C799DE1" w14:textId="17C08EBC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871</w:t>
            </w:r>
            <w:r w:rsidR="009431F3"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</w:tr>
      <w:tr w:rsidR="009431F3" w:rsidRPr="002516C1" w14:paraId="677EC11F" w14:textId="77777777" w:rsidTr="003714DF">
        <w:trPr>
          <w:trHeight w:val="200"/>
        </w:trPr>
        <w:tc>
          <w:tcPr>
            <w:tcW w:w="2608" w:type="dxa"/>
            <w:shd w:val="clear" w:color="auto" w:fill="auto"/>
          </w:tcPr>
          <w:p w14:paraId="120EEB6C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16A3FA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441A184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82257B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188C3EA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574D775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51E7640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34F50ED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8477E6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29C96B5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2F27E9B5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293D9D5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3BC9211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2E074214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bidi="th-TH"/>
              </w:rPr>
            </w:pPr>
          </w:p>
        </w:tc>
      </w:tr>
      <w:tr w:rsidR="009431F3" w:rsidRPr="002516C1" w14:paraId="023D968A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04C3A386" w14:textId="5E2400E8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6064F650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C4A4277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7E49C2E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6" w:type="dxa"/>
            <w:gridSpan w:val="3"/>
          </w:tcPr>
          <w:p w14:paraId="48487F74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204E70D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C4AB613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937E0E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FBCBED6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16F1F04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5A9CD4F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4DA433B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2F610811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387F2F12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9431F3" w:rsidRPr="002516C1" w14:paraId="3BDAB1FE" w14:textId="77777777" w:rsidTr="00A51699">
        <w:trPr>
          <w:trHeight w:val="334"/>
        </w:trPr>
        <w:tc>
          <w:tcPr>
            <w:tcW w:w="2608" w:type="dxa"/>
            <w:shd w:val="clear" w:color="auto" w:fill="auto"/>
          </w:tcPr>
          <w:p w14:paraId="0FC4ED2D" w14:textId="77777777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10CB7DF1" w14:textId="124AD659" w:rsidR="009431F3" w:rsidRPr="002516C1" w:rsidRDefault="00A026BE" w:rsidP="00F233EA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437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9AB3F92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B2A6A4" w14:textId="2414CC2C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-19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570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286" w:type="dxa"/>
            <w:gridSpan w:val="3"/>
          </w:tcPr>
          <w:p w14:paraId="05AFE34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1" w:type="dxa"/>
            <w:gridSpan w:val="3"/>
            <w:vAlign w:val="bottom"/>
          </w:tcPr>
          <w:p w14:paraId="47AF04BE" w14:textId="4D44A14D" w:rsidR="009431F3" w:rsidRPr="002516C1" w:rsidRDefault="00A026BE" w:rsidP="00F233EA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141</w:t>
            </w:r>
            <w:r w:rsidR="00BC2E7F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055C0B8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4CF2891" w14:textId="06FD974A" w:rsidR="009431F3" w:rsidRPr="002516C1" w:rsidRDefault="00A026BE" w:rsidP="00F233EA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A53EE5B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4"/>
            <w:shd w:val="clear" w:color="auto" w:fill="auto"/>
            <w:vAlign w:val="bottom"/>
          </w:tcPr>
          <w:p w14:paraId="30EC154A" w14:textId="249AC2C5" w:rsidR="009431F3" w:rsidRPr="002516C1" w:rsidRDefault="00A026BE" w:rsidP="003714D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263" w:type="dxa"/>
            <w:gridSpan w:val="3"/>
            <w:shd w:val="clear" w:color="auto" w:fill="auto"/>
            <w:vAlign w:val="bottom"/>
          </w:tcPr>
          <w:p w14:paraId="6BF997D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96" w:type="dxa"/>
            <w:gridSpan w:val="2"/>
            <w:shd w:val="clear" w:color="auto" w:fill="auto"/>
            <w:vAlign w:val="bottom"/>
          </w:tcPr>
          <w:p w14:paraId="6143ED46" w14:textId="478FE102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left="-378" w:right="20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05F2772A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74" w:type="dxa"/>
            <w:gridSpan w:val="3"/>
            <w:shd w:val="clear" w:color="auto" w:fill="auto"/>
            <w:vAlign w:val="bottom"/>
          </w:tcPr>
          <w:p w14:paraId="41D24CD7" w14:textId="27F8C200" w:rsidR="009431F3" w:rsidRPr="002516C1" w:rsidRDefault="00A026BE" w:rsidP="009431F3">
            <w:pPr>
              <w:pStyle w:val="acctfourfigures"/>
              <w:tabs>
                <w:tab w:val="clear" w:pos="765"/>
                <w:tab w:val="decimal" w:pos="477"/>
              </w:tabs>
              <w:spacing w:line="240" w:lineRule="atLeast"/>
              <w:ind w:right="-10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187</w:t>
            </w:r>
            <w:r w:rsidR="00F35B58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</w:p>
        </w:tc>
      </w:tr>
      <w:bookmarkEnd w:id="11"/>
    </w:tbl>
    <w:p w14:paraId="0B5B1FFB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B02C1D3" w14:textId="77777777" w:rsidR="002F1A97" w:rsidRPr="002516C1" w:rsidRDefault="002F1A9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</w:p>
    <w:p w14:paraId="47061D32" w14:textId="7C57EA7D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  <w:cs/>
        </w:rPr>
        <w:t xml:space="preserve"> ทรัพย์สินของกลุ่มบริษัทมีมูลค่าตามบัญชีจำนวน </w:t>
      </w:r>
      <w:r w:rsidR="00A026BE" w:rsidRPr="00A026BE">
        <w:rPr>
          <w:rFonts w:asciiTheme="majorBidi" w:hAnsiTheme="majorBidi" w:cstheme="majorBidi"/>
        </w:rPr>
        <w:t>2</w:t>
      </w:r>
      <w:r w:rsidR="008A235E" w:rsidRPr="002516C1">
        <w:rPr>
          <w:rFonts w:asciiTheme="majorBidi" w:hAnsiTheme="majorBidi" w:cstheme="majorBidi"/>
          <w:cs/>
        </w:rPr>
        <w:t>,</w:t>
      </w:r>
      <w:r w:rsidR="00A026BE" w:rsidRPr="00A026BE">
        <w:rPr>
          <w:rFonts w:asciiTheme="majorBidi" w:hAnsiTheme="majorBidi" w:cstheme="majorBidi"/>
        </w:rPr>
        <w:t>712</w:t>
      </w:r>
      <w:r w:rsidR="008A235E" w:rsidRPr="002516C1">
        <w:rPr>
          <w:rFonts w:asciiTheme="majorBidi" w:hAnsiTheme="majorBidi" w:cstheme="majorBidi"/>
          <w:cs/>
        </w:rPr>
        <w:t>.</w:t>
      </w:r>
      <w:r w:rsidR="00A026BE" w:rsidRPr="00A026BE">
        <w:rPr>
          <w:rFonts w:asciiTheme="majorBidi" w:hAnsiTheme="majorBidi" w:cstheme="majorBidi"/>
        </w:rPr>
        <w:t>30</w:t>
      </w:r>
      <w:r w:rsidRPr="002516C1">
        <w:rPr>
          <w:rFonts w:asciiTheme="majorBidi" w:hAnsiTheme="majorBidi" w:cstheme="majorBidi"/>
          <w:cs/>
        </w:rPr>
        <w:t xml:space="preserve"> ล้านบาท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ได้จดทะเบียนเพื่อใช้เป็นหลักประกันเงินกู้ยืมสถาบันการเงิน </w:t>
      </w:r>
      <w:r w:rsidRPr="002516C1">
        <w:rPr>
          <w:rFonts w:asciiTheme="majorBidi" w:hAnsiTheme="majorBidi" w:cstheme="majorBidi"/>
          <w:i/>
          <w:iCs/>
          <w:cs/>
        </w:rPr>
        <w:t xml:space="preserve">(ดูหมายเหตุข้อ </w:t>
      </w:r>
      <w:r w:rsidR="00A026BE" w:rsidRPr="00A026BE">
        <w:rPr>
          <w:rFonts w:asciiTheme="majorBidi" w:hAnsiTheme="majorBidi" w:cstheme="majorBidi"/>
          <w:i/>
          <w:iCs/>
        </w:rPr>
        <w:t>16</w:t>
      </w:r>
      <w:r w:rsidRPr="002516C1">
        <w:rPr>
          <w:rFonts w:asciiTheme="majorBidi" w:hAnsiTheme="majorBidi" w:cstheme="majorBidi"/>
          <w:i/>
          <w:iCs/>
          <w:cs/>
        </w:rPr>
        <w:t>)</w:t>
      </w:r>
      <w:r w:rsidRPr="002516C1">
        <w:rPr>
          <w:rFonts w:asciiTheme="majorBidi" w:hAnsiTheme="majorBidi" w:cstheme="majorBidi"/>
          <w:i/>
          <w:iCs/>
        </w:rPr>
        <w:t xml:space="preserve"> 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i/>
          <w:iCs/>
        </w:rPr>
        <w:t xml:space="preserve"> : </w:t>
      </w:r>
      <w:r w:rsidR="00A026BE" w:rsidRPr="00A026BE">
        <w:rPr>
          <w:rFonts w:asciiTheme="majorBidi" w:hAnsiTheme="majorBidi" w:cstheme="majorBidi"/>
          <w:i/>
          <w:iCs/>
        </w:rPr>
        <w:t>2</w:t>
      </w:r>
      <w:r w:rsidR="009431F3" w:rsidRPr="002516C1">
        <w:rPr>
          <w:rFonts w:asciiTheme="majorBidi" w:hAnsiTheme="majorBidi" w:cstheme="majorBidi"/>
          <w:i/>
          <w:iCs/>
        </w:rPr>
        <w:t>,</w:t>
      </w:r>
      <w:r w:rsidR="00A026BE" w:rsidRPr="00A026BE">
        <w:rPr>
          <w:rFonts w:asciiTheme="majorBidi" w:hAnsiTheme="majorBidi" w:cstheme="majorBidi"/>
          <w:i/>
          <w:iCs/>
        </w:rPr>
        <w:t>857</w:t>
      </w:r>
      <w:r w:rsidR="009431F3"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26</w:t>
      </w:r>
      <w:r w:rsidR="009431F3"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</w:t>
      </w:r>
      <w:r w:rsidRPr="002516C1">
        <w:rPr>
          <w:rFonts w:asciiTheme="majorBidi" w:hAnsiTheme="majorBidi" w:cstheme="majorBidi"/>
          <w:i/>
          <w:iCs/>
        </w:rPr>
        <w:t>)</w:t>
      </w:r>
    </w:p>
    <w:p w14:paraId="509AD2FE" w14:textId="77777777" w:rsidR="00976E27" w:rsidRPr="002516C1" w:rsidRDefault="00976E27" w:rsidP="00976E27">
      <w:pPr>
        <w:pStyle w:val="index"/>
        <w:tabs>
          <w:tab w:val="clear" w:pos="1134"/>
        </w:tabs>
        <w:spacing w:after="0" w:line="240" w:lineRule="auto"/>
        <w:ind w:left="547" w:right="299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E9D2D38" w14:textId="33E8A196" w:rsidR="00976E27" w:rsidRPr="002516C1" w:rsidRDefault="00976E27" w:rsidP="00976E27">
      <w:pPr>
        <w:pStyle w:val="index"/>
        <w:tabs>
          <w:tab w:val="clear" w:pos="1134"/>
        </w:tabs>
        <w:spacing w:after="0" w:line="240" w:lineRule="auto"/>
        <w:ind w:left="547" w:right="-61" w:firstLine="0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ซึ่งได้คิดค่าเสื่อมราคาเต็มจำนวนแล้วแต่ยังคงใช้งานจนถึง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มีจำนวน</w:t>
      </w:r>
      <w:r w:rsidR="008D2924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686</w:t>
      </w:r>
      <w:r w:rsidR="008D2924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68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</w:t>
      </w:r>
      <w:r w:rsidRPr="002516C1"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  <w:t>(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/>
        </w:rPr>
        <w:t>2564</w:t>
      </w:r>
      <w:r w:rsidRPr="002516C1">
        <w:rPr>
          <w:rFonts w:asciiTheme="majorBidi" w:hAnsiTheme="majorBidi" w:cstheme="majorBidi"/>
          <w:i/>
          <w:iCs/>
          <w:sz w:val="30"/>
          <w:szCs w:val="30"/>
        </w:rPr>
        <w:t xml:space="preserve"> : 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/>
        </w:rPr>
        <w:t>514</w:t>
      </w:r>
      <w:r w:rsidR="009431F3" w:rsidRPr="002516C1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A026BE" w:rsidRPr="00A026BE">
        <w:rPr>
          <w:rFonts w:asciiTheme="majorBidi" w:hAnsiTheme="majorBidi" w:cstheme="majorBidi"/>
          <w:i/>
          <w:iCs/>
          <w:sz w:val="30"/>
          <w:szCs w:val="30"/>
          <w:lang w:val="en-US"/>
        </w:rPr>
        <w:t>48</w:t>
      </w:r>
      <w:r w:rsidR="009431F3" w:rsidRPr="002516C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ล้านบาท</w:t>
      </w:r>
      <w:r w:rsidRPr="002516C1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4EDC9A1B" w14:textId="77777777" w:rsidR="00976E27" w:rsidRPr="002516C1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right="299"/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lang w:bidi="th-TH"/>
        </w:rPr>
        <w:tab/>
      </w:r>
    </w:p>
    <w:p w14:paraId="0010D2B5" w14:textId="3D24F97C" w:rsidR="00976E27" w:rsidRPr="002516C1" w:rsidRDefault="00976E27" w:rsidP="00F039F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ต้นทุนการกู้ยืมที่เกี่ยวข้องกับการก่อสร้างโรงงานใหม่ได้บันทึกเป็นส่วนหนึ่งของต้นทุนสินทรัพย์จํานวน</w:t>
      </w:r>
      <w:r w:rsidR="00A46F25" w:rsidRPr="002516C1">
        <w:rPr>
          <w:rFonts w:asciiTheme="majorBidi" w:hAnsiTheme="majorBidi" w:cstheme="majorBidi"/>
          <w:cs/>
        </w:rPr>
        <w:t xml:space="preserve"> </w:t>
      </w:r>
      <w:r w:rsidR="00A026BE" w:rsidRPr="00A026BE">
        <w:rPr>
          <w:rFonts w:asciiTheme="majorBidi" w:hAnsiTheme="majorBidi" w:cstheme="majorBidi"/>
        </w:rPr>
        <w:t>12</w:t>
      </w:r>
      <w:r w:rsidR="00A46F25" w:rsidRPr="002516C1">
        <w:rPr>
          <w:rFonts w:asciiTheme="majorBidi" w:hAnsiTheme="majorBidi" w:cstheme="majorBidi"/>
          <w:cs/>
        </w:rPr>
        <w:t>.</w:t>
      </w:r>
      <w:r w:rsidR="00A026BE" w:rsidRPr="00A026BE">
        <w:rPr>
          <w:rFonts w:asciiTheme="majorBidi" w:hAnsiTheme="majorBidi" w:cstheme="majorBidi"/>
        </w:rPr>
        <w:t>22</w:t>
      </w:r>
      <w:r w:rsidR="00A46F25" w:rsidRPr="002516C1">
        <w:rPr>
          <w:rFonts w:asciiTheme="majorBidi" w:hAnsiTheme="majorBidi" w:cstheme="majorBidi"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ล้านบาท </w:t>
      </w:r>
      <w:r w:rsidRPr="002516C1">
        <w:rPr>
          <w:rFonts w:asciiTheme="majorBidi" w:hAnsiTheme="majorBidi" w:cstheme="majorBidi"/>
          <w:i/>
          <w:iCs/>
          <w: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18</w:t>
      </w:r>
      <w:r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45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ล้านบาท)</w:t>
      </w:r>
      <w:r w:rsidRPr="002516C1">
        <w:rPr>
          <w:rFonts w:asciiTheme="majorBidi" w:hAnsiTheme="majorBidi" w:cstheme="majorBidi"/>
          <w:cs/>
        </w:rPr>
        <w:t xml:space="preserve"> มีอัตราดอกเบี้ยที่รับรู้ร้อยละ</w:t>
      </w:r>
      <w:r w:rsidR="00F8518C"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2</w:t>
      </w:r>
      <w:r w:rsidR="00F8518C" w:rsidRPr="002516C1">
        <w:rPr>
          <w:rFonts w:asciiTheme="majorBidi" w:hAnsiTheme="majorBidi" w:cstheme="majorBidi"/>
        </w:rPr>
        <w:t>.</w:t>
      </w:r>
      <w:r w:rsidR="00A026BE" w:rsidRPr="00A026BE">
        <w:rPr>
          <w:rFonts w:asciiTheme="majorBidi" w:hAnsiTheme="majorBidi" w:cstheme="majorBidi"/>
        </w:rPr>
        <w:t>25</w:t>
      </w:r>
      <w:r w:rsidRPr="002516C1">
        <w:rPr>
          <w:rFonts w:asciiTheme="majorBidi" w:hAnsiTheme="majorBidi" w:cstheme="majorBidi"/>
          <w:cs/>
        </w:rPr>
        <w:t xml:space="preserve"> </w:t>
      </w:r>
      <w:r w:rsidR="00BC2E7F" w:rsidRPr="002516C1">
        <w:rPr>
          <w:rFonts w:asciiTheme="majorBidi" w:hAnsiTheme="majorBidi" w:cstheme="majorBidi"/>
          <w:cs/>
        </w:rPr>
        <w:t>ต่อปี</w:t>
      </w:r>
      <w:r w:rsidRPr="002516C1">
        <w:rPr>
          <w:rFonts w:asciiTheme="majorBidi" w:hAnsiTheme="majorBidi" w:cstheme="majorBidi"/>
          <w:cs/>
        </w:rPr>
        <w:t xml:space="preserve">ถึงร้อยละ </w:t>
      </w:r>
      <w:r w:rsidR="00A026BE" w:rsidRPr="00A026BE">
        <w:rPr>
          <w:rFonts w:asciiTheme="majorBidi" w:hAnsiTheme="majorBidi" w:cstheme="majorBidi"/>
        </w:rPr>
        <w:t>3</w:t>
      </w:r>
      <w:r w:rsidR="00F8518C" w:rsidRPr="002516C1">
        <w:rPr>
          <w:rFonts w:asciiTheme="majorBidi" w:hAnsiTheme="majorBidi" w:cstheme="majorBidi"/>
        </w:rPr>
        <w:t>.</w:t>
      </w:r>
      <w:r w:rsidR="00A026BE" w:rsidRPr="00A026BE">
        <w:rPr>
          <w:rFonts w:asciiTheme="majorBidi" w:hAnsiTheme="majorBidi" w:cstheme="majorBidi"/>
        </w:rPr>
        <w:t>65</w:t>
      </w:r>
      <w:r w:rsidR="00F8518C" w:rsidRPr="002516C1">
        <w:rPr>
          <w:rFonts w:asciiTheme="majorBidi" w:hAnsiTheme="majorBidi" w:cstheme="majorBidi"/>
        </w:rPr>
        <w:t xml:space="preserve"> </w:t>
      </w:r>
      <w:r w:rsidR="00BC2E7F" w:rsidRPr="002516C1">
        <w:rPr>
          <w:rFonts w:asciiTheme="majorBidi" w:hAnsiTheme="majorBidi" w:cstheme="majorBidi"/>
          <w:cs/>
        </w:rPr>
        <w:t xml:space="preserve">ต่อปี </w:t>
      </w:r>
      <w:r w:rsidRPr="002516C1">
        <w:rPr>
          <w:rFonts w:asciiTheme="majorBidi" w:hAnsiTheme="majorBidi" w:cstheme="majorBidi"/>
          <w:i/>
          <w:i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cs/>
        </w:rPr>
        <w:t xml:space="preserve">: </w:t>
      </w:r>
      <w:r w:rsidRPr="002516C1">
        <w:rPr>
          <w:rFonts w:asciiTheme="majorBidi" w:hAnsiTheme="majorBidi" w:cstheme="majorBidi"/>
          <w:i/>
          <w:iCs/>
          <w:cs/>
        </w:rPr>
        <w:t xml:space="preserve">ร้อยละ </w:t>
      </w:r>
      <w:r w:rsidR="00A026BE" w:rsidRPr="00A026BE">
        <w:rPr>
          <w:rFonts w:asciiTheme="majorBidi" w:hAnsiTheme="majorBidi" w:cstheme="majorBidi"/>
          <w:i/>
          <w:iCs/>
        </w:rPr>
        <w:t>0</w:t>
      </w:r>
      <w:r w:rsidR="000B2FD5"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90</w:t>
      </w:r>
      <w:r w:rsidR="00F039F7" w:rsidRPr="002516C1">
        <w:rPr>
          <w:rFonts w:asciiTheme="majorBidi" w:hAnsiTheme="majorBidi" w:cstheme="majorBidi"/>
          <w:i/>
          <w:iCs/>
          <w:cs/>
        </w:rPr>
        <w:t xml:space="preserve"> ต่อปี</w:t>
      </w:r>
      <w:r w:rsidRPr="002516C1">
        <w:rPr>
          <w:rFonts w:asciiTheme="majorBidi" w:hAnsiTheme="majorBidi" w:cstheme="majorBidi"/>
          <w:i/>
          <w:iCs/>
          <w:cs/>
        </w:rPr>
        <w:t>ถ</w:t>
      </w:r>
      <w:r w:rsidR="00F57A4A" w:rsidRPr="002516C1">
        <w:rPr>
          <w:rFonts w:asciiTheme="majorBidi" w:hAnsiTheme="majorBidi" w:cstheme="majorBidi"/>
          <w:i/>
          <w:iCs/>
          <w:cs/>
        </w:rPr>
        <w:t>ึ</w:t>
      </w:r>
      <w:r w:rsidRPr="002516C1">
        <w:rPr>
          <w:rFonts w:asciiTheme="majorBidi" w:hAnsiTheme="majorBidi" w:cstheme="majorBidi"/>
          <w:i/>
          <w:iCs/>
          <w:cs/>
        </w:rPr>
        <w:t xml:space="preserve">งร้อยละ </w:t>
      </w:r>
      <w:r w:rsidR="00A026BE" w:rsidRPr="00A026BE">
        <w:rPr>
          <w:rFonts w:asciiTheme="majorBidi" w:hAnsiTheme="majorBidi" w:cstheme="majorBidi"/>
          <w:i/>
          <w:iCs/>
        </w:rPr>
        <w:t>3</w:t>
      </w:r>
      <w:r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55</w:t>
      </w:r>
      <w:r w:rsidR="00F039F7" w:rsidRPr="002516C1">
        <w:rPr>
          <w:rFonts w:asciiTheme="majorBidi" w:hAnsiTheme="majorBidi" w:cstheme="majorBidi"/>
          <w:i/>
          <w:iCs/>
          <w:cs/>
        </w:rPr>
        <w:t xml:space="preserve"> ต่อปี</w:t>
      </w:r>
      <w:r w:rsidRPr="002516C1">
        <w:rPr>
          <w:rFonts w:asciiTheme="majorBidi" w:hAnsiTheme="majorBidi" w:cstheme="majorBidi"/>
          <w:i/>
          <w:iCs/>
          <w:cs/>
        </w:rPr>
        <w:t>)</w:t>
      </w:r>
      <w:r w:rsidRPr="002516C1">
        <w:rPr>
          <w:rFonts w:asciiTheme="majorBidi" w:hAnsiTheme="majorBidi" w:cstheme="majorBidi"/>
        </w:rPr>
        <w:t xml:space="preserve"> </w:t>
      </w:r>
    </w:p>
    <w:p w14:paraId="20701584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06F61F6E" w14:textId="77777777" w:rsidR="00976E27" w:rsidRPr="002516C1" w:rsidRDefault="00976E27" w:rsidP="00976E27">
      <w:pPr>
        <w:pStyle w:val="index"/>
        <w:tabs>
          <w:tab w:val="clear" w:pos="1134"/>
          <w:tab w:val="left" w:pos="-1710"/>
          <w:tab w:val="left" w:pos="990"/>
        </w:tabs>
        <w:spacing w:after="0" w:line="240" w:lineRule="auto"/>
        <w:ind w:left="990" w:right="299" w:firstLine="0"/>
        <w:jc w:val="thaiDistribute"/>
        <w:outlineLvl w:val="0"/>
        <w:rPr>
          <w:rFonts w:asciiTheme="majorBidi" w:eastAsia="Arial" w:hAnsiTheme="majorBidi" w:cstheme="majorBidi"/>
          <w:sz w:val="2"/>
          <w:szCs w:val="2"/>
        </w:rPr>
      </w:pPr>
      <w:r w:rsidRPr="002516C1">
        <w:rPr>
          <w:rFonts w:asciiTheme="majorBidi" w:hAnsiTheme="majorBidi" w:cstheme="majorBidi"/>
          <w:sz w:val="2"/>
          <w:szCs w:val="2"/>
          <w:lang w:val="en-US" w:bidi="th-TH"/>
        </w:rPr>
        <w:tab/>
      </w:r>
      <w:r w:rsidRPr="002516C1">
        <w:rPr>
          <w:rFonts w:asciiTheme="majorBidi" w:eastAsia="Arial" w:hAnsiTheme="majorBidi" w:cstheme="majorBidi"/>
          <w:sz w:val="2"/>
          <w:szCs w:val="2"/>
        </w:rPr>
        <w:tab/>
      </w:r>
    </w:p>
    <w:tbl>
      <w:tblPr>
        <w:tblW w:w="9342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2880"/>
        <w:gridCol w:w="4122"/>
        <w:gridCol w:w="2340"/>
      </w:tblGrid>
      <w:tr w:rsidR="00976E27" w:rsidRPr="002516C1" w14:paraId="3FD789F6" w14:textId="77777777" w:rsidTr="009431F3">
        <w:tc>
          <w:tcPr>
            <w:tcW w:w="7002" w:type="dxa"/>
            <w:gridSpan w:val="2"/>
            <w:shd w:val="clear" w:color="auto" w:fill="auto"/>
          </w:tcPr>
          <w:p w14:paraId="2B20821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br w:type="page"/>
            </w:r>
          </w:p>
        </w:tc>
        <w:tc>
          <w:tcPr>
            <w:tcW w:w="2340" w:type="dxa"/>
          </w:tcPr>
          <w:p w14:paraId="192BC955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76E27" w:rsidRPr="002516C1" w14:paraId="720CC623" w14:textId="77777777" w:rsidTr="009431F3">
        <w:trPr>
          <w:trHeight w:val="252"/>
        </w:trPr>
        <w:tc>
          <w:tcPr>
            <w:tcW w:w="7002" w:type="dxa"/>
            <w:gridSpan w:val="2"/>
            <w:shd w:val="clear" w:color="auto" w:fill="auto"/>
          </w:tcPr>
          <w:p w14:paraId="4AD4722A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32CA041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2516C1">
              <w:rPr>
                <w:rFonts w:asciiTheme="majorBidi" w:eastAsia="Calibri" w:hAnsiTheme="majorBidi" w:cstheme="majorBidi"/>
                <w:cs/>
              </w:rPr>
              <w:t>อุปกรณ์สำนักงาน</w:t>
            </w:r>
          </w:p>
        </w:tc>
      </w:tr>
      <w:tr w:rsidR="00976E27" w:rsidRPr="002516C1" w14:paraId="2ACE986D" w14:textId="77777777" w:rsidTr="009431F3">
        <w:trPr>
          <w:trHeight w:val="144"/>
        </w:trPr>
        <w:tc>
          <w:tcPr>
            <w:tcW w:w="7002" w:type="dxa"/>
            <w:gridSpan w:val="2"/>
            <w:shd w:val="clear" w:color="auto" w:fill="auto"/>
          </w:tcPr>
          <w:p w14:paraId="6F1A1576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2340" w:type="dxa"/>
            <w:shd w:val="clear" w:color="auto" w:fill="auto"/>
          </w:tcPr>
          <w:p w14:paraId="56B64DAC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2FD44FCA" w14:textId="77777777" w:rsidTr="009431F3">
        <w:tc>
          <w:tcPr>
            <w:tcW w:w="7002" w:type="dxa"/>
            <w:gridSpan w:val="2"/>
            <w:shd w:val="clear" w:color="auto" w:fill="auto"/>
          </w:tcPr>
          <w:p w14:paraId="52BA5860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ราคาทุน 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1DD3F5A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3DB96FA6" w14:textId="77777777" w:rsidTr="009431F3">
        <w:tc>
          <w:tcPr>
            <w:tcW w:w="7002" w:type="dxa"/>
            <w:gridSpan w:val="2"/>
            <w:shd w:val="clear" w:color="auto" w:fill="auto"/>
          </w:tcPr>
          <w:p w14:paraId="7F05C807" w14:textId="7CD6DF63" w:rsidR="00F039F7" w:rsidRPr="002516C1" w:rsidRDefault="00976E27" w:rsidP="00B43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BD7B7F8" w14:textId="5DE67D9E" w:rsidR="00F039F7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38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  <w:tr w:rsidR="00B434A5" w:rsidRPr="002516C1" w14:paraId="29BB6B73" w14:textId="77777777" w:rsidTr="009431F3">
        <w:tc>
          <w:tcPr>
            <w:tcW w:w="7002" w:type="dxa"/>
            <w:gridSpan w:val="2"/>
            <w:shd w:val="clear" w:color="auto" w:fill="auto"/>
          </w:tcPr>
          <w:p w14:paraId="5B92AC7D" w14:textId="1A343BA0" w:rsidR="00B434A5" w:rsidRPr="002516C1" w:rsidRDefault="00B434A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4F01752" w14:textId="33B379AF" w:rsidR="00B434A5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434A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</w:p>
        </w:tc>
      </w:tr>
      <w:tr w:rsidR="00976E27" w:rsidRPr="002516C1" w14:paraId="1C0B798C" w14:textId="77777777" w:rsidTr="009431F3">
        <w:tc>
          <w:tcPr>
            <w:tcW w:w="2880" w:type="dxa"/>
            <w:shd w:val="clear" w:color="auto" w:fill="auto"/>
          </w:tcPr>
          <w:p w14:paraId="0DFD02E2" w14:textId="1E96D502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E6447D5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484E8" w14:textId="0DA2C36F" w:rsidR="00976E27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39</w:t>
            </w:r>
            <w:r w:rsidR="002A16FC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</w:t>
            </w:r>
          </w:p>
        </w:tc>
      </w:tr>
      <w:tr w:rsidR="00976E27" w:rsidRPr="002516C1" w14:paraId="6AE001D8" w14:textId="77777777" w:rsidTr="009431F3">
        <w:tc>
          <w:tcPr>
            <w:tcW w:w="2880" w:type="dxa"/>
            <w:shd w:val="clear" w:color="auto" w:fill="auto"/>
          </w:tcPr>
          <w:p w14:paraId="7F42AB5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122" w:type="dxa"/>
            <w:shd w:val="clear" w:color="auto" w:fill="auto"/>
            <w:vAlign w:val="bottom"/>
          </w:tcPr>
          <w:p w14:paraId="3BB47E14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58BC7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</w:tr>
      <w:tr w:rsidR="00976E27" w:rsidRPr="002516C1" w14:paraId="62091107" w14:textId="77777777" w:rsidTr="009431F3">
        <w:tc>
          <w:tcPr>
            <w:tcW w:w="2880" w:type="dxa"/>
            <w:shd w:val="clear" w:color="auto" w:fill="auto"/>
          </w:tcPr>
          <w:p w14:paraId="2EB3B04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hanging="180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ค่าเสื่อมราคา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3E7E9AE4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08E36A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  <w:tab w:val="decimal" w:pos="1774"/>
              </w:tabs>
              <w:spacing w:line="240" w:lineRule="atLeast"/>
              <w:ind w:right="-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715EBA5B" w14:textId="77777777" w:rsidTr="009431F3">
        <w:tc>
          <w:tcPr>
            <w:tcW w:w="2880" w:type="dxa"/>
            <w:shd w:val="clear" w:color="auto" w:fill="auto"/>
          </w:tcPr>
          <w:p w14:paraId="10DF2A3D" w14:textId="65D238BF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252" w:hanging="158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5C6420D4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84C477A" w14:textId="2D94EABB" w:rsidR="00976E27" w:rsidRPr="002516C1" w:rsidRDefault="009431F3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E27" w:rsidRPr="002516C1" w14:paraId="63E507FD" w14:textId="77777777" w:rsidTr="009431F3">
        <w:tc>
          <w:tcPr>
            <w:tcW w:w="2880" w:type="dxa"/>
          </w:tcPr>
          <w:p w14:paraId="5A20273F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8E9533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5EFE7BEC" w14:textId="13C972F6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E27" w:rsidRPr="002516C1" w14:paraId="4BE54EE8" w14:textId="77777777" w:rsidTr="009431F3">
        <w:tc>
          <w:tcPr>
            <w:tcW w:w="7002" w:type="dxa"/>
            <w:gridSpan w:val="2"/>
            <w:shd w:val="clear" w:color="auto" w:fill="auto"/>
          </w:tcPr>
          <w:p w14:paraId="64706D65" w14:textId="59FA15BA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19887" w14:textId="1DA0B803" w:rsidR="00976E27" w:rsidRPr="002516C1" w:rsidRDefault="009431F3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35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976E27" w:rsidRPr="002516C1" w14:paraId="48ADB82B" w14:textId="77777777" w:rsidTr="009431F3">
        <w:tc>
          <w:tcPr>
            <w:tcW w:w="2880" w:type="dxa"/>
          </w:tcPr>
          <w:p w14:paraId="3710E848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4122" w:type="dxa"/>
            <w:shd w:val="clear" w:color="auto" w:fill="auto"/>
            <w:vAlign w:val="bottom"/>
          </w:tcPr>
          <w:p w14:paraId="1EABEF5F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450AC17D" w14:textId="217A6A3D" w:rsidR="00976E27" w:rsidRPr="002516C1" w:rsidRDefault="00CC6162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76E27" w:rsidRPr="002516C1" w14:paraId="642076DE" w14:textId="77777777" w:rsidTr="009431F3">
        <w:tc>
          <w:tcPr>
            <w:tcW w:w="7002" w:type="dxa"/>
            <w:gridSpan w:val="2"/>
            <w:shd w:val="clear" w:color="auto" w:fill="auto"/>
          </w:tcPr>
          <w:p w14:paraId="4B7F28B4" w14:textId="76FCB705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96E7C" w14:textId="5647AE97" w:rsidR="00976E27" w:rsidRPr="002516C1" w:rsidRDefault="00CC6162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89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76E27" w:rsidRPr="002516C1" w14:paraId="7C44BCB2" w14:textId="77777777" w:rsidTr="009431F3">
        <w:tc>
          <w:tcPr>
            <w:tcW w:w="7002" w:type="dxa"/>
            <w:gridSpan w:val="2"/>
            <w:shd w:val="clear" w:color="auto" w:fill="auto"/>
          </w:tcPr>
          <w:p w14:paraId="4C7D0B1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F9FDC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765B576D" w14:textId="77777777" w:rsidTr="009431F3">
        <w:tc>
          <w:tcPr>
            <w:tcW w:w="7002" w:type="dxa"/>
            <w:gridSpan w:val="2"/>
            <w:shd w:val="clear" w:color="auto" w:fill="auto"/>
          </w:tcPr>
          <w:p w14:paraId="7407E99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E98C8C6" w14:textId="77777777" w:rsidR="00976E27" w:rsidRPr="002516C1" w:rsidRDefault="00976E27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31F3" w:rsidRPr="002516C1" w14:paraId="6F1D82F2" w14:textId="77777777" w:rsidTr="003714DF">
        <w:tc>
          <w:tcPr>
            <w:tcW w:w="7002" w:type="dxa"/>
            <w:gridSpan w:val="2"/>
            <w:shd w:val="clear" w:color="auto" w:fill="auto"/>
          </w:tcPr>
          <w:p w14:paraId="2935E869" w14:textId="00415585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21C8B5" w14:textId="37E162F5" w:rsidR="009431F3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</w:t>
            </w:r>
          </w:p>
        </w:tc>
      </w:tr>
      <w:tr w:rsidR="009431F3" w:rsidRPr="002516C1" w14:paraId="335EE082" w14:textId="77777777" w:rsidTr="003714DF">
        <w:tc>
          <w:tcPr>
            <w:tcW w:w="7002" w:type="dxa"/>
            <w:gridSpan w:val="2"/>
            <w:shd w:val="clear" w:color="auto" w:fill="auto"/>
          </w:tcPr>
          <w:p w14:paraId="5A356AC9" w14:textId="2582F3BE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34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4E7803" w14:textId="71FFE913" w:rsidR="009431F3" w:rsidRPr="002516C1" w:rsidRDefault="00A026BE" w:rsidP="00F233EA">
            <w:pPr>
              <w:pStyle w:val="acctfourfigures"/>
              <w:tabs>
                <w:tab w:val="clear" w:pos="765"/>
                <w:tab w:val="decimal" w:pos="1596"/>
              </w:tabs>
              <w:spacing w:line="24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</w:t>
            </w:r>
            <w:r w:rsidR="00CC616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</w:tr>
    </w:tbl>
    <w:p w14:paraId="59D7B7C3" w14:textId="236E0A13" w:rsidR="00976E27" w:rsidRDefault="00976E27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4F854CCC" w14:textId="47E01C67" w:rsidR="00691B99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7BAE83A4" w14:textId="70FD1DD1" w:rsidR="00691B99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396DC2DA" w14:textId="77777777" w:rsidR="00691B99" w:rsidRPr="002516C1" w:rsidRDefault="00691B99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p w14:paraId="0F75284A" w14:textId="0BE56DA1" w:rsidR="00976E27" w:rsidRPr="002516C1" w:rsidRDefault="009431F3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976E27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สัญญาเช่า</w:t>
      </w:r>
    </w:p>
    <w:p w14:paraId="1C97543C" w14:textId="77777777" w:rsidR="00976E27" w:rsidRPr="002516C1" w:rsidRDefault="00976E27" w:rsidP="00976E27">
      <w:pPr>
        <w:pStyle w:val="block"/>
        <w:spacing w:after="0" w:line="240" w:lineRule="auto"/>
        <w:ind w:left="540" w:right="62"/>
        <w:rPr>
          <w:rFonts w:asciiTheme="majorBidi" w:hAnsiTheme="majorBidi" w:cstheme="majorBidi"/>
          <w:bCs/>
          <w:sz w:val="30"/>
          <w:szCs w:val="30"/>
          <w:lang w:val="en-US" w:bidi="th-TH"/>
        </w:rPr>
      </w:pPr>
    </w:p>
    <w:tbl>
      <w:tblPr>
        <w:tblW w:w="909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170"/>
        <w:gridCol w:w="178"/>
        <w:gridCol w:w="1085"/>
        <w:gridCol w:w="180"/>
        <w:gridCol w:w="1077"/>
        <w:gridCol w:w="180"/>
        <w:gridCol w:w="1082"/>
      </w:tblGrid>
      <w:tr w:rsidR="00976E27" w:rsidRPr="002516C1" w14:paraId="3B00209F" w14:textId="77777777" w:rsidTr="009431F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748741DC" w14:textId="77777777" w:rsidR="00976E27" w:rsidRPr="002516C1" w:rsidRDefault="00976E27" w:rsidP="00A51699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433" w:type="dxa"/>
            <w:gridSpan w:val="3"/>
          </w:tcPr>
          <w:p w14:paraId="03F67A61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21C18C9E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9" w:type="dxa"/>
            <w:gridSpan w:val="3"/>
          </w:tcPr>
          <w:p w14:paraId="193C57C7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14:paraId="2222B3EB" w14:textId="77777777" w:rsidTr="009431F3">
        <w:trPr>
          <w:cantSplit/>
          <w:trHeight w:val="20"/>
          <w:tblHeader/>
        </w:trPr>
        <w:tc>
          <w:tcPr>
            <w:tcW w:w="4140" w:type="dxa"/>
            <w:vAlign w:val="bottom"/>
          </w:tcPr>
          <w:p w14:paraId="0EF03780" w14:textId="55F6CA9B" w:rsidR="00976E27" w:rsidRPr="002516C1" w:rsidRDefault="00976E27" w:rsidP="00A51699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170" w:type="dxa"/>
          </w:tcPr>
          <w:p w14:paraId="308DE4C5" w14:textId="08F0AC55" w:rsidR="00976E27" w:rsidRPr="002516C1" w:rsidRDefault="00A026BE" w:rsidP="00A51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78" w:type="dxa"/>
          </w:tcPr>
          <w:p w14:paraId="4E8E270B" w14:textId="77777777" w:rsidR="00976E27" w:rsidRPr="002516C1" w:rsidRDefault="00976E27" w:rsidP="00A516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3E7CA3CB" w14:textId="428F095C" w:rsidR="00976E27" w:rsidRPr="002516C1" w:rsidRDefault="00A026BE" w:rsidP="00A5169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80" w:type="dxa"/>
          </w:tcPr>
          <w:p w14:paraId="4EA47192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5A5CB2E" w14:textId="7A22CCEF" w:rsidR="00976E27" w:rsidRPr="002516C1" w:rsidRDefault="00A026BE" w:rsidP="00A5169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14704EB9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388CCB9" w14:textId="014B7EEC" w:rsidR="00976E27" w:rsidRPr="002516C1" w:rsidRDefault="00A026BE" w:rsidP="00A51699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976E27" w:rsidRPr="002516C1" w14:paraId="46E06404" w14:textId="77777777" w:rsidTr="009431F3">
        <w:trPr>
          <w:cantSplit/>
          <w:trHeight w:val="20"/>
          <w:tblHeader/>
        </w:trPr>
        <w:tc>
          <w:tcPr>
            <w:tcW w:w="4140" w:type="dxa"/>
          </w:tcPr>
          <w:p w14:paraId="285D08A0" w14:textId="77777777" w:rsidR="00976E27" w:rsidRPr="002516C1" w:rsidRDefault="00976E27" w:rsidP="00A51699">
            <w:pPr>
              <w:pStyle w:val="Heading1"/>
              <w:keepLines/>
              <w:numPr>
                <w:ilvl w:val="0"/>
                <w:numId w:val="0"/>
              </w:numPr>
              <w:shd w:val="clear" w:color="auto" w:fill="auto"/>
              <w:ind w:left="283" w:right="-45" w:hanging="283"/>
              <w:jc w:val="thaiDistribute"/>
              <w:rPr>
                <w:rFonts w:asciiTheme="majorBidi" w:hAnsiTheme="majorBidi" w:cstheme="majorBidi"/>
                <w:b w:val="0"/>
                <w:bCs w:val="0"/>
                <w:color w:val="0000FF"/>
                <w:sz w:val="30"/>
                <w:szCs w:val="30"/>
              </w:rPr>
            </w:pPr>
          </w:p>
        </w:tc>
        <w:tc>
          <w:tcPr>
            <w:tcW w:w="4952" w:type="dxa"/>
            <w:gridSpan w:val="7"/>
            <w:vAlign w:val="center"/>
          </w:tcPr>
          <w:p w14:paraId="1420BC31" w14:textId="77777777" w:rsidR="00976E27" w:rsidRPr="002516C1" w:rsidRDefault="00976E27" w:rsidP="00A51699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  <w:lang w:val="en-US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431F3" w:rsidRPr="002516C1" w14:paraId="585EBA88" w14:textId="77777777" w:rsidTr="009431F3">
        <w:trPr>
          <w:cantSplit/>
          <w:trHeight w:val="20"/>
        </w:trPr>
        <w:tc>
          <w:tcPr>
            <w:tcW w:w="4140" w:type="dxa"/>
          </w:tcPr>
          <w:p w14:paraId="2969BA7B" w14:textId="77777777" w:rsidR="009431F3" w:rsidRPr="002516C1" w:rsidRDefault="009431F3" w:rsidP="009431F3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</w:t>
            </w:r>
          </w:p>
        </w:tc>
        <w:tc>
          <w:tcPr>
            <w:tcW w:w="1170" w:type="dxa"/>
          </w:tcPr>
          <w:p w14:paraId="5823D008" w14:textId="77AA03CB" w:rsidR="009431F3" w:rsidRPr="002516C1" w:rsidRDefault="008A235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0F0AA74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5BC82564" w14:textId="602C267D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156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180" w:type="dxa"/>
            <w:vAlign w:val="bottom"/>
          </w:tcPr>
          <w:p w14:paraId="284F53E8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52B850" w14:textId="70B1EB03" w:rsidR="009431F3" w:rsidRPr="002516C1" w:rsidRDefault="00F57A42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E757E0D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7179E8" w14:textId="6E52798E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31F3" w:rsidRPr="002516C1" w14:paraId="1A9CDD96" w14:textId="77777777" w:rsidTr="009431F3">
        <w:trPr>
          <w:cantSplit/>
          <w:trHeight w:val="20"/>
        </w:trPr>
        <w:tc>
          <w:tcPr>
            <w:tcW w:w="4140" w:type="dxa"/>
          </w:tcPr>
          <w:p w14:paraId="4526D9FC" w14:textId="77777777" w:rsidR="009431F3" w:rsidRPr="002516C1" w:rsidRDefault="009431F3" w:rsidP="009431F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14:paraId="7E856592" w14:textId="20F8A35E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8A235E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78" w:type="dxa"/>
            <w:vAlign w:val="bottom"/>
          </w:tcPr>
          <w:p w14:paraId="5E9687C0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4FE2B860" w14:textId="383250EC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189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180" w:type="dxa"/>
            <w:vAlign w:val="bottom"/>
          </w:tcPr>
          <w:p w14:paraId="47C81CBB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63031450" w14:textId="015B483D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F57A42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80" w:type="dxa"/>
            <w:vAlign w:val="bottom"/>
          </w:tcPr>
          <w:p w14:paraId="082F2DDD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14FF20E0" w14:textId="4E0AE7C8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9431F3" w:rsidRPr="002516C1" w14:paraId="447D5936" w14:textId="77777777" w:rsidTr="009431F3">
        <w:trPr>
          <w:cantSplit/>
          <w:trHeight w:val="20"/>
        </w:trPr>
        <w:tc>
          <w:tcPr>
            <w:tcW w:w="4140" w:type="dxa"/>
          </w:tcPr>
          <w:p w14:paraId="0EED7D6A" w14:textId="77777777" w:rsidR="009431F3" w:rsidRPr="002516C1" w:rsidRDefault="009431F3" w:rsidP="009431F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47F10EA5" w14:textId="029174CB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A235E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78" w:type="dxa"/>
            <w:vAlign w:val="bottom"/>
          </w:tcPr>
          <w:p w14:paraId="05CBA032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6FCD3FE1" w14:textId="19590004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</w:t>
            </w:r>
          </w:p>
        </w:tc>
        <w:tc>
          <w:tcPr>
            <w:tcW w:w="180" w:type="dxa"/>
            <w:vAlign w:val="bottom"/>
          </w:tcPr>
          <w:p w14:paraId="301890E7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97BB2A1" w14:textId="4DE88EA9" w:rsidR="009431F3" w:rsidRPr="002516C1" w:rsidRDefault="00F57A42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80939E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ABF907" w14:textId="62F48210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431F3" w:rsidRPr="002516C1" w14:paraId="4665F9BE" w14:textId="77777777" w:rsidTr="009431F3">
        <w:trPr>
          <w:cantSplit/>
          <w:trHeight w:val="20"/>
        </w:trPr>
        <w:tc>
          <w:tcPr>
            <w:tcW w:w="4140" w:type="dxa"/>
          </w:tcPr>
          <w:p w14:paraId="17D43407" w14:textId="77777777" w:rsidR="009431F3" w:rsidRPr="002516C1" w:rsidRDefault="009431F3" w:rsidP="009431F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อุปกรณ์สำนักงาน</w:t>
            </w:r>
          </w:p>
        </w:tc>
        <w:tc>
          <w:tcPr>
            <w:tcW w:w="1170" w:type="dxa"/>
          </w:tcPr>
          <w:p w14:paraId="42DCA7FD" w14:textId="7D11862A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8A235E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03</w:t>
            </w:r>
          </w:p>
        </w:tc>
        <w:tc>
          <w:tcPr>
            <w:tcW w:w="178" w:type="dxa"/>
            <w:vAlign w:val="bottom"/>
          </w:tcPr>
          <w:p w14:paraId="26257EA3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777F202" w14:textId="69F600FE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1F8BF272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6E0D056" w14:textId="7615E2FD" w:rsidR="009431F3" w:rsidRPr="002516C1" w:rsidRDefault="00F57A42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A553AE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687E4EC" w14:textId="67038D14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9431F3" w:rsidRPr="002516C1" w14:paraId="0647AC8E" w14:textId="77777777" w:rsidTr="009431F3">
        <w:trPr>
          <w:cantSplit/>
          <w:trHeight w:val="20"/>
        </w:trPr>
        <w:tc>
          <w:tcPr>
            <w:tcW w:w="4140" w:type="dxa"/>
          </w:tcPr>
          <w:p w14:paraId="512AB6DA" w14:textId="77777777" w:rsidR="009431F3" w:rsidRPr="002516C1" w:rsidRDefault="009431F3" w:rsidP="009431F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ยานพาหนะ</w:t>
            </w:r>
          </w:p>
        </w:tc>
        <w:tc>
          <w:tcPr>
            <w:tcW w:w="1170" w:type="dxa"/>
          </w:tcPr>
          <w:p w14:paraId="6EB5B850" w14:textId="673BC49E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A235E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</w:p>
        </w:tc>
        <w:tc>
          <w:tcPr>
            <w:tcW w:w="178" w:type="dxa"/>
            <w:vAlign w:val="bottom"/>
          </w:tcPr>
          <w:p w14:paraId="4C6CBD36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02A3AD0B" w14:textId="1199E7F5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5C322C1A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2C8A1" w14:textId="5F0722F3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F57A42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</w:t>
            </w:r>
          </w:p>
        </w:tc>
        <w:tc>
          <w:tcPr>
            <w:tcW w:w="180" w:type="dxa"/>
            <w:vAlign w:val="bottom"/>
          </w:tcPr>
          <w:p w14:paraId="3067712D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B6D9707" w14:textId="4DAC9D55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</w:tr>
      <w:tr w:rsidR="009431F3" w:rsidRPr="002516C1" w14:paraId="1DED0CF0" w14:textId="77777777" w:rsidTr="009431F3">
        <w:trPr>
          <w:cantSplit/>
          <w:trHeight w:val="20"/>
        </w:trPr>
        <w:tc>
          <w:tcPr>
            <w:tcW w:w="4140" w:type="dxa"/>
          </w:tcPr>
          <w:p w14:paraId="06B3823B" w14:textId="77777777" w:rsidR="009431F3" w:rsidRPr="002516C1" w:rsidRDefault="009431F3" w:rsidP="009431F3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97BF37" w14:textId="0EE766DA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</w:t>
            </w:r>
            <w:r w:rsidR="008A235E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78" w:type="dxa"/>
            <w:vAlign w:val="bottom"/>
          </w:tcPr>
          <w:p w14:paraId="6B8F7A25" w14:textId="77777777" w:rsidR="009431F3" w:rsidRPr="002516C1" w:rsidRDefault="009431F3" w:rsidP="009431F3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4DBD1F" w14:textId="439E06A8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376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80" w:type="dxa"/>
            <w:vAlign w:val="bottom"/>
          </w:tcPr>
          <w:p w14:paraId="135D4CD2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D58BFD2" w14:textId="5C955D01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F57A4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</w:t>
            </w:r>
          </w:p>
        </w:tc>
        <w:tc>
          <w:tcPr>
            <w:tcW w:w="180" w:type="dxa"/>
            <w:vAlign w:val="bottom"/>
          </w:tcPr>
          <w:p w14:paraId="50C3C995" w14:textId="77777777" w:rsidR="009431F3" w:rsidRPr="002516C1" w:rsidRDefault="009431F3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0219415C" w14:textId="71C4A87D" w:rsidR="009431F3" w:rsidRPr="002516C1" w:rsidRDefault="00A026BE" w:rsidP="009431F3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4D57BA32" w14:textId="77777777" w:rsidR="002F1A97" w:rsidRPr="002516C1" w:rsidRDefault="002F1A97" w:rsidP="00976E27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C213861" w14:textId="042835E9" w:rsidR="00976E27" w:rsidRPr="002516C1" w:rsidRDefault="00976E27" w:rsidP="00976E27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ในปี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สินทรัพย์สิทธิการใช้ของกลุ่มบริษัทเพิ่มขึ้นเป็นจำนวน </w:t>
      </w:r>
      <w:r w:rsidR="00A026BE" w:rsidRPr="00A026BE">
        <w:rPr>
          <w:rFonts w:asciiTheme="majorBidi" w:hAnsiTheme="majorBidi" w:cstheme="majorBidi"/>
        </w:rPr>
        <w:t>2</w:t>
      </w:r>
      <w:r w:rsidR="00F8518C" w:rsidRPr="002516C1">
        <w:rPr>
          <w:rFonts w:asciiTheme="majorBidi" w:hAnsiTheme="majorBidi" w:cstheme="majorBidi"/>
        </w:rPr>
        <w:t>.</w:t>
      </w:r>
      <w:r w:rsidR="00A026BE" w:rsidRPr="00A026BE">
        <w:rPr>
          <w:rFonts w:asciiTheme="majorBidi" w:hAnsiTheme="majorBidi" w:cstheme="majorBidi"/>
        </w:rPr>
        <w:t>49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ล้านบาท</w:t>
      </w:r>
      <w:r w:rsidRPr="002516C1">
        <w:rPr>
          <w:rFonts w:asciiTheme="majorBidi" w:hAnsiTheme="majorBidi" w:cstheme="majorBidi"/>
        </w:rPr>
        <w:t xml:space="preserve"> </w:t>
      </w:r>
    </w:p>
    <w:p w14:paraId="117CB250" w14:textId="1F42E1A9" w:rsidR="00976E27" w:rsidRPr="002516C1" w:rsidRDefault="00976E27" w:rsidP="00D01840">
      <w:pPr>
        <w:pStyle w:val="block"/>
        <w:spacing w:after="0" w:line="240" w:lineRule="auto"/>
        <w:ind w:left="0" w:right="43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63D7E224" w14:textId="5782EAC5" w:rsidR="00F57A42" w:rsidRPr="002516C1" w:rsidRDefault="00F57A42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ในปี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สินทรัพย์สิทธิการใช้ของกลุ่มบริษัทลดลงเป็นจำนวน</w:t>
      </w:r>
      <w:r w:rsidR="00F8518C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331</w:t>
      </w:r>
      <w:r w:rsidR="00F8518C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72</w:t>
      </w:r>
      <w:r w:rsidR="00F8518C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ล้าน</w:t>
      </w:r>
      <w:r w:rsidR="00AB4A8A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บาท</w:t>
      </w:r>
      <w:r w:rsidR="000461DB"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461DB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เนื่องจากบริษัทย่อยได้ทำการซื้อทรัพย์สินตาม</w:t>
      </w:r>
      <w:r w:rsidR="000461DB" w:rsidRPr="002516C1">
        <w:rPr>
          <w:rFonts w:asciiTheme="majorBidi" w:hAnsiTheme="majorBidi" w:cstheme="majorBidi"/>
          <w:sz w:val="30"/>
          <w:szCs w:val="30"/>
          <w:cs/>
          <w:lang w:bidi="th-TH"/>
        </w:rPr>
        <w:t>สัญญาจะซื้อจะขายที่ดินพร้อมสิ่งปลูกสร้าง</w:t>
      </w:r>
      <w:r w:rsidR="00A24A59"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24A59"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เครื่องจักรและสินทรัพย์อื่นๆ</w:t>
      </w:r>
      <w:r w:rsidR="004A74A0"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A24A59" w:rsidRPr="002516C1">
        <w:rPr>
          <w:rFonts w:asciiTheme="majorBidi" w:hAnsiTheme="majorBidi" w:cstheme="majorBidi"/>
          <w:sz w:val="30"/>
          <w:szCs w:val="30"/>
          <w:cs/>
          <w:lang w:bidi="th-TH"/>
        </w:rPr>
        <w:t>จากกิจการที่เกี่ยวข้องกัน</w:t>
      </w:r>
    </w:p>
    <w:p w14:paraId="51759E52" w14:textId="77777777" w:rsidR="00F57A42" w:rsidRPr="002516C1" w:rsidRDefault="00F57A42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highlight w:val="yellow"/>
          <w:lang w:val="en-US" w:bidi="th-TH"/>
        </w:rPr>
      </w:pPr>
    </w:p>
    <w:p w14:paraId="77D16F11" w14:textId="2A88C6D3" w:rsidR="00976E27" w:rsidRPr="002516C1" w:rsidRDefault="00976E27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บริษัทเช่าอาคารสำนักงานเป็นระยะเวลา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389ECE5F" w14:textId="77777777" w:rsidR="00976E27" w:rsidRPr="002516C1" w:rsidRDefault="00976E27" w:rsidP="00976E27">
      <w:pPr>
        <w:tabs>
          <w:tab w:val="clear" w:pos="454"/>
        </w:tabs>
        <w:jc w:val="thaiDistribute"/>
        <w:rPr>
          <w:rFonts w:asciiTheme="majorBidi" w:hAnsiTheme="majorBidi" w:cstheme="majorBidi"/>
          <w:i/>
          <w:iCs/>
          <w:highlight w:val="cyan"/>
        </w:rPr>
      </w:pPr>
    </w:p>
    <w:p w14:paraId="3F5FDB44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สิทธิเลือกในการขยายอายุสัญญาเช่า</w:t>
      </w:r>
    </w:p>
    <w:p w14:paraId="5B6BA7DA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4C134277" w14:textId="77777777" w:rsidR="00976E27" w:rsidRPr="002516C1" w:rsidRDefault="00976E27" w:rsidP="00976E27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สัญญาเช่าอสังหาริมทรัพย์บางสัญญาให้สิทธิ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บริษัทเป็นผู้มีสิทธิเลือกโดยผู้ให้เช่าไม่มีสิทธิดังกล่าว 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บริษัท</w:t>
      </w:r>
    </w:p>
    <w:p w14:paraId="19E9BB21" w14:textId="61C620A1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1080"/>
        <w:gridCol w:w="180"/>
        <w:gridCol w:w="990"/>
        <w:gridCol w:w="180"/>
        <w:gridCol w:w="1080"/>
        <w:gridCol w:w="180"/>
        <w:gridCol w:w="1080"/>
      </w:tblGrid>
      <w:tr w:rsidR="00976E27" w:rsidRPr="002516C1" w14:paraId="175A8EFF" w14:textId="77777777" w:rsidTr="00780BA0">
        <w:trPr>
          <w:cantSplit/>
          <w:tblHeader/>
        </w:trPr>
        <w:tc>
          <w:tcPr>
            <w:tcW w:w="4500" w:type="dxa"/>
            <w:shd w:val="clear" w:color="auto" w:fill="auto"/>
            <w:vAlign w:val="bottom"/>
          </w:tcPr>
          <w:p w14:paraId="36BCAA0B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ED445A7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308119D2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3C85465" w14:textId="77777777" w:rsidR="00976E27" w:rsidRPr="002516C1" w:rsidRDefault="00976E27" w:rsidP="00A51699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6E27" w:rsidRPr="002516C1" w14:paraId="6ABCB27C" w14:textId="77777777" w:rsidTr="00780BA0">
        <w:trPr>
          <w:cantSplit/>
          <w:tblHeader/>
        </w:trPr>
        <w:tc>
          <w:tcPr>
            <w:tcW w:w="4500" w:type="dxa"/>
          </w:tcPr>
          <w:p w14:paraId="082C7A1F" w14:textId="083D7D4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2D55B48E" w14:textId="25F73F33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4BFC7564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2F3053F2" w14:textId="50E7DE3E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  <w:tc>
          <w:tcPr>
            <w:tcW w:w="180" w:type="dxa"/>
          </w:tcPr>
          <w:p w14:paraId="6C1143DA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64F356" w14:textId="109F7869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80" w:type="dxa"/>
          </w:tcPr>
          <w:p w14:paraId="54D80EDF" w14:textId="77777777" w:rsidR="00976E27" w:rsidRPr="002516C1" w:rsidRDefault="00976E27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BF58C0" w14:textId="7FFF1691" w:rsidR="00976E27" w:rsidRPr="002516C1" w:rsidRDefault="00A026BE" w:rsidP="00A5169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976E27" w:rsidRPr="002516C1" w14:paraId="44507620" w14:textId="77777777" w:rsidTr="00780BA0">
        <w:trPr>
          <w:cantSplit/>
          <w:tblHeader/>
        </w:trPr>
        <w:tc>
          <w:tcPr>
            <w:tcW w:w="4500" w:type="dxa"/>
          </w:tcPr>
          <w:p w14:paraId="64183F3F" w14:textId="77777777" w:rsidR="00976E27" w:rsidRPr="002516C1" w:rsidRDefault="00976E27" w:rsidP="00A51699">
            <w:pPr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4770" w:type="dxa"/>
            <w:gridSpan w:val="7"/>
          </w:tcPr>
          <w:p w14:paraId="113F4BED" w14:textId="77777777" w:rsidR="00976E27" w:rsidRPr="002516C1" w:rsidRDefault="00976E27" w:rsidP="00A5169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6E27" w:rsidRPr="002516C1" w14:paraId="78AAB408" w14:textId="77777777" w:rsidTr="00780BA0">
        <w:trPr>
          <w:cantSplit/>
        </w:trPr>
        <w:tc>
          <w:tcPr>
            <w:tcW w:w="4500" w:type="dxa"/>
          </w:tcPr>
          <w:p w14:paraId="5DD077D9" w14:textId="77777777" w:rsidR="00976E27" w:rsidRPr="002516C1" w:rsidRDefault="00976E27" w:rsidP="00A5169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จำนวนที่รับรู้ในกำไรหรือขาดทุน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</w:p>
        </w:tc>
        <w:tc>
          <w:tcPr>
            <w:tcW w:w="1080" w:type="dxa"/>
          </w:tcPr>
          <w:p w14:paraId="2192B1F3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3C18342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D53580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B721DA7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E88BAE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B434DED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117462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15A5E81C" w14:textId="77777777" w:rsidTr="00780BA0">
        <w:trPr>
          <w:cantSplit/>
        </w:trPr>
        <w:tc>
          <w:tcPr>
            <w:tcW w:w="4500" w:type="dxa"/>
          </w:tcPr>
          <w:p w14:paraId="47C98E58" w14:textId="77777777" w:rsidR="00976E27" w:rsidRPr="002516C1" w:rsidRDefault="00976E27" w:rsidP="00A51699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1A668E21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B673864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EB3B34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4B22DD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85648F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96F877D" w14:textId="77777777" w:rsidR="00976E27" w:rsidRPr="002516C1" w:rsidRDefault="00976E27" w:rsidP="00A51699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AD691B" w14:textId="77777777" w:rsidR="00976E27" w:rsidRPr="002516C1" w:rsidRDefault="00976E27" w:rsidP="00A5169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431F3" w:rsidRPr="002516C1" w14:paraId="2B56E091" w14:textId="77777777" w:rsidTr="00780BA0">
        <w:trPr>
          <w:cantSplit/>
        </w:trPr>
        <w:tc>
          <w:tcPr>
            <w:tcW w:w="4500" w:type="dxa"/>
          </w:tcPr>
          <w:p w14:paraId="18C62F99" w14:textId="5B2D21C5" w:rsidR="009431F3" w:rsidRPr="002516C1" w:rsidRDefault="009431F3" w:rsidP="000463E7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080" w:type="dxa"/>
            <w:vAlign w:val="bottom"/>
          </w:tcPr>
          <w:p w14:paraId="061CC79E" w14:textId="0ACC56B4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</w:t>
            </w:r>
          </w:p>
        </w:tc>
        <w:tc>
          <w:tcPr>
            <w:tcW w:w="180" w:type="dxa"/>
            <w:vAlign w:val="bottom"/>
          </w:tcPr>
          <w:p w14:paraId="1922B35F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347F51D" w14:textId="5DCAA446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</w:t>
            </w:r>
          </w:p>
        </w:tc>
        <w:tc>
          <w:tcPr>
            <w:tcW w:w="180" w:type="dxa"/>
            <w:vAlign w:val="bottom"/>
          </w:tcPr>
          <w:p w14:paraId="5A933CD0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D90EB40" w14:textId="07B54449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80" w:type="dxa"/>
            <w:vAlign w:val="bottom"/>
          </w:tcPr>
          <w:p w14:paraId="1B9DE17A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2DFB607" w14:textId="0F3A1D91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</w:tr>
      <w:tr w:rsidR="009431F3" w:rsidRPr="002516C1" w14:paraId="5983DD5B" w14:textId="77777777" w:rsidTr="00780BA0">
        <w:trPr>
          <w:cantSplit/>
        </w:trPr>
        <w:tc>
          <w:tcPr>
            <w:tcW w:w="4500" w:type="dxa"/>
          </w:tcPr>
          <w:p w14:paraId="3EF1F317" w14:textId="77777777" w:rsidR="009431F3" w:rsidRPr="002516C1" w:rsidRDefault="009431F3" w:rsidP="000463E7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vAlign w:val="bottom"/>
          </w:tcPr>
          <w:p w14:paraId="6307A015" w14:textId="58144255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56</w:t>
            </w:r>
          </w:p>
        </w:tc>
        <w:tc>
          <w:tcPr>
            <w:tcW w:w="180" w:type="dxa"/>
            <w:vAlign w:val="bottom"/>
          </w:tcPr>
          <w:p w14:paraId="36952098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2102E54" w14:textId="1CFA5641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  <w:tc>
          <w:tcPr>
            <w:tcW w:w="180" w:type="dxa"/>
            <w:vAlign w:val="bottom"/>
          </w:tcPr>
          <w:p w14:paraId="11CE0E75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0D4BFD" w14:textId="22C6814F" w:rsidR="009431F3" w:rsidRPr="002516C1" w:rsidRDefault="00B71949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E28E633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1422B3" w14:textId="023C156E" w:rsidR="009431F3" w:rsidRPr="002516C1" w:rsidRDefault="009431F3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431F3" w:rsidRPr="002516C1" w14:paraId="1549D764" w14:textId="77777777" w:rsidTr="00780BA0">
        <w:trPr>
          <w:cantSplit/>
        </w:trPr>
        <w:tc>
          <w:tcPr>
            <w:tcW w:w="4500" w:type="dxa"/>
          </w:tcPr>
          <w:p w14:paraId="32CFCBF8" w14:textId="77777777" w:rsidR="009431F3" w:rsidRPr="002516C1" w:rsidRDefault="009431F3" w:rsidP="000463E7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080" w:type="dxa"/>
            <w:vAlign w:val="bottom"/>
          </w:tcPr>
          <w:p w14:paraId="68D0C6C0" w14:textId="066D14C1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180" w:type="dxa"/>
            <w:vAlign w:val="bottom"/>
          </w:tcPr>
          <w:p w14:paraId="2C65B5E7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50025F3" w14:textId="4E5A2800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  <w:vAlign w:val="bottom"/>
          </w:tcPr>
          <w:p w14:paraId="01BCBC9D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9C84A3" w14:textId="5A2B65DB" w:rsidR="009431F3" w:rsidRPr="002516C1" w:rsidRDefault="00B71949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F99447F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5E5A077" w14:textId="13A6B01D" w:rsidR="009431F3" w:rsidRPr="002516C1" w:rsidRDefault="009431F3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9431F3" w:rsidRPr="002516C1" w14:paraId="27AEE03D" w14:textId="77777777" w:rsidTr="00780BA0">
        <w:trPr>
          <w:cantSplit/>
        </w:trPr>
        <w:tc>
          <w:tcPr>
            <w:tcW w:w="4500" w:type="dxa"/>
          </w:tcPr>
          <w:p w14:paraId="4CD8C8DB" w14:textId="77777777" w:rsidR="009431F3" w:rsidRPr="002516C1" w:rsidRDefault="009431F3" w:rsidP="000463E7">
            <w:pPr>
              <w:pStyle w:val="ListParagraph"/>
              <w:numPr>
                <w:ilvl w:val="0"/>
                <w:numId w:val="7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39E55DF" w14:textId="44FD3428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02</w:t>
            </w:r>
          </w:p>
        </w:tc>
        <w:tc>
          <w:tcPr>
            <w:tcW w:w="180" w:type="dxa"/>
            <w:vAlign w:val="bottom"/>
          </w:tcPr>
          <w:p w14:paraId="5C511D75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E3FC5A" w14:textId="77DCA211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81</w:t>
            </w:r>
          </w:p>
        </w:tc>
        <w:tc>
          <w:tcPr>
            <w:tcW w:w="180" w:type="dxa"/>
            <w:vAlign w:val="bottom"/>
          </w:tcPr>
          <w:p w14:paraId="7B54E348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A03227" w14:textId="2077F9BE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</w:p>
        </w:tc>
        <w:tc>
          <w:tcPr>
            <w:tcW w:w="180" w:type="dxa"/>
            <w:vAlign w:val="bottom"/>
          </w:tcPr>
          <w:p w14:paraId="56B0B259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B6D24E" w14:textId="6EC9AFFA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26</w:t>
            </w:r>
          </w:p>
        </w:tc>
      </w:tr>
      <w:tr w:rsidR="009431F3" w:rsidRPr="002516C1" w14:paraId="248ABF80" w14:textId="77777777" w:rsidTr="00780BA0">
        <w:trPr>
          <w:cantSplit/>
        </w:trPr>
        <w:tc>
          <w:tcPr>
            <w:tcW w:w="4500" w:type="dxa"/>
          </w:tcPr>
          <w:p w14:paraId="7ADD5F32" w14:textId="77777777" w:rsidR="009431F3" w:rsidRPr="002516C1" w:rsidRDefault="009431F3" w:rsidP="009431F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999F59B" w14:textId="38430C24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 w:rsidR="000461DB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</w:p>
        </w:tc>
        <w:tc>
          <w:tcPr>
            <w:tcW w:w="180" w:type="dxa"/>
            <w:vAlign w:val="bottom"/>
          </w:tcPr>
          <w:p w14:paraId="426FF946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CBAD496" w14:textId="069BD15E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</w:t>
            </w:r>
          </w:p>
        </w:tc>
        <w:tc>
          <w:tcPr>
            <w:tcW w:w="180" w:type="dxa"/>
            <w:vAlign w:val="bottom"/>
          </w:tcPr>
          <w:p w14:paraId="067A5663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50C9EA" w14:textId="6DC857DB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180" w:type="dxa"/>
            <w:vAlign w:val="bottom"/>
          </w:tcPr>
          <w:p w14:paraId="1C5EE775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E237FC" w14:textId="48348B00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</w:t>
            </w:r>
          </w:p>
        </w:tc>
      </w:tr>
      <w:tr w:rsidR="009431F3" w:rsidRPr="002516C1" w14:paraId="68525AFA" w14:textId="77777777" w:rsidTr="00780BA0">
        <w:trPr>
          <w:cantSplit/>
        </w:trPr>
        <w:tc>
          <w:tcPr>
            <w:tcW w:w="4500" w:type="dxa"/>
          </w:tcPr>
          <w:p w14:paraId="79E15C33" w14:textId="77777777" w:rsidR="009431F3" w:rsidRPr="002516C1" w:rsidRDefault="009431F3" w:rsidP="009431F3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559B1466" w14:textId="0B047E37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  <w:tc>
          <w:tcPr>
            <w:tcW w:w="180" w:type="dxa"/>
            <w:vAlign w:val="bottom"/>
          </w:tcPr>
          <w:p w14:paraId="396A8145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EE0357" w14:textId="5FB9FB89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</w:t>
            </w:r>
          </w:p>
        </w:tc>
        <w:tc>
          <w:tcPr>
            <w:tcW w:w="180" w:type="dxa"/>
            <w:vAlign w:val="bottom"/>
          </w:tcPr>
          <w:p w14:paraId="57030130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516D73" w14:textId="1535551A" w:rsidR="009431F3" w:rsidRPr="002516C1" w:rsidRDefault="00B71949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E0948B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AF6213" w14:textId="3A48F752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04</w:t>
            </w:r>
          </w:p>
        </w:tc>
      </w:tr>
      <w:tr w:rsidR="009431F3" w:rsidRPr="002516C1" w14:paraId="41AA5FC7" w14:textId="77777777" w:rsidTr="00780BA0">
        <w:trPr>
          <w:cantSplit/>
        </w:trPr>
        <w:tc>
          <w:tcPr>
            <w:tcW w:w="4500" w:type="dxa"/>
          </w:tcPr>
          <w:p w14:paraId="3A790E20" w14:textId="77777777" w:rsidR="009431F3" w:rsidRPr="002516C1" w:rsidRDefault="009431F3" w:rsidP="009431F3">
            <w:pPr>
              <w:tabs>
                <w:tab w:val="clear" w:pos="680"/>
                <w:tab w:val="clear" w:pos="907"/>
              </w:tabs>
              <w:ind w:left="190" w:hanging="18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511FAB47" w14:textId="2BD40465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180" w:type="dxa"/>
            <w:vAlign w:val="bottom"/>
          </w:tcPr>
          <w:p w14:paraId="46FAB1D6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A853FED" w14:textId="0958A4B3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</w:t>
            </w:r>
          </w:p>
        </w:tc>
        <w:tc>
          <w:tcPr>
            <w:tcW w:w="180" w:type="dxa"/>
            <w:vAlign w:val="bottom"/>
          </w:tcPr>
          <w:p w14:paraId="04F23121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A538425" w14:textId="078C49AD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71949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180" w:type="dxa"/>
            <w:vAlign w:val="bottom"/>
          </w:tcPr>
          <w:p w14:paraId="51017261" w14:textId="77777777" w:rsidR="009431F3" w:rsidRPr="002516C1" w:rsidRDefault="009431F3" w:rsidP="009431F3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8DE581" w14:textId="6609FEE2" w:rsidR="009431F3" w:rsidRPr="002516C1" w:rsidRDefault="00A026BE" w:rsidP="009431F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</w:t>
            </w:r>
            <w:r w:rsidR="009431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</w:tbl>
    <w:p w14:paraId="40292DEF" w14:textId="77777777" w:rsidR="00976E27" w:rsidRPr="002516C1" w:rsidRDefault="00976E27" w:rsidP="00976E27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06D3FF19" w14:textId="5098F7D5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ในปี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กระแสเงินสดจ่ายทั้งหมดของสัญญาเช่าของกลุ่มบริษัทและบริษัท มี</w:t>
      </w:r>
      <w:r w:rsidR="009C2899" w:rsidRPr="002516C1">
        <w:rPr>
          <w:rFonts w:asciiTheme="majorBidi" w:hAnsiTheme="majorBidi" w:cstheme="majorBidi"/>
          <w:cs/>
        </w:rPr>
        <w:t xml:space="preserve">จำนวน </w:t>
      </w:r>
      <w:r w:rsidR="00A026BE" w:rsidRPr="00A026BE">
        <w:rPr>
          <w:rFonts w:asciiTheme="majorBidi" w:hAnsiTheme="majorBidi" w:cstheme="majorBidi"/>
        </w:rPr>
        <w:t>395</w:t>
      </w:r>
      <w:r w:rsidR="000B2FD5" w:rsidRPr="002516C1">
        <w:rPr>
          <w:rFonts w:asciiTheme="majorBidi" w:hAnsiTheme="majorBidi" w:cstheme="majorBidi"/>
        </w:rPr>
        <w:t>.</w:t>
      </w:r>
      <w:r w:rsidR="00A026BE" w:rsidRPr="00A026BE">
        <w:rPr>
          <w:rFonts w:asciiTheme="majorBidi" w:hAnsiTheme="majorBidi" w:cstheme="majorBidi"/>
        </w:rPr>
        <w:t>04</w:t>
      </w:r>
      <w:r w:rsidR="009C2899"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ล้านบาท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Pr="002516C1">
        <w:rPr>
          <w:rFonts w:asciiTheme="majorBidi" w:hAnsiTheme="majorBidi" w:cstheme="majorBidi"/>
        </w:rPr>
        <w:br/>
      </w:r>
      <w:r w:rsidR="00A026BE" w:rsidRPr="00A026BE">
        <w:rPr>
          <w:rFonts w:asciiTheme="majorBidi" w:hAnsiTheme="majorBidi" w:cstheme="majorBidi"/>
        </w:rPr>
        <w:t>2</w:t>
      </w:r>
      <w:r w:rsidR="00B71949" w:rsidRPr="002516C1">
        <w:rPr>
          <w:rFonts w:asciiTheme="majorBidi" w:hAnsiTheme="majorBidi" w:cstheme="majorBidi"/>
        </w:rPr>
        <w:t>.</w:t>
      </w:r>
      <w:r w:rsidR="00A026BE" w:rsidRPr="00A026BE">
        <w:rPr>
          <w:rFonts w:asciiTheme="majorBidi" w:hAnsiTheme="majorBidi" w:cstheme="majorBidi"/>
        </w:rPr>
        <w:t>40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ล้านบาท ตามลำดับ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i/>
          <w:i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15</w:t>
      </w:r>
      <w:r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12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A026BE" w:rsidRPr="00A026BE">
        <w:rPr>
          <w:rFonts w:asciiTheme="majorBidi" w:hAnsiTheme="majorBidi" w:cstheme="majorBidi"/>
          <w:i/>
          <w:iCs/>
        </w:rPr>
        <w:t>2</w:t>
      </w:r>
      <w:r w:rsidR="009431F3"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37</w:t>
      </w:r>
      <w:r w:rsidR="009431F3"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 ตามลำดับ</w:t>
      </w:r>
      <w:r w:rsidRPr="002516C1">
        <w:rPr>
          <w:rFonts w:asciiTheme="majorBidi" w:hAnsiTheme="majorBidi" w:cstheme="majorBidi"/>
          <w:i/>
          <w:iCs/>
        </w:rPr>
        <w:t>)</w:t>
      </w:r>
    </w:p>
    <w:p w14:paraId="0DEE0A52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sz w:val="22"/>
          <w:szCs w:val="22"/>
          <w:lang w:bidi="ar-SA"/>
        </w:rPr>
      </w:pPr>
    </w:p>
    <w:bookmarkEnd w:id="9"/>
    <w:bookmarkEnd w:id="10"/>
    <w:p w14:paraId="000EB406" w14:textId="7647F73F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ค่าความนิยม</w:t>
      </w:r>
    </w:p>
    <w:p w14:paraId="4F1D018D" w14:textId="77777777" w:rsidR="00976E27" w:rsidRPr="002516C1" w:rsidRDefault="00976E27" w:rsidP="00976E27">
      <w:pPr>
        <w:pStyle w:val="block"/>
        <w:tabs>
          <w:tab w:val="left" w:pos="540"/>
        </w:tabs>
        <w:spacing w:after="0" w:line="240" w:lineRule="auto"/>
        <w:ind w:right="62"/>
        <w:rPr>
          <w:rFonts w:asciiTheme="majorBidi" w:hAnsiTheme="majorBidi" w:cstheme="majorBidi"/>
          <w:bCs/>
          <w:sz w:val="24"/>
          <w:szCs w:val="24"/>
          <w:lang w:val="en-US" w:bidi="th-TH"/>
        </w:rPr>
      </w:pP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020"/>
        <w:gridCol w:w="252"/>
        <w:gridCol w:w="1908"/>
      </w:tblGrid>
      <w:tr w:rsidR="00976E27" w:rsidRPr="002516C1" w14:paraId="68C90424" w14:textId="77777777" w:rsidTr="00A51699">
        <w:trPr>
          <w:tblHeader/>
        </w:trPr>
        <w:tc>
          <w:tcPr>
            <w:tcW w:w="7020" w:type="dxa"/>
          </w:tcPr>
          <w:p w14:paraId="26D160FB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49824DBB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26ECE2E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76E27" w:rsidRPr="002516C1" w14:paraId="20536BAF" w14:textId="77777777" w:rsidTr="00A51699">
        <w:trPr>
          <w:tblHeader/>
        </w:trPr>
        <w:tc>
          <w:tcPr>
            <w:tcW w:w="7020" w:type="dxa"/>
          </w:tcPr>
          <w:p w14:paraId="02B0C59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2" w:type="dxa"/>
            <w:vAlign w:val="bottom"/>
          </w:tcPr>
          <w:p w14:paraId="529872D7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908" w:type="dxa"/>
            <w:vAlign w:val="bottom"/>
          </w:tcPr>
          <w:p w14:paraId="3D7A852A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2746D7D2" w14:textId="77777777" w:rsidTr="002F1A97">
        <w:trPr>
          <w:trHeight w:val="245"/>
        </w:trPr>
        <w:tc>
          <w:tcPr>
            <w:tcW w:w="7020" w:type="dxa"/>
          </w:tcPr>
          <w:p w14:paraId="3B56E0BB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ราคาทุน</w:t>
            </w:r>
          </w:p>
        </w:tc>
        <w:tc>
          <w:tcPr>
            <w:tcW w:w="252" w:type="dxa"/>
          </w:tcPr>
          <w:p w14:paraId="0EF83CB4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  <w:tc>
          <w:tcPr>
            <w:tcW w:w="1908" w:type="dxa"/>
          </w:tcPr>
          <w:p w14:paraId="643D85E7" w14:textId="77777777" w:rsidR="00976E27" w:rsidRPr="002516C1" w:rsidRDefault="00976E2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rPr>
                <w:rFonts w:asciiTheme="majorBidi" w:hAnsiTheme="majorBidi" w:cstheme="majorBidi"/>
              </w:rPr>
            </w:pPr>
          </w:p>
        </w:tc>
      </w:tr>
      <w:tr w:rsidR="00976E27" w:rsidRPr="002516C1" w14:paraId="096D5C41" w14:textId="77777777" w:rsidTr="00A51699">
        <w:tc>
          <w:tcPr>
            <w:tcW w:w="7020" w:type="dxa"/>
            <w:shd w:val="clear" w:color="auto" w:fill="auto"/>
          </w:tcPr>
          <w:p w14:paraId="63D25227" w14:textId="5A4A902C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และ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52" w:type="dxa"/>
            <w:vAlign w:val="bottom"/>
          </w:tcPr>
          <w:p w14:paraId="16A68B38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0E37B026" w14:textId="446070D7" w:rsidR="00976E27" w:rsidRPr="002516C1" w:rsidRDefault="00A026BE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76E27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76E27" w:rsidRPr="002516C1" w14:paraId="455523CC" w14:textId="77777777" w:rsidTr="00A51699">
        <w:tc>
          <w:tcPr>
            <w:tcW w:w="7020" w:type="dxa"/>
          </w:tcPr>
          <w:p w14:paraId="4378D0CD" w14:textId="59856125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52" w:type="dxa"/>
            <w:vAlign w:val="bottom"/>
          </w:tcPr>
          <w:p w14:paraId="0CEF223D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148DD" w14:textId="1C19C2A0" w:rsidR="00976E27" w:rsidRPr="002516C1" w:rsidRDefault="00A026BE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10375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10375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76E27" w:rsidRPr="002516C1" w14:paraId="538F61A5" w14:textId="77777777" w:rsidTr="00A51699">
        <w:trPr>
          <w:trHeight w:val="20"/>
        </w:trPr>
        <w:tc>
          <w:tcPr>
            <w:tcW w:w="7020" w:type="dxa"/>
          </w:tcPr>
          <w:p w14:paraId="6E4B16F5" w14:textId="71A2BD47" w:rsidR="001C2AF0" w:rsidRPr="002516C1" w:rsidRDefault="001C2AF0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51BCAAA4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4DEB364F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76E27" w:rsidRPr="002516C1" w14:paraId="21637A75" w14:textId="77777777" w:rsidTr="00A51699">
        <w:tc>
          <w:tcPr>
            <w:tcW w:w="7020" w:type="dxa"/>
          </w:tcPr>
          <w:p w14:paraId="3EA1D4D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ขาดทุนจากการด้อยค่า</w:t>
            </w:r>
          </w:p>
        </w:tc>
        <w:tc>
          <w:tcPr>
            <w:tcW w:w="252" w:type="dxa"/>
            <w:vAlign w:val="bottom"/>
          </w:tcPr>
          <w:p w14:paraId="616E9358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A177800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76E27" w:rsidRPr="002516C1" w14:paraId="2DF28E0C" w14:textId="77777777" w:rsidTr="00A51699">
        <w:tc>
          <w:tcPr>
            <w:tcW w:w="7020" w:type="dxa"/>
          </w:tcPr>
          <w:p w14:paraId="005DA7E9" w14:textId="32DFFFE0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และ</w:t>
            </w:r>
            <w:r w:rsidR="009431F3"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 มกราคม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52" w:type="dxa"/>
            <w:vAlign w:val="bottom"/>
          </w:tcPr>
          <w:p w14:paraId="23FF3B1C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08" w:type="dxa"/>
            <w:vAlign w:val="bottom"/>
          </w:tcPr>
          <w:p w14:paraId="118B741F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76E27" w:rsidRPr="002516C1" w14:paraId="5CBE863C" w14:textId="77777777" w:rsidTr="00A51699">
        <w:tc>
          <w:tcPr>
            <w:tcW w:w="7020" w:type="dxa"/>
            <w:shd w:val="clear" w:color="auto" w:fill="auto"/>
          </w:tcPr>
          <w:p w14:paraId="4D403275" w14:textId="6D24D19F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52" w:type="dxa"/>
            <w:vAlign w:val="bottom"/>
          </w:tcPr>
          <w:p w14:paraId="32DC9303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B221" w14:textId="4692FA51" w:rsidR="00976E27" w:rsidRPr="002516C1" w:rsidRDefault="00B71949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378" w:right="1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76E27" w:rsidRPr="002516C1" w14:paraId="29530A96" w14:textId="77777777" w:rsidTr="00A51699">
        <w:tc>
          <w:tcPr>
            <w:tcW w:w="7020" w:type="dxa"/>
            <w:shd w:val="clear" w:color="auto" w:fill="auto"/>
          </w:tcPr>
          <w:p w14:paraId="14309B5E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52" w:type="dxa"/>
            <w:vAlign w:val="bottom"/>
          </w:tcPr>
          <w:p w14:paraId="27C52A62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1F7C525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</w:tr>
      <w:tr w:rsidR="00976E27" w:rsidRPr="002516C1" w14:paraId="6F6A548D" w14:textId="77777777" w:rsidTr="00A51699">
        <w:tc>
          <w:tcPr>
            <w:tcW w:w="7020" w:type="dxa"/>
            <w:shd w:val="clear" w:color="auto" w:fill="auto"/>
          </w:tcPr>
          <w:p w14:paraId="71C9F6C7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มูลค่าสุทธิทางบัญชี</w:t>
            </w:r>
          </w:p>
        </w:tc>
        <w:tc>
          <w:tcPr>
            <w:tcW w:w="252" w:type="dxa"/>
            <w:vAlign w:val="bottom"/>
          </w:tcPr>
          <w:p w14:paraId="6C0D2BC6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505531F5" w14:textId="77777777" w:rsidR="00976E27" w:rsidRPr="002516C1" w:rsidRDefault="00976E27" w:rsidP="00A51699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431F3" w:rsidRPr="002516C1" w14:paraId="6F915611" w14:textId="77777777" w:rsidTr="00A51699">
        <w:tc>
          <w:tcPr>
            <w:tcW w:w="7020" w:type="dxa"/>
            <w:shd w:val="clear" w:color="auto" w:fill="auto"/>
          </w:tcPr>
          <w:p w14:paraId="5D3A892D" w14:textId="3B4AF5CF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252" w:type="dxa"/>
            <w:vAlign w:val="bottom"/>
          </w:tcPr>
          <w:p w14:paraId="29AD692D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  <w:vAlign w:val="bottom"/>
          </w:tcPr>
          <w:p w14:paraId="7CA8B76A" w14:textId="3D5E3C2F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9431F3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  <w:tr w:rsidR="009431F3" w:rsidRPr="002516C1" w14:paraId="21F2F4BE" w14:textId="77777777" w:rsidTr="00A51699">
        <w:tc>
          <w:tcPr>
            <w:tcW w:w="7020" w:type="dxa"/>
            <w:shd w:val="clear" w:color="auto" w:fill="auto"/>
          </w:tcPr>
          <w:p w14:paraId="359FAE0E" w14:textId="4D2B7E6E" w:rsidR="009431F3" w:rsidRPr="002516C1" w:rsidRDefault="009431F3" w:rsidP="009431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firstLine="7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252" w:type="dxa"/>
            <w:vAlign w:val="bottom"/>
          </w:tcPr>
          <w:p w14:paraId="49E52DDF" w14:textId="77777777" w:rsidR="009431F3" w:rsidRPr="002516C1" w:rsidRDefault="009431F3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81D953B" w14:textId="6AA1D1A5" w:rsidR="009431F3" w:rsidRPr="002516C1" w:rsidRDefault="00A026BE" w:rsidP="009431F3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B719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602</w:t>
            </w:r>
            <w:r w:rsidR="00B7194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</w:t>
            </w:r>
          </w:p>
        </w:tc>
      </w:tr>
    </w:tbl>
    <w:p w14:paraId="24210188" w14:textId="42D8FCA3" w:rsidR="009431F3" w:rsidRDefault="009431F3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1960D215" w14:textId="77777777" w:rsidR="00691B99" w:rsidRPr="002516C1" w:rsidRDefault="00691B99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  <w:sz w:val="24"/>
          <w:szCs w:val="24"/>
        </w:rPr>
      </w:pPr>
    </w:p>
    <w:p w14:paraId="00A3DDB1" w14:textId="76CAC7E0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lastRenderedPageBreak/>
        <w:t>การทดสอบการด้อยค่าของหน่วยสินทรัพย์ที่ก่อให้เกิดเงินสดที่มีค่าความนิยม</w:t>
      </w:r>
    </w:p>
    <w:p w14:paraId="297C796A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274A8E22" w14:textId="2BBB01CB" w:rsidR="00976E27" w:rsidRPr="002516C1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มูลค่าที่คาดว่าจะได้รับคืนค่าของความนิยมที่เกิดจากการรวมธุรกิจ ได้ถูกจัดทำขึ้นโดยวิธีมูลค่าจากการใช้ซึ่งเป็นประมาณการสำหรับ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ปี ข้างหน้า ข้อสมมติที่สำคัญในการประมาณการมูลค่าจากการใช้ ประกอบด้วยอัตราคิดลดซึ่งเป็นอัตราโดยประมาณหลังหักภาษีเงินได้ที่อ้างอิงจากอัตราดอกเบี้ยพันธบัตรรัฐบาลอายุ </w:t>
      </w:r>
      <w:r w:rsidR="00A026BE" w:rsidRPr="00A026BE">
        <w:rPr>
          <w:rFonts w:asciiTheme="majorBidi" w:hAnsiTheme="majorBidi" w:cstheme="majorBidi"/>
        </w:rPr>
        <w:t>10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ปี ซึ่งออกโดยรัฐบาลในตลาดที่เกี่ยวเนื่องกันและมีกระแสเงินสดที่เป็นสกุลเงินเดียวกัน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</w:t>
      </w:r>
    </w:p>
    <w:p w14:paraId="723B7D49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F425449" w14:textId="04BE558B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อัตราคิดลดของบริษัทในกลุ่มอุตสาหกรรมซึ่งบริษัทดำเนินงานอยู่ มีค่าเฉลี่ยอยู่ระหว่างร้อยละ </w:t>
      </w:r>
      <w:r w:rsidR="00DB0C82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ถึง </w:t>
      </w:r>
      <w:r w:rsidR="00A026BE" w:rsidRPr="00A026BE">
        <w:rPr>
          <w:rFonts w:asciiTheme="majorBidi" w:hAnsiTheme="majorBidi" w:cstheme="majorBidi"/>
        </w:rPr>
        <w:t>8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ซึ่งอัตราคิดลดของบริษัทที่ใช้ในการคำนวณมูลค่าที่คาดว่าจะได้รับคืนอยู่ในค่าเฉลี่ยของกลุ่มอุตสาหกรรมดังกล่าว</w:t>
      </w:r>
    </w:p>
    <w:p w14:paraId="5EA8795E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0044E6F1" w14:textId="77777777" w:rsidR="00976E27" w:rsidRPr="002516C1" w:rsidRDefault="00976E27" w:rsidP="00976E27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ารทดสอบการด้อยค่าได้ถูกจัดทำโดยฝ่ายบริหารของบริษัทและไม่พบว่ามีการด้อยค่าเกิดขึ้นสำหรับค่าความนิยม</w:t>
      </w:r>
    </w:p>
    <w:p w14:paraId="6E5C4C38" w14:textId="77777777" w:rsidR="00976E27" w:rsidRPr="002516C1" w:rsidRDefault="00976E27" w:rsidP="00976E27">
      <w:pPr>
        <w:ind w:left="450"/>
        <w:jc w:val="thaiDistribute"/>
        <w:rPr>
          <w:rFonts w:asciiTheme="majorBidi" w:hAnsiTheme="majorBidi" w:cstheme="majorBidi"/>
          <w:sz w:val="22"/>
          <w:szCs w:val="22"/>
        </w:rPr>
      </w:pPr>
    </w:p>
    <w:p w14:paraId="65E4E1AD" w14:textId="561CAAD2" w:rsidR="00976E27" w:rsidRDefault="00976E27" w:rsidP="00976E27">
      <w:pPr>
        <w:ind w:left="45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หากข้อสมมติในการทดสอบการด้อยค่าของค่าความนิยมเปลี่ยนไป โดยราคาขายผลิตภัณฑ์ลดลง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  <w:cs/>
        </w:rPr>
        <w:t xml:space="preserve"> บาทต่อลิตรหรือต้นทุนวัตถุดิบเพิ่มขึ้น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บาทต่อลิตร ก็จะยังคงไม่มีค่าเผื่อการด้อยค่าของค่าความนิยม</w:t>
      </w:r>
    </w:p>
    <w:p w14:paraId="628A3849" w14:textId="77777777" w:rsidR="00691B99" w:rsidRPr="002516C1" w:rsidRDefault="00691B99" w:rsidP="00976E27">
      <w:pPr>
        <w:ind w:left="450"/>
        <w:jc w:val="thaiDistribute"/>
        <w:rPr>
          <w:rFonts w:asciiTheme="majorBidi" w:hAnsiTheme="majorBidi" w:cstheme="majorBidi"/>
        </w:rPr>
      </w:pPr>
    </w:p>
    <w:p w14:paraId="1555B2E3" w14:textId="6E3797A8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หนี้สินที่มีภาระดอกเบี้ย</w:t>
      </w:r>
    </w:p>
    <w:p w14:paraId="13BC5FB2" w14:textId="77777777" w:rsidR="00976E27" w:rsidRPr="002516C1" w:rsidRDefault="00976E27" w:rsidP="00976E27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bidi="th-TH"/>
        </w:rPr>
      </w:pPr>
    </w:p>
    <w:tbl>
      <w:tblPr>
        <w:tblW w:w="9074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3502"/>
        <w:gridCol w:w="448"/>
        <w:gridCol w:w="1083"/>
        <w:gridCol w:w="269"/>
        <w:gridCol w:w="1091"/>
        <w:gridCol w:w="269"/>
        <w:gridCol w:w="1082"/>
        <w:gridCol w:w="274"/>
        <w:gridCol w:w="1056"/>
      </w:tblGrid>
      <w:tr w:rsidR="00976E27" w:rsidRPr="002516C1" w14:paraId="2A92E426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3CAFF01A" w14:textId="77777777" w:rsidR="00976E27" w:rsidRPr="002516C1" w:rsidRDefault="00976E27" w:rsidP="00780BA0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47" w:type="pct"/>
          </w:tcPr>
          <w:p w14:paraId="449AF76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0811073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104EFE6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9" w:type="pct"/>
            <w:gridSpan w:val="3"/>
            <w:shd w:val="clear" w:color="auto" w:fill="auto"/>
          </w:tcPr>
          <w:p w14:paraId="4181C5E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976E27" w:rsidRPr="002516C1" w14:paraId="2D530A64" w14:textId="77777777" w:rsidTr="00691B99">
        <w:trPr>
          <w:tblHeader/>
        </w:trPr>
        <w:tc>
          <w:tcPr>
            <w:tcW w:w="1930" w:type="pct"/>
            <w:shd w:val="clear" w:color="auto" w:fill="auto"/>
          </w:tcPr>
          <w:p w14:paraId="6047517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2B0DC70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shd w:val="clear" w:color="auto" w:fill="auto"/>
          </w:tcPr>
          <w:p w14:paraId="4A9A4917" w14:textId="585D0BBD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1BF2CB8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shd w:val="clear" w:color="auto" w:fill="auto"/>
          </w:tcPr>
          <w:p w14:paraId="4C75C6AA" w14:textId="5DC3B3EB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5D53477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shd w:val="clear" w:color="auto" w:fill="auto"/>
          </w:tcPr>
          <w:p w14:paraId="5EE8922A" w14:textId="489156BE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1B3C467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72687B67" w14:textId="09EEF75E" w:rsidR="00976E27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976E27" w:rsidRPr="002516C1" w14:paraId="238B7228" w14:textId="77777777" w:rsidTr="00691B99">
        <w:trPr>
          <w:tblHeader/>
        </w:trPr>
        <w:tc>
          <w:tcPr>
            <w:tcW w:w="1930" w:type="pct"/>
          </w:tcPr>
          <w:p w14:paraId="65C26E6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" w:type="pct"/>
          </w:tcPr>
          <w:p w14:paraId="6F132C1A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23" w:type="pct"/>
            <w:gridSpan w:val="7"/>
          </w:tcPr>
          <w:p w14:paraId="4D8FDFD9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76E27" w:rsidRPr="002516C1" w14:paraId="60C51BBC" w14:textId="77777777" w:rsidTr="00780BA0">
        <w:tc>
          <w:tcPr>
            <w:tcW w:w="1930" w:type="pct"/>
          </w:tcPr>
          <w:p w14:paraId="37A738B5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ส่วนที่หมุนเวียน</w:t>
            </w:r>
          </w:p>
        </w:tc>
        <w:tc>
          <w:tcPr>
            <w:tcW w:w="247" w:type="pct"/>
          </w:tcPr>
          <w:p w14:paraId="253738DE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528D709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724554D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7E930A7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7FC7405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AFBDF99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BBDCD1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B72DE4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976E27" w:rsidRPr="002516C1" w14:paraId="477C26A7" w14:textId="77777777" w:rsidTr="00780BA0">
        <w:tc>
          <w:tcPr>
            <w:tcW w:w="1930" w:type="pct"/>
          </w:tcPr>
          <w:p w14:paraId="04C5D70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47" w:type="pct"/>
          </w:tcPr>
          <w:p w14:paraId="34D64E28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1C8113A0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EDA925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22D6D7F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63CE8311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04870C87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BF8595B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1188C863" w14:textId="77777777" w:rsidR="00976E27" w:rsidRPr="002516C1" w:rsidRDefault="00976E27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1736A" w:rsidRPr="002516C1" w14:paraId="246505D3" w14:textId="77777777" w:rsidTr="00780BA0">
        <w:tc>
          <w:tcPr>
            <w:tcW w:w="1930" w:type="pct"/>
          </w:tcPr>
          <w:p w14:paraId="00E3A05A" w14:textId="68C59F5F" w:rsidR="00A1736A" w:rsidRPr="002516C1" w:rsidRDefault="00156362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378B3B5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73705D9B" w14:textId="74720FAF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26</w:t>
            </w:r>
            <w:r w:rsidR="00FA608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148" w:type="pct"/>
          </w:tcPr>
          <w:p w14:paraId="38C4094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3A4E04D" w14:textId="5D6925A3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</w:t>
            </w:r>
            <w:r w:rsidR="00A24A59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8" w:type="pct"/>
          </w:tcPr>
          <w:p w14:paraId="773DDF4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1BACC4C6" w14:textId="4F29D0E5" w:rsidR="00A1736A" w:rsidRPr="002516C1" w:rsidRDefault="00AE16CC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4E05A92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4A3668F3" w14:textId="287638DE" w:rsidR="00A1736A" w:rsidRPr="002516C1" w:rsidRDefault="00A1736A" w:rsidP="0078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736A" w:rsidRPr="002516C1" w14:paraId="7B8C88C6" w14:textId="77777777" w:rsidTr="00780BA0">
        <w:tc>
          <w:tcPr>
            <w:tcW w:w="1930" w:type="pct"/>
          </w:tcPr>
          <w:p w14:paraId="529D376F" w14:textId="4870CD70" w:rsidR="00A1736A" w:rsidRPr="002516C1" w:rsidRDefault="00156362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464779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4D4D9727" w14:textId="01AA510D" w:rsidR="00A1736A" w:rsidRPr="002516C1" w:rsidRDefault="00FA608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48" w:type="pct"/>
          </w:tcPr>
          <w:p w14:paraId="34AC9A3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5CA440A3" w14:textId="33C70AD0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730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24508A3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40D2B054" w14:textId="5C59D0E5" w:rsidR="00A1736A" w:rsidRPr="002516C1" w:rsidRDefault="00AE16CC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6DC34C4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851F763" w14:textId="225FA60F" w:rsidR="00A1736A" w:rsidRPr="002516C1" w:rsidRDefault="00A1736A" w:rsidP="0078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1736A" w:rsidRPr="002516C1" w14:paraId="47A857F6" w14:textId="77777777" w:rsidTr="00780BA0">
        <w:tc>
          <w:tcPr>
            <w:tcW w:w="1930" w:type="pct"/>
          </w:tcPr>
          <w:p w14:paraId="4325B8E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1932882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429DEFAC" w14:textId="3C63390E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26</w:t>
            </w:r>
            <w:r w:rsidR="00AE16CC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61</w:t>
            </w:r>
          </w:p>
        </w:tc>
        <w:tc>
          <w:tcPr>
            <w:tcW w:w="148" w:type="pct"/>
          </w:tcPr>
          <w:p w14:paraId="4000797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6D40BE38" w14:textId="7D6A5839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755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31</w:t>
            </w:r>
          </w:p>
        </w:tc>
        <w:tc>
          <w:tcPr>
            <w:tcW w:w="148" w:type="pct"/>
          </w:tcPr>
          <w:p w14:paraId="67CE4B1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304EC" w14:textId="3C580A16" w:rsidR="00A1736A" w:rsidRPr="002516C1" w:rsidRDefault="00AE16CC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0A80B69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98538" w14:textId="7E4C4563" w:rsidR="00A1736A" w:rsidRPr="002516C1" w:rsidRDefault="00A1736A" w:rsidP="00780B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1736A" w:rsidRPr="002516C1" w14:paraId="02C46497" w14:textId="77777777" w:rsidTr="00780BA0">
        <w:tc>
          <w:tcPr>
            <w:tcW w:w="1930" w:type="pct"/>
          </w:tcPr>
          <w:p w14:paraId="20434F10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47" w:type="pct"/>
          </w:tcPr>
          <w:p w14:paraId="513CD25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55EDA1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2E1161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501A697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8" w:type="pct"/>
          </w:tcPr>
          <w:p w14:paraId="204D020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455298E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0CC1E7FD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5ED7C40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A1736A" w:rsidRPr="002516C1" w14:paraId="732E7A07" w14:textId="77777777" w:rsidTr="00780BA0">
        <w:tc>
          <w:tcPr>
            <w:tcW w:w="1930" w:type="pct"/>
          </w:tcPr>
          <w:p w14:paraId="4353B751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  <w:p w14:paraId="7DAC7CAF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247" w:type="pct"/>
          </w:tcPr>
          <w:p w14:paraId="5D3849B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53720E1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59942D5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49BAB3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0304EDB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6F208C4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4EB250D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29D533B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A1736A" w:rsidRPr="002516C1" w14:paraId="28B2A46D" w14:textId="77777777" w:rsidTr="00780BA0">
        <w:tc>
          <w:tcPr>
            <w:tcW w:w="1930" w:type="pct"/>
          </w:tcPr>
          <w:p w14:paraId="590C4A5D" w14:textId="76F77A5F" w:rsidR="00A1736A" w:rsidRPr="002516C1" w:rsidRDefault="00156362" w:rsidP="00780BA0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478DBA4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23315173" w14:textId="1183F779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289</w:t>
            </w:r>
            <w:r w:rsidR="00FA608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8" w:type="pct"/>
          </w:tcPr>
          <w:p w14:paraId="360E801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6553FD77" w14:textId="03A37FD7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299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8" w:type="pct"/>
          </w:tcPr>
          <w:p w14:paraId="622FB0A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5A9891CA" w14:textId="05CEC940" w:rsidR="00A1736A" w:rsidRPr="002516C1" w:rsidRDefault="00FA608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A1DE92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886067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1736A" w:rsidRPr="002516C1" w14:paraId="363184C8" w14:textId="77777777" w:rsidTr="00780BA0">
        <w:tc>
          <w:tcPr>
            <w:tcW w:w="1930" w:type="pct"/>
          </w:tcPr>
          <w:p w14:paraId="685AAEFB" w14:textId="232A8AA9" w:rsidR="00A1736A" w:rsidRPr="002516C1" w:rsidRDefault="00156362" w:rsidP="00780BA0">
            <w:pPr>
              <w:spacing w:line="240" w:lineRule="auto"/>
              <w:ind w:firstLine="24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79F7B4A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EDAC3A9" w14:textId="48183400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338</w:t>
            </w:r>
            <w:r w:rsidR="00FA608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1991056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6B8A4166" w14:textId="25F1867F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292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48" w:type="pct"/>
          </w:tcPr>
          <w:p w14:paraId="31FBCA3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38A3418" w14:textId="66203099" w:rsidR="00A1736A" w:rsidRPr="002516C1" w:rsidRDefault="00FA608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07FD3D7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92B88F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1736A" w:rsidRPr="002516C1" w14:paraId="7CE5D4FD" w14:textId="77777777" w:rsidTr="00780BA0">
        <w:tc>
          <w:tcPr>
            <w:tcW w:w="1930" w:type="pct"/>
          </w:tcPr>
          <w:p w14:paraId="24BFB078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8E1ADD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34D68DBC" w14:textId="425C026B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627</w:t>
            </w:r>
            <w:r w:rsidR="00FA608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48" w:type="pct"/>
          </w:tcPr>
          <w:p w14:paraId="2608387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246B1EE6" w14:textId="44EA5454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591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88</w:t>
            </w:r>
          </w:p>
        </w:tc>
        <w:tc>
          <w:tcPr>
            <w:tcW w:w="148" w:type="pct"/>
          </w:tcPr>
          <w:p w14:paraId="3C8D261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AED3E" w14:textId="7AFDFF05" w:rsidR="00A1736A" w:rsidRPr="002516C1" w:rsidRDefault="00FA608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6E6C0F6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8D9B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A1736A" w:rsidRPr="002516C1" w14:paraId="5CACE6DE" w14:textId="77777777" w:rsidTr="00156362">
        <w:tc>
          <w:tcPr>
            <w:tcW w:w="1930" w:type="pct"/>
          </w:tcPr>
          <w:p w14:paraId="0F847712" w14:textId="1F45BC32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67D8A4D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7D38818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7BCE056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9B37B0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48" w:type="pct"/>
          </w:tcPr>
          <w:p w14:paraId="658346D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84229C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1D4AB36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55D1621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A1736A" w:rsidRPr="002516C1" w14:paraId="4EF31023" w14:textId="77777777" w:rsidTr="00156362">
        <w:tc>
          <w:tcPr>
            <w:tcW w:w="1930" w:type="pct"/>
          </w:tcPr>
          <w:p w14:paraId="7021BCAB" w14:textId="71FC310E" w:rsidR="00A1736A" w:rsidRPr="002516C1" w:rsidRDefault="002F1A97" w:rsidP="002F1A97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lastRenderedPageBreak/>
              <w:t>หุ้นกู้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94FED2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A499C8D" w14:textId="789B224F" w:rsidR="00A1736A" w:rsidRPr="002516C1" w:rsidRDefault="00FF5D5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2507AD9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29AF73C" w14:textId="7EBAE720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499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148" w:type="pct"/>
          </w:tcPr>
          <w:p w14:paraId="7E0B84E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1AF7408E" w14:textId="498C8727" w:rsidR="00A1736A" w:rsidRPr="002516C1" w:rsidRDefault="00FF5D5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1A7453F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7BC4FB8B" w14:textId="611745BE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499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</w:tr>
      <w:tr w:rsidR="00A1736A" w:rsidRPr="002516C1" w14:paraId="38ABADE5" w14:textId="77777777" w:rsidTr="00156362">
        <w:tc>
          <w:tcPr>
            <w:tcW w:w="1930" w:type="pct"/>
          </w:tcPr>
          <w:p w14:paraId="61071A71" w14:textId="4F3C7674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  <w:r w:rsidR="002F1A97" w:rsidRPr="002516C1">
              <w:rPr>
                <w:rFonts w:asciiTheme="majorBidi" w:hAnsiTheme="majorBidi" w:cstheme="majorBidi"/>
                <w:cs/>
              </w:rPr>
              <w:t>ส่วนที่ถึงกำหนด</w:t>
            </w:r>
            <w:r w:rsidR="00156362" w:rsidRPr="002516C1">
              <w:rPr>
                <w:rFonts w:asciiTheme="majorBidi" w:hAnsiTheme="majorBidi" w:cstheme="majorBidi"/>
              </w:rPr>
              <w:t xml:space="preserve"> </w:t>
            </w:r>
            <w:r w:rsidR="00156362"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="002F1A97" w:rsidRPr="002516C1">
              <w:rPr>
                <w:rFonts w:asciiTheme="majorBidi" w:hAnsiTheme="majorBidi" w:cstheme="majorBidi"/>
                <w:cs/>
              </w:rPr>
              <w:t>ชำระภายในหนึ่งปี</w:t>
            </w:r>
          </w:p>
        </w:tc>
        <w:tc>
          <w:tcPr>
            <w:tcW w:w="247" w:type="pct"/>
          </w:tcPr>
          <w:p w14:paraId="688E5AB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vAlign w:val="bottom"/>
          </w:tcPr>
          <w:p w14:paraId="383BB78A" w14:textId="04EB2967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FF5D56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  <w:tc>
          <w:tcPr>
            <w:tcW w:w="148" w:type="pct"/>
            <w:vAlign w:val="bottom"/>
          </w:tcPr>
          <w:p w14:paraId="65FCE96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vAlign w:val="bottom"/>
          </w:tcPr>
          <w:p w14:paraId="3293A83B" w14:textId="2D532C10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8" w:type="pct"/>
          </w:tcPr>
          <w:p w14:paraId="65A9AAA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3904FD52" w14:textId="3186F76F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FF5D56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94</w:t>
            </w:r>
          </w:p>
        </w:tc>
        <w:tc>
          <w:tcPr>
            <w:tcW w:w="151" w:type="pct"/>
          </w:tcPr>
          <w:p w14:paraId="0F770A2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4CD726D" w14:textId="070DBA81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83</w:t>
            </w:r>
          </w:p>
        </w:tc>
      </w:tr>
      <w:tr w:rsidR="00A1736A" w:rsidRPr="002516C1" w14:paraId="75EC7473" w14:textId="77777777" w:rsidTr="00780BA0">
        <w:tc>
          <w:tcPr>
            <w:tcW w:w="1930" w:type="pct"/>
          </w:tcPr>
          <w:p w14:paraId="2D3AEC0E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รวมส่วนที่หมุนเวียน</w:t>
            </w:r>
          </w:p>
        </w:tc>
        <w:tc>
          <w:tcPr>
            <w:tcW w:w="247" w:type="pct"/>
          </w:tcPr>
          <w:p w14:paraId="487EA1F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184225" w14:textId="45C40E73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659</w:t>
            </w:r>
            <w:r w:rsidR="00FF5D56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90</w:t>
            </w:r>
          </w:p>
        </w:tc>
        <w:tc>
          <w:tcPr>
            <w:tcW w:w="148" w:type="pct"/>
          </w:tcPr>
          <w:p w14:paraId="66AE4ED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48149B26" w14:textId="63FDBF68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853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85</w:t>
            </w:r>
          </w:p>
        </w:tc>
        <w:tc>
          <w:tcPr>
            <w:tcW w:w="148" w:type="pct"/>
          </w:tcPr>
          <w:p w14:paraId="5990EE5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814BB9A" w14:textId="727881E1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FF5D56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94</w:t>
            </w:r>
          </w:p>
        </w:tc>
        <w:tc>
          <w:tcPr>
            <w:tcW w:w="151" w:type="pct"/>
          </w:tcPr>
          <w:p w14:paraId="3E6DD2A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1637CE27" w14:textId="64F92C9C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501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24</w:t>
            </w:r>
          </w:p>
        </w:tc>
      </w:tr>
      <w:tr w:rsidR="00A1736A" w:rsidRPr="002516C1" w14:paraId="1D35CF98" w14:textId="77777777" w:rsidTr="00780BA0">
        <w:tc>
          <w:tcPr>
            <w:tcW w:w="1930" w:type="pct"/>
          </w:tcPr>
          <w:p w14:paraId="0B3C4828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22A8DB0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2E88E9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6EB2FCE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39D707A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" w:type="pct"/>
          </w:tcPr>
          <w:p w14:paraId="29F0DFA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bottom"/>
          </w:tcPr>
          <w:p w14:paraId="18C0A94A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322B486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184C2E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1736A" w:rsidRPr="002516C1" w14:paraId="71F80EC1" w14:textId="77777777" w:rsidTr="00780BA0">
        <w:tc>
          <w:tcPr>
            <w:tcW w:w="1930" w:type="pct"/>
          </w:tcPr>
          <w:p w14:paraId="3469AC1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ส่วนที่ไม่หมุนเวียน</w:t>
            </w:r>
          </w:p>
        </w:tc>
        <w:tc>
          <w:tcPr>
            <w:tcW w:w="247" w:type="pct"/>
          </w:tcPr>
          <w:p w14:paraId="54FCFA0D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0811A7E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28641BD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238C104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F58FDC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240BDB6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75EC2B9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0052579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1736A" w:rsidRPr="002516C1" w14:paraId="08A73072" w14:textId="77777777" w:rsidTr="00780BA0">
        <w:tc>
          <w:tcPr>
            <w:tcW w:w="1930" w:type="pct"/>
          </w:tcPr>
          <w:p w14:paraId="545AF17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47" w:type="pct"/>
          </w:tcPr>
          <w:p w14:paraId="3FEDFA9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7" w:type="pct"/>
          </w:tcPr>
          <w:p w14:paraId="27B3013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19437C9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4D0EA6B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pct"/>
          </w:tcPr>
          <w:p w14:paraId="461F4EE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</w:tcPr>
          <w:p w14:paraId="3A225D7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" w:type="pct"/>
          </w:tcPr>
          <w:p w14:paraId="53677F0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44804A1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</w:tr>
      <w:tr w:rsidR="00A1736A" w:rsidRPr="002516C1" w14:paraId="0A9965B7" w14:textId="77777777" w:rsidTr="00780BA0">
        <w:tc>
          <w:tcPr>
            <w:tcW w:w="1930" w:type="pct"/>
          </w:tcPr>
          <w:p w14:paraId="10FA41F6" w14:textId="564C3B40" w:rsidR="00A1736A" w:rsidRPr="002516C1" w:rsidRDefault="00156362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ส่วนที่มีหลักประกัน</w:t>
            </w:r>
          </w:p>
        </w:tc>
        <w:tc>
          <w:tcPr>
            <w:tcW w:w="247" w:type="pct"/>
          </w:tcPr>
          <w:p w14:paraId="6BC124D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</w:tcPr>
          <w:p w14:paraId="6BAF98A8" w14:textId="7F000C62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922</w:t>
            </w:r>
            <w:r w:rsidR="00FF5D5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8" w:type="pct"/>
          </w:tcPr>
          <w:p w14:paraId="4A8060BD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</w:tcPr>
          <w:p w14:paraId="3A0C084E" w14:textId="44280EDC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A1736A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196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148" w:type="pct"/>
          </w:tcPr>
          <w:p w14:paraId="7AA7636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029DB380" w14:textId="13758312" w:rsidR="00A1736A" w:rsidRPr="002516C1" w:rsidRDefault="00FF5D5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76FBEED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3A05C668" w14:textId="46BB9CA9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A1736A" w:rsidRPr="002516C1" w14:paraId="127D0A97" w14:textId="77777777" w:rsidTr="00780BA0">
        <w:tc>
          <w:tcPr>
            <w:tcW w:w="1930" w:type="pct"/>
          </w:tcPr>
          <w:p w14:paraId="39DFE078" w14:textId="559781D4" w:rsidR="00A1736A" w:rsidRPr="002516C1" w:rsidRDefault="00156362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5CB31DE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E8F1D9A" w14:textId="5235F7A3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449</w:t>
            </w:r>
            <w:r w:rsidR="00FF5D5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148" w:type="pct"/>
          </w:tcPr>
          <w:p w14:paraId="336F925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A4E9F19" w14:textId="2DDD7940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489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25</w:t>
            </w:r>
          </w:p>
        </w:tc>
        <w:tc>
          <w:tcPr>
            <w:tcW w:w="148" w:type="pct"/>
          </w:tcPr>
          <w:p w14:paraId="153A6D75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7D85E024" w14:textId="66028F6E" w:rsidR="00A1736A" w:rsidRPr="002516C1" w:rsidRDefault="00FF5D5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1" w:type="pct"/>
          </w:tcPr>
          <w:p w14:paraId="13F4BF9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F66B6BC" w14:textId="14CD856F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A1736A" w:rsidRPr="002516C1" w14:paraId="4121CA29" w14:textId="77777777" w:rsidTr="00780BA0">
        <w:tc>
          <w:tcPr>
            <w:tcW w:w="1930" w:type="pct"/>
          </w:tcPr>
          <w:p w14:paraId="620BF07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" w:type="pct"/>
          </w:tcPr>
          <w:p w14:paraId="7F15B6A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F0C7323" w14:textId="6BD0D10F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FF5D56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372</w:t>
            </w:r>
            <w:r w:rsidR="00FF5D5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07</w:t>
            </w:r>
          </w:p>
        </w:tc>
        <w:tc>
          <w:tcPr>
            <w:tcW w:w="148" w:type="pct"/>
          </w:tcPr>
          <w:p w14:paraId="1BAA038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6455DE41" w14:textId="643A4C3F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685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53</w:t>
            </w:r>
          </w:p>
        </w:tc>
        <w:tc>
          <w:tcPr>
            <w:tcW w:w="148" w:type="pct"/>
          </w:tcPr>
          <w:p w14:paraId="4D3C54C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1E8C5498" w14:textId="097A3AD2" w:rsidR="00A1736A" w:rsidRPr="002516C1" w:rsidRDefault="00FF5D56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151" w:type="pct"/>
          </w:tcPr>
          <w:p w14:paraId="089614F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00AE7DEE" w14:textId="1C308A70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  <w:tr w:rsidR="00A1736A" w:rsidRPr="002516C1" w14:paraId="76F8FD9A" w14:textId="77777777" w:rsidTr="00156362">
        <w:tc>
          <w:tcPr>
            <w:tcW w:w="1930" w:type="pct"/>
          </w:tcPr>
          <w:p w14:paraId="4855514D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7" w:type="pct"/>
          </w:tcPr>
          <w:p w14:paraId="0C1CC41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469AE33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F0BBEC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40A28D31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8" w:type="pct"/>
          </w:tcPr>
          <w:p w14:paraId="370F73C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6D99778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1" w:type="pct"/>
          </w:tcPr>
          <w:p w14:paraId="4494D24D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C54A98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A1736A" w:rsidRPr="002516C1" w14:paraId="2CDE052B" w14:textId="77777777" w:rsidTr="00156362">
        <w:tc>
          <w:tcPr>
            <w:tcW w:w="1930" w:type="pct"/>
          </w:tcPr>
          <w:p w14:paraId="1A99A2CD" w14:textId="05580474" w:rsidR="00A1736A" w:rsidRPr="002516C1" w:rsidRDefault="002F1A97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  <w:r w:rsidRPr="002516C1">
              <w:rPr>
                <w:rFonts w:asciiTheme="majorBidi" w:hAnsiTheme="majorBidi" w:cstheme="majorBidi"/>
              </w:rPr>
              <w:t xml:space="preserve"> - </w:t>
            </w:r>
            <w:r w:rsidR="00A1736A" w:rsidRPr="002516C1">
              <w:rPr>
                <w:rFonts w:asciiTheme="majorBidi" w:hAnsiTheme="majorBidi" w:cstheme="majorBidi"/>
                <w:cs/>
              </w:rPr>
              <w:t>ส่วนที่ไม่มีหลักประกัน</w:t>
            </w:r>
          </w:p>
        </w:tc>
        <w:tc>
          <w:tcPr>
            <w:tcW w:w="247" w:type="pct"/>
          </w:tcPr>
          <w:p w14:paraId="13074DBE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vAlign w:val="bottom"/>
          </w:tcPr>
          <w:p w14:paraId="1A3E3F80" w14:textId="1A5FB6D8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="00FF5D5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8" w:type="pct"/>
          </w:tcPr>
          <w:p w14:paraId="6116E44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vAlign w:val="bottom"/>
          </w:tcPr>
          <w:p w14:paraId="4641066F" w14:textId="561E0B9E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798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81</w:t>
            </w:r>
          </w:p>
        </w:tc>
        <w:tc>
          <w:tcPr>
            <w:tcW w:w="148" w:type="pct"/>
          </w:tcPr>
          <w:p w14:paraId="47A0AD76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vAlign w:val="bottom"/>
          </w:tcPr>
          <w:p w14:paraId="7A2B593C" w14:textId="02729B17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="00FF5D5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51" w:type="pct"/>
          </w:tcPr>
          <w:p w14:paraId="6C0B5D0A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vAlign w:val="bottom"/>
          </w:tcPr>
          <w:p w14:paraId="0AFD276C" w14:textId="03A5190A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798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81</w:t>
            </w:r>
          </w:p>
        </w:tc>
      </w:tr>
      <w:tr w:rsidR="00A1736A" w:rsidRPr="002516C1" w14:paraId="23298846" w14:textId="77777777" w:rsidTr="00156362">
        <w:tc>
          <w:tcPr>
            <w:tcW w:w="1930" w:type="pct"/>
          </w:tcPr>
          <w:p w14:paraId="1F13B051" w14:textId="77777777" w:rsidR="00A1736A" w:rsidRPr="002516C1" w:rsidRDefault="00A1736A" w:rsidP="00780BA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47" w:type="pct"/>
          </w:tcPr>
          <w:p w14:paraId="515FCF8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3A8EEB7" w14:textId="7176A2A2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19</w:t>
            </w:r>
            <w:r w:rsidR="00FF5D56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48" w:type="pct"/>
          </w:tcPr>
          <w:p w14:paraId="62DAD4A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01D9D6F" w14:textId="0A16A582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394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8" w:type="pct"/>
          </w:tcPr>
          <w:p w14:paraId="0B2D61BA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670ACB1A" w14:textId="09797B3A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11</w:t>
            </w:r>
            <w:r w:rsidR="008F7983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65</w:t>
            </w:r>
          </w:p>
        </w:tc>
        <w:tc>
          <w:tcPr>
            <w:tcW w:w="151" w:type="pct"/>
          </w:tcPr>
          <w:p w14:paraId="241E84F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41DF00AB" w14:textId="7CA3BE48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13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</w:tr>
      <w:tr w:rsidR="00A1736A" w:rsidRPr="002516C1" w14:paraId="3B96C0CC" w14:textId="77777777" w:rsidTr="00780BA0">
        <w:tc>
          <w:tcPr>
            <w:tcW w:w="1930" w:type="pct"/>
          </w:tcPr>
          <w:p w14:paraId="0B5DAB57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รวมส่วนที่ไม่หมุนเวียน</w:t>
            </w:r>
          </w:p>
        </w:tc>
        <w:tc>
          <w:tcPr>
            <w:tcW w:w="247" w:type="pct"/>
          </w:tcPr>
          <w:p w14:paraId="2382EE2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single" w:sz="4" w:space="0" w:color="auto"/>
            </w:tcBorders>
          </w:tcPr>
          <w:p w14:paraId="70F6A421" w14:textId="6EECA6CB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8F7983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190</w:t>
            </w:r>
            <w:r w:rsidR="008F7983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91</w:t>
            </w:r>
          </w:p>
        </w:tc>
        <w:tc>
          <w:tcPr>
            <w:tcW w:w="148" w:type="pct"/>
          </w:tcPr>
          <w:p w14:paraId="41038A03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single" w:sz="4" w:space="0" w:color="auto"/>
            </w:tcBorders>
          </w:tcPr>
          <w:p w14:paraId="3FD27107" w14:textId="1E20D0AE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878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51</w:t>
            </w:r>
          </w:p>
        </w:tc>
        <w:tc>
          <w:tcPr>
            <w:tcW w:w="148" w:type="pct"/>
          </w:tcPr>
          <w:p w14:paraId="0746EE84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8F0AE" w14:textId="150187EB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810</w:t>
            </w:r>
            <w:r w:rsidR="008F7983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97</w:t>
            </w:r>
          </w:p>
        </w:tc>
        <w:tc>
          <w:tcPr>
            <w:tcW w:w="151" w:type="pct"/>
          </w:tcPr>
          <w:p w14:paraId="6E761BEC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1A2F56" w14:textId="7459C785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812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40</w:t>
            </w:r>
          </w:p>
        </w:tc>
      </w:tr>
      <w:tr w:rsidR="00A1736A" w:rsidRPr="002516C1" w14:paraId="478FA532" w14:textId="77777777" w:rsidTr="00780BA0">
        <w:tc>
          <w:tcPr>
            <w:tcW w:w="1930" w:type="pct"/>
          </w:tcPr>
          <w:p w14:paraId="216F21AF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47" w:type="pct"/>
          </w:tcPr>
          <w:p w14:paraId="3F6C0CAB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F2ECAA6" w14:textId="759CAC02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8F7983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850</w:t>
            </w:r>
            <w:r w:rsidR="008F7983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81</w:t>
            </w:r>
          </w:p>
        </w:tc>
        <w:tc>
          <w:tcPr>
            <w:tcW w:w="148" w:type="pct"/>
          </w:tcPr>
          <w:p w14:paraId="31210392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5A92B388" w14:textId="21A8E469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4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732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36</w:t>
            </w:r>
          </w:p>
        </w:tc>
        <w:tc>
          <w:tcPr>
            <w:tcW w:w="148" w:type="pct"/>
          </w:tcPr>
          <w:p w14:paraId="48FE4AC9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5E87EDD0" w14:textId="5E4A9075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812</w:t>
            </w:r>
            <w:r w:rsidR="008F7983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91</w:t>
            </w:r>
          </w:p>
        </w:tc>
        <w:tc>
          <w:tcPr>
            <w:tcW w:w="151" w:type="pct"/>
          </w:tcPr>
          <w:p w14:paraId="1FBB3AE0" w14:textId="77777777" w:rsidR="00A1736A" w:rsidRPr="002516C1" w:rsidRDefault="00A1736A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6CCE75F2" w14:textId="2752C087" w:rsidR="00A1736A" w:rsidRPr="002516C1" w:rsidRDefault="00A026BE" w:rsidP="00780B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313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64</w:t>
            </w:r>
          </w:p>
        </w:tc>
      </w:tr>
    </w:tbl>
    <w:p w14:paraId="507621E0" w14:textId="42E9ED6B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</w:p>
    <w:p w14:paraId="5EFE78B2" w14:textId="61567373" w:rsidR="00976E27" w:rsidRPr="002516C1" w:rsidRDefault="00976E27" w:rsidP="00976E27">
      <w:pPr>
        <w:pStyle w:val="index"/>
        <w:tabs>
          <w:tab w:val="clear" w:pos="1134"/>
        </w:tabs>
        <w:spacing w:after="0" w:line="240" w:lineRule="auto"/>
        <w:ind w:left="540" w:right="-45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หนี้สินที่มีภาระดอกเบี้ยซึ่งไม่รวมหนี้สินตามสัญญาเช่า แสดงตามระยะเวลาครบกำหนดการจ่ายชำระ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63693B33" w14:textId="77777777" w:rsidR="00976E27" w:rsidRPr="002516C1" w:rsidRDefault="00976E27" w:rsidP="00976E27">
      <w:pPr>
        <w:pStyle w:val="block"/>
        <w:spacing w:after="0" w:line="240" w:lineRule="auto"/>
        <w:ind w:left="540" w:right="-45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3"/>
        <w:gridCol w:w="250"/>
        <w:gridCol w:w="20"/>
        <w:gridCol w:w="1082"/>
        <w:gridCol w:w="270"/>
        <w:gridCol w:w="1082"/>
        <w:gridCol w:w="272"/>
        <w:gridCol w:w="1072"/>
      </w:tblGrid>
      <w:tr w:rsidR="00976E27" w:rsidRPr="002516C1" w14:paraId="65C00798" w14:textId="77777777" w:rsidTr="00780BA0">
        <w:tc>
          <w:tcPr>
            <w:tcW w:w="2206" w:type="pct"/>
            <w:shd w:val="clear" w:color="auto" w:fill="auto"/>
          </w:tcPr>
          <w:p w14:paraId="5710FB01" w14:textId="77777777" w:rsidR="00976E27" w:rsidRPr="002516C1" w:rsidRDefault="00976E27" w:rsidP="00A516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26" w:type="pct"/>
            <w:gridSpan w:val="4"/>
            <w:shd w:val="clear" w:color="auto" w:fill="auto"/>
          </w:tcPr>
          <w:p w14:paraId="417A294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068E99C8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1" w:type="pct"/>
            <w:gridSpan w:val="3"/>
            <w:shd w:val="clear" w:color="auto" w:fill="auto"/>
          </w:tcPr>
          <w:p w14:paraId="27AE5357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1736A" w:rsidRPr="002516C1" w14:paraId="3ADCC446" w14:textId="77777777" w:rsidTr="00780BA0">
        <w:tc>
          <w:tcPr>
            <w:tcW w:w="2206" w:type="pct"/>
            <w:shd w:val="clear" w:color="auto" w:fill="auto"/>
          </w:tcPr>
          <w:p w14:paraId="12F04E01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shd w:val="clear" w:color="auto" w:fill="auto"/>
          </w:tcPr>
          <w:p w14:paraId="27ED328A" w14:textId="126BA740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51B8981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0" w:type="pct"/>
            <w:gridSpan w:val="2"/>
            <w:shd w:val="clear" w:color="auto" w:fill="auto"/>
          </w:tcPr>
          <w:p w14:paraId="31B0BBBF" w14:textId="49934350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641F6A19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shd w:val="clear" w:color="auto" w:fill="auto"/>
          </w:tcPr>
          <w:p w14:paraId="24362783" w14:textId="1E06FD78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8" w:type="pct"/>
            <w:shd w:val="clear" w:color="auto" w:fill="auto"/>
          </w:tcPr>
          <w:p w14:paraId="4C968BAE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467969CD" w14:textId="06C48A8E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A1736A" w:rsidRPr="002516C1" w14:paraId="7D35833D" w14:textId="77777777" w:rsidTr="00780BA0">
        <w:tc>
          <w:tcPr>
            <w:tcW w:w="2206" w:type="pct"/>
          </w:tcPr>
          <w:p w14:paraId="4262935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94" w:type="pct"/>
            <w:gridSpan w:val="8"/>
          </w:tcPr>
          <w:p w14:paraId="5ABC19C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1736A" w:rsidRPr="002516C1" w14:paraId="40CE1197" w14:textId="77777777" w:rsidTr="00780BA0">
        <w:tc>
          <w:tcPr>
            <w:tcW w:w="2206" w:type="pct"/>
          </w:tcPr>
          <w:p w14:paraId="08F8B1DA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ครบกำหนดภายในหนึ่งปี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590" w:type="pct"/>
          </w:tcPr>
          <w:p w14:paraId="47CBA0E2" w14:textId="6BD9DF16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653</w:t>
            </w:r>
            <w:r w:rsidR="00196B3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71</w:t>
            </w:r>
          </w:p>
        </w:tc>
        <w:tc>
          <w:tcPr>
            <w:tcW w:w="147" w:type="pct"/>
            <w:gridSpan w:val="2"/>
          </w:tcPr>
          <w:p w14:paraId="69E7C9C7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7C34C2A9" w14:textId="3D499B48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A1736A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846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147" w:type="pct"/>
          </w:tcPr>
          <w:p w14:paraId="0F1CD8C4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0B484FC" w14:textId="5245C77A" w:rsidR="00A1736A" w:rsidRPr="002516C1" w:rsidRDefault="00196B35" w:rsidP="002F1A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085E90B7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2EE275CD" w14:textId="7FC6FA28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499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41</w:t>
            </w:r>
          </w:p>
        </w:tc>
      </w:tr>
      <w:tr w:rsidR="00A1736A" w:rsidRPr="002516C1" w14:paraId="68394E5B" w14:textId="77777777" w:rsidTr="00780BA0">
        <w:tc>
          <w:tcPr>
            <w:tcW w:w="2206" w:type="pct"/>
          </w:tcPr>
          <w:p w14:paraId="3C8598B6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590" w:type="pct"/>
          </w:tcPr>
          <w:p w14:paraId="6C404333" w14:textId="00A40416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196B35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164</w:t>
            </w:r>
            <w:r w:rsidR="00196B3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89</w:t>
            </w:r>
          </w:p>
        </w:tc>
        <w:tc>
          <w:tcPr>
            <w:tcW w:w="147" w:type="pct"/>
            <w:gridSpan w:val="2"/>
          </w:tcPr>
          <w:p w14:paraId="785EE77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6BE3E999" w14:textId="65919C99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A1736A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289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147" w:type="pct"/>
          </w:tcPr>
          <w:p w14:paraId="2185732B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</w:tcPr>
          <w:p w14:paraId="179FF158" w14:textId="71D4B13B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="00196B3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148" w:type="pct"/>
          </w:tcPr>
          <w:p w14:paraId="6DFA83B3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3E9B55D9" w14:textId="21186786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798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81</w:t>
            </w:r>
          </w:p>
        </w:tc>
      </w:tr>
      <w:tr w:rsidR="00A1736A" w:rsidRPr="002516C1" w14:paraId="48A1D8FF" w14:textId="77777777" w:rsidTr="00780BA0">
        <w:tc>
          <w:tcPr>
            <w:tcW w:w="2206" w:type="pct"/>
          </w:tcPr>
          <w:p w14:paraId="797FE1CE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ครบกำหนดหลังจากห้าปี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A06997E" w14:textId="117403F5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196B3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47" w:type="pct"/>
            <w:gridSpan w:val="2"/>
          </w:tcPr>
          <w:p w14:paraId="2A3B41C7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3E574250" w14:textId="30F2C842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194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7" w:type="pct"/>
          </w:tcPr>
          <w:p w14:paraId="3497DACB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0B16E85" w14:textId="2EB29431" w:rsidR="00A1736A" w:rsidRPr="002516C1" w:rsidRDefault="00196B35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8" w:type="pct"/>
          </w:tcPr>
          <w:p w14:paraId="71E9B6C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E1722E1" w14:textId="5E32399D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A1736A" w:rsidRPr="002516C1" w14:paraId="4E7C260A" w14:textId="77777777" w:rsidTr="00780BA0">
        <w:tc>
          <w:tcPr>
            <w:tcW w:w="2206" w:type="pct"/>
          </w:tcPr>
          <w:p w14:paraId="040E7E84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3B183331" w14:textId="697AF916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AA1973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825</w:t>
            </w:r>
            <w:r w:rsidR="00AA1973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147" w:type="pct"/>
            <w:gridSpan w:val="2"/>
          </w:tcPr>
          <w:p w14:paraId="2A70C33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2FD8B04" w14:textId="3A7731B2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4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330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94</w:t>
            </w:r>
          </w:p>
        </w:tc>
        <w:tc>
          <w:tcPr>
            <w:tcW w:w="147" w:type="pct"/>
          </w:tcPr>
          <w:p w14:paraId="13CAEC3A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AD52364" w14:textId="562C3B0D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799</w:t>
            </w:r>
            <w:r w:rsidR="00AA1973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32</w:t>
            </w:r>
          </w:p>
        </w:tc>
        <w:tc>
          <w:tcPr>
            <w:tcW w:w="148" w:type="pct"/>
          </w:tcPr>
          <w:p w14:paraId="0DBBA79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731A2EA3" w14:textId="77CEAC93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298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22</w:t>
            </w:r>
          </w:p>
        </w:tc>
      </w:tr>
    </w:tbl>
    <w:p w14:paraId="0BCC2D2B" w14:textId="5F9A7D6D" w:rsidR="00976E27" w:rsidRDefault="00976E27" w:rsidP="00976E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44CABA28" w14:textId="77777777" w:rsidR="00691B99" w:rsidRPr="002516C1" w:rsidRDefault="00691B99" w:rsidP="00976E27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2ED94CD" w14:textId="6969A8AD" w:rsidR="00976E27" w:rsidRPr="002516C1" w:rsidRDefault="00976E27" w:rsidP="00156362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</w:pPr>
      <w:r w:rsidRPr="002516C1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 xml:space="preserve">ภายใต้สัญญาเงินกู้กลุ่มบริษัทต้องปฏิบัติตามเงื่อนไขทางการเงินบางประการตามที่ระบุในสัญญา เช่น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 xml:space="preserve">การดำรงอัตราส่วนทางการเงินให้เป็นไปตามสัญญา เป็นต้น ณ วันที่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/>
        </w:rPr>
        <w:t>31</w:t>
      </w:r>
      <w:r w:rsidRPr="002516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ธันวาคม</w:t>
      </w:r>
      <w:r w:rsidR="00196B35" w:rsidRPr="002516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/>
        </w:rPr>
        <w:t>2565</w:t>
      </w:r>
      <w:r w:rsidR="00196B35" w:rsidRPr="002516C1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บริษัทย่อย</w:t>
      </w:r>
      <w:r w:rsidR="00164452" w:rsidRPr="002516C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บาง</w:t>
      </w:r>
      <w:r w:rsidR="00156362" w:rsidRPr="002516C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แห่ง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ไม่สามารถดำรงอัตราส่วนความสามารถในการชำระหนี้ ตามที่กำหนดไว้ในสัญญาเงินกู้ได้ แต่อย่างไรก็ตาม บริษัทย่อยดังกล่าวได้รับจดหมายผ่อนปรนการผิดเงื่อนไขสัญญาเงินกู้ยืมจากสถาบันการเงิน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 xml:space="preserve"> โดยได้รับมาก่อนวันที่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ธันวาคม </w:t>
      </w:r>
      <w:r w:rsidR="00A026BE" w:rsidRPr="00A026BE">
        <w:rPr>
          <w:rFonts w:asciiTheme="majorBidi" w:hAnsiTheme="majorBidi" w:cstheme="majorBidi"/>
          <w:spacing w:val="-6"/>
          <w:sz w:val="30"/>
          <w:szCs w:val="30"/>
          <w:lang w:val="en-US" w:bidi="th-TH"/>
        </w:rPr>
        <w:t>2565</w:t>
      </w:r>
      <w:r w:rsidR="00196B35" w:rsidRPr="002516C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ดังนั้น</w:t>
      </w:r>
      <w:r w:rsidR="00156362" w:rsidRPr="002516C1"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2516C1">
        <w:rPr>
          <w:rFonts w:asciiTheme="majorBidi" w:hAnsiTheme="majorBidi" w:cstheme="majorBidi"/>
          <w:spacing w:val="-6"/>
          <w:sz w:val="30"/>
          <w:szCs w:val="30"/>
          <w:cs/>
        </w:rPr>
        <w:t>งบการเงินจึงไม่ได้รวมรายการปรับปรุง ซึ่งอาจจำเป็นหากบริษัทย่อยไม่สามารถปฏิบัติตามเงื่อนไขที่กำหนดไว้ในสัญญาเงินกู้ได้</w:t>
      </w:r>
    </w:p>
    <w:p w14:paraId="5F724F91" w14:textId="3D83A00F" w:rsidR="00976E27" w:rsidRPr="002516C1" w:rsidRDefault="00976E27" w:rsidP="00976E2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F635860" w14:textId="376EAF34" w:rsidR="00976E27" w:rsidRPr="002516C1" w:rsidRDefault="00976E27" w:rsidP="00976E27">
      <w:pPr>
        <w:pStyle w:val="block"/>
        <w:spacing w:after="0" w:line="358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สินทรัพย์ที่ใช้เป็นหลักประกันหนี้สิน ณ 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ธันวาคม</w:t>
      </w:r>
    </w:p>
    <w:p w14:paraId="61422786" w14:textId="77777777" w:rsidR="00976E27" w:rsidRPr="002516C1" w:rsidRDefault="00976E27" w:rsidP="00976E27">
      <w:pPr>
        <w:pStyle w:val="block"/>
        <w:spacing w:after="0" w:line="358" w:lineRule="exact"/>
        <w:ind w:left="630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38" w:type="dxa"/>
        <w:tblInd w:w="495" w:type="dxa"/>
        <w:tblLayout w:type="fixed"/>
        <w:tblLook w:val="0000" w:firstRow="0" w:lastRow="0" w:firstColumn="0" w:lastColumn="0" w:noHBand="0" w:noVBand="0"/>
      </w:tblPr>
      <w:tblGrid>
        <w:gridCol w:w="3016"/>
        <w:gridCol w:w="989"/>
        <w:gridCol w:w="1084"/>
        <w:gridCol w:w="250"/>
        <w:gridCol w:w="18"/>
        <w:gridCol w:w="1084"/>
        <w:gridCol w:w="270"/>
        <w:gridCol w:w="1084"/>
        <w:gridCol w:w="276"/>
        <w:gridCol w:w="1067"/>
      </w:tblGrid>
      <w:tr w:rsidR="00976E27" w:rsidRPr="002516C1" w14:paraId="0EEDC2EF" w14:textId="77777777" w:rsidTr="00A1736A">
        <w:tc>
          <w:tcPr>
            <w:tcW w:w="1650" w:type="pct"/>
            <w:shd w:val="clear" w:color="auto" w:fill="auto"/>
          </w:tcPr>
          <w:p w14:paraId="41F338EA" w14:textId="77777777" w:rsidR="00976E27" w:rsidRPr="002516C1" w:rsidRDefault="00976E27" w:rsidP="00A516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41" w:type="pct"/>
          </w:tcPr>
          <w:p w14:paraId="2ADB3ECD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33" w:type="pct"/>
            <w:gridSpan w:val="4"/>
            <w:shd w:val="clear" w:color="auto" w:fill="auto"/>
          </w:tcPr>
          <w:p w14:paraId="3805177D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8" w:type="pct"/>
            <w:shd w:val="clear" w:color="auto" w:fill="auto"/>
          </w:tcPr>
          <w:p w14:paraId="3662E828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0B7126E4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A1736A" w:rsidRPr="002516C1" w14:paraId="659000AE" w14:textId="77777777" w:rsidTr="00A1736A">
        <w:tc>
          <w:tcPr>
            <w:tcW w:w="1650" w:type="pct"/>
            <w:shd w:val="clear" w:color="auto" w:fill="auto"/>
          </w:tcPr>
          <w:p w14:paraId="525C16F3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31E95719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-111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93" w:type="pct"/>
            <w:shd w:val="clear" w:color="auto" w:fill="auto"/>
          </w:tcPr>
          <w:p w14:paraId="5FBF265C" w14:textId="5A91DA16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432F6DD0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03" w:type="pct"/>
            <w:gridSpan w:val="2"/>
            <w:shd w:val="clear" w:color="auto" w:fill="auto"/>
          </w:tcPr>
          <w:p w14:paraId="0D94AEF7" w14:textId="47010C69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8" w:type="pct"/>
            <w:shd w:val="clear" w:color="auto" w:fill="auto"/>
          </w:tcPr>
          <w:p w14:paraId="1C08EA83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  <w:shd w:val="clear" w:color="auto" w:fill="auto"/>
          </w:tcPr>
          <w:p w14:paraId="1D196095" w14:textId="2E388D03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1" w:type="pct"/>
            <w:shd w:val="clear" w:color="auto" w:fill="auto"/>
          </w:tcPr>
          <w:p w14:paraId="719B086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  <w:shd w:val="clear" w:color="auto" w:fill="auto"/>
          </w:tcPr>
          <w:p w14:paraId="639EFE55" w14:textId="222F36C7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A1736A" w:rsidRPr="002516C1" w14:paraId="0D295A0A" w14:textId="77777777" w:rsidTr="00A51699">
        <w:tc>
          <w:tcPr>
            <w:tcW w:w="1650" w:type="pct"/>
            <w:shd w:val="clear" w:color="auto" w:fill="auto"/>
          </w:tcPr>
          <w:p w14:paraId="60771270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41" w:type="pct"/>
            <w:shd w:val="clear" w:color="auto" w:fill="auto"/>
          </w:tcPr>
          <w:p w14:paraId="530B3CD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26" w:right="20" w:firstLine="91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809" w:type="pct"/>
            <w:gridSpan w:val="8"/>
          </w:tcPr>
          <w:p w14:paraId="712AAC8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D81725" w:rsidRPr="002516C1" w14:paraId="6C8FF220" w14:textId="77777777" w:rsidTr="00303F69">
        <w:tc>
          <w:tcPr>
            <w:tcW w:w="1650" w:type="pct"/>
            <w:shd w:val="clear" w:color="auto" w:fill="auto"/>
          </w:tcPr>
          <w:p w14:paraId="0402F7A2" w14:textId="77777777" w:rsidR="00D81725" w:rsidRPr="002516C1" w:rsidRDefault="00D81725" w:rsidP="00303F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เงินฝากธนาคารที่มีข้อจำกัด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ในการเบิกใช้</w:t>
            </w:r>
          </w:p>
        </w:tc>
        <w:tc>
          <w:tcPr>
            <w:tcW w:w="541" w:type="pct"/>
            <w:shd w:val="clear" w:color="auto" w:fill="auto"/>
          </w:tcPr>
          <w:p w14:paraId="00E2B375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  <w:p w14:paraId="140B4C6C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93" w:type="pct"/>
          </w:tcPr>
          <w:p w14:paraId="107F9891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0A0C9CAD" w14:textId="2434228A" w:rsidR="00D81725" w:rsidRPr="002516C1" w:rsidRDefault="00A026BE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46</w:t>
            </w:r>
            <w:r w:rsidR="00D81725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96</w:t>
            </w:r>
          </w:p>
        </w:tc>
        <w:tc>
          <w:tcPr>
            <w:tcW w:w="147" w:type="pct"/>
            <w:gridSpan w:val="2"/>
          </w:tcPr>
          <w:p w14:paraId="20E35834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4CBB7953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4F2A50B6" w14:textId="36F49055" w:rsidR="00D81725" w:rsidRPr="002516C1" w:rsidRDefault="00A026BE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57</w:t>
            </w:r>
            <w:r w:rsidR="00D8172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8" w:type="pct"/>
          </w:tcPr>
          <w:p w14:paraId="25673953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040EEB84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br/>
            </w: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4B6DC992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4DDABCBB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  <w:p w14:paraId="5B8731D7" w14:textId="77777777" w:rsidR="00D81725" w:rsidRPr="002516C1" w:rsidRDefault="00D81725" w:rsidP="00303F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A1736A" w:rsidRPr="002516C1" w14:paraId="4D4E93CF" w14:textId="77777777" w:rsidTr="00A1736A">
        <w:tc>
          <w:tcPr>
            <w:tcW w:w="1650" w:type="pct"/>
            <w:shd w:val="clear" w:color="auto" w:fill="auto"/>
          </w:tcPr>
          <w:p w14:paraId="066FDE85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541" w:type="pct"/>
            <w:shd w:val="clear" w:color="auto" w:fill="auto"/>
          </w:tcPr>
          <w:p w14:paraId="0CB8403A" w14:textId="4D2F743B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8"/>
                <w:tab w:val="decimal" w:pos="873"/>
              </w:tabs>
              <w:spacing w:line="240" w:lineRule="auto"/>
              <w:ind w:right="7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i/>
                <w:iCs/>
              </w:rPr>
              <w:t>13</w:t>
            </w:r>
          </w:p>
        </w:tc>
        <w:tc>
          <w:tcPr>
            <w:tcW w:w="593" w:type="pct"/>
          </w:tcPr>
          <w:p w14:paraId="1384B57C" w14:textId="49DAC7CA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AC2112"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712</w:t>
            </w:r>
            <w:r w:rsidR="00AC2112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47" w:type="pct"/>
            <w:gridSpan w:val="2"/>
          </w:tcPr>
          <w:p w14:paraId="6533034D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71129615" w14:textId="49978402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A1736A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857</w:t>
            </w:r>
            <w:r w:rsidR="00A173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148" w:type="pct"/>
          </w:tcPr>
          <w:p w14:paraId="7114A028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93" w:type="pct"/>
          </w:tcPr>
          <w:p w14:paraId="3F511A8A" w14:textId="26346DBE" w:rsidR="00A1736A" w:rsidRPr="002516C1" w:rsidRDefault="00196B35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51" w:type="pct"/>
          </w:tcPr>
          <w:p w14:paraId="2573EB4A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4" w:type="pct"/>
          </w:tcPr>
          <w:p w14:paraId="6B163079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</w:tr>
      <w:tr w:rsidR="00A1736A" w:rsidRPr="002516C1" w14:paraId="76C562CA" w14:textId="77777777" w:rsidTr="00A1736A">
        <w:tc>
          <w:tcPr>
            <w:tcW w:w="1650" w:type="pct"/>
          </w:tcPr>
          <w:p w14:paraId="4E76F189" w14:textId="77777777" w:rsidR="00A1736A" w:rsidRPr="002516C1" w:rsidRDefault="00A1736A" w:rsidP="00A173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7" w:right="-45" w:hanging="207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1" w:type="pct"/>
          </w:tcPr>
          <w:p w14:paraId="441CFA5F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26" w:right="20" w:firstLine="91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6BDF40B" w14:textId="5FE5625D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AC2112" w:rsidRPr="002516C1">
              <w:rPr>
                <w:rFonts w:asciiTheme="majorBidi" w:hAnsiTheme="majorBidi" w:cstheme="majorBidi"/>
                <w:b/>
                <w:bCs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759</w:t>
            </w:r>
            <w:r w:rsidR="00AC2112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26</w:t>
            </w:r>
          </w:p>
        </w:tc>
        <w:tc>
          <w:tcPr>
            <w:tcW w:w="147" w:type="pct"/>
            <w:gridSpan w:val="2"/>
          </w:tcPr>
          <w:p w14:paraId="60480231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588F47B" w14:textId="3462922C" w:rsidR="00A1736A" w:rsidRPr="002516C1" w:rsidRDefault="00A026BE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</w:rPr>
              <w:t>914</w:t>
            </w:r>
            <w:r w:rsidR="00A1736A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85</w:t>
            </w:r>
          </w:p>
        </w:tc>
        <w:tc>
          <w:tcPr>
            <w:tcW w:w="148" w:type="pct"/>
          </w:tcPr>
          <w:p w14:paraId="3217F4FE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C1E73BC" w14:textId="5E741087" w:rsidR="00A1736A" w:rsidRPr="002516C1" w:rsidRDefault="00196B35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10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151" w:type="pct"/>
          </w:tcPr>
          <w:p w14:paraId="174AEDBC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308EF122" w14:textId="77777777" w:rsidR="00A1736A" w:rsidRPr="002516C1" w:rsidRDefault="00A1736A" w:rsidP="00A173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2844E24" w14:textId="77777777" w:rsidR="00691B99" w:rsidRDefault="00691B99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CD2DB" w14:textId="7D493096" w:rsidR="00976E27" w:rsidRPr="002516C1" w:rsidRDefault="00976E27" w:rsidP="00691B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58" w:lineRule="exac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กลุ่มบริษัทมีรายละเอียดของเงินกู้ยืมระยะยาวจากสถาบันการเงิน ณ วันที่ </w:t>
      </w:r>
      <w:r w:rsidR="00A026BE" w:rsidRPr="00A026BE">
        <w:rPr>
          <w:rFonts w:asciiTheme="majorBidi" w:hAnsiTheme="majorBidi" w:cstheme="majorBidi"/>
          <w:sz w:val="30"/>
          <w:szCs w:val="30"/>
        </w:rPr>
        <w:t>31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  <w:sz w:val="30"/>
          <w:szCs w:val="30"/>
        </w:rPr>
        <w:t>2565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32D22295" w14:textId="77777777" w:rsidR="00976E27" w:rsidRPr="002516C1" w:rsidRDefault="00976E27" w:rsidP="00976E2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358" w:lineRule="exact"/>
        <w:ind w:left="180" w:right="-27"/>
        <w:jc w:val="thaiDistribute"/>
        <w:rPr>
          <w:rFonts w:asciiTheme="majorBidi" w:hAnsiTheme="majorBidi" w:cstheme="majorBidi"/>
          <w:sz w:val="6"/>
          <w:szCs w:val="6"/>
        </w:rPr>
      </w:pPr>
    </w:p>
    <w:tbl>
      <w:tblPr>
        <w:tblW w:w="98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1260"/>
        <w:gridCol w:w="972"/>
        <w:gridCol w:w="990"/>
        <w:gridCol w:w="270"/>
        <w:gridCol w:w="250"/>
        <w:gridCol w:w="20"/>
        <w:gridCol w:w="2230"/>
        <w:gridCol w:w="20"/>
        <w:gridCol w:w="3852"/>
      </w:tblGrid>
      <w:tr w:rsidR="00976E27" w:rsidRPr="002516C1" w14:paraId="7A620227" w14:textId="77777777" w:rsidTr="00691B99">
        <w:trPr>
          <w:tblHeader/>
        </w:trPr>
        <w:tc>
          <w:tcPr>
            <w:tcW w:w="2232" w:type="dxa"/>
            <w:gridSpan w:val="2"/>
          </w:tcPr>
          <w:p w14:paraId="42856DE5" w14:textId="77777777" w:rsidR="00976E27" w:rsidRPr="002516C1" w:rsidRDefault="00976E27" w:rsidP="00A5169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90" w:type="dxa"/>
          </w:tcPr>
          <w:p w14:paraId="13D5B3C6" w14:textId="77777777" w:rsidR="00976E27" w:rsidRPr="002516C1" w:rsidRDefault="00976E27" w:rsidP="00A5169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วงเงิน</w:t>
            </w:r>
          </w:p>
        </w:tc>
        <w:tc>
          <w:tcPr>
            <w:tcW w:w="520" w:type="dxa"/>
            <w:gridSpan w:val="2"/>
          </w:tcPr>
          <w:p w14:paraId="085E74A5" w14:textId="77777777" w:rsidR="00976E27" w:rsidRPr="002516C1" w:rsidRDefault="00976E27" w:rsidP="00A51699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2AAD9CE2" w14:textId="77777777" w:rsidR="00976E27" w:rsidRPr="002516C1" w:rsidRDefault="00976E27" w:rsidP="00A51699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ดอกเบี้ย</w:t>
            </w:r>
          </w:p>
        </w:tc>
        <w:tc>
          <w:tcPr>
            <w:tcW w:w="3872" w:type="dxa"/>
            <w:gridSpan w:val="2"/>
          </w:tcPr>
          <w:p w14:paraId="616853C1" w14:textId="77777777" w:rsidR="00976E27" w:rsidRPr="002516C1" w:rsidRDefault="00976E27" w:rsidP="00A51699">
            <w:pPr>
              <w:spacing w:line="358" w:lineRule="exact"/>
              <w:ind w:left="-74" w:right="630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</w:tr>
      <w:tr w:rsidR="00976E27" w:rsidRPr="002516C1" w14:paraId="5C2972D1" w14:textId="77777777" w:rsidTr="00691B99">
        <w:trPr>
          <w:tblHeader/>
        </w:trPr>
        <w:tc>
          <w:tcPr>
            <w:tcW w:w="1260" w:type="dxa"/>
          </w:tcPr>
          <w:p w14:paraId="1CF999B7" w14:textId="77777777" w:rsidR="00976E27" w:rsidRPr="002516C1" w:rsidRDefault="00976E27" w:rsidP="00A51699">
            <w:pPr>
              <w:spacing w:line="358" w:lineRule="exact"/>
              <w:ind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972" w:type="dxa"/>
          </w:tcPr>
          <w:p w14:paraId="2E8ACB96" w14:textId="77777777" w:rsidR="00976E27" w:rsidRPr="002516C1" w:rsidRDefault="00976E27" w:rsidP="00A51699">
            <w:pPr>
              <w:spacing w:line="358" w:lineRule="exact"/>
              <w:ind w:right="-108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 xml:space="preserve">  สกุลเงิน</w:t>
            </w:r>
          </w:p>
        </w:tc>
        <w:tc>
          <w:tcPr>
            <w:tcW w:w="990" w:type="dxa"/>
          </w:tcPr>
          <w:p w14:paraId="1DB1059F" w14:textId="77777777" w:rsidR="00976E27" w:rsidRPr="002516C1" w:rsidRDefault="00976E27" w:rsidP="00A51699">
            <w:pPr>
              <w:spacing w:line="358" w:lineRule="exact"/>
              <w:ind w:left="-74" w:right="-108"/>
              <w:jc w:val="center"/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i/>
                <w:iCs/>
                <w:snapToGrid w:val="0"/>
                <w:cs/>
                <w:lang w:val="th-TH" w:eastAsia="th-TH"/>
              </w:rPr>
              <w:t>(ล้าน)</w:t>
            </w:r>
          </w:p>
        </w:tc>
        <w:tc>
          <w:tcPr>
            <w:tcW w:w="270" w:type="dxa"/>
          </w:tcPr>
          <w:p w14:paraId="2B316D38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70" w:type="dxa"/>
            <w:gridSpan w:val="2"/>
          </w:tcPr>
          <w:p w14:paraId="2237C99F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250" w:type="dxa"/>
            <w:gridSpan w:val="2"/>
          </w:tcPr>
          <w:p w14:paraId="513EAF27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อัตรา (ร้อยละ)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ต่อปี</w:t>
            </w:r>
          </w:p>
        </w:tc>
        <w:tc>
          <w:tcPr>
            <w:tcW w:w="3852" w:type="dxa"/>
          </w:tcPr>
          <w:p w14:paraId="6CD25590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ระยะเวลาชำระคืน</w:t>
            </w:r>
          </w:p>
        </w:tc>
      </w:tr>
      <w:tr w:rsidR="00976E27" w:rsidRPr="002516C1" w14:paraId="432CE273" w14:textId="77777777" w:rsidTr="00691B99">
        <w:trPr>
          <w:tblHeader/>
        </w:trPr>
        <w:tc>
          <w:tcPr>
            <w:tcW w:w="3222" w:type="dxa"/>
            <w:gridSpan w:val="3"/>
          </w:tcPr>
          <w:p w14:paraId="708F8B03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4DD4E99A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7C129EEB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7167A5BD" w14:textId="77777777" w:rsidR="00976E27" w:rsidRPr="002516C1" w:rsidRDefault="00976E27" w:rsidP="00A5169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</w:p>
        </w:tc>
        <w:tc>
          <w:tcPr>
            <w:tcW w:w="3852" w:type="dxa"/>
          </w:tcPr>
          <w:p w14:paraId="304E33FB" w14:textId="77777777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</w:tr>
      <w:tr w:rsidR="00976E27" w:rsidRPr="002516C1" w14:paraId="1CE67DFE" w14:textId="77777777" w:rsidTr="00691B99">
        <w:trPr>
          <w:tblHeader/>
        </w:trPr>
        <w:tc>
          <w:tcPr>
            <w:tcW w:w="3222" w:type="dxa"/>
            <w:gridSpan w:val="3"/>
          </w:tcPr>
          <w:p w14:paraId="2BF82D72" w14:textId="77777777" w:rsidR="00976E27" w:rsidRPr="00691B99" w:rsidRDefault="00976E27" w:rsidP="00A51699">
            <w:pPr>
              <w:spacing w:line="358" w:lineRule="exact"/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  <w:cs/>
              </w:rPr>
            </w:pPr>
          </w:p>
        </w:tc>
        <w:tc>
          <w:tcPr>
            <w:tcW w:w="270" w:type="dxa"/>
          </w:tcPr>
          <w:p w14:paraId="6AF435D2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5C1971A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ECE83CE" w14:textId="77777777" w:rsidR="00976E27" w:rsidRPr="002516C1" w:rsidRDefault="00976E27" w:rsidP="00A5169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852" w:type="dxa"/>
          </w:tcPr>
          <w:p w14:paraId="33A35AFD" w14:textId="77777777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/>
              <w:rPr>
                <w:rFonts w:asciiTheme="majorBidi" w:eastAsia="Cordia New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976E27" w:rsidRPr="002516C1" w14:paraId="2841AFB9" w14:textId="77777777" w:rsidTr="00A51699">
        <w:tc>
          <w:tcPr>
            <w:tcW w:w="1260" w:type="dxa"/>
          </w:tcPr>
          <w:p w14:paraId="517C4A32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8374099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AB5FEA7" w14:textId="59DD0BF5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</w:t>
            </w:r>
            <w:r w:rsidR="003354FE"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,</w:t>
            </w: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120</w:t>
            </w:r>
          </w:p>
        </w:tc>
        <w:tc>
          <w:tcPr>
            <w:tcW w:w="270" w:type="dxa"/>
          </w:tcPr>
          <w:p w14:paraId="62F73B09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41A0B777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4DAB18FC" w14:textId="7064138C" w:rsidR="00976E27" w:rsidRPr="002516C1" w:rsidRDefault="00976E27" w:rsidP="00A51699">
            <w:pPr>
              <w:tabs>
                <w:tab w:val="clear" w:pos="227"/>
                <w:tab w:val="left" w:pos="360"/>
                <w:tab w:val="left" w:pos="40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37EA63B3" w14:textId="028BFC4B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28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35FF8FF0" w14:textId="4FAACCE7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โดยปีแรกชำระในเดือนเมษายน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976E27" w:rsidRPr="002516C1" w14:paraId="63A83F91" w14:textId="77777777" w:rsidTr="00A51699">
        <w:tc>
          <w:tcPr>
            <w:tcW w:w="1260" w:type="dxa"/>
          </w:tcPr>
          <w:p w14:paraId="7AFF1542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6DF8901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6897A0EF" w14:textId="014CB14D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425</w:t>
            </w:r>
          </w:p>
        </w:tc>
        <w:tc>
          <w:tcPr>
            <w:tcW w:w="270" w:type="dxa"/>
          </w:tcPr>
          <w:p w14:paraId="1C05EC29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2A41939F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30C9137A" w14:textId="6285D71A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left="130" w:right="-63" w:hanging="130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FDR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ระยะเวลา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บวกอัตราส่วนเพิ่ม</w:t>
            </w:r>
          </w:p>
        </w:tc>
        <w:tc>
          <w:tcPr>
            <w:tcW w:w="3852" w:type="dxa"/>
          </w:tcPr>
          <w:p w14:paraId="2CFD0B8F" w14:textId="5A7E78C3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28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02B1376F" w14:textId="02493DD2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976E27" w:rsidRPr="002516C1" w14:paraId="055CA271" w14:textId="77777777" w:rsidTr="00A51699">
        <w:tc>
          <w:tcPr>
            <w:tcW w:w="1260" w:type="dxa"/>
          </w:tcPr>
          <w:p w14:paraId="489B77E4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0F534AFC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9706145" w14:textId="0A0FB69A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400</w:t>
            </w:r>
          </w:p>
        </w:tc>
        <w:tc>
          <w:tcPr>
            <w:tcW w:w="270" w:type="dxa"/>
          </w:tcPr>
          <w:p w14:paraId="37503EA0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C7F608F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DA81F05" w14:textId="6B74BA1B" w:rsidR="00976E27" w:rsidRPr="002516C1" w:rsidRDefault="00976E27" w:rsidP="00A5169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15BAF130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3FC38745" w14:textId="1B2F5CB0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12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4B292AD2" w14:textId="10AD8E29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โดยปีแรกชำระในเดือนสิงหาคม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2560</w:t>
            </w:r>
          </w:p>
        </w:tc>
      </w:tr>
      <w:tr w:rsidR="00976E27" w:rsidRPr="002516C1" w14:paraId="28653170" w14:textId="77777777" w:rsidTr="00A51699">
        <w:tc>
          <w:tcPr>
            <w:tcW w:w="1260" w:type="dxa"/>
          </w:tcPr>
          <w:p w14:paraId="4DD08EF5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550938E6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5DD8BEF9" w14:textId="68632C96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170</w:t>
            </w:r>
          </w:p>
        </w:tc>
        <w:tc>
          <w:tcPr>
            <w:tcW w:w="270" w:type="dxa"/>
          </w:tcPr>
          <w:p w14:paraId="5F23341E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64933EAF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7FD8ACF7" w14:textId="51D0F01A" w:rsidR="00976E27" w:rsidRPr="002516C1" w:rsidRDefault="00976E27" w:rsidP="00A5169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3670876D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160838A4" w14:textId="4AFD912F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12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5471AF76" w14:textId="7AD4D46A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โดยปีแรกชำระในเดือนสิงหาคม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2561</w:t>
            </w:r>
          </w:p>
        </w:tc>
      </w:tr>
      <w:tr w:rsidR="00976E27" w:rsidRPr="002516C1" w14:paraId="260B4ADC" w14:textId="77777777" w:rsidTr="00A51699">
        <w:tc>
          <w:tcPr>
            <w:tcW w:w="1260" w:type="dxa"/>
          </w:tcPr>
          <w:p w14:paraId="4D265AEC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537AE347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C6E08F0" w14:textId="3C581E26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120</w:t>
            </w:r>
          </w:p>
        </w:tc>
        <w:tc>
          <w:tcPr>
            <w:tcW w:w="270" w:type="dxa"/>
          </w:tcPr>
          <w:p w14:paraId="1459B97B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12D5270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2C079B7" w14:textId="780AD150" w:rsidR="00976E27" w:rsidRPr="002516C1" w:rsidRDefault="00976E27" w:rsidP="00A51699">
            <w:pPr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THBFIX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เดือนบวก</w:t>
            </w:r>
          </w:p>
          <w:p w14:paraId="3D0A31F4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   อัตราส่วนเพิ่ม</w:t>
            </w:r>
          </w:p>
        </w:tc>
        <w:tc>
          <w:tcPr>
            <w:tcW w:w="3852" w:type="dxa"/>
          </w:tcPr>
          <w:p w14:paraId="4B2B3AA0" w14:textId="30359663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8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5474F5EC" w14:textId="56081311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โดยปีแรกชำระในเดือนกุมภาพันธ์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976E27" w:rsidRPr="002516C1" w14:paraId="24C44EB4" w14:textId="77777777" w:rsidTr="00A51699">
        <w:tc>
          <w:tcPr>
            <w:tcW w:w="1260" w:type="dxa"/>
          </w:tcPr>
          <w:p w14:paraId="1A439185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2D326C9D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27D9FF3" w14:textId="7FEE3A3C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240</w:t>
            </w:r>
          </w:p>
        </w:tc>
        <w:tc>
          <w:tcPr>
            <w:tcW w:w="270" w:type="dxa"/>
          </w:tcPr>
          <w:p w14:paraId="286DE9BF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BAD0E45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9093B4A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523477FF" w14:textId="4E22E72E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41EC63FA" w14:textId="674A0E15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โดยปีแรกชำระในเดือนธันวาคม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976E27" w:rsidRPr="002516C1" w14:paraId="4B39BEE2" w14:textId="77777777" w:rsidTr="00A51699">
        <w:tc>
          <w:tcPr>
            <w:tcW w:w="1260" w:type="dxa"/>
          </w:tcPr>
          <w:p w14:paraId="1A0C23EA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lastRenderedPageBreak/>
              <w:t>บริษัทย่อย</w:t>
            </w:r>
          </w:p>
        </w:tc>
        <w:tc>
          <w:tcPr>
            <w:tcW w:w="972" w:type="dxa"/>
          </w:tcPr>
          <w:p w14:paraId="5ECA7749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84F1CF7" w14:textId="70497A6E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375</w:t>
            </w:r>
          </w:p>
        </w:tc>
        <w:tc>
          <w:tcPr>
            <w:tcW w:w="270" w:type="dxa"/>
          </w:tcPr>
          <w:p w14:paraId="2E16E35C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F1CF9AB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5A2E644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6568B40A" w14:textId="54A2ACD8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20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7CCFCEB4" w14:textId="08C1BD12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2562</w:t>
            </w:r>
          </w:p>
        </w:tc>
      </w:tr>
      <w:tr w:rsidR="00976E27" w:rsidRPr="002516C1" w14:paraId="3AC9D090" w14:textId="77777777" w:rsidTr="00A51699">
        <w:tc>
          <w:tcPr>
            <w:tcW w:w="1260" w:type="dxa"/>
          </w:tcPr>
          <w:p w14:paraId="015CC8BC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5F8D8599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534B2C5A" w14:textId="13C9F282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750</w:t>
            </w:r>
          </w:p>
        </w:tc>
        <w:tc>
          <w:tcPr>
            <w:tcW w:w="270" w:type="dxa"/>
          </w:tcPr>
          <w:p w14:paraId="05F161F9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184848CE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281DB4EB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16B26A0C" w14:textId="6252FD09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18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559B1D8F" w14:textId="22B811EA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โดยปีแรกชำระในเดือนมิถุนายน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2563</w:t>
            </w:r>
          </w:p>
        </w:tc>
      </w:tr>
      <w:tr w:rsidR="00976E27" w:rsidRPr="002516C1" w14:paraId="13CB951A" w14:textId="77777777" w:rsidTr="00A51699">
        <w:tc>
          <w:tcPr>
            <w:tcW w:w="1260" w:type="dxa"/>
          </w:tcPr>
          <w:p w14:paraId="6B530771" w14:textId="77777777" w:rsidR="00976E27" w:rsidRPr="002516C1" w:rsidRDefault="00976E27" w:rsidP="00A51699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6B515FCD" w14:textId="77777777" w:rsidR="00976E27" w:rsidRPr="002516C1" w:rsidRDefault="00976E27" w:rsidP="00A51699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2BD52F17" w14:textId="6ED0E16F" w:rsidR="00976E27" w:rsidRPr="002516C1" w:rsidRDefault="00A026BE" w:rsidP="00A51699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160</w:t>
            </w:r>
          </w:p>
        </w:tc>
        <w:tc>
          <w:tcPr>
            <w:tcW w:w="270" w:type="dxa"/>
          </w:tcPr>
          <w:p w14:paraId="2C7C4353" w14:textId="77777777" w:rsidR="00976E27" w:rsidRPr="002516C1" w:rsidRDefault="00976E27" w:rsidP="00A51699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62F82F2" w14:textId="77777777" w:rsidR="00976E27" w:rsidRPr="002516C1" w:rsidRDefault="00976E27" w:rsidP="00A51699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57BF55CE" w14:textId="77777777" w:rsidR="00976E27" w:rsidRPr="002516C1" w:rsidRDefault="00976E27" w:rsidP="00A51699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624B9C25" w14:textId="26E6B9B5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ชำระคืนเงินต้นทุกหกเดือน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9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09B22F41" w14:textId="449DCF2C" w:rsidR="00976E27" w:rsidRPr="002516C1" w:rsidRDefault="00976E27" w:rsidP="00A51699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โดยปีแรกชำระในเดือนมีนาคม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2564</w:t>
            </w:r>
          </w:p>
        </w:tc>
      </w:tr>
      <w:tr w:rsidR="003354FE" w:rsidRPr="002516C1" w14:paraId="466778EA" w14:textId="77777777" w:rsidTr="00A51699">
        <w:tc>
          <w:tcPr>
            <w:tcW w:w="1260" w:type="dxa"/>
          </w:tcPr>
          <w:p w14:paraId="43A413EF" w14:textId="7650203F" w:rsidR="003354FE" w:rsidRPr="002516C1" w:rsidRDefault="003354FE" w:rsidP="003354FE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089D7DD0" w14:textId="7AF21116" w:rsidR="003354FE" w:rsidRPr="002516C1" w:rsidRDefault="003354FE" w:rsidP="003354FE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1CF03AB4" w14:textId="42466136" w:rsidR="003354FE" w:rsidRPr="002516C1" w:rsidRDefault="00A026BE" w:rsidP="003354FE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100</w:t>
            </w:r>
          </w:p>
        </w:tc>
        <w:tc>
          <w:tcPr>
            <w:tcW w:w="270" w:type="dxa"/>
          </w:tcPr>
          <w:p w14:paraId="4708D053" w14:textId="77777777" w:rsidR="003354FE" w:rsidRPr="002516C1" w:rsidRDefault="003354FE" w:rsidP="003354FE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382CDE30" w14:textId="77777777" w:rsidR="003354FE" w:rsidRPr="002516C1" w:rsidRDefault="003354FE" w:rsidP="003354FE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2C54AFB4" w14:textId="47ADD2E1" w:rsidR="003354FE" w:rsidRPr="002516C1" w:rsidRDefault="003354FE" w:rsidP="003354FE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3EF605B6" w14:textId="272FFF27" w:rsidR="00F434AB" w:rsidRPr="002516C1" w:rsidRDefault="00F434AB" w:rsidP="00F434AB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16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47E5652E" w14:textId="2A759393" w:rsidR="003354FE" w:rsidRPr="002516C1" w:rsidRDefault="00F434AB" w:rsidP="00F434AB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โดยปีแรกชำระในเดือนตุลาคม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2565</w:t>
            </w:r>
          </w:p>
        </w:tc>
      </w:tr>
      <w:tr w:rsidR="003354FE" w:rsidRPr="002516C1" w14:paraId="57A6B32E" w14:textId="77777777" w:rsidTr="00A51699">
        <w:tc>
          <w:tcPr>
            <w:tcW w:w="1260" w:type="dxa"/>
          </w:tcPr>
          <w:p w14:paraId="3D2EB0D9" w14:textId="6CCC8D4D" w:rsidR="003354FE" w:rsidRPr="002516C1" w:rsidRDefault="003354FE" w:rsidP="003354FE">
            <w:pPr>
              <w:spacing w:line="358" w:lineRule="exact"/>
              <w:rPr>
                <w:rFonts w:asciiTheme="majorBidi" w:hAnsiTheme="majorBidi" w:cstheme="majorBidi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cs/>
                <w:lang w:val="en-GB"/>
              </w:rPr>
              <w:t>บริษัทย่อย</w:t>
            </w:r>
          </w:p>
        </w:tc>
        <w:tc>
          <w:tcPr>
            <w:tcW w:w="972" w:type="dxa"/>
          </w:tcPr>
          <w:p w14:paraId="43434CCC" w14:textId="7E55C18F" w:rsidR="003354FE" w:rsidRPr="002516C1" w:rsidRDefault="003354FE" w:rsidP="003354FE">
            <w:pPr>
              <w:spacing w:line="358" w:lineRule="exact"/>
              <w:ind w:left="-108" w:right="-108"/>
              <w:jc w:val="center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  <w:t>บาท</w:t>
            </w:r>
          </w:p>
        </w:tc>
        <w:tc>
          <w:tcPr>
            <w:tcW w:w="990" w:type="dxa"/>
          </w:tcPr>
          <w:p w14:paraId="07E61165" w14:textId="6ABB378C" w:rsidR="003354FE" w:rsidRPr="002516C1" w:rsidRDefault="00A026BE" w:rsidP="003354FE">
            <w:pPr>
              <w:tabs>
                <w:tab w:val="clear" w:pos="454"/>
                <w:tab w:val="clear" w:pos="680"/>
                <w:tab w:val="left" w:pos="432"/>
              </w:tabs>
              <w:spacing w:line="358" w:lineRule="exact"/>
              <w:ind w:left="-648" w:right="162"/>
              <w:jc w:val="right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130</w:t>
            </w:r>
          </w:p>
        </w:tc>
        <w:tc>
          <w:tcPr>
            <w:tcW w:w="270" w:type="dxa"/>
          </w:tcPr>
          <w:p w14:paraId="2035F6A8" w14:textId="77777777" w:rsidR="003354FE" w:rsidRPr="002516C1" w:rsidRDefault="003354FE" w:rsidP="003354FE">
            <w:pPr>
              <w:spacing w:line="358" w:lineRule="exact"/>
              <w:jc w:val="center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270" w:type="dxa"/>
            <w:gridSpan w:val="2"/>
          </w:tcPr>
          <w:p w14:paraId="51444FE4" w14:textId="77777777" w:rsidR="003354FE" w:rsidRPr="002516C1" w:rsidRDefault="003354FE" w:rsidP="003354FE">
            <w:pPr>
              <w:spacing w:line="358" w:lineRule="exact"/>
              <w:rPr>
                <w:rFonts w:asciiTheme="majorBidi" w:eastAsia="Cordia New" w:hAnsiTheme="majorBidi" w:cstheme="majorBidi"/>
                <w:snapToGrid w:val="0"/>
                <w:cs/>
                <w:lang w:val="th-TH" w:eastAsia="th-TH"/>
              </w:rPr>
            </w:pPr>
          </w:p>
        </w:tc>
        <w:tc>
          <w:tcPr>
            <w:tcW w:w="2250" w:type="dxa"/>
            <w:gridSpan w:val="2"/>
          </w:tcPr>
          <w:p w14:paraId="44B9B4E5" w14:textId="14ED8F92" w:rsidR="003354FE" w:rsidRPr="002516C1" w:rsidRDefault="003354FE" w:rsidP="003354FE">
            <w:pPr>
              <w:tabs>
                <w:tab w:val="left" w:pos="360"/>
                <w:tab w:val="left" w:pos="720"/>
              </w:tabs>
              <w:spacing w:line="358" w:lineRule="exact"/>
              <w:ind w:right="-63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MLR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>ลบอัตราส่วนลด</w:t>
            </w:r>
          </w:p>
        </w:tc>
        <w:tc>
          <w:tcPr>
            <w:tcW w:w="3852" w:type="dxa"/>
          </w:tcPr>
          <w:p w14:paraId="05DBF231" w14:textId="0A26B055" w:rsidR="00F434AB" w:rsidRPr="002516C1" w:rsidRDefault="00F434AB" w:rsidP="00F434AB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ชำระคืนเงินต้นทุกสามเดือน จำนวน 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20</w:t>
            </w: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งวด </w:t>
            </w:r>
          </w:p>
          <w:p w14:paraId="235D9194" w14:textId="738F54BF" w:rsidR="003354FE" w:rsidRPr="002516C1" w:rsidRDefault="00F434AB" w:rsidP="00F434AB">
            <w:pPr>
              <w:tabs>
                <w:tab w:val="clear" w:pos="2807"/>
                <w:tab w:val="left" w:pos="1080"/>
              </w:tabs>
              <w:spacing w:line="358" w:lineRule="exact"/>
              <w:ind w:left="-108" w:right="-198"/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</w:pPr>
            <w:r w:rsidRPr="002516C1">
              <w:rPr>
                <w:rFonts w:asciiTheme="majorBidi" w:eastAsia="Cordia New" w:hAnsiTheme="majorBidi" w:cstheme="majorBidi"/>
                <w:snapToGrid w:val="0"/>
                <w:lang w:eastAsia="th-TH"/>
              </w:rPr>
              <w:t xml:space="preserve">   </w:t>
            </w:r>
            <w:r w:rsidRPr="002516C1">
              <w:rPr>
                <w:rFonts w:asciiTheme="majorBidi" w:eastAsia="Cordia New" w:hAnsiTheme="majorBidi" w:cstheme="majorBidi"/>
                <w:snapToGrid w:val="0"/>
                <w:cs/>
                <w:lang w:eastAsia="th-TH"/>
              </w:rPr>
              <w:t xml:space="preserve">โดยปีแรกชำระในเดือนตุลาคม </w:t>
            </w:r>
            <w:r w:rsidR="00A026BE" w:rsidRPr="00A026BE">
              <w:rPr>
                <w:rFonts w:asciiTheme="majorBidi" w:eastAsia="Cordia New" w:hAnsiTheme="majorBidi" w:cstheme="majorBidi"/>
                <w:snapToGrid w:val="0"/>
                <w:lang w:eastAsia="th-TH"/>
              </w:rPr>
              <w:t>2565</w:t>
            </w:r>
          </w:p>
        </w:tc>
      </w:tr>
    </w:tbl>
    <w:p w14:paraId="0423BAAD" w14:textId="77777777" w:rsidR="00976E27" w:rsidRPr="002516C1" w:rsidRDefault="00976E27" w:rsidP="00976E27">
      <w:pPr>
        <w:spacing w:line="358" w:lineRule="exact"/>
        <w:jc w:val="thaiDistribute"/>
        <w:rPr>
          <w:rFonts w:asciiTheme="majorBidi" w:hAnsiTheme="majorBidi" w:cstheme="majorBidi"/>
          <w:sz w:val="2"/>
          <w:szCs w:val="2"/>
          <w:lang w:val="en-GB"/>
        </w:rPr>
      </w:pPr>
    </w:p>
    <w:p w14:paraId="69BD231C" w14:textId="69CCB68E" w:rsidR="00976E27" w:rsidRPr="002516C1" w:rsidRDefault="00976E27" w:rsidP="00780B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cs/>
        </w:rPr>
        <w:t xml:space="preserve">ณ 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2564</w:t>
      </w:r>
      <w:r w:rsidRPr="002516C1">
        <w:rPr>
          <w:rFonts w:asciiTheme="majorBidi" w:hAnsiTheme="majorBidi" w:cstheme="majorBidi"/>
          <w:cs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="008A45E8" w:rsidRPr="002516C1">
        <w:rPr>
          <w:rFonts w:asciiTheme="majorBidi" w:hAnsiTheme="majorBidi" w:cstheme="majorBidi"/>
          <w:cs/>
        </w:rPr>
        <w:t xml:space="preserve"> </w:t>
      </w:r>
      <w:r w:rsidR="00A026BE" w:rsidRPr="00A026BE">
        <w:rPr>
          <w:rFonts w:asciiTheme="majorBidi" w:hAnsiTheme="majorBidi" w:cstheme="majorBidi"/>
        </w:rPr>
        <w:t>7</w:t>
      </w:r>
      <w:r w:rsidR="008A45E8" w:rsidRPr="002516C1">
        <w:rPr>
          <w:rFonts w:asciiTheme="majorBidi" w:hAnsiTheme="majorBidi" w:cstheme="majorBidi"/>
          <w:cs/>
        </w:rPr>
        <w:t>,</w:t>
      </w:r>
      <w:r w:rsidR="00A026BE" w:rsidRPr="00A026BE">
        <w:rPr>
          <w:rFonts w:asciiTheme="majorBidi" w:hAnsiTheme="majorBidi" w:cstheme="majorBidi"/>
        </w:rPr>
        <w:t>591</w:t>
      </w:r>
      <w:r w:rsidR="00046576" w:rsidRPr="002516C1">
        <w:rPr>
          <w:rFonts w:asciiTheme="majorBidi" w:hAnsiTheme="majorBidi" w:cstheme="majorBidi"/>
          <w:cs/>
        </w:rPr>
        <w:t>.</w:t>
      </w:r>
      <w:r w:rsidR="00A026BE" w:rsidRPr="00A026BE">
        <w:rPr>
          <w:rFonts w:asciiTheme="majorBidi" w:hAnsiTheme="majorBidi" w:cstheme="majorBidi"/>
        </w:rPr>
        <w:t>39</w:t>
      </w:r>
      <w:r w:rsidR="00023E30"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ล้านบาท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และ</w:t>
      </w:r>
      <w:r w:rsidR="00F434AB" w:rsidRPr="002516C1">
        <w:rPr>
          <w:rFonts w:asciiTheme="majorBidi" w:hAnsiTheme="majorBidi" w:cstheme="majorBidi"/>
          <w:cs/>
        </w:rPr>
        <w:t xml:space="preserve"> </w:t>
      </w:r>
      <w:r w:rsidR="00A026BE" w:rsidRPr="00A026BE">
        <w:rPr>
          <w:rFonts w:asciiTheme="majorBidi" w:hAnsiTheme="majorBidi" w:cstheme="majorBidi"/>
        </w:rPr>
        <w:t>720</w:t>
      </w:r>
      <w:r w:rsidR="00F434AB" w:rsidRPr="002516C1">
        <w:rPr>
          <w:rFonts w:asciiTheme="majorBidi" w:hAnsiTheme="majorBidi" w:cstheme="majorBidi"/>
          <w:cs/>
        </w:rPr>
        <w:t>.</w:t>
      </w:r>
      <w:r w:rsidR="00A026BE" w:rsidRPr="00A026BE">
        <w:rPr>
          <w:rFonts w:asciiTheme="majorBidi" w:hAnsiTheme="majorBidi" w:cstheme="majorBidi"/>
        </w:rPr>
        <w:t>00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ล้านบาท ตามลำดับ </w:t>
      </w:r>
      <w:r w:rsidRPr="002516C1">
        <w:rPr>
          <w:rFonts w:asciiTheme="majorBidi" w:hAnsiTheme="majorBidi" w:cstheme="majorBidi"/>
          <w:i/>
          <w:i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6</w:t>
      </w:r>
      <w:r w:rsidR="00023E30" w:rsidRPr="002516C1">
        <w:rPr>
          <w:rFonts w:asciiTheme="majorBidi" w:hAnsiTheme="majorBidi" w:cstheme="majorBidi"/>
          <w:i/>
          <w:iCs/>
        </w:rPr>
        <w:t>,</w:t>
      </w:r>
      <w:r w:rsidR="00A026BE" w:rsidRPr="00A026BE">
        <w:rPr>
          <w:rFonts w:asciiTheme="majorBidi" w:hAnsiTheme="majorBidi" w:cstheme="majorBidi"/>
          <w:i/>
          <w:iCs/>
        </w:rPr>
        <w:t>334</w:t>
      </w:r>
      <w:r w:rsidR="00023E30"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19</w:t>
      </w:r>
      <w:r w:rsidR="00023E30"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 และ </w:t>
      </w:r>
      <w:r w:rsidR="00A026BE" w:rsidRPr="00A026BE">
        <w:rPr>
          <w:rFonts w:asciiTheme="majorBidi" w:hAnsiTheme="majorBidi" w:cstheme="majorBidi"/>
          <w:i/>
          <w:iCs/>
        </w:rPr>
        <w:t>720</w:t>
      </w:r>
      <w:r w:rsidRPr="002516C1">
        <w:rPr>
          <w:rFonts w:asciiTheme="majorBidi" w:hAnsiTheme="majorBidi" w:cstheme="majorBidi"/>
          <w:i/>
          <w:iCs/>
        </w:rPr>
        <w:t>.</w:t>
      </w:r>
      <w:r w:rsidR="00A026BE" w:rsidRPr="00A026BE">
        <w:rPr>
          <w:rFonts w:asciiTheme="majorBidi" w:hAnsiTheme="majorBidi" w:cstheme="majorBidi"/>
          <w:i/>
          <w:iCs/>
        </w:rPr>
        <w:t>00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>ล้านบาท ตามลำดับ</w:t>
      </w:r>
      <w:r w:rsidRPr="002516C1">
        <w:rPr>
          <w:rFonts w:asciiTheme="majorBidi" w:hAnsiTheme="majorBidi" w:cstheme="majorBidi"/>
          <w:i/>
          <w:iCs/>
        </w:rPr>
        <w:t>)</w:t>
      </w:r>
    </w:p>
    <w:p w14:paraId="17F8E615" w14:textId="77777777" w:rsidR="00976E27" w:rsidRPr="00691B99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/>
        <w:jc w:val="thaiDistribute"/>
        <w:rPr>
          <w:rFonts w:asciiTheme="majorBidi" w:hAnsiTheme="majorBidi" w:cstheme="majorBidi"/>
          <w:sz w:val="18"/>
          <w:szCs w:val="18"/>
        </w:rPr>
      </w:pPr>
    </w:p>
    <w:p w14:paraId="18E70AB3" w14:textId="4D504705" w:rsidR="00976E27" w:rsidRPr="002516C1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บริษัทได้ออกและเสนอขายหุ้นกู้ จำนวน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ชุด ประกอบด้วย หุ้นกู้ชุดที่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ซึ่งเป็นหุ้นกู้ชนิดไม่ด้อยสิทธิและไม่มีหลักประกันอายุ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จำนวน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500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53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ต่อปี ชำระดอกเบี้ยทุกๆ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</w:t>
      </w:r>
      <w:r w:rsidR="006F4428"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ซึ่งได้ครบกำหนดไถ่ถอนและบริษัทได้มีการจ่ายชำระแล้วทั้งจำนวนเมื่อวันที่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11</w:t>
      </w:r>
      <w:r w:rsidR="006F4428"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F4428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พฤศจิกายน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6F4428" w:rsidRPr="002516C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0B2FD5" w:rsidRPr="002516C1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หุ้นกู้ชุดที่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ซึ่งเป็นหุ้นกู้ชนิดไม่ด้อยสิทธิและไม่มีหลักประกัน อายุ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ปี  ครบกำหนดไถ่ถอนปี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2567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จำนวน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800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ล้านบาท อัตราดอกเบี้ยคงที่ร้อยละ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ต่อปี  ชำระดอกเบี้ยทุกๆ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 ทั้งนี้ การออกและเสนอขายหุ้นกู้ดังกล่าวเป็นไปตามมติที่ประชุมวิสามัญผู้ถือหุ้น ครั้งที่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พฤศจิกายน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การออกและเสนอขายหุ้นกู้ของบริษัท วงเงินรวมไม่เกิน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>,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000</w:t>
      </w:r>
      <w:r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</w:p>
    <w:p w14:paraId="729223A1" w14:textId="77777777" w:rsidR="00976E27" w:rsidRPr="00691B99" w:rsidRDefault="00976E27" w:rsidP="00976E27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tbl>
      <w:tblPr>
        <w:tblStyle w:val="TableGrid"/>
        <w:tblW w:w="94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0"/>
        <w:gridCol w:w="1260"/>
        <w:gridCol w:w="236"/>
        <w:gridCol w:w="1260"/>
        <w:gridCol w:w="1530"/>
        <w:gridCol w:w="1440"/>
        <w:gridCol w:w="2700"/>
      </w:tblGrid>
      <w:tr w:rsidR="00976E27" w:rsidRPr="002516C1" w14:paraId="6FDBB457" w14:textId="77777777" w:rsidTr="00780BA0">
        <w:tc>
          <w:tcPr>
            <w:tcW w:w="9416" w:type="dxa"/>
            <w:gridSpan w:val="7"/>
          </w:tcPr>
          <w:p w14:paraId="6B6DD6F0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/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76E27" w:rsidRPr="002516C1" w14:paraId="45181439" w14:textId="77777777" w:rsidTr="00780BA0">
        <w:tc>
          <w:tcPr>
            <w:tcW w:w="990" w:type="dxa"/>
          </w:tcPr>
          <w:p w14:paraId="5AA250E2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ชุดที่</w:t>
            </w:r>
          </w:p>
        </w:tc>
        <w:tc>
          <w:tcPr>
            <w:tcW w:w="1260" w:type="dxa"/>
          </w:tcPr>
          <w:p w14:paraId="2005E1DE" w14:textId="6E1C3A17" w:rsidR="00976E27" w:rsidRPr="002516C1" w:rsidRDefault="00A026BE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36" w:type="dxa"/>
          </w:tcPr>
          <w:p w14:paraId="1CB6CD7A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F59444" w14:textId="6EB8F9A9" w:rsidR="00976E27" w:rsidRPr="002516C1" w:rsidRDefault="00A026BE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530" w:type="dxa"/>
          </w:tcPr>
          <w:p w14:paraId="0745D178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440" w:type="dxa"/>
          </w:tcPr>
          <w:p w14:paraId="1C819720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อายุหุ้นกู้</w:t>
            </w:r>
          </w:p>
        </w:tc>
        <w:tc>
          <w:tcPr>
            <w:tcW w:w="2700" w:type="dxa"/>
          </w:tcPr>
          <w:p w14:paraId="328F78BF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วันครบกำหนดไถ่ถอนหุ้นกู้</w:t>
            </w:r>
          </w:p>
        </w:tc>
      </w:tr>
      <w:tr w:rsidR="00976E27" w:rsidRPr="002516C1" w14:paraId="5F8EBD08" w14:textId="77777777" w:rsidTr="00780BA0">
        <w:tc>
          <w:tcPr>
            <w:tcW w:w="990" w:type="dxa"/>
          </w:tcPr>
          <w:p w14:paraId="47CCAA92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56" w:type="dxa"/>
            <w:gridSpan w:val="3"/>
          </w:tcPr>
          <w:p w14:paraId="11B8710B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  <w:tc>
          <w:tcPr>
            <w:tcW w:w="1530" w:type="dxa"/>
          </w:tcPr>
          <w:p w14:paraId="6BD569D7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440" w:type="dxa"/>
          </w:tcPr>
          <w:p w14:paraId="754A5BCE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</w:tcPr>
          <w:p w14:paraId="40B0F408" w14:textId="77777777" w:rsidR="00976E27" w:rsidRPr="002516C1" w:rsidRDefault="00976E27" w:rsidP="00A51699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0F8E" w:rsidRPr="002516C1" w14:paraId="17A2B952" w14:textId="77777777" w:rsidTr="00780BA0">
        <w:tc>
          <w:tcPr>
            <w:tcW w:w="990" w:type="dxa"/>
          </w:tcPr>
          <w:p w14:paraId="01F6CBDA" w14:textId="55D4CD59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260" w:type="dxa"/>
          </w:tcPr>
          <w:p w14:paraId="73F72BE8" w14:textId="7A33478D" w:rsidR="00EC0F8E" w:rsidRPr="002516C1" w:rsidRDefault="008A45E8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6C5C489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B59833A" w14:textId="324148C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500</w:t>
            </w:r>
          </w:p>
        </w:tc>
        <w:tc>
          <w:tcPr>
            <w:tcW w:w="1530" w:type="dxa"/>
          </w:tcPr>
          <w:p w14:paraId="240C0EBB" w14:textId="777C9D3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</w:p>
        </w:tc>
        <w:tc>
          <w:tcPr>
            <w:tcW w:w="1440" w:type="dxa"/>
          </w:tcPr>
          <w:p w14:paraId="7D9DDA6C" w14:textId="6D7292E9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ปี 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0" w:type="dxa"/>
          </w:tcPr>
          <w:p w14:paraId="2BD14DCF" w14:textId="0A8EA07A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พฤศจิกายน 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</w:tr>
      <w:tr w:rsidR="00EC0F8E" w:rsidRPr="002516C1" w14:paraId="7E6F099A" w14:textId="77777777" w:rsidTr="00780BA0">
        <w:tc>
          <w:tcPr>
            <w:tcW w:w="990" w:type="dxa"/>
          </w:tcPr>
          <w:p w14:paraId="58AC3E54" w14:textId="36E108D6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DFF78D" w14:textId="357A3AE2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4528D0A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D9C793" w14:textId="60E5A5E5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1530" w:type="dxa"/>
          </w:tcPr>
          <w:p w14:paraId="42CA269F" w14:textId="3933083B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440" w:type="dxa"/>
          </w:tcPr>
          <w:p w14:paraId="603881E5" w14:textId="64EC7C35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2700" w:type="dxa"/>
          </w:tcPr>
          <w:p w14:paraId="72DC09C0" w14:textId="0245ECC5" w:rsidR="00EC0F8E" w:rsidRPr="002516C1" w:rsidRDefault="00A026B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EC0F8E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พฤศจิกายน 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</w:tr>
      <w:tr w:rsidR="00EC0F8E" w:rsidRPr="002516C1" w14:paraId="0D8ECC99" w14:textId="77777777" w:rsidTr="00780BA0">
        <w:tc>
          <w:tcPr>
            <w:tcW w:w="990" w:type="dxa"/>
          </w:tcPr>
          <w:p w14:paraId="04D046B8" w14:textId="77777777" w:rsidR="00EC0F8E" w:rsidRPr="002516C1" w:rsidRDefault="00EC0F8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35B85E" w14:textId="752F533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36" w:type="dxa"/>
          </w:tcPr>
          <w:p w14:paraId="38EEB87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28015A" w14:textId="310262CD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300</w:t>
            </w:r>
          </w:p>
        </w:tc>
        <w:tc>
          <w:tcPr>
            <w:tcW w:w="1530" w:type="dxa"/>
          </w:tcPr>
          <w:p w14:paraId="4EC8BC27" w14:textId="77777777" w:rsidR="00EC0F8E" w:rsidRPr="002516C1" w:rsidRDefault="00EC0F8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05E6F193" w14:textId="77777777" w:rsidR="00EC0F8E" w:rsidRPr="002516C1" w:rsidRDefault="00EC0F8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0" w:type="dxa"/>
          </w:tcPr>
          <w:p w14:paraId="07CE39DF" w14:textId="77777777" w:rsidR="00EC0F8E" w:rsidRPr="002516C1" w:rsidRDefault="00EC0F8E" w:rsidP="00EC0F8E">
            <w:pPr>
              <w:pStyle w:val="index"/>
              <w:tabs>
                <w:tab w:val="clear" w:pos="1134"/>
                <w:tab w:val="left" w:pos="540"/>
              </w:tabs>
              <w:spacing w:after="0" w:line="240" w:lineRule="auto"/>
              <w:ind w:left="0" w:right="-43" w:firstLine="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</w:tbl>
    <w:p w14:paraId="3A4BBFFB" w14:textId="77777777" w:rsidR="00976E27" w:rsidRPr="00691B99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0710D515" w14:textId="77777777" w:rsidR="00976E27" w:rsidRPr="002516C1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ภายใต้ข้อกำหนดว่าด้วยสิทธิและหน้าที่ของผู้ออกหุ้นกู้ บริษัทในฐานะผู้ออกหุ้นกู้จะต้องปฏิบัติตามข้อกำหนดและ</w:t>
      </w:r>
    </w:p>
    <w:p w14:paraId="2BCB3263" w14:textId="77777777" w:rsidR="00976E27" w:rsidRPr="002516C1" w:rsidRDefault="00976E27" w:rsidP="00780BA0">
      <w:pPr>
        <w:pStyle w:val="index"/>
        <w:tabs>
          <w:tab w:val="clear" w:pos="1134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เงื่อนไขตามที่ระบุไว้ เช่น การดำรงอัตราส่วนทางการเงิน เป็นต้น</w:t>
      </w:r>
    </w:p>
    <w:p w14:paraId="451B8056" w14:textId="0A56E5CB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เจ้าหนี้หมุนเวียนอื่น</w:t>
      </w:r>
    </w:p>
    <w:p w14:paraId="4B17313E" w14:textId="77777777" w:rsidR="00976E27" w:rsidRPr="002516C1" w:rsidRDefault="00976E27" w:rsidP="00976E27">
      <w:pPr>
        <w:pStyle w:val="index"/>
        <w:tabs>
          <w:tab w:val="clear" w:pos="1134"/>
          <w:tab w:val="left" w:pos="540"/>
        </w:tabs>
        <w:spacing w:after="0" w:line="240" w:lineRule="auto"/>
        <w:ind w:left="63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2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9"/>
        <w:gridCol w:w="990"/>
        <w:gridCol w:w="1081"/>
        <w:gridCol w:w="249"/>
        <w:gridCol w:w="20"/>
        <w:gridCol w:w="1085"/>
        <w:gridCol w:w="273"/>
        <w:gridCol w:w="1079"/>
        <w:gridCol w:w="273"/>
        <w:gridCol w:w="1074"/>
      </w:tblGrid>
      <w:tr w:rsidR="00976E27" w:rsidRPr="002516C1" w14:paraId="63D376E4" w14:textId="77777777" w:rsidTr="00EC0F8E">
        <w:tc>
          <w:tcPr>
            <w:tcW w:w="1698" w:type="pct"/>
            <w:shd w:val="clear" w:color="auto" w:fill="auto"/>
          </w:tcPr>
          <w:p w14:paraId="53C8F4BC" w14:textId="77777777" w:rsidR="00976E27" w:rsidRPr="002516C1" w:rsidRDefault="00976E27" w:rsidP="00A5169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5F61A8A3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3" w:type="pct"/>
            <w:gridSpan w:val="4"/>
            <w:shd w:val="clear" w:color="auto" w:fill="auto"/>
          </w:tcPr>
          <w:p w14:paraId="408F54F9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  <w:r w:rsidRPr="002516C1">
              <w:rPr>
                <w:rFonts w:asciiTheme="majorBidi" w:hAnsiTheme="majorBidi" w:cstheme="majorBidi"/>
                <w:color w:val="FF0000"/>
                <w:cs/>
              </w:rPr>
              <w:t xml:space="preserve"> </w:t>
            </w:r>
          </w:p>
        </w:tc>
        <w:tc>
          <w:tcPr>
            <w:tcW w:w="147" w:type="pct"/>
            <w:shd w:val="clear" w:color="auto" w:fill="auto"/>
          </w:tcPr>
          <w:p w14:paraId="55BBB38A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1CE3A23B" w14:textId="77777777" w:rsidR="00976E27" w:rsidRPr="002516C1" w:rsidRDefault="00976E27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EC0F8E" w:rsidRPr="002516C1" w14:paraId="169CFD55" w14:textId="77777777" w:rsidTr="00EC0F8E">
        <w:tc>
          <w:tcPr>
            <w:tcW w:w="1698" w:type="pct"/>
            <w:shd w:val="clear" w:color="auto" w:fill="auto"/>
          </w:tcPr>
          <w:p w14:paraId="4284F14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01291294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583" w:type="pct"/>
            <w:shd w:val="clear" w:color="auto" w:fill="auto"/>
          </w:tcPr>
          <w:p w14:paraId="1FBA6CD1" w14:textId="65C5E9D8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4DED587B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256841C3" w14:textId="127D54FB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2BAF942F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shd w:val="clear" w:color="auto" w:fill="auto"/>
          </w:tcPr>
          <w:p w14:paraId="09D48759" w14:textId="2AB574B5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7" w:type="pct"/>
            <w:shd w:val="clear" w:color="auto" w:fill="auto"/>
          </w:tcPr>
          <w:p w14:paraId="3959249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shd w:val="clear" w:color="auto" w:fill="auto"/>
          </w:tcPr>
          <w:p w14:paraId="2BDE9F96" w14:textId="70C138A6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EC0F8E" w:rsidRPr="002516C1" w14:paraId="5C13A10D" w14:textId="77777777" w:rsidTr="00EC0F8E">
        <w:tc>
          <w:tcPr>
            <w:tcW w:w="1698" w:type="pct"/>
          </w:tcPr>
          <w:p w14:paraId="1FAF766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4" w:type="pct"/>
          </w:tcPr>
          <w:p w14:paraId="295F178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68" w:type="pct"/>
            <w:gridSpan w:val="8"/>
          </w:tcPr>
          <w:p w14:paraId="401761E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0F8E" w:rsidRPr="002516C1" w14:paraId="26DB7DA4" w14:textId="77777777" w:rsidTr="00EC0F8E">
        <w:tc>
          <w:tcPr>
            <w:tcW w:w="1698" w:type="pct"/>
          </w:tcPr>
          <w:p w14:paraId="78164A28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534" w:type="pct"/>
          </w:tcPr>
          <w:p w14:paraId="0A27E9F4" w14:textId="65A98D57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i/>
                <w:iCs/>
              </w:rPr>
              <w:t>4</w:t>
            </w:r>
          </w:p>
        </w:tc>
        <w:tc>
          <w:tcPr>
            <w:tcW w:w="583" w:type="pct"/>
          </w:tcPr>
          <w:p w14:paraId="3846EE36" w14:textId="2B3265A3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8A45E8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145" w:type="pct"/>
            <w:gridSpan w:val="2"/>
          </w:tcPr>
          <w:p w14:paraId="142D6CC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</w:tcPr>
          <w:p w14:paraId="2DB2DBFF" w14:textId="4CD1CABC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30</w:t>
            </w:r>
            <w:r w:rsidR="00EC0F8E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147" w:type="pct"/>
          </w:tcPr>
          <w:p w14:paraId="41AE86F9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</w:tcPr>
          <w:p w14:paraId="5F7CE748" w14:textId="3B594906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5</w:t>
            </w:r>
            <w:r w:rsidR="008A45E8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67</w:t>
            </w:r>
          </w:p>
        </w:tc>
        <w:tc>
          <w:tcPr>
            <w:tcW w:w="147" w:type="pct"/>
          </w:tcPr>
          <w:p w14:paraId="55C1936A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</w:tcPr>
          <w:p w14:paraId="7E4136AD" w14:textId="722FFDA5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11</w:t>
            </w:r>
            <w:r w:rsidR="00EC0F8E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76</w:t>
            </w:r>
          </w:p>
        </w:tc>
      </w:tr>
      <w:tr w:rsidR="00EC0F8E" w:rsidRPr="002516C1" w14:paraId="237D6E25" w14:textId="77777777" w:rsidTr="00EC0F8E">
        <w:tc>
          <w:tcPr>
            <w:tcW w:w="1698" w:type="pct"/>
          </w:tcPr>
          <w:p w14:paraId="4D6FBA8B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กิจการอื่น</w:t>
            </w:r>
          </w:p>
        </w:tc>
        <w:tc>
          <w:tcPr>
            <w:tcW w:w="534" w:type="pct"/>
          </w:tcPr>
          <w:p w14:paraId="525448A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06740690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5" w:type="pct"/>
            <w:gridSpan w:val="2"/>
          </w:tcPr>
          <w:p w14:paraId="2C2C7843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410E73CA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47" w:type="pct"/>
          </w:tcPr>
          <w:p w14:paraId="627CD0D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965AF3C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" w:type="pct"/>
          </w:tcPr>
          <w:p w14:paraId="7D0081C9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177FF8E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</w:p>
        </w:tc>
      </w:tr>
      <w:tr w:rsidR="00EC0F8E" w:rsidRPr="002516C1" w14:paraId="2BAF51A3" w14:textId="77777777" w:rsidTr="00EC0F8E">
        <w:tc>
          <w:tcPr>
            <w:tcW w:w="1698" w:type="pct"/>
          </w:tcPr>
          <w:p w14:paraId="1DF75750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</w:p>
        </w:tc>
        <w:tc>
          <w:tcPr>
            <w:tcW w:w="534" w:type="pct"/>
          </w:tcPr>
          <w:p w14:paraId="34DD51AF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29937434" w14:textId="5CD23E01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77</w:t>
            </w:r>
            <w:r w:rsidR="008A45E8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145" w:type="pct"/>
            <w:gridSpan w:val="2"/>
          </w:tcPr>
          <w:p w14:paraId="18DDA943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0AB335ED" w14:textId="58B4307B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66</w:t>
            </w:r>
            <w:r w:rsidR="009A5553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147" w:type="pct"/>
          </w:tcPr>
          <w:p w14:paraId="18287C9F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6441AA17" w14:textId="2186B623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13</w:t>
            </w:r>
            <w:r w:rsidR="008A45E8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88</w:t>
            </w:r>
          </w:p>
        </w:tc>
        <w:tc>
          <w:tcPr>
            <w:tcW w:w="147" w:type="pct"/>
          </w:tcPr>
          <w:p w14:paraId="46271563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646C596B" w14:textId="386F8183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16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19</w:t>
            </w:r>
          </w:p>
        </w:tc>
      </w:tr>
      <w:tr w:rsidR="00EC0F8E" w:rsidRPr="002516C1" w14:paraId="1EB56559" w14:textId="77777777" w:rsidTr="00EC0F8E">
        <w:tc>
          <w:tcPr>
            <w:tcW w:w="1698" w:type="pct"/>
          </w:tcPr>
          <w:p w14:paraId="7FDBA60A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เจ้าหนี้กรมสรรพากร</w:t>
            </w:r>
          </w:p>
        </w:tc>
        <w:tc>
          <w:tcPr>
            <w:tcW w:w="534" w:type="pct"/>
          </w:tcPr>
          <w:p w14:paraId="287DC6F2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</w:tcPr>
          <w:p w14:paraId="7C45E862" w14:textId="2F2BB0FF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47</w:t>
            </w:r>
            <w:r w:rsidR="008A45E8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78</w:t>
            </w:r>
          </w:p>
        </w:tc>
        <w:tc>
          <w:tcPr>
            <w:tcW w:w="145" w:type="pct"/>
            <w:gridSpan w:val="2"/>
          </w:tcPr>
          <w:p w14:paraId="20F0F9D4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</w:tcPr>
          <w:p w14:paraId="57AD082A" w14:textId="78A59929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67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147" w:type="pct"/>
          </w:tcPr>
          <w:p w14:paraId="241F1E68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</w:tcPr>
          <w:p w14:paraId="58DE4BE1" w14:textId="6812D9E9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8A45E8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47" w:type="pct"/>
          </w:tcPr>
          <w:p w14:paraId="6311D73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</w:tcPr>
          <w:p w14:paraId="3E7B63EE" w14:textId="6960BB24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66</w:t>
            </w:r>
          </w:p>
        </w:tc>
      </w:tr>
      <w:tr w:rsidR="00EC0F8E" w:rsidRPr="002516C1" w14:paraId="1C15D55D" w14:textId="77777777" w:rsidTr="00EC0F8E">
        <w:tc>
          <w:tcPr>
            <w:tcW w:w="1698" w:type="pct"/>
          </w:tcPr>
          <w:p w14:paraId="2FFDD08A" w14:textId="32CBD2BC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</w:t>
            </w:r>
            <w:r w:rsidR="000B2FD5" w:rsidRPr="002516C1">
              <w:rPr>
                <w:rFonts w:asciiTheme="majorBidi" w:hAnsiTheme="majorBidi" w:cstheme="majorBidi"/>
                <w:cs/>
              </w:rPr>
              <w:t>ๆ</w:t>
            </w:r>
          </w:p>
        </w:tc>
        <w:tc>
          <w:tcPr>
            <w:tcW w:w="534" w:type="pct"/>
          </w:tcPr>
          <w:p w14:paraId="3736035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E2C00B2" w14:textId="1FDD94EA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116</w:t>
            </w:r>
            <w:r w:rsidR="008A45E8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145" w:type="pct"/>
            <w:gridSpan w:val="2"/>
          </w:tcPr>
          <w:p w14:paraId="69237471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03713B5" w14:textId="25E768D0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139</w:t>
            </w:r>
            <w:r w:rsidR="009A5553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147" w:type="pct"/>
          </w:tcPr>
          <w:p w14:paraId="2BFBB583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26F2340" w14:textId="27A2E406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8A45E8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7" w:type="pct"/>
          </w:tcPr>
          <w:p w14:paraId="2CA84516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4E6F3A21" w14:textId="68B03904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43</w:t>
            </w:r>
          </w:p>
        </w:tc>
      </w:tr>
      <w:tr w:rsidR="00EC0F8E" w:rsidRPr="002516C1" w14:paraId="7C447BEA" w14:textId="77777777" w:rsidTr="00EC0F8E">
        <w:trPr>
          <w:trHeight w:val="442"/>
        </w:trPr>
        <w:tc>
          <w:tcPr>
            <w:tcW w:w="1698" w:type="pct"/>
          </w:tcPr>
          <w:p w14:paraId="0CA70E4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34" w:type="pct"/>
          </w:tcPr>
          <w:p w14:paraId="7FDC7EAE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14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8F4C9D4" w14:textId="6448E80B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252</w:t>
            </w:r>
            <w:r w:rsidR="00276D66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63</w:t>
            </w:r>
          </w:p>
        </w:tc>
        <w:tc>
          <w:tcPr>
            <w:tcW w:w="145" w:type="pct"/>
            <w:gridSpan w:val="2"/>
          </w:tcPr>
          <w:p w14:paraId="71EFA427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17959B7" w14:textId="3A554F1C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303</w:t>
            </w:r>
            <w:r w:rsidR="00EC0F8E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06</w:t>
            </w:r>
          </w:p>
        </w:tc>
        <w:tc>
          <w:tcPr>
            <w:tcW w:w="147" w:type="pct"/>
          </w:tcPr>
          <w:p w14:paraId="77738A88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2696876F" w14:textId="3081A67C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23</w:t>
            </w:r>
            <w:r w:rsidR="008A45E8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27</w:t>
            </w:r>
          </w:p>
        </w:tc>
        <w:tc>
          <w:tcPr>
            <w:tcW w:w="147" w:type="pct"/>
          </w:tcPr>
          <w:p w14:paraId="77D662E5" w14:textId="77777777" w:rsidR="00EC0F8E" w:rsidRPr="002516C1" w:rsidRDefault="00EC0F8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69CE685" w14:textId="2E43EB12" w:rsidR="00EC0F8E" w:rsidRPr="002516C1" w:rsidRDefault="00A026BE" w:rsidP="00EC0F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32</w:t>
            </w:r>
            <w:r w:rsidR="00EC0F8E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04</w:t>
            </w:r>
          </w:p>
        </w:tc>
      </w:tr>
    </w:tbl>
    <w:p w14:paraId="3D45EF88" w14:textId="283E53A4" w:rsidR="00AC15BC" w:rsidRPr="002516C1" w:rsidRDefault="00AC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72B97EE5" w14:textId="0D64B234" w:rsidR="00AC15BC" w:rsidRPr="002516C1" w:rsidRDefault="00AC15BC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ทุนเรือนหุ้น</w:t>
      </w:r>
    </w:p>
    <w:p w14:paraId="6B1534A7" w14:textId="77777777" w:rsidR="00AC15BC" w:rsidRPr="002516C1" w:rsidRDefault="00AC15BC" w:rsidP="00AC15BC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tbl>
      <w:tblPr>
        <w:tblW w:w="9075" w:type="dxa"/>
        <w:tblInd w:w="450" w:type="dxa"/>
        <w:tblLook w:val="01E0" w:firstRow="1" w:lastRow="1" w:firstColumn="1" w:lastColumn="1" w:noHBand="0" w:noVBand="0"/>
      </w:tblPr>
      <w:tblGrid>
        <w:gridCol w:w="3436"/>
        <w:gridCol w:w="854"/>
        <w:gridCol w:w="1027"/>
        <w:gridCol w:w="261"/>
        <w:gridCol w:w="22"/>
        <w:gridCol w:w="1005"/>
        <w:gridCol w:w="22"/>
        <w:gridCol w:w="239"/>
        <w:gridCol w:w="15"/>
        <w:gridCol w:w="906"/>
        <w:gridCol w:w="7"/>
        <w:gridCol w:w="254"/>
        <w:gridCol w:w="1027"/>
      </w:tblGrid>
      <w:tr w:rsidR="00281644" w:rsidRPr="002516C1" w14:paraId="5F7BCEE9" w14:textId="77777777" w:rsidTr="009A5553">
        <w:trPr>
          <w:tblHeader/>
        </w:trPr>
        <w:tc>
          <w:tcPr>
            <w:tcW w:w="3436" w:type="dxa"/>
          </w:tcPr>
          <w:p w14:paraId="5A74D4D4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highlight w:val="yellow"/>
              </w:rPr>
            </w:pPr>
          </w:p>
        </w:tc>
        <w:tc>
          <w:tcPr>
            <w:tcW w:w="854" w:type="dxa"/>
          </w:tcPr>
          <w:p w14:paraId="4F15B057" w14:textId="77777777" w:rsidR="00AC15BC" w:rsidRPr="002516C1" w:rsidRDefault="00AC15BC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315" w:type="dxa"/>
            <w:gridSpan w:val="4"/>
            <w:shd w:val="clear" w:color="auto" w:fill="auto"/>
          </w:tcPr>
          <w:p w14:paraId="0E1AE5F5" w14:textId="1423373E" w:rsidR="00AC15BC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1" w:type="dxa"/>
            <w:gridSpan w:val="2"/>
            <w:shd w:val="clear" w:color="auto" w:fill="auto"/>
          </w:tcPr>
          <w:p w14:paraId="38F48E25" w14:textId="77777777" w:rsidR="00AC15BC" w:rsidRPr="002516C1" w:rsidRDefault="00AC15BC" w:rsidP="008770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9" w:type="dxa"/>
            <w:gridSpan w:val="5"/>
            <w:shd w:val="clear" w:color="auto" w:fill="auto"/>
          </w:tcPr>
          <w:p w14:paraId="18FDE661" w14:textId="118B9DCF" w:rsidR="00AC15BC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281644" w:rsidRPr="002516C1" w14:paraId="48BB7D1C" w14:textId="77777777" w:rsidTr="009A5553">
        <w:trPr>
          <w:tblHeader/>
        </w:trPr>
        <w:tc>
          <w:tcPr>
            <w:tcW w:w="3436" w:type="dxa"/>
          </w:tcPr>
          <w:p w14:paraId="2BBD98E9" w14:textId="2791DA9D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854" w:type="dxa"/>
          </w:tcPr>
          <w:p w14:paraId="239FFB70" w14:textId="77777777" w:rsidR="00AC15BC" w:rsidRPr="002516C1" w:rsidRDefault="00AC15BC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27" w:type="dxa"/>
            <w:shd w:val="clear" w:color="auto" w:fill="auto"/>
          </w:tcPr>
          <w:p w14:paraId="4B7DB487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1" w:type="dxa"/>
          </w:tcPr>
          <w:p w14:paraId="30838BC4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shd w:val="clear" w:color="auto" w:fill="auto"/>
          </w:tcPr>
          <w:p w14:paraId="4195A72F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  <w:tc>
          <w:tcPr>
            <w:tcW w:w="261" w:type="dxa"/>
            <w:gridSpan w:val="2"/>
          </w:tcPr>
          <w:p w14:paraId="253B8CC5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shd w:val="clear" w:color="auto" w:fill="auto"/>
          </w:tcPr>
          <w:p w14:paraId="78941B1C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จำนวนหุ้น</w:t>
            </w:r>
          </w:p>
        </w:tc>
        <w:tc>
          <w:tcPr>
            <w:tcW w:w="261" w:type="dxa"/>
            <w:gridSpan w:val="2"/>
          </w:tcPr>
          <w:p w14:paraId="64E0EE31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shd w:val="clear" w:color="auto" w:fill="auto"/>
          </w:tcPr>
          <w:p w14:paraId="241EB2BB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</w:rPr>
            </w:pPr>
            <w:r w:rsidRPr="002516C1">
              <w:rPr>
                <w:rFonts w:asciiTheme="majorBidi" w:hAnsiTheme="majorBidi" w:cstheme="majorBidi"/>
                <w:b/>
                <w:cs/>
              </w:rPr>
              <w:t>จำนวนเงิน</w:t>
            </w:r>
          </w:p>
        </w:tc>
      </w:tr>
      <w:tr w:rsidR="00AC15BC" w:rsidRPr="002516C1" w14:paraId="417045FC" w14:textId="77777777" w:rsidTr="009A5553">
        <w:trPr>
          <w:tblHeader/>
        </w:trPr>
        <w:tc>
          <w:tcPr>
            <w:tcW w:w="3436" w:type="dxa"/>
          </w:tcPr>
          <w:p w14:paraId="5BBB7875" w14:textId="50EA6C0F" w:rsidR="00AC15BC" w:rsidRPr="002516C1" w:rsidRDefault="00AC15BC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54" w:type="dxa"/>
          </w:tcPr>
          <w:p w14:paraId="4208FFD0" w14:textId="77777777" w:rsidR="00AC15BC" w:rsidRPr="002516C1" w:rsidRDefault="00AC15BC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4785" w:type="dxa"/>
            <w:gridSpan w:val="11"/>
          </w:tcPr>
          <w:p w14:paraId="6E4AAA33" w14:textId="77777777" w:rsidR="00AC15BC" w:rsidRPr="002516C1" w:rsidRDefault="00AC15BC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(ล้านหุ้น</w:t>
            </w:r>
            <w:r w:rsidRPr="002516C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ล้านบาท)</w:t>
            </w:r>
          </w:p>
        </w:tc>
      </w:tr>
      <w:tr w:rsidR="00226E22" w:rsidRPr="002516C1" w14:paraId="6BF8FC75" w14:textId="77777777" w:rsidTr="009A5553">
        <w:tc>
          <w:tcPr>
            <w:tcW w:w="3436" w:type="dxa"/>
          </w:tcPr>
          <w:p w14:paraId="25BB60D3" w14:textId="163EE071" w:rsidR="00226E22" w:rsidRPr="002516C1" w:rsidRDefault="00226E22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54" w:type="dxa"/>
          </w:tcPr>
          <w:p w14:paraId="207E3727" w14:textId="77777777" w:rsidR="00226E22" w:rsidRPr="002516C1" w:rsidRDefault="00226E22" w:rsidP="008770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85" w:type="dxa"/>
            <w:gridSpan w:val="11"/>
          </w:tcPr>
          <w:p w14:paraId="251684FF" w14:textId="77777777" w:rsidR="00226E22" w:rsidRPr="002516C1" w:rsidRDefault="00226E22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cs/>
              </w:rPr>
            </w:pPr>
          </w:p>
        </w:tc>
      </w:tr>
      <w:tr w:rsidR="00281644" w:rsidRPr="002516C1" w14:paraId="6E5997CD" w14:textId="77777777" w:rsidTr="009A5553">
        <w:tc>
          <w:tcPr>
            <w:tcW w:w="3436" w:type="dxa"/>
          </w:tcPr>
          <w:p w14:paraId="0B39BE46" w14:textId="5AD99F8F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ทุนจดทะเบียน ณ วันที่ </w:t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="00FD653E" w:rsidRPr="002516C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54" w:type="dxa"/>
          </w:tcPr>
          <w:p w14:paraId="41454238" w14:textId="7DB4B170" w:rsidR="00281644" w:rsidRPr="002516C1" w:rsidRDefault="00A026BE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7" w:type="dxa"/>
            <w:vAlign w:val="bottom"/>
          </w:tcPr>
          <w:p w14:paraId="190A406D" w14:textId="39C3F587" w:rsidR="00281644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</w:tcPr>
          <w:p w14:paraId="39566685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42A7DCC0" w14:textId="12990048" w:rsidR="00281644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615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gridSpan w:val="2"/>
          </w:tcPr>
          <w:p w14:paraId="3CCC82D3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CC3A0A9" w14:textId="7E954E66" w:rsidR="00281644" w:rsidRPr="002516C1" w:rsidRDefault="00A026BE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gridSpan w:val="2"/>
          </w:tcPr>
          <w:p w14:paraId="47F73C3A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72CE45D3" w14:textId="0BC50D9D" w:rsidR="00281644" w:rsidRPr="002516C1" w:rsidRDefault="00A026BE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615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9C2899" w:rsidRPr="002516C1" w14:paraId="10428B7D" w14:textId="77777777" w:rsidTr="009A5553">
        <w:trPr>
          <w:trHeight w:val="335"/>
        </w:trPr>
        <w:tc>
          <w:tcPr>
            <w:tcW w:w="3436" w:type="dxa"/>
          </w:tcPr>
          <w:p w14:paraId="3DDE2576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ลดมูลค่าหุ้น</w:t>
            </w:r>
          </w:p>
        </w:tc>
        <w:tc>
          <w:tcPr>
            <w:tcW w:w="854" w:type="dxa"/>
          </w:tcPr>
          <w:p w14:paraId="0E4FFF8E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2E0B9C57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E798076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shd w:val="clear" w:color="auto" w:fill="auto"/>
            <w:vAlign w:val="bottom"/>
          </w:tcPr>
          <w:p w14:paraId="6641F3F3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4" w:type="dxa"/>
            <w:gridSpan w:val="2"/>
            <w:shd w:val="clear" w:color="auto" w:fill="auto"/>
          </w:tcPr>
          <w:p w14:paraId="0B389D41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bottom"/>
          </w:tcPr>
          <w:p w14:paraId="15F57047" w14:textId="77777777" w:rsidR="009C2899" w:rsidRPr="002516C1" w:rsidRDefault="009C2899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03E106F9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6AD53441" w14:textId="77777777" w:rsidR="009C2899" w:rsidRPr="002516C1" w:rsidRDefault="009C2899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C2899" w:rsidRPr="002516C1" w14:paraId="558BC304" w14:textId="77777777" w:rsidTr="009A5553">
        <w:tc>
          <w:tcPr>
            <w:tcW w:w="3436" w:type="dxa"/>
          </w:tcPr>
          <w:p w14:paraId="63EE0736" w14:textId="5EED4A2F" w:rsidR="009C2899" w:rsidRPr="002516C1" w:rsidRDefault="00FD653E" w:rsidP="00FD65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 xml:space="preserve">- </w:t>
            </w:r>
            <w:r w:rsidR="009C2899" w:rsidRPr="002516C1">
              <w:rPr>
                <w:rFonts w:asciiTheme="majorBidi" w:hAnsiTheme="majorBidi" w:cstheme="majorBidi"/>
                <w:cs/>
              </w:rPr>
              <w:t xml:space="preserve">จากหุ้นละ </w:t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="009C2899" w:rsidRPr="002516C1">
              <w:rPr>
                <w:rFonts w:asciiTheme="majorBidi" w:hAnsiTheme="majorBidi" w:cstheme="majorBidi"/>
              </w:rPr>
              <w:t xml:space="preserve"> </w:t>
            </w:r>
            <w:r w:rsidR="009C2899" w:rsidRPr="002516C1">
              <w:rPr>
                <w:rFonts w:asciiTheme="majorBidi" w:hAnsiTheme="majorBidi" w:cstheme="majorBidi"/>
                <w:cs/>
              </w:rPr>
              <w:t xml:space="preserve">บาทเป็นหุ้นละ </w:t>
            </w:r>
            <w:r w:rsidR="00A026BE" w:rsidRPr="00A026BE">
              <w:rPr>
                <w:rFonts w:asciiTheme="majorBidi" w:hAnsiTheme="majorBidi" w:cstheme="majorBidi"/>
              </w:rPr>
              <w:t>2</w:t>
            </w:r>
            <w:r w:rsidR="009C2899"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="009C2899" w:rsidRPr="002516C1">
              <w:rPr>
                <w:rFonts w:asciiTheme="majorBidi" w:hAnsiTheme="majorBidi" w:cstheme="majorBidi"/>
              </w:rPr>
              <w:t xml:space="preserve"> </w:t>
            </w:r>
            <w:r w:rsidR="009C2899" w:rsidRPr="002516C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854" w:type="dxa"/>
          </w:tcPr>
          <w:p w14:paraId="3D97836D" w14:textId="53F36804" w:rsidR="009C2899" w:rsidRPr="002516C1" w:rsidRDefault="00A026BE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FD653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9BA25" w14:textId="07DF2554" w:rsidR="009C2899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723</w:t>
            </w:r>
            <w:r w:rsidR="009C2899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C871D92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634E5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14:paraId="05A7FA47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93B67" w14:textId="77777777" w:rsidR="009C2899" w:rsidRPr="002516C1" w:rsidRDefault="009C2899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4" w:type="dxa"/>
            <w:shd w:val="clear" w:color="auto" w:fill="auto"/>
          </w:tcPr>
          <w:p w14:paraId="66A8AE70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38FE96" w14:textId="77777777" w:rsidR="009C2899" w:rsidRPr="002516C1" w:rsidRDefault="009C2899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9C2899" w:rsidRPr="002516C1" w14:paraId="5FA2C392" w14:textId="77777777" w:rsidTr="009A5553">
        <w:tc>
          <w:tcPr>
            <w:tcW w:w="3436" w:type="dxa"/>
          </w:tcPr>
          <w:p w14:paraId="6DC55A79" w14:textId="66FB62C0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ทุนจดทะเบียน 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854" w:type="dxa"/>
          </w:tcPr>
          <w:p w14:paraId="472CD4FC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F3994C" w14:textId="24BF873A" w:rsidR="009C2899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446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83" w:type="dxa"/>
            <w:gridSpan w:val="2"/>
          </w:tcPr>
          <w:p w14:paraId="254CB29B" w14:textId="77777777" w:rsidR="009C2899" w:rsidRPr="002516C1" w:rsidRDefault="009C2899" w:rsidP="00AA567C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CAE6B" w14:textId="63CF6F79" w:rsidR="009C2899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54" w:type="dxa"/>
            <w:gridSpan w:val="2"/>
          </w:tcPr>
          <w:p w14:paraId="066BE4A4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2F09AB" w14:textId="4D6DE25C" w:rsidR="009C2899" w:rsidRPr="002516C1" w:rsidRDefault="00A026BE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723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54" w:type="dxa"/>
          </w:tcPr>
          <w:p w14:paraId="4B92D7C3" w14:textId="77777777" w:rsidR="009C2899" w:rsidRPr="002516C1" w:rsidRDefault="009C2899" w:rsidP="00AA56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6C2A61" w14:textId="13737694" w:rsidR="009C2899" w:rsidRPr="002516C1" w:rsidRDefault="00A026BE" w:rsidP="00AA567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281644" w:rsidRPr="002516C1" w14:paraId="3B35CD11" w14:textId="77777777" w:rsidTr="009A5553">
        <w:tc>
          <w:tcPr>
            <w:tcW w:w="3436" w:type="dxa"/>
          </w:tcPr>
          <w:p w14:paraId="7E217FE4" w14:textId="3E78F28D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54" w:type="dxa"/>
          </w:tcPr>
          <w:p w14:paraId="663447BC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tcBorders>
              <w:top w:val="double" w:sz="4" w:space="0" w:color="auto"/>
            </w:tcBorders>
            <w:vAlign w:val="bottom"/>
          </w:tcPr>
          <w:p w14:paraId="7EB0E583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6361DA35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BFD1AC4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77F8A02D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1825C96C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7CACFD70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13839D4A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A5553" w:rsidRPr="002516C1" w14:paraId="47734C15" w14:textId="77777777" w:rsidTr="009A5553">
        <w:tc>
          <w:tcPr>
            <w:tcW w:w="3436" w:type="dxa"/>
          </w:tcPr>
          <w:p w14:paraId="3F70597A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3CE04B7D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DCE50ED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7931AAB6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AB90DE2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35DBDA60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3AE4BDED" w14:textId="77777777" w:rsidR="009A5553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  <w:p w14:paraId="171FF768" w14:textId="4E555683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854" w:type="dxa"/>
          </w:tcPr>
          <w:p w14:paraId="4062FF03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30DDF2B4" w14:textId="77777777" w:rsidR="009A5553" w:rsidRPr="002516C1" w:rsidRDefault="009A5553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DB4AA59" w14:textId="77777777" w:rsidR="009A5553" w:rsidRPr="002516C1" w:rsidRDefault="009A5553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26F7F2B3" w14:textId="77777777" w:rsidR="009A5553" w:rsidRPr="002516C1" w:rsidRDefault="009A5553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112672C1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B0D12A9" w14:textId="77777777" w:rsidR="009A5553" w:rsidRPr="002516C1" w:rsidRDefault="009A5553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0F9187E2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5D169C34" w14:textId="77777777" w:rsidR="009A5553" w:rsidRPr="002516C1" w:rsidRDefault="009A5553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644" w:rsidRPr="002516C1" w14:paraId="60636842" w14:textId="77777777" w:rsidTr="009A5553">
        <w:tc>
          <w:tcPr>
            <w:tcW w:w="3436" w:type="dxa"/>
          </w:tcPr>
          <w:p w14:paraId="1A08CCF6" w14:textId="4ECEF8A0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i/>
                <w:iCs/>
                <w:highlight w:val="magenta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ทุนที่ออกและชำระแล้ว</w:t>
            </w:r>
          </w:p>
        </w:tc>
        <w:tc>
          <w:tcPr>
            <w:tcW w:w="854" w:type="dxa"/>
          </w:tcPr>
          <w:p w14:paraId="5EABAD4A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7B23EB5D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C0935D0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8623D1B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6BCF3F20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08B59475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390CFA49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41EA9BAF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644" w:rsidRPr="002516C1" w14:paraId="2794883B" w14:textId="77777777" w:rsidTr="009A5553">
        <w:tc>
          <w:tcPr>
            <w:tcW w:w="3436" w:type="dxa"/>
          </w:tcPr>
          <w:p w14:paraId="60A38417" w14:textId="20B4CA99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854" w:type="dxa"/>
          </w:tcPr>
          <w:p w14:paraId="7C0F5792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7" w:type="dxa"/>
            <w:vAlign w:val="bottom"/>
          </w:tcPr>
          <w:p w14:paraId="739F677C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551EC2B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72DE0BA7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4B72044C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701BB08C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7150DC00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4614D0A1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644" w:rsidRPr="002516C1" w14:paraId="7C20071D" w14:textId="77777777" w:rsidTr="009A5553">
        <w:tc>
          <w:tcPr>
            <w:tcW w:w="3436" w:type="dxa"/>
          </w:tcPr>
          <w:p w14:paraId="083B0DD0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5C8D97E3" w14:textId="6DFED652" w:rsidR="00281644" w:rsidRPr="002516C1" w:rsidRDefault="00A026BE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7" w:type="dxa"/>
            <w:vAlign w:val="bottom"/>
          </w:tcPr>
          <w:p w14:paraId="3F08C990" w14:textId="60C5E21D" w:rsidR="00281644" w:rsidRPr="002516C1" w:rsidRDefault="00A026BE" w:rsidP="00D018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61" w:type="dxa"/>
          </w:tcPr>
          <w:p w14:paraId="4F297AF2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055E6365" w14:textId="31EEB8B9" w:rsidR="00281644" w:rsidRPr="002516C1" w:rsidRDefault="00A026BE" w:rsidP="00D018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gridSpan w:val="2"/>
          </w:tcPr>
          <w:p w14:paraId="1117C621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58188873" w14:textId="274C745E" w:rsidR="00281644" w:rsidRPr="002516C1" w:rsidRDefault="00A026BE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61" w:type="dxa"/>
            <w:gridSpan w:val="2"/>
          </w:tcPr>
          <w:p w14:paraId="403780EA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2C596262" w14:textId="60A0905A" w:rsidR="00281644" w:rsidRPr="002516C1" w:rsidRDefault="00A026BE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281644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532</w:t>
            </w:r>
            <w:r w:rsidR="009B0AB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</w:tr>
      <w:tr w:rsidR="00281644" w:rsidRPr="002516C1" w14:paraId="2A4EA882" w14:textId="77777777" w:rsidTr="009A5553">
        <w:tc>
          <w:tcPr>
            <w:tcW w:w="3436" w:type="dxa"/>
          </w:tcPr>
          <w:p w14:paraId="35393FB9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ลดมูลค่าหุ้น</w:t>
            </w:r>
          </w:p>
        </w:tc>
        <w:tc>
          <w:tcPr>
            <w:tcW w:w="854" w:type="dxa"/>
          </w:tcPr>
          <w:p w14:paraId="704E6675" w14:textId="77777777" w:rsidR="00281644" w:rsidRPr="002516C1" w:rsidRDefault="00281644" w:rsidP="00281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ABD96EF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6540F31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01D77F68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433F5986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705A51FB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5407F508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50500EA5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644" w:rsidRPr="002516C1" w14:paraId="67338666" w14:textId="77777777" w:rsidTr="009A5553">
        <w:tc>
          <w:tcPr>
            <w:tcW w:w="3436" w:type="dxa"/>
          </w:tcPr>
          <w:p w14:paraId="1B300EDE" w14:textId="78B724EB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- จากหุ้นละ </w:t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บาทเป็นหุ้นละ </w:t>
            </w:r>
            <w:r w:rsidR="00A026BE" w:rsidRPr="00A026BE">
              <w:rPr>
                <w:rFonts w:asciiTheme="majorBidi" w:hAnsiTheme="majorBidi" w:cstheme="majorBidi"/>
              </w:rPr>
              <w:t>2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5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บาท</w:t>
            </w:r>
          </w:p>
        </w:tc>
        <w:tc>
          <w:tcPr>
            <w:tcW w:w="854" w:type="dxa"/>
          </w:tcPr>
          <w:p w14:paraId="1DB70EF3" w14:textId="7C9D7EAB" w:rsidR="00281644" w:rsidRPr="002516C1" w:rsidRDefault="00A026BE" w:rsidP="00281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281644"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027" w:type="dxa"/>
          </w:tcPr>
          <w:p w14:paraId="12C551E1" w14:textId="5F556F39" w:rsidR="00281644" w:rsidRPr="002516C1" w:rsidRDefault="00A026BE" w:rsidP="00D018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506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61" w:type="dxa"/>
          </w:tcPr>
          <w:p w14:paraId="36E2D0CC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670F475" w14:textId="63B140AF" w:rsidR="00281644" w:rsidRPr="002516C1" w:rsidRDefault="00281644" w:rsidP="00D018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265EF7E2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</w:tcPr>
          <w:p w14:paraId="2458689A" w14:textId="33899585" w:rsidR="00281644" w:rsidRPr="002516C1" w:rsidRDefault="00453907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14:paraId="6EB1AB11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30FCA430" w14:textId="6DD05F9D" w:rsidR="00281644" w:rsidRPr="002516C1" w:rsidRDefault="00281644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453907" w:rsidRPr="002516C1" w14:paraId="42C537FD" w14:textId="77777777" w:rsidTr="009A5553">
        <w:tc>
          <w:tcPr>
            <w:tcW w:w="3436" w:type="dxa"/>
          </w:tcPr>
          <w:p w14:paraId="1CA36EF5" w14:textId="7D2FC4D5" w:rsidR="00281644" w:rsidRPr="002516C1" w:rsidRDefault="00FD653E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ชำระค่าหุ้น</w:t>
            </w:r>
          </w:p>
        </w:tc>
        <w:tc>
          <w:tcPr>
            <w:tcW w:w="854" w:type="dxa"/>
          </w:tcPr>
          <w:p w14:paraId="44E46713" w14:textId="77777777" w:rsidR="00281644" w:rsidRPr="002516C1" w:rsidRDefault="00281644" w:rsidP="00281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095314FA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35882D3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059FC7DA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1" w:type="dxa"/>
            <w:gridSpan w:val="2"/>
          </w:tcPr>
          <w:p w14:paraId="5DC29896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</w:tcPr>
          <w:p w14:paraId="0D649AA5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678D71D9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38557DBB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3907" w:rsidRPr="002516C1" w14:paraId="598FCB76" w14:textId="77777777" w:rsidTr="009A5553">
        <w:tc>
          <w:tcPr>
            <w:tcW w:w="3436" w:type="dxa"/>
          </w:tcPr>
          <w:p w14:paraId="7AD7A9DD" w14:textId="159236D4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3E9C6AC4" w14:textId="46095FA6" w:rsidR="00281644" w:rsidRPr="002516C1" w:rsidRDefault="00A026BE" w:rsidP="00281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2</w:t>
            </w:r>
            <w:r w:rsidR="00453907"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5</w:t>
            </w:r>
          </w:p>
        </w:tc>
        <w:tc>
          <w:tcPr>
            <w:tcW w:w="1027" w:type="dxa"/>
            <w:tcBorders>
              <w:bottom w:val="single" w:sz="4" w:space="0" w:color="auto"/>
            </w:tcBorders>
          </w:tcPr>
          <w:p w14:paraId="11B8A5C4" w14:textId="60A8DAC8" w:rsidR="00281644" w:rsidRPr="002516C1" w:rsidRDefault="00A026BE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433</w:t>
            </w:r>
            <w:r w:rsidR="009C289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261" w:type="dxa"/>
          </w:tcPr>
          <w:p w14:paraId="73BC0B65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tcBorders>
              <w:bottom w:val="single" w:sz="4" w:space="0" w:color="auto"/>
            </w:tcBorders>
            <w:vAlign w:val="bottom"/>
          </w:tcPr>
          <w:p w14:paraId="100E0E91" w14:textId="734B2748" w:rsidR="00281644" w:rsidRPr="002516C1" w:rsidRDefault="00A026BE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083</w:t>
            </w:r>
            <w:r w:rsidR="00453907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gridSpan w:val="2"/>
          </w:tcPr>
          <w:p w14:paraId="0651814F" w14:textId="64580CA1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tcBorders>
              <w:bottom w:val="single" w:sz="4" w:space="0" w:color="auto"/>
            </w:tcBorders>
          </w:tcPr>
          <w:p w14:paraId="7FDA62C0" w14:textId="271FE321" w:rsidR="00281644" w:rsidRPr="002516C1" w:rsidRDefault="00453907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14:paraId="780B62A6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67D460BB" w14:textId="0D5937E4" w:rsidR="00281644" w:rsidRPr="002516C1" w:rsidRDefault="00453907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9A5553" w:rsidRPr="002516C1" w14:paraId="32DD5797" w14:textId="77777777" w:rsidTr="009A5553">
        <w:tc>
          <w:tcPr>
            <w:tcW w:w="3436" w:type="dxa"/>
          </w:tcPr>
          <w:p w14:paraId="623292FF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ind w:right="-10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4" w:type="dxa"/>
          </w:tcPr>
          <w:p w14:paraId="493E1CE0" w14:textId="77777777" w:rsidR="009A5553" w:rsidRPr="00352CD9" w:rsidRDefault="009A5553" w:rsidP="002816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27" w:type="dxa"/>
          </w:tcPr>
          <w:p w14:paraId="6EE687DA" w14:textId="77777777" w:rsidR="009A5553" w:rsidRPr="00352CD9" w:rsidRDefault="009A5553" w:rsidP="00FD653E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1CF6A52B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D2B168C" w14:textId="77777777" w:rsidR="009A5553" w:rsidRPr="00352CD9" w:rsidRDefault="009A5553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390CCDFB" w14:textId="77777777" w:rsidR="009A5553" w:rsidRPr="002516C1" w:rsidRDefault="009A5553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</w:tcPr>
          <w:p w14:paraId="3B46D6D9" w14:textId="77777777" w:rsidR="009A5553" w:rsidRPr="002516C1" w:rsidRDefault="009A5553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  <w:gridSpan w:val="2"/>
          </w:tcPr>
          <w:p w14:paraId="27AD134F" w14:textId="77777777" w:rsidR="009A5553" w:rsidRPr="002516C1" w:rsidRDefault="009A5553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27" w:type="dxa"/>
            <w:vAlign w:val="bottom"/>
          </w:tcPr>
          <w:p w14:paraId="35CA7453" w14:textId="77777777" w:rsidR="009A5553" w:rsidRPr="002516C1" w:rsidRDefault="009A5553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81644" w:rsidRPr="002516C1" w14:paraId="1C3854E0" w14:textId="77777777" w:rsidTr="009A5553">
        <w:tc>
          <w:tcPr>
            <w:tcW w:w="3436" w:type="dxa"/>
          </w:tcPr>
          <w:p w14:paraId="4E2AF6E6" w14:textId="4BF009FB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ธันวาคม</w:t>
            </w:r>
          </w:p>
        </w:tc>
        <w:tc>
          <w:tcPr>
            <w:tcW w:w="854" w:type="dxa"/>
          </w:tcPr>
          <w:p w14:paraId="614EAAF9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7" w:type="dxa"/>
            <w:vAlign w:val="bottom"/>
          </w:tcPr>
          <w:p w14:paraId="2201EEFF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3A6CA0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gridSpan w:val="2"/>
            <w:vAlign w:val="bottom"/>
          </w:tcPr>
          <w:p w14:paraId="3F66149C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4A318062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21" w:type="dxa"/>
            <w:gridSpan w:val="2"/>
            <w:vAlign w:val="bottom"/>
          </w:tcPr>
          <w:p w14:paraId="68171607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58B4EFFF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27" w:type="dxa"/>
            <w:vAlign w:val="bottom"/>
          </w:tcPr>
          <w:p w14:paraId="3067E13B" w14:textId="77777777" w:rsidR="00281644" w:rsidRPr="002516C1" w:rsidRDefault="00281644" w:rsidP="0028164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81644" w:rsidRPr="002516C1" w14:paraId="1B061A78" w14:textId="77777777" w:rsidTr="009A5553">
        <w:tc>
          <w:tcPr>
            <w:tcW w:w="3436" w:type="dxa"/>
          </w:tcPr>
          <w:p w14:paraId="381CD0F2" w14:textId="77777777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448896E6" w14:textId="593AF91F" w:rsidR="00281644" w:rsidRPr="002516C1" w:rsidRDefault="00A026BE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4711DE3B" w14:textId="27D62054" w:rsidR="00281644" w:rsidRPr="002516C1" w:rsidRDefault="00281644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13874DC2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7" w:type="dxa"/>
            <w:gridSpan w:val="2"/>
            <w:tcBorders>
              <w:bottom w:val="double" w:sz="4" w:space="0" w:color="auto"/>
            </w:tcBorders>
          </w:tcPr>
          <w:p w14:paraId="48BEDA87" w14:textId="1FAC1609" w:rsidR="00281644" w:rsidRPr="002516C1" w:rsidRDefault="00281644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  <w:gridSpan w:val="2"/>
          </w:tcPr>
          <w:p w14:paraId="5CD238B8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gridSpan w:val="2"/>
            <w:tcBorders>
              <w:bottom w:val="double" w:sz="4" w:space="0" w:color="auto"/>
            </w:tcBorders>
          </w:tcPr>
          <w:p w14:paraId="07D6D638" w14:textId="2FC8D040" w:rsidR="00281644" w:rsidRPr="002516C1" w:rsidRDefault="00A026BE" w:rsidP="00FD65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506</w:t>
            </w:r>
            <w:r w:rsidR="00281644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61" w:type="dxa"/>
            <w:gridSpan w:val="2"/>
          </w:tcPr>
          <w:p w14:paraId="57E4E0FC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0297F7B2" w14:textId="79360875" w:rsidR="00281644" w:rsidRPr="002516C1" w:rsidRDefault="00A026BE" w:rsidP="00FD653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</w:t>
            </w:r>
            <w:r w:rsidR="00281644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532</w:t>
            </w:r>
            <w:r w:rsidR="00281644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281644" w:rsidRPr="002516C1" w14:paraId="7BD1C696" w14:textId="77777777" w:rsidTr="009A5553">
        <w:tc>
          <w:tcPr>
            <w:tcW w:w="3436" w:type="dxa"/>
          </w:tcPr>
          <w:p w14:paraId="28CE7357" w14:textId="1FA044AA" w:rsidR="00281644" w:rsidRPr="002516C1" w:rsidRDefault="00281644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-  หุ้นสามัญ</w:t>
            </w:r>
          </w:p>
        </w:tc>
        <w:tc>
          <w:tcPr>
            <w:tcW w:w="854" w:type="dxa"/>
          </w:tcPr>
          <w:p w14:paraId="132B934B" w14:textId="4FB2FD8B" w:rsidR="00281644" w:rsidRPr="002516C1" w:rsidRDefault="00A026BE" w:rsidP="00281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</w:t>
            </w:r>
            <w:r w:rsidR="00281644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</w:tcPr>
          <w:p w14:paraId="09BE710D" w14:textId="3DE61D58" w:rsidR="00281644" w:rsidRPr="002516C1" w:rsidRDefault="00A026BE" w:rsidP="00D01840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9B0AB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446</w:t>
            </w:r>
            <w:r w:rsidR="009C2899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</w:tcPr>
          <w:p w14:paraId="6A03BA2A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02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C09D12C" w14:textId="45AE5344" w:rsidR="00281644" w:rsidRPr="002516C1" w:rsidRDefault="00A026BE" w:rsidP="00D0184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281644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615</w:t>
            </w:r>
            <w:r w:rsidR="00281644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261" w:type="dxa"/>
            <w:gridSpan w:val="2"/>
          </w:tcPr>
          <w:p w14:paraId="0FAA5EC0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601B675" w14:textId="5CA2EDD0" w:rsidR="00281644" w:rsidRPr="002516C1" w:rsidRDefault="00281644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gridSpan w:val="2"/>
          </w:tcPr>
          <w:p w14:paraId="5AC15DA6" w14:textId="77777777" w:rsidR="00281644" w:rsidRPr="002516C1" w:rsidRDefault="00281644" w:rsidP="00281644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27" w:type="dxa"/>
            <w:tcBorders>
              <w:top w:val="double" w:sz="4" w:space="0" w:color="auto"/>
              <w:bottom w:val="double" w:sz="4" w:space="0" w:color="auto"/>
            </w:tcBorders>
          </w:tcPr>
          <w:p w14:paraId="47329D85" w14:textId="718A2059" w:rsidR="00281644" w:rsidRPr="002516C1" w:rsidRDefault="00281644" w:rsidP="00276D66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04AF60E6" w14:textId="0D88C379" w:rsidR="00AC15BC" w:rsidRPr="002516C1" w:rsidRDefault="00AC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F61D069" w14:textId="08C8DED1" w:rsidR="00FD653E" w:rsidRPr="002516C1" w:rsidRDefault="00AC15BC" w:rsidP="009A5553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rFonts w:asciiTheme="majorBidi" w:hAnsiTheme="majorBidi" w:cstheme="majorBidi"/>
          <w:color w:val="000000"/>
        </w:rPr>
      </w:pPr>
      <w:r w:rsidRPr="002516C1">
        <w:rPr>
          <w:rFonts w:asciiTheme="majorBidi" w:hAnsiTheme="majorBidi" w:cstheme="majorBidi"/>
          <w:color w:val="000000"/>
          <w:cs/>
        </w:rPr>
        <w:t xml:space="preserve">วันที่ </w:t>
      </w:r>
      <w:r w:rsidR="00A026BE" w:rsidRPr="00A026BE">
        <w:rPr>
          <w:rFonts w:asciiTheme="majorBidi" w:hAnsiTheme="majorBidi" w:cstheme="majorBidi"/>
          <w:color w:val="000000"/>
        </w:rPr>
        <w:t>24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ธันวาคม </w:t>
      </w:r>
      <w:r w:rsidR="00A026BE" w:rsidRPr="00A026BE">
        <w:rPr>
          <w:rFonts w:asciiTheme="majorBidi" w:hAnsiTheme="majorBidi" w:cstheme="majorBidi"/>
          <w:color w:val="000000"/>
        </w:rPr>
        <w:t>2564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ที่ประชุมวิสามัญผู้ถือหุ้น ครั้งที่ </w:t>
      </w:r>
      <w:r w:rsidR="00A026BE" w:rsidRPr="00A026BE">
        <w:rPr>
          <w:rFonts w:asciiTheme="majorBidi" w:hAnsiTheme="majorBidi" w:cstheme="majorBidi"/>
          <w:color w:val="000000"/>
        </w:rPr>
        <w:t>2</w:t>
      </w:r>
      <w:r w:rsidRPr="002516C1">
        <w:rPr>
          <w:rFonts w:asciiTheme="majorBidi" w:hAnsiTheme="majorBidi" w:cstheme="majorBidi"/>
          <w:color w:val="000000"/>
        </w:rPr>
        <w:t>/</w:t>
      </w:r>
      <w:r w:rsidR="00A026BE" w:rsidRPr="00A026BE">
        <w:rPr>
          <w:rFonts w:asciiTheme="majorBidi" w:hAnsiTheme="majorBidi" w:cstheme="majorBidi"/>
          <w:color w:val="000000"/>
        </w:rPr>
        <w:t>2564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ของบริษัทมีมติอนุมัติเปลี่ยนแปลงมูลค่าหุ้นที่ตราไว้ของบริษัทจากเดิมมูลค่าหุ้นละ </w:t>
      </w:r>
      <w:r w:rsidR="00A026BE" w:rsidRPr="00A026BE">
        <w:rPr>
          <w:rFonts w:asciiTheme="majorBidi" w:hAnsiTheme="majorBidi" w:cstheme="majorBidi"/>
          <w:color w:val="000000"/>
        </w:rPr>
        <w:t>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บาท เป็นมูลค่าหุ้นละ </w:t>
      </w:r>
      <w:r w:rsidR="00A026BE" w:rsidRPr="00A026BE">
        <w:rPr>
          <w:rFonts w:asciiTheme="majorBidi" w:hAnsiTheme="majorBidi" w:cstheme="majorBidi"/>
          <w:color w:val="000000"/>
        </w:rPr>
        <w:t>2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50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บาท ต่อมาในวันที่ </w:t>
      </w:r>
      <w:r w:rsidR="00A026BE" w:rsidRPr="00A026BE">
        <w:rPr>
          <w:rFonts w:asciiTheme="majorBidi" w:hAnsiTheme="majorBidi" w:cstheme="majorBidi"/>
          <w:color w:val="000000"/>
        </w:rPr>
        <w:t>6</w:t>
      </w:r>
      <w:r w:rsidRPr="002516C1">
        <w:rPr>
          <w:rFonts w:asciiTheme="majorBidi" w:hAnsiTheme="majorBidi" w:cstheme="majorBidi"/>
          <w:color w:val="000000"/>
          <w:cs/>
        </w:rPr>
        <w:t xml:space="preserve"> มกราคม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>บริษัทได้</w:t>
      </w:r>
      <w:r w:rsidRPr="002516C1">
        <w:rPr>
          <w:rFonts w:asciiTheme="majorBidi" w:hAnsiTheme="majorBidi" w:cstheme="majorBidi"/>
          <w:color w:val="000000"/>
        </w:rPr>
        <w:br/>
      </w:r>
      <w:r w:rsidRPr="002516C1">
        <w:rPr>
          <w:rFonts w:asciiTheme="majorBidi" w:hAnsiTheme="majorBidi" w:cstheme="majorBidi"/>
          <w:color w:val="000000"/>
          <w:cs/>
        </w:rPr>
        <w:t xml:space="preserve">จดทะเบียนเรื่องดังกล่าวต่อกรมพัฒนาธุรกิจการค้าเรียบร้อยแล้ว ทั้งนี้การเปลี่ยนแปลงมูลค่าหุ้นที่ตราไว้ดังกล่าวมีผลให้จำนวนหุ้นที่ชำระแล้วของบริษัทเพิ่มขึ้นจากเดิม </w:t>
      </w:r>
      <w:r w:rsidR="00A026BE" w:rsidRPr="00A026BE">
        <w:rPr>
          <w:rFonts w:asciiTheme="majorBidi" w:hAnsiTheme="majorBidi" w:cstheme="majorBidi"/>
          <w:color w:val="000000"/>
        </w:rPr>
        <w:t>506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40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ล้านหุ้น เป็น </w:t>
      </w:r>
      <w:r w:rsidR="00A026BE" w:rsidRPr="00A026BE">
        <w:rPr>
          <w:rFonts w:asciiTheme="majorBidi" w:hAnsiTheme="majorBidi" w:cstheme="majorBidi"/>
          <w:color w:val="000000"/>
        </w:rPr>
        <w:t>1</w:t>
      </w:r>
      <w:r w:rsidRPr="002516C1">
        <w:rPr>
          <w:rFonts w:asciiTheme="majorBidi" w:hAnsiTheme="majorBidi" w:cstheme="majorBidi"/>
          <w:color w:val="000000"/>
        </w:rPr>
        <w:t>,</w:t>
      </w:r>
      <w:r w:rsidR="00A026BE" w:rsidRPr="00A026BE">
        <w:rPr>
          <w:rFonts w:asciiTheme="majorBidi" w:hAnsiTheme="majorBidi" w:cstheme="majorBidi"/>
          <w:color w:val="000000"/>
        </w:rPr>
        <w:t>012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80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>ล้านหุ้น</w:t>
      </w:r>
    </w:p>
    <w:p w14:paraId="105AF599" w14:textId="77777777" w:rsidR="00AC15BC" w:rsidRPr="002516C1" w:rsidRDefault="00AC15BC" w:rsidP="00AC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52BFBB1E" w14:textId="4099549F" w:rsidR="00AC15BC" w:rsidRPr="002516C1" w:rsidRDefault="00AC15BC" w:rsidP="00AC15BC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rFonts w:asciiTheme="majorBidi" w:hAnsiTheme="majorBidi" w:cstheme="majorBidi"/>
          <w:b/>
          <w:bCs/>
        </w:rPr>
      </w:pPr>
      <w:r w:rsidRPr="002516C1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="00A026BE" w:rsidRPr="00A026BE">
        <w:rPr>
          <w:rFonts w:asciiTheme="majorBidi" w:hAnsiTheme="majorBidi" w:cstheme="majorBidi"/>
          <w:color w:val="000000"/>
        </w:rPr>
        <w:t>14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มีนาคม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บริษัทได้รับชำระค่าหุ้นจำนวน </w:t>
      </w:r>
      <w:r w:rsidR="00A026BE" w:rsidRPr="00A026BE">
        <w:rPr>
          <w:rFonts w:asciiTheme="majorBidi" w:hAnsiTheme="majorBidi" w:cstheme="majorBidi"/>
          <w:color w:val="000000"/>
        </w:rPr>
        <w:t>433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20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ล้านหุ้น มูลค่าหุ้นละ </w:t>
      </w:r>
      <w:r w:rsidR="00A026BE" w:rsidRPr="00A026BE">
        <w:rPr>
          <w:rFonts w:asciiTheme="majorBidi" w:hAnsiTheme="majorBidi" w:cstheme="majorBidi"/>
          <w:color w:val="000000"/>
        </w:rPr>
        <w:t>10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50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บาท รวมเป็นเงินจำนวน </w:t>
      </w:r>
      <w:r w:rsidR="00A026BE" w:rsidRPr="00A026BE">
        <w:rPr>
          <w:rFonts w:asciiTheme="majorBidi" w:hAnsiTheme="majorBidi" w:cstheme="majorBidi"/>
          <w:color w:val="000000"/>
        </w:rPr>
        <w:t>4</w:t>
      </w:r>
      <w:r w:rsidRPr="002516C1">
        <w:rPr>
          <w:rFonts w:asciiTheme="majorBidi" w:hAnsiTheme="majorBidi" w:cstheme="majorBidi"/>
          <w:color w:val="000000"/>
        </w:rPr>
        <w:t>,</w:t>
      </w:r>
      <w:r w:rsidR="00A026BE" w:rsidRPr="00A026BE">
        <w:rPr>
          <w:rFonts w:asciiTheme="majorBidi" w:hAnsiTheme="majorBidi" w:cstheme="majorBidi"/>
          <w:color w:val="000000"/>
        </w:rPr>
        <w:t>548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60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ล้านบาท จากการเสนอขายหุ้นให้แก่ประชาชนเป็นครั้งแรก บริษัทได้นำเงินสดที่ได้รับบางส่วนไปลงทุนในเงินฝากประจำ ซึ่งแสดงเป็นเงินลงทุนชั่วคราวในงบแสดงฐานะการเงิน โดยบริษัทได้จดทะเบียนเพิ่มทุนชำระแล้วกับกรมพัฒนาธุรกิจการค้าในวันที่ </w:t>
      </w:r>
      <w:r w:rsidR="00A026BE" w:rsidRPr="00A026BE">
        <w:rPr>
          <w:rFonts w:asciiTheme="majorBidi" w:hAnsiTheme="majorBidi" w:cstheme="majorBidi"/>
          <w:color w:val="000000"/>
        </w:rPr>
        <w:t>15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มีนาคม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หุ้นสามัญของบริษัทได้เริ่มทำการซื้อขายในตลาดหลักทรัพย์แห่งประเทศไทยตั้งแต่วันที่ </w:t>
      </w:r>
      <w:r w:rsidR="00A026BE" w:rsidRPr="00A026BE">
        <w:rPr>
          <w:rFonts w:asciiTheme="majorBidi" w:hAnsiTheme="majorBidi" w:cstheme="majorBidi"/>
          <w:color w:val="000000"/>
        </w:rPr>
        <w:t>17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มีนาคม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ทั้งนี้บริษัทบันทึกค่าใช้จ่ายเกี่ยวกับการจัดจำหน่ายหุ้นจำนวน </w:t>
      </w:r>
      <w:r w:rsidR="00A026BE" w:rsidRPr="00A026BE">
        <w:rPr>
          <w:rFonts w:asciiTheme="majorBidi" w:hAnsiTheme="majorBidi" w:cstheme="majorBidi"/>
          <w:color w:val="000000"/>
        </w:rPr>
        <w:t>84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36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ล้านบาท เป็นรายการหักในบัญชีส่วนเกินมูลค่าหุ้นสามัญซึ่งทำให้ ณ วันที่ </w:t>
      </w:r>
      <w:r w:rsidR="00A026BE" w:rsidRPr="00A026BE">
        <w:rPr>
          <w:rFonts w:asciiTheme="majorBidi" w:hAnsiTheme="majorBidi" w:cstheme="majorBidi"/>
          <w:color w:val="000000"/>
        </w:rPr>
        <w:t>31</w:t>
      </w:r>
      <w:r w:rsidR="00E0446E" w:rsidRPr="002516C1">
        <w:rPr>
          <w:rFonts w:asciiTheme="majorBidi" w:hAnsiTheme="majorBidi" w:cstheme="majorBidi"/>
          <w:color w:val="000000"/>
        </w:rPr>
        <w:t xml:space="preserve"> </w:t>
      </w:r>
      <w:r w:rsidR="00E0446E" w:rsidRPr="002516C1">
        <w:rPr>
          <w:rFonts w:asciiTheme="majorBidi" w:hAnsiTheme="majorBidi" w:cstheme="majorBidi"/>
          <w:color w:val="000000"/>
          <w:cs/>
        </w:rPr>
        <w:t>ธันวาคม</w:t>
      </w:r>
      <w:r w:rsidRPr="002516C1">
        <w:rPr>
          <w:rFonts w:asciiTheme="majorBidi" w:hAnsiTheme="majorBidi" w:cstheme="majorBidi"/>
          <w:color w:val="000000"/>
          <w:cs/>
        </w:rPr>
        <w:t xml:space="preserve">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>บริษัทมีส่วนเกินมูลค่าหุ้นสามัญจำนวน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="00A026BE" w:rsidRPr="00A026BE">
        <w:rPr>
          <w:rFonts w:asciiTheme="majorBidi" w:hAnsiTheme="majorBidi" w:cstheme="majorBidi"/>
          <w:color w:val="000000"/>
        </w:rPr>
        <w:t>3</w:t>
      </w:r>
      <w:r w:rsidRPr="002516C1">
        <w:rPr>
          <w:rFonts w:asciiTheme="majorBidi" w:hAnsiTheme="majorBidi" w:cstheme="majorBidi"/>
          <w:color w:val="000000"/>
        </w:rPr>
        <w:t>,</w:t>
      </w:r>
      <w:r w:rsidR="00A026BE" w:rsidRPr="00A026BE">
        <w:rPr>
          <w:rFonts w:asciiTheme="majorBidi" w:hAnsiTheme="majorBidi" w:cstheme="majorBidi"/>
          <w:color w:val="000000"/>
        </w:rPr>
        <w:t>381</w:t>
      </w:r>
      <w:r w:rsidRPr="002516C1">
        <w:rPr>
          <w:rFonts w:asciiTheme="majorBidi" w:hAnsiTheme="majorBidi" w:cstheme="majorBidi"/>
          <w:color w:val="000000"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24</w:t>
      </w:r>
      <w:r w:rsidRPr="002516C1">
        <w:rPr>
          <w:rFonts w:asciiTheme="majorBidi" w:hAnsiTheme="majorBidi" w:cstheme="majorBidi"/>
          <w:color w:val="000000"/>
        </w:rPr>
        <w:t xml:space="preserve"> </w:t>
      </w:r>
      <w:r w:rsidRPr="002516C1">
        <w:rPr>
          <w:rFonts w:asciiTheme="majorBidi" w:hAnsiTheme="majorBidi" w:cstheme="majorBidi"/>
          <w:color w:val="000000"/>
          <w:cs/>
        </w:rPr>
        <w:t xml:space="preserve">ล้านบาท </w:t>
      </w:r>
    </w:p>
    <w:p w14:paraId="43E59AEA" w14:textId="0D03EC26" w:rsidR="00AC15BC" w:rsidRDefault="00AC1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6A872D1E" w14:textId="5EDAC465" w:rsidR="009A5553" w:rsidRDefault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09AD3122" w14:textId="5442A20B" w:rsidR="009A5553" w:rsidRDefault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1B4F5EC8" w14:textId="77777777" w:rsidR="009A5553" w:rsidRPr="002516C1" w:rsidRDefault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</w:p>
    <w:p w14:paraId="2A03796C" w14:textId="327C1575" w:rsidR="00976E27" w:rsidRPr="002516C1" w:rsidRDefault="00976E27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ส่วนเกินทุนและสำรอง</w:t>
      </w:r>
    </w:p>
    <w:p w14:paraId="6255F887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2C3A26" w14:textId="77777777" w:rsidR="00976E27" w:rsidRPr="002516C1" w:rsidRDefault="00976E27" w:rsidP="00976E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4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ส่วนต่างจากการปรับโครงสร้างธุรกิจภายใต้การควบคุมเดียวกัน</w:t>
      </w:r>
    </w:p>
    <w:p w14:paraId="16BF74E3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9F3DAF7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ผลต่างระหว่างมูลค่าตามบัญชีของสินทรัพย์สุทธิของบริษัทย่อย ณ วันรวมธุรกิจกับต้นทุนการรวมธุรกิจภายใต้การควบคุมเดียวกันรวมอยู่ในส่วนต่างจากการปรับโครงสร้างธุรกิจภายใต้การควบคุมเดียวกัน</w:t>
      </w:r>
    </w:p>
    <w:p w14:paraId="2B241FE8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23E8C985" w14:textId="77777777" w:rsidR="00976E27" w:rsidRPr="002516C1" w:rsidRDefault="00976E27" w:rsidP="00976E27">
      <w:pPr>
        <w:autoSpaceDE w:val="0"/>
        <w:autoSpaceDN w:val="0"/>
        <w:spacing w:before="40" w:after="40" w:line="240" w:lineRule="auto"/>
        <w:ind w:left="540"/>
        <w:rPr>
          <w:rFonts w:asciiTheme="majorBidi" w:hAnsiTheme="majorBidi" w:cstheme="majorBidi"/>
          <w:b/>
          <w:bCs/>
          <w:i/>
          <w:iCs/>
          <w:color w:val="000000"/>
        </w:rPr>
      </w:pPr>
      <w:r w:rsidRPr="002516C1">
        <w:rPr>
          <w:rFonts w:asciiTheme="majorBidi" w:hAnsiTheme="majorBidi" w:cstheme="majorBidi"/>
          <w:b/>
          <w:bCs/>
          <w:i/>
          <w:iCs/>
          <w:color w:val="000000"/>
          <w:cs/>
        </w:rPr>
        <w:t>ส่วนเกินทุนจากการรวมธุรกิจ</w:t>
      </w:r>
    </w:p>
    <w:p w14:paraId="3487BCAC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565DE5A7" w14:textId="77777777" w:rsidR="00976E27" w:rsidRPr="002516C1" w:rsidRDefault="00976E27" w:rsidP="00976E27">
      <w:pPr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olor w:val="000000"/>
          <w:cs/>
        </w:rPr>
        <w:t xml:space="preserve">ส่วนเกินทุนจากการรวมธุรกิจเกิดจากการเพิ่มมูลค่าของสินทรัพย์สุทธิที่วัดค่าและบันทึกด้วยมูลค่ายุติธรรม ณ วันรวมธุรกิจ </w:t>
      </w:r>
    </w:p>
    <w:p w14:paraId="6B402955" w14:textId="77777777" w:rsidR="00976E27" w:rsidRPr="009A5553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77E90C7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สำรองตามกฎหมาย</w:t>
      </w:r>
    </w:p>
    <w:p w14:paraId="6D84CF2C" w14:textId="77777777" w:rsidR="00976E27" w:rsidRPr="009A5553" w:rsidRDefault="00976E27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1B0CC39F" w14:textId="7DC2D2B0" w:rsidR="00976E27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A026BE">
        <w:rPr>
          <w:rFonts w:asciiTheme="majorBidi" w:hAnsiTheme="majorBidi" w:cstheme="majorBidi"/>
        </w:rPr>
        <w:t>2535</w:t>
      </w:r>
      <w:r w:rsidRPr="002516C1">
        <w:rPr>
          <w:rFonts w:asciiTheme="majorBidi" w:hAnsiTheme="majorBidi" w:cstheme="majorBidi"/>
          <w:cs/>
        </w:rPr>
        <w:t xml:space="preserve"> มาตรา </w:t>
      </w:r>
      <w:r w:rsidR="00A026BE" w:rsidRPr="00A026BE">
        <w:rPr>
          <w:rFonts w:asciiTheme="majorBidi" w:hAnsiTheme="majorBidi" w:cstheme="majorBidi"/>
        </w:rPr>
        <w:t>116</w:t>
      </w:r>
      <w:r w:rsidRPr="002516C1">
        <w:rPr>
          <w:rFonts w:asciiTheme="majorBidi" w:hAnsiTheme="majorBidi" w:cstheme="majorBidi"/>
          <w:cs/>
        </w:rPr>
        <w:t xml:space="preserve"> บริษัทจะต้องจัดสรรทุนสำรอง (</w:t>
      </w:r>
      <w:r w:rsidRPr="002516C1">
        <w:rPr>
          <w:rFonts w:asciiTheme="majorBidi" w:hAnsiTheme="majorBidi" w:cstheme="majorBidi"/>
        </w:rPr>
        <w:t>“</w:t>
      </w:r>
      <w:r w:rsidRPr="002516C1">
        <w:rPr>
          <w:rFonts w:asciiTheme="majorBidi" w:hAnsiTheme="majorBidi" w:cstheme="majorBidi"/>
          <w:cs/>
        </w:rPr>
        <w:t>สำรองตามกฎหมาย</w:t>
      </w:r>
      <w:r w:rsidRPr="002516C1">
        <w:rPr>
          <w:rFonts w:asciiTheme="majorBidi" w:hAnsiTheme="majorBidi" w:cstheme="majorBidi"/>
        </w:rPr>
        <w:t>”</w:t>
      </w:r>
      <w:r w:rsidRPr="002516C1">
        <w:rPr>
          <w:rFonts w:asciiTheme="majorBidi" w:hAnsiTheme="majorBidi" w:cstheme="majorBidi"/>
          <w:cs/>
        </w:rPr>
        <w:t xml:space="preserve">) อย่างน้อยร้อยละ </w:t>
      </w:r>
      <w:r w:rsidR="00A026BE" w:rsidRPr="00A026BE">
        <w:rPr>
          <w:rFonts w:asciiTheme="majorBidi" w:hAnsiTheme="majorBidi" w:cstheme="majorBidi"/>
        </w:rPr>
        <w:t>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A026BE" w:rsidRPr="00A026BE">
        <w:rPr>
          <w:rFonts w:asciiTheme="majorBidi" w:hAnsiTheme="majorBidi" w:cstheme="majorBidi"/>
        </w:rPr>
        <w:t>10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ของทุนจดทะเบียน  เงินสำรองนี้จะนำไปจ่ายเป็นเงินปันผลไม่ได้ </w:t>
      </w:r>
    </w:p>
    <w:p w14:paraId="7F4660AD" w14:textId="49F7DA2A" w:rsidR="009A5553" w:rsidRP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47946EA" w14:textId="61200DC4" w:rsidR="009A5553" w:rsidRDefault="009A5553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 w:hint="cs"/>
          <w:b/>
          <w:bCs/>
          <w:i/>
          <w:iCs/>
          <w:cs/>
        </w:rPr>
        <w:t>ส่วนเกินมูลค่าหุ้น</w:t>
      </w:r>
    </w:p>
    <w:p w14:paraId="25BCF1E5" w14:textId="77777777" w:rsidR="009A5553" w:rsidRP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2461705" w14:textId="0E88ED18" w:rsidR="009A5553" w:rsidRDefault="009A5553" w:rsidP="009A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  <w:r w:rsidRPr="00891863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A026BE" w:rsidRPr="00A026BE">
        <w:rPr>
          <w:rFonts w:asciiTheme="majorBidi" w:hAnsiTheme="majorBidi" w:cstheme="majorBidi"/>
          <w:sz w:val="28"/>
          <w:szCs w:val="28"/>
        </w:rPr>
        <w:t>2535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="00A026BE" w:rsidRPr="00A026BE">
        <w:rPr>
          <w:rFonts w:asciiTheme="majorBidi" w:hAnsiTheme="majorBidi" w:cstheme="majorBidi"/>
          <w:sz w:val="28"/>
          <w:szCs w:val="28"/>
        </w:rPr>
        <w:t>51</w:t>
      </w:r>
      <w:r w:rsidRPr="00891863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91863">
        <w:rPr>
          <w:rFonts w:asciiTheme="majorBidi" w:hAnsiTheme="majorBidi" w:cstheme="majorBidi"/>
          <w:sz w:val="28"/>
          <w:szCs w:val="28"/>
        </w:rPr>
        <w:t>“</w:t>
      </w:r>
      <w:r w:rsidRPr="00891863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891863">
        <w:rPr>
          <w:rFonts w:asciiTheme="majorBidi" w:hAnsiTheme="majorBidi" w:cstheme="majorBidi"/>
          <w:sz w:val="28"/>
          <w:szCs w:val="28"/>
        </w:rPr>
        <w:t>”</w:t>
      </w:r>
      <w:r w:rsidRPr="00891863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53B96F52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BF07E59" w14:textId="1D323EC4" w:rsidR="00976E27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976E27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ส่วนงานดำเนินงาน</w:t>
      </w:r>
    </w:p>
    <w:p w14:paraId="242BE2D7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42AA2906" w14:textId="20A553AF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ผู้บริหารพิจารณาว่ากลุ่มบริษัทมี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  </w:t>
      </w:r>
    </w:p>
    <w:p w14:paraId="14F499A2" w14:textId="77777777" w:rsidR="00976E27" w:rsidRPr="009A5553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06B69626" w14:textId="28EB45BE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ธุรกิจไบโอดีเซล </w:t>
      </w:r>
      <w:r w:rsidRPr="002516C1">
        <w:rPr>
          <w:rFonts w:asciiTheme="majorBidi" w:hAnsiTheme="majorBidi" w:cstheme="majorBidi"/>
        </w:rPr>
        <w:t xml:space="preserve">: </w:t>
      </w:r>
      <w:r w:rsidRPr="002516C1">
        <w:rPr>
          <w:rFonts w:asciiTheme="majorBidi" w:hAnsiTheme="majorBidi" w:cstheme="majorBidi"/>
          <w:cs/>
        </w:rPr>
        <w:t>ผลิตและจำหน่ายผลิตภัณฑ์ไบโอดีเซลและผลพลอยได้ที่เกี่ยวข้อง</w:t>
      </w:r>
    </w:p>
    <w:p w14:paraId="25AAEF6C" w14:textId="7918D9D1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  <w:cs/>
        </w:rPr>
        <w:t xml:space="preserve"> ธุรกิจเอทานอล </w:t>
      </w:r>
      <w:r w:rsidRPr="002516C1">
        <w:rPr>
          <w:rFonts w:asciiTheme="majorBidi" w:hAnsiTheme="majorBidi" w:cstheme="majorBidi"/>
        </w:rPr>
        <w:t xml:space="preserve">: </w:t>
      </w:r>
      <w:r w:rsidRPr="002516C1">
        <w:rPr>
          <w:rFonts w:asciiTheme="majorBidi" w:hAnsiTheme="majorBidi" w:cstheme="majorBidi"/>
          <w:cs/>
        </w:rPr>
        <w:t>ผลิตและจำหน่ายผลิตภัณฑ์เอทานอล</w:t>
      </w:r>
    </w:p>
    <w:p w14:paraId="29AFBDE1" w14:textId="60C016FE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 xml:space="preserve">ส่วนงาน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อื่นๆ</w:t>
      </w:r>
    </w:p>
    <w:p w14:paraId="56142AB1" w14:textId="77777777" w:rsidR="00976E27" w:rsidRPr="002516C1" w:rsidRDefault="00976E27" w:rsidP="00976E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</w:p>
    <w:p w14:paraId="5EB6ACDA" w14:textId="730E159C" w:rsidR="00976E27" w:rsidRPr="002516C1" w:rsidRDefault="00976E27" w:rsidP="00976E27">
      <w:pPr>
        <w:tabs>
          <w:tab w:val="clear" w:pos="680"/>
          <w:tab w:val="clear" w:pos="907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>ผลการดำเนินงานของแต่ละส่วนงานวัดโดยใช้กำไรก่อนภาษี ต้นทุนทางการเงิน ค่าเสื่อมราคาและค่าตัดจำหน่าย  และกำไร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(ขาดทุน) จากการปรับมูลค่ายุติธรรมเงินลงทุนและกำไร (ขาดทุน) จากตราสารอนุพันธ์ (“กำไร (ขาดทุน) 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ตามส่วนงาน 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 </w:t>
      </w:r>
    </w:p>
    <w:p w14:paraId="233D90F6" w14:textId="6F5931B1" w:rsidR="008217CD" w:rsidRPr="002516C1" w:rsidRDefault="008217CD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4BD45573" w14:textId="2BDF0A40" w:rsidR="00976E27" w:rsidRPr="002516C1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</w:p>
    <w:p w14:paraId="6AFA02C9" w14:textId="1449C871" w:rsidR="00976E27" w:rsidRPr="002516C1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C50A63C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ส่วนงานภูมิศาสตร์</w:t>
      </w:r>
    </w:p>
    <w:p w14:paraId="6D064015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23D5623D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4C267455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7A49C73A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color w:val="0000CC"/>
        </w:rPr>
      </w:pPr>
      <w:r w:rsidRPr="002516C1">
        <w:rPr>
          <w:rFonts w:asciiTheme="majorBidi" w:hAnsiTheme="majorBidi" w:cstheme="majorBidi"/>
          <w:i/>
          <w:iCs/>
          <w:cs/>
        </w:rPr>
        <w:t>ลูกค้ารายใหญ่</w:t>
      </w:r>
      <w:bookmarkStart w:id="12" w:name="_Hlk30165379"/>
    </w:p>
    <w:bookmarkEnd w:id="12"/>
    <w:p w14:paraId="7B6D00EA" w14:textId="77777777" w:rsidR="00F60E2A" w:rsidRPr="002516C1" w:rsidRDefault="00F60E2A" w:rsidP="00F60E2A">
      <w:pPr>
        <w:tabs>
          <w:tab w:val="clear" w:pos="454"/>
        </w:tabs>
        <w:spacing w:line="240" w:lineRule="auto"/>
        <w:ind w:left="540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1FC91329" w14:textId="0F7ED166" w:rsidR="00F60E2A" w:rsidRPr="002516C1" w:rsidRDefault="00F60E2A" w:rsidP="00F60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รายได้จากลูกค้ารายหนึ่งจากส่วนงานที่ </w:t>
      </w:r>
      <w:r w:rsidR="00A026BE" w:rsidRPr="00A026BE">
        <w:rPr>
          <w:rFonts w:asciiTheme="majorBidi" w:hAnsiTheme="majorBidi" w:cstheme="majorBidi"/>
        </w:rPr>
        <w:t>1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ของกลุ่มบริษัทเป็นจำนวนเงินประมาณ</w:t>
      </w:r>
      <w:r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11</w:t>
      </w:r>
      <w:r w:rsidRPr="002516C1">
        <w:rPr>
          <w:rFonts w:asciiTheme="majorBidi" w:hAnsiTheme="majorBidi" w:cstheme="majorBidi"/>
        </w:rPr>
        <w:t>,</w:t>
      </w:r>
      <w:r w:rsidR="00A026BE" w:rsidRPr="00A026BE">
        <w:rPr>
          <w:rFonts w:asciiTheme="majorBidi" w:hAnsiTheme="majorBidi" w:cstheme="majorBidi"/>
        </w:rPr>
        <w:t>394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ล้านบาท </w:t>
      </w:r>
      <w:r w:rsidRPr="002516C1">
        <w:rPr>
          <w:rFonts w:asciiTheme="majorBidi" w:hAnsiTheme="majorBidi" w:cstheme="majorBidi"/>
          <w:cs/>
        </w:rPr>
        <w:br/>
      </w:r>
      <w:r w:rsidRPr="002516C1">
        <w:rPr>
          <w:rFonts w:asciiTheme="majorBidi" w:hAnsiTheme="majorBidi" w:cstheme="majorBidi"/>
          <w:i/>
          <w:iCs/>
          <w:cs/>
        </w:rPr>
        <w:t>(</w:t>
      </w:r>
      <w:r w:rsidR="00A026BE" w:rsidRPr="00A026BE">
        <w:rPr>
          <w:rFonts w:asciiTheme="majorBidi" w:hAnsiTheme="majorBidi" w:cstheme="majorBidi"/>
          <w:i/>
          <w:iCs/>
        </w:rPr>
        <w:t>2564</w:t>
      </w:r>
      <w:r w:rsidRPr="002516C1">
        <w:rPr>
          <w:rFonts w:asciiTheme="majorBidi" w:hAnsiTheme="majorBidi" w:cstheme="majorBidi"/>
          <w:i/>
          <w:iCs/>
        </w:rPr>
        <w:t xml:space="preserve">: </w:t>
      </w:r>
      <w:r w:rsidR="00A026BE" w:rsidRPr="00A026BE">
        <w:rPr>
          <w:rFonts w:asciiTheme="majorBidi" w:hAnsiTheme="majorBidi" w:cstheme="majorBidi"/>
          <w:i/>
          <w:iCs/>
        </w:rPr>
        <w:t>11</w:t>
      </w:r>
      <w:r w:rsidRPr="002516C1">
        <w:rPr>
          <w:rFonts w:asciiTheme="majorBidi" w:hAnsiTheme="majorBidi" w:cstheme="majorBidi"/>
          <w:i/>
          <w:iCs/>
        </w:rPr>
        <w:t>,</w:t>
      </w:r>
      <w:r w:rsidR="00A026BE" w:rsidRPr="00A026BE">
        <w:rPr>
          <w:rFonts w:asciiTheme="majorBidi" w:hAnsiTheme="majorBidi" w:cstheme="majorBidi"/>
          <w:i/>
          <w:iCs/>
        </w:rPr>
        <w:t>860</w:t>
      </w:r>
      <w:r w:rsidRPr="002516C1">
        <w:rPr>
          <w:rFonts w:asciiTheme="majorBidi" w:hAnsiTheme="majorBidi" w:cstheme="majorBidi"/>
          <w:i/>
          <w:iCs/>
        </w:rPr>
        <w:t xml:space="preserve"> </w:t>
      </w:r>
      <w:r w:rsidRPr="002516C1">
        <w:rPr>
          <w:rFonts w:asciiTheme="majorBidi" w:hAnsiTheme="majorBidi" w:cstheme="majorBidi"/>
          <w:i/>
          <w:iCs/>
          <w:cs/>
        </w:rPr>
        <w:t xml:space="preserve">ล้านบาท) </w:t>
      </w:r>
      <w:r w:rsidRPr="002516C1">
        <w:rPr>
          <w:rFonts w:asciiTheme="majorBidi" w:hAnsiTheme="majorBidi" w:cstheme="majorBidi"/>
          <w:cs/>
        </w:rPr>
        <w:t>จากรายได้รวมของกลุ่มบริษัท</w:t>
      </w:r>
    </w:p>
    <w:p w14:paraId="08B3EAC2" w14:textId="77777777" w:rsidR="00976E27" w:rsidRPr="002516C1" w:rsidRDefault="00976E27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976E27" w:rsidRPr="002516C1" w:rsidSect="004F4578">
          <w:headerReference w:type="default" r:id="rId18"/>
          <w:footerReference w:type="default" r:id="rId19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20"/>
        <w:gridCol w:w="990"/>
        <w:gridCol w:w="178"/>
        <w:gridCol w:w="985"/>
        <w:gridCol w:w="7"/>
        <w:gridCol w:w="176"/>
        <w:gridCol w:w="7"/>
        <w:gridCol w:w="6"/>
        <w:gridCol w:w="8"/>
        <w:gridCol w:w="1063"/>
        <w:gridCol w:w="181"/>
        <w:gridCol w:w="12"/>
        <w:gridCol w:w="977"/>
        <w:gridCol w:w="183"/>
        <w:gridCol w:w="987"/>
        <w:gridCol w:w="182"/>
        <w:gridCol w:w="992"/>
        <w:gridCol w:w="183"/>
        <w:gridCol w:w="983"/>
        <w:gridCol w:w="183"/>
        <w:gridCol w:w="987"/>
        <w:gridCol w:w="183"/>
        <w:gridCol w:w="987"/>
        <w:gridCol w:w="183"/>
        <w:gridCol w:w="987"/>
      </w:tblGrid>
      <w:tr w:rsidR="00EC0F8E" w:rsidRPr="002516C1" w14:paraId="6436C9BF" w14:textId="77777777" w:rsidTr="00EC0F8E">
        <w:trPr>
          <w:cantSplit/>
        </w:trPr>
        <w:tc>
          <w:tcPr>
            <w:tcW w:w="3420" w:type="dxa"/>
            <w:vMerge w:val="restart"/>
          </w:tcPr>
          <w:p w14:paraId="7C5C10F4" w14:textId="77777777" w:rsidR="00EC0F8E" w:rsidRPr="002516C1" w:rsidRDefault="00EC0F8E" w:rsidP="00A51699">
            <w:pPr>
              <w:tabs>
                <w:tab w:val="clear" w:pos="3742"/>
                <w:tab w:val="left" w:pos="362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1610" w:type="dxa"/>
            <w:gridSpan w:val="24"/>
            <w:vAlign w:val="bottom"/>
          </w:tcPr>
          <w:p w14:paraId="73036496" w14:textId="77777777" w:rsidR="00EC0F8E" w:rsidRPr="002516C1" w:rsidRDefault="00EC0F8E" w:rsidP="00A51699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bCs/>
                <w:color w:val="FF0000"/>
                <w: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 xml:space="preserve">งบการเงินรวม </w:t>
            </w:r>
          </w:p>
        </w:tc>
      </w:tr>
      <w:tr w:rsidR="00EC0F8E" w:rsidRPr="002516C1" w14:paraId="2A0D1C4C" w14:textId="77777777" w:rsidTr="00EC0F8E">
        <w:trPr>
          <w:cantSplit/>
        </w:trPr>
        <w:tc>
          <w:tcPr>
            <w:tcW w:w="3420" w:type="dxa"/>
            <w:vMerge/>
          </w:tcPr>
          <w:p w14:paraId="24E69CF3" w14:textId="77777777" w:rsidR="00EC0F8E" w:rsidRPr="002516C1" w:rsidRDefault="00EC0F8E" w:rsidP="00A51699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3E1FD3B8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ธุรกิจไบโอดีเซล</w:t>
            </w:r>
          </w:p>
        </w:tc>
        <w:tc>
          <w:tcPr>
            <w:tcW w:w="183" w:type="dxa"/>
            <w:gridSpan w:val="2"/>
            <w:vAlign w:val="bottom"/>
          </w:tcPr>
          <w:p w14:paraId="660A1195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254" w:type="dxa"/>
            <w:gridSpan w:val="7"/>
            <w:vAlign w:val="bottom"/>
          </w:tcPr>
          <w:p w14:paraId="2B5175DE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i/>
                <w:iCs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ธุรกิจเอทานอล</w:t>
            </w:r>
          </w:p>
        </w:tc>
        <w:tc>
          <w:tcPr>
            <w:tcW w:w="183" w:type="dxa"/>
            <w:vAlign w:val="bottom"/>
          </w:tcPr>
          <w:p w14:paraId="6F239F56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61" w:type="dxa"/>
            <w:gridSpan w:val="3"/>
            <w:vAlign w:val="bottom"/>
          </w:tcPr>
          <w:p w14:paraId="44A49057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ส่วนงานอื่นๆ</w:t>
            </w:r>
          </w:p>
        </w:tc>
        <w:tc>
          <w:tcPr>
            <w:tcW w:w="183" w:type="dxa"/>
            <w:vAlign w:val="bottom"/>
          </w:tcPr>
          <w:p w14:paraId="78423B3C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3" w:type="dxa"/>
            <w:gridSpan w:val="3"/>
            <w:vAlign w:val="bottom"/>
          </w:tcPr>
          <w:p w14:paraId="1FE760A3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รายการตัดบัญชี</w:t>
            </w:r>
          </w:p>
          <w:p w14:paraId="0A73202A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83" w:type="dxa"/>
            <w:vAlign w:val="bottom"/>
          </w:tcPr>
          <w:p w14:paraId="7DA5A1A7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56377EED" w14:textId="77777777" w:rsidR="00EC0F8E" w:rsidRPr="002516C1" w:rsidRDefault="00EC0F8E" w:rsidP="00A51699">
            <w:pPr>
              <w:pStyle w:val="acctmergecolhdg"/>
              <w:shd w:val="clear" w:color="auto" w:fill="FFFFFF"/>
              <w:spacing w:line="300" w:lineRule="exact"/>
              <w:contextualSpacing/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 w:val="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0F8E" w:rsidRPr="002516C1" w14:paraId="61D69300" w14:textId="77777777" w:rsidTr="00EC0F8E">
        <w:trPr>
          <w:cantSplit/>
        </w:trPr>
        <w:tc>
          <w:tcPr>
            <w:tcW w:w="3420" w:type="dxa"/>
          </w:tcPr>
          <w:p w14:paraId="54034D0D" w14:textId="15933093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AFC377" w14:textId="5DCEAAA3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78" w:type="dxa"/>
            <w:vAlign w:val="center"/>
          </w:tcPr>
          <w:p w14:paraId="7AEA7A9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06E6600" w14:textId="1358F3B2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  <w:gridSpan w:val="2"/>
          </w:tcPr>
          <w:p w14:paraId="764BD1C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5BCDACC" w14:textId="7DC354D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2565</w:t>
            </w:r>
          </w:p>
        </w:tc>
        <w:tc>
          <w:tcPr>
            <w:tcW w:w="193" w:type="dxa"/>
            <w:gridSpan w:val="2"/>
            <w:vAlign w:val="center"/>
          </w:tcPr>
          <w:p w14:paraId="4922B3D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53599F2F" w14:textId="7C8E55A9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303CBFB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2594A48E" w14:textId="729ED204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2" w:type="dxa"/>
            <w:vAlign w:val="center"/>
          </w:tcPr>
          <w:p w14:paraId="5279AED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2134F3A7" w14:textId="5E9E1767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0774121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0AE65CE4" w14:textId="51E0E30D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42863F3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333F726" w14:textId="52E4DB1A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83" w:type="dxa"/>
          </w:tcPr>
          <w:p w14:paraId="6B9D424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0B05411E" w14:textId="5C002289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83" w:type="dxa"/>
            <w:vAlign w:val="center"/>
          </w:tcPr>
          <w:p w14:paraId="639FD7C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06255911" w14:textId="2137BAC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EC0F8E" w:rsidRPr="002516C1" w14:paraId="7496B679" w14:textId="77777777" w:rsidTr="00EC0F8E">
        <w:trPr>
          <w:cantSplit/>
        </w:trPr>
        <w:tc>
          <w:tcPr>
            <w:tcW w:w="3420" w:type="dxa"/>
          </w:tcPr>
          <w:p w14:paraId="7FD25F2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1610" w:type="dxa"/>
            <w:gridSpan w:val="24"/>
            <w:shd w:val="clear" w:color="auto" w:fill="auto"/>
            <w:vAlign w:val="center"/>
          </w:tcPr>
          <w:p w14:paraId="449A7566" w14:textId="77777777" w:rsidR="00EC0F8E" w:rsidRPr="002516C1" w:rsidRDefault="00EC0F8E" w:rsidP="00EC0F8E">
            <w:pPr>
              <w:pStyle w:val="Default"/>
              <w:spacing w:line="300" w:lineRule="exact"/>
              <w:contextualSpacing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0F8E" w:rsidRPr="002516C1" w14:paraId="382E6875" w14:textId="77777777" w:rsidTr="00EC0F8E">
        <w:trPr>
          <w:cantSplit/>
          <w:trHeight w:val="171"/>
        </w:trPr>
        <w:tc>
          <w:tcPr>
            <w:tcW w:w="3420" w:type="dxa"/>
          </w:tcPr>
          <w:p w14:paraId="54E339CA" w14:textId="77777777" w:rsidR="00EC0F8E" w:rsidRPr="002516C1" w:rsidRDefault="00EC0F8E" w:rsidP="00EC0F8E">
            <w:pPr>
              <w:pStyle w:val="Default"/>
              <w:spacing w:line="300" w:lineRule="exact"/>
              <w:contextualSpacing/>
              <w:rPr>
                <w:rFonts w:asciiTheme="majorBidi" w:hAnsiTheme="majorBidi" w:cstheme="majorBidi"/>
                <w:b/>
                <w:bCs/>
                <w:i/>
                <w:iCs/>
                <w:highlight w:val="cyan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C2CE1B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vAlign w:val="center"/>
          </w:tcPr>
          <w:p w14:paraId="50DBC91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1ABEB6F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gridSpan w:val="2"/>
          </w:tcPr>
          <w:p w14:paraId="217D4D3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vAlign w:val="center"/>
          </w:tcPr>
          <w:p w14:paraId="5F07EEA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93" w:type="dxa"/>
            <w:gridSpan w:val="2"/>
            <w:vAlign w:val="center"/>
          </w:tcPr>
          <w:p w14:paraId="4E5B54E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center"/>
          </w:tcPr>
          <w:p w14:paraId="20D62D9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53A0C33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596EE7E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center"/>
          </w:tcPr>
          <w:p w14:paraId="0EC2921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596B065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79DE57B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center"/>
          </w:tcPr>
          <w:p w14:paraId="61D734A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180D028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4625DC0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</w:tcPr>
          <w:p w14:paraId="357748E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3C353EA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vAlign w:val="center"/>
          </w:tcPr>
          <w:p w14:paraId="61B274D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1639884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C0F8E" w:rsidRPr="002516C1" w14:paraId="279DB71C" w14:textId="77777777" w:rsidTr="00EC0F8E">
        <w:trPr>
          <w:cantSplit/>
        </w:trPr>
        <w:tc>
          <w:tcPr>
            <w:tcW w:w="3420" w:type="dxa"/>
          </w:tcPr>
          <w:p w14:paraId="676A27B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990" w:type="dxa"/>
            <w:vAlign w:val="bottom"/>
          </w:tcPr>
          <w:p w14:paraId="6E82A82A" w14:textId="5F44177A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</w:t>
            </w:r>
          </w:p>
        </w:tc>
        <w:tc>
          <w:tcPr>
            <w:tcW w:w="178" w:type="dxa"/>
            <w:vAlign w:val="bottom"/>
          </w:tcPr>
          <w:p w14:paraId="257A49C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F6DD85F" w14:textId="10239114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481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97" w:type="dxa"/>
            <w:gridSpan w:val="4"/>
            <w:vAlign w:val="bottom"/>
          </w:tcPr>
          <w:p w14:paraId="1412965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vAlign w:val="bottom"/>
          </w:tcPr>
          <w:p w14:paraId="281F7688" w14:textId="628A7EF3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193" w:type="dxa"/>
            <w:gridSpan w:val="2"/>
            <w:vAlign w:val="bottom"/>
          </w:tcPr>
          <w:p w14:paraId="5A1305D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vAlign w:val="bottom"/>
          </w:tcPr>
          <w:p w14:paraId="26D3D90E" w14:textId="510186F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610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83" w:type="dxa"/>
            <w:vAlign w:val="bottom"/>
          </w:tcPr>
          <w:p w14:paraId="283AC0A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FDCD50" w14:textId="48194F8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801FB2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</w:t>
            </w:r>
          </w:p>
        </w:tc>
        <w:tc>
          <w:tcPr>
            <w:tcW w:w="182" w:type="dxa"/>
            <w:vAlign w:val="bottom"/>
          </w:tcPr>
          <w:p w14:paraId="53BA5F9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F0E790" w14:textId="133569C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</w:t>
            </w:r>
          </w:p>
        </w:tc>
        <w:tc>
          <w:tcPr>
            <w:tcW w:w="183" w:type="dxa"/>
            <w:vAlign w:val="bottom"/>
          </w:tcPr>
          <w:p w14:paraId="47F0476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67EFBD7D" w14:textId="13BF287B" w:rsidR="00EC0F8E" w:rsidRPr="002516C1" w:rsidRDefault="00801FB2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73454F6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04314E" w14:textId="3B3B8BE0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CE46629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1301127" w14:textId="42DD73C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373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3" w:type="dxa"/>
            <w:vAlign w:val="bottom"/>
          </w:tcPr>
          <w:p w14:paraId="5C0EF256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473C01B" w14:textId="42BF3BED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094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</w:t>
            </w:r>
          </w:p>
        </w:tc>
      </w:tr>
      <w:tr w:rsidR="00EC0F8E" w:rsidRPr="002516C1" w14:paraId="5BC1D6FA" w14:textId="77777777" w:rsidTr="00EC0F8E">
        <w:trPr>
          <w:cantSplit/>
        </w:trPr>
        <w:tc>
          <w:tcPr>
            <w:tcW w:w="3420" w:type="dxa"/>
          </w:tcPr>
          <w:p w14:paraId="688664D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6D78ABD" w14:textId="2E9B39A8" w:rsidR="00EC0F8E" w:rsidRPr="002516C1" w:rsidRDefault="007715C1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vAlign w:val="bottom"/>
          </w:tcPr>
          <w:p w14:paraId="15F2271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vAlign w:val="bottom"/>
          </w:tcPr>
          <w:p w14:paraId="05D25A33" w14:textId="28712A67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7" w:type="dxa"/>
            <w:gridSpan w:val="4"/>
            <w:vAlign w:val="bottom"/>
          </w:tcPr>
          <w:p w14:paraId="71DB1CE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vAlign w:val="bottom"/>
          </w:tcPr>
          <w:p w14:paraId="7DEFF971" w14:textId="465E982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93" w:type="dxa"/>
            <w:gridSpan w:val="2"/>
            <w:vAlign w:val="bottom"/>
          </w:tcPr>
          <w:p w14:paraId="7A41614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4" w:space="0" w:color="auto"/>
            </w:tcBorders>
            <w:vAlign w:val="bottom"/>
          </w:tcPr>
          <w:p w14:paraId="393CE889" w14:textId="34B4D529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4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0B1953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7B6BA85" w14:textId="6665702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801FB2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2" w:type="dxa"/>
            <w:vAlign w:val="bottom"/>
          </w:tcPr>
          <w:p w14:paraId="681E623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0ABF43C" w14:textId="7CF13F8E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</w:t>
            </w:r>
          </w:p>
        </w:tc>
        <w:tc>
          <w:tcPr>
            <w:tcW w:w="183" w:type="dxa"/>
            <w:vAlign w:val="bottom"/>
          </w:tcPr>
          <w:p w14:paraId="0FC58A7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bottom"/>
          </w:tcPr>
          <w:p w14:paraId="285E145B" w14:textId="41672C87" w:rsidR="00EC0F8E" w:rsidRPr="002516C1" w:rsidRDefault="007715C1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C3FBD1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74456FD2" w14:textId="4A918D6A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26DFB70A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F7DB5E6" w14:textId="0C83BD39" w:rsidR="00EC0F8E" w:rsidRPr="002516C1" w:rsidRDefault="007715C1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vAlign w:val="bottom"/>
          </w:tcPr>
          <w:p w14:paraId="44B82C65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688BF1A3" w14:textId="11EA687F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C0F8E" w:rsidRPr="002516C1" w14:paraId="41C04C70" w14:textId="77777777" w:rsidTr="00EC0F8E">
        <w:trPr>
          <w:cantSplit/>
        </w:trPr>
        <w:tc>
          <w:tcPr>
            <w:tcW w:w="3420" w:type="dxa"/>
          </w:tcPr>
          <w:p w14:paraId="366109B7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BE839A" w14:textId="6AFC3FF1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404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09</w:t>
            </w:r>
          </w:p>
        </w:tc>
        <w:tc>
          <w:tcPr>
            <w:tcW w:w="178" w:type="dxa"/>
            <w:vAlign w:val="bottom"/>
          </w:tcPr>
          <w:p w14:paraId="7ECB87C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24DF84" w14:textId="6A17D6F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481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</w:t>
            </w:r>
          </w:p>
        </w:tc>
        <w:tc>
          <w:tcPr>
            <w:tcW w:w="197" w:type="dxa"/>
            <w:gridSpan w:val="4"/>
            <w:vAlign w:val="bottom"/>
          </w:tcPr>
          <w:p w14:paraId="5E9FBF7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812361" w14:textId="2272FC77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965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93" w:type="dxa"/>
            <w:gridSpan w:val="2"/>
            <w:vAlign w:val="bottom"/>
          </w:tcPr>
          <w:p w14:paraId="4237105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A93C0" w14:textId="010267E6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610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79</w:t>
            </w:r>
          </w:p>
        </w:tc>
        <w:tc>
          <w:tcPr>
            <w:tcW w:w="183" w:type="dxa"/>
            <w:vAlign w:val="bottom"/>
          </w:tcPr>
          <w:p w14:paraId="5A8304C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5BA3A1" w14:textId="26A7D366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2" w:type="dxa"/>
            <w:vAlign w:val="bottom"/>
          </w:tcPr>
          <w:p w14:paraId="29A1470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2FCFC2" w14:textId="36AB25B2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3" w:type="dxa"/>
            <w:vAlign w:val="bottom"/>
          </w:tcPr>
          <w:p w14:paraId="64421FF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D216EF" w14:textId="6355BB8A" w:rsidR="00EC0F8E" w:rsidRPr="002516C1" w:rsidRDefault="007715C1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57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1C6A97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60F202" w14:textId="6680387D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01</w:t>
            </w: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7B310925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38C927" w14:textId="6CE26A16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373</w:t>
            </w:r>
            <w:r w:rsidR="007715C1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</w:t>
            </w:r>
          </w:p>
        </w:tc>
        <w:tc>
          <w:tcPr>
            <w:tcW w:w="183" w:type="dxa"/>
            <w:vAlign w:val="bottom"/>
          </w:tcPr>
          <w:p w14:paraId="5489A89F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16B23B" w14:textId="15CD9297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094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94</w:t>
            </w:r>
          </w:p>
        </w:tc>
      </w:tr>
      <w:tr w:rsidR="00EC0F8E" w:rsidRPr="002516C1" w14:paraId="55F7E3CF" w14:textId="77777777" w:rsidTr="00EC0F8E">
        <w:trPr>
          <w:cantSplit/>
          <w:trHeight w:val="285"/>
        </w:trPr>
        <w:tc>
          <w:tcPr>
            <w:tcW w:w="3420" w:type="dxa"/>
          </w:tcPr>
          <w:p w14:paraId="094137B6" w14:textId="77777777" w:rsidR="00EC0F8E" w:rsidRPr="002516C1" w:rsidRDefault="00EC0F8E" w:rsidP="00EC0F8E">
            <w:pPr>
              <w:pStyle w:val="NoSpacing"/>
              <w:rPr>
                <w:rFonts w:asciiTheme="majorBidi" w:hAnsiTheme="majorBidi" w:cstheme="majorBidi"/>
                <w:sz w:val="10"/>
                <w:szCs w:val="1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2602FE7C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78" w:type="dxa"/>
            <w:vAlign w:val="bottom"/>
          </w:tcPr>
          <w:p w14:paraId="5BE9ABD1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gridSpan w:val="2"/>
            <w:tcBorders>
              <w:top w:val="double" w:sz="4" w:space="0" w:color="auto"/>
            </w:tcBorders>
            <w:vAlign w:val="bottom"/>
          </w:tcPr>
          <w:p w14:paraId="2E7169C9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7" w:type="dxa"/>
            <w:gridSpan w:val="4"/>
            <w:vAlign w:val="bottom"/>
          </w:tcPr>
          <w:p w14:paraId="4FF41D55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63" w:type="dxa"/>
            <w:tcBorders>
              <w:top w:val="double" w:sz="4" w:space="0" w:color="auto"/>
            </w:tcBorders>
            <w:vAlign w:val="bottom"/>
          </w:tcPr>
          <w:p w14:paraId="6316337F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93" w:type="dxa"/>
            <w:gridSpan w:val="2"/>
            <w:vAlign w:val="bottom"/>
          </w:tcPr>
          <w:p w14:paraId="65C2855F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77" w:type="dxa"/>
            <w:tcBorders>
              <w:top w:val="double" w:sz="4" w:space="0" w:color="auto"/>
            </w:tcBorders>
            <w:vAlign w:val="bottom"/>
          </w:tcPr>
          <w:p w14:paraId="72837F7A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9BE4FBA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55055555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2" w:type="dxa"/>
            <w:vAlign w:val="bottom"/>
          </w:tcPr>
          <w:p w14:paraId="48A771A6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bottom"/>
          </w:tcPr>
          <w:p w14:paraId="5ABFC9FD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0AB4E334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3" w:type="dxa"/>
            <w:tcBorders>
              <w:top w:val="double" w:sz="4" w:space="0" w:color="auto"/>
            </w:tcBorders>
            <w:vAlign w:val="bottom"/>
          </w:tcPr>
          <w:p w14:paraId="587CF1C5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4C53EF07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4B05BEED" w14:textId="77777777" w:rsidR="00EC0F8E" w:rsidRPr="002516C1" w:rsidRDefault="00EC0F8E" w:rsidP="00EC0F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367A6CB4" w14:textId="77777777" w:rsidR="00EC0F8E" w:rsidRPr="002516C1" w:rsidRDefault="00EC0F8E" w:rsidP="00EC0F8E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11A910BB" w14:textId="77777777" w:rsidR="00EC0F8E" w:rsidRPr="002516C1" w:rsidRDefault="00EC0F8E" w:rsidP="00EC0F8E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3" w:type="dxa"/>
            <w:vAlign w:val="bottom"/>
          </w:tcPr>
          <w:p w14:paraId="1DF39985" w14:textId="77777777" w:rsidR="00EC0F8E" w:rsidRPr="002516C1" w:rsidRDefault="00EC0F8E" w:rsidP="00EC0F8E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87" w:type="dxa"/>
            <w:tcBorders>
              <w:top w:val="double" w:sz="4" w:space="0" w:color="auto"/>
            </w:tcBorders>
            <w:vAlign w:val="bottom"/>
          </w:tcPr>
          <w:p w14:paraId="25555703" w14:textId="77777777" w:rsidR="00EC0F8E" w:rsidRPr="002516C1" w:rsidRDefault="00EC0F8E" w:rsidP="00EC0F8E">
            <w:pPr>
              <w:pStyle w:val="NoSpacing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EC0F8E" w:rsidRPr="002516C1" w14:paraId="5D522E56" w14:textId="77777777" w:rsidTr="00EC0F8E">
        <w:trPr>
          <w:cantSplit/>
        </w:trPr>
        <w:tc>
          <w:tcPr>
            <w:tcW w:w="3420" w:type="dxa"/>
          </w:tcPr>
          <w:p w14:paraId="21EB4E3F" w14:textId="2ED51CA6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cyan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กำไรตามส่วนงาน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B259CC1" w14:textId="26ED4104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502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178" w:type="dxa"/>
            <w:vAlign w:val="bottom"/>
          </w:tcPr>
          <w:p w14:paraId="4CFB781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63B24B5" w14:textId="0AEB42AC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019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</w:t>
            </w:r>
          </w:p>
        </w:tc>
        <w:tc>
          <w:tcPr>
            <w:tcW w:w="189" w:type="dxa"/>
            <w:gridSpan w:val="3"/>
            <w:vAlign w:val="bottom"/>
          </w:tcPr>
          <w:p w14:paraId="05FC147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2AAC5FE" w14:textId="68432E88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234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1" w:type="dxa"/>
            <w:vAlign w:val="bottom"/>
          </w:tcPr>
          <w:p w14:paraId="5C7A7F2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626D1239" w14:textId="05A421B9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264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</w:p>
        </w:tc>
        <w:tc>
          <w:tcPr>
            <w:tcW w:w="183" w:type="dxa"/>
            <w:vAlign w:val="bottom"/>
          </w:tcPr>
          <w:p w14:paraId="0D60F5B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361D" w14:textId="2DB24021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66</w:t>
            </w:r>
            <w:r w:rsidR="00BC7DDB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08</w:t>
            </w:r>
          </w:p>
        </w:tc>
        <w:tc>
          <w:tcPr>
            <w:tcW w:w="182" w:type="dxa"/>
            <w:vAlign w:val="bottom"/>
          </w:tcPr>
          <w:p w14:paraId="77E8EA4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7157CD" w14:textId="4B563F97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489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3" w:type="dxa"/>
            <w:vAlign w:val="bottom"/>
          </w:tcPr>
          <w:p w14:paraId="4042266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4C8B3A2" w14:textId="0E30950C" w:rsidR="00EC0F8E" w:rsidRPr="002516C1" w:rsidRDefault="007715C1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190</w:t>
            </w:r>
            <w:r w:rsidR="00BC7DD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62A022B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61CB82" w14:textId="41E099E9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26C91711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869CAE" w14:textId="0E62F095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613</w:t>
            </w:r>
            <w:r w:rsidR="00BC7DD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</w:p>
        </w:tc>
        <w:tc>
          <w:tcPr>
            <w:tcW w:w="183" w:type="dxa"/>
            <w:vAlign w:val="bottom"/>
          </w:tcPr>
          <w:p w14:paraId="463566D9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B7700C" w14:textId="352E964B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247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</w:p>
        </w:tc>
      </w:tr>
      <w:tr w:rsidR="00EC0F8E" w:rsidRPr="002516C1" w14:paraId="6F081528" w14:textId="77777777" w:rsidTr="00EC0F8E">
        <w:trPr>
          <w:cantSplit/>
        </w:trPr>
        <w:tc>
          <w:tcPr>
            <w:tcW w:w="3420" w:type="dxa"/>
          </w:tcPr>
          <w:p w14:paraId="34C87900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9D6D41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19316B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52DBA30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F0A2BF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446910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237A18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B3B760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32CC6A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CE177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867E4F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4C68C7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006F9A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6A39E3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DFA2A3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132E96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930272C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75BA345" w14:textId="17191854" w:rsidR="00EC0F8E" w:rsidRPr="002516C1" w:rsidRDefault="007715C1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01935135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B9F0824" w14:textId="4598EA95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C0F8E" w:rsidRPr="002516C1" w14:paraId="7BF79964" w14:textId="77777777" w:rsidTr="00EC0F8E">
        <w:trPr>
          <w:cantSplit/>
        </w:trPr>
        <w:tc>
          <w:tcPr>
            <w:tcW w:w="3420" w:type="dxa"/>
          </w:tcPr>
          <w:p w14:paraId="2420A132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12D4CE9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0905242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548F51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7AEE3B2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6141C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E25690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0C3BF7E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A347F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0DAFA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A1814C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8E2B75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CA1622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63F0CD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2BDC876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644029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A252CB5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F30F645" w14:textId="6D125BD2" w:rsidR="00EC0F8E" w:rsidRPr="002516C1" w:rsidRDefault="0023083A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421</w:t>
            </w:r>
            <w:r w:rsidR="007715C1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546478BA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D78523C" w14:textId="51957674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413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EC0F8E" w:rsidRPr="002516C1" w14:paraId="3574F086" w14:textId="77777777" w:rsidTr="00EC0F8E">
        <w:trPr>
          <w:cantSplit/>
        </w:trPr>
        <w:tc>
          <w:tcPr>
            <w:tcW w:w="3420" w:type="dxa"/>
          </w:tcPr>
          <w:p w14:paraId="0CFB0F7A" w14:textId="62D54306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กำไรจากการปรับมูลค่ายุติธรรมเงินลงทุน</w:t>
            </w:r>
          </w:p>
        </w:tc>
        <w:tc>
          <w:tcPr>
            <w:tcW w:w="990" w:type="dxa"/>
            <w:vAlign w:val="bottom"/>
          </w:tcPr>
          <w:p w14:paraId="168D71B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B5074B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89B48C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843FD7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5360A6A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DE5893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9CDE03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5A1E902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8C94D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936B4D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2C3EFB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D15E3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817FFC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BBC5E0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470A34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03518D1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005AF9E" w14:textId="6CA6712A" w:rsidR="00EC0F8E" w:rsidRPr="002516C1" w:rsidRDefault="0023083A">
            <w:pPr>
              <w:pStyle w:val="acctfourfigures"/>
              <w:shd w:val="clear" w:color="auto" w:fill="FFFFFF"/>
              <w:tabs>
                <w:tab w:val="clear" w:pos="765"/>
                <w:tab w:val="decimal" w:pos="5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452F01E3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68403B" w14:textId="49CEAEF7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42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611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</w:t>
            </w:r>
          </w:p>
        </w:tc>
      </w:tr>
      <w:tr w:rsidR="00EC0F8E" w:rsidRPr="002516C1" w14:paraId="0FA1011A" w14:textId="77777777" w:rsidTr="00EC0F8E">
        <w:trPr>
          <w:cantSplit/>
        </w:trPr>
        <w:tc>
          <w:tcPr>
            <w:tcW w:w="3420" w:type="dxa"/>
          </w:tcPr>
          <w:p w14:paraId="623C1D65" w14:textId="3D4A5DBE" w:rsidR="00EC0F8E" w:rsidRPr="002516C1" w:rsidRDefault="009550D9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 (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</w:t>
            </w: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ภาษีเงินได้</w:t>
            </w:r>
          </w:p>
        </w:tc>
        <w:tc>
          <w:tcPr>
            <w:tcW w:w="990" w:type="dxa"/>
            <w:vAlign w:val="bottom"/>
          </w:tcPr>
          <w:p w14:paraId="374087E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41AB7FF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B58092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2B641DB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3AD5F68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3D5FD0E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1FDE977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965B71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E2E387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E39D74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0547D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1A0E22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411127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4DFD40D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7AD05D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3C505FC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834CF9" w14:textId="5067A002" w:rsidR="00EC0F8E" w:rsidRPr="002516C1" w:rsidRDefault="009550D9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  <w:r w:rsidR="0023083A" w:rsidRPr="002516C1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302C9751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9B5D45F" w14:textId="6720A24A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150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</w:t>
            </w: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)</w:t>
            </w:r>
          </w:p>
        </w:tc>
      </w:tr>
      <w:tr w:rsidR="00EC0F8E" w:rsidRPr="002516C1" w14:paraId="7B3FE220" w14:textId="77777777" w:rsidTr="00EC0F8E">
        <w:trPr>
          <w:cantSplit/>
        </w:trPr>
        <w:tc>
          <w:tcPr>
            <w:tcW w:w="3420" w:type="dxa"/>
          </w:tcPr>
          <w:p w14:paraId="2EB40BF4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990" w:type="dxa"/>
            <w:vAlign w:val="bottom"/>
          </w:tcPr>
          <w:p w14:paraId="4C3B4A6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9A17B0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2F984D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19695ED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A68C6FB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0A679B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2D97C53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276564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0D8C69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746B4A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8CDD1C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4D0B3ED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4377BBF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6373489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8B418A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023868F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DCA08" w14:textId="57E64B71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96</w:t>
            </w:r>
            <w:r w:rsidR="00BC7DDB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183" w:type="dxa"/>
            <w:vAlign w:val="bottom"/>
          </w:tcPr>
          <w:p w14:paraId="666C6394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51A53" w14:textId="4B59AEE9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188</w:t>
            </w:r>
            <w:r w:rsidR="00EC0F8E" w:rsidRPr="002516C1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</w:p>
        </w:tc>
      </w:tr>
      <w:tr w:rsidR="00EC0F8E" w:rsidRPr="002516C1" w14:paraId="4F7B5FD6" w14:textId="77777777" w:rsidTr="00EC0F8E">
        <w:trPr>
          <w:cantSplit/>
        </w:trPr>
        <w:tc>
          <w:tcPr>
            <w:tcW w:w="3420" w:type="dxa"/>
          </w:tcPr>
          <w:p w14:paraId="5CD2EF1E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32C37BA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7262AEA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4ED29BC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00AEDED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4FA689E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430579E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4422521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3B3CE3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3F9EA1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3597634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C8879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7067BC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EC8606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827561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81D8D51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C3064F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4D5F32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EDDA264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ABA8E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0F8E" w:rsidRPr="002516C1" w14:paraId="19FD8256" w14:textId="77777777" w:rsidTr="00EC0F8E">
        <w:trPr>
          <w:cantSplit/>
        </w:trPr>
        <w:tc>
          <w:tcPr>
            <w:tcW w:w="3420" w:type="dxa"/>
          </w:tcPr>
          <w:p w14:paraId="4B187E3E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รายการที่ไม่เป็นตัวเงินอื่นที่มีสาระสำคัญ</w:t>
            </w:r>
            <w:r w:rsidRPr="002516C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2516C1">
              <w:rPr>
                <w:rFonts w:asciiTheme="majorBidi" w:hAnsiTheme="majorBidi" w:cstheme="majorBidi"/>
                <w:i/>
                <w:iCs/>
                <w:color w:val="0000CC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05AFE0C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74ED403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62846E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9" w:type="dxa"/>
            <w:gridSpan w:val="3"/>
            <w:vAlign w:val="bottom"/>
          </w:tcPr>
          <w:p w14:paraId="42345D7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6DF2606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0668C515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5D67B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2660639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ADA8EB8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2" w:type="dxa"/>
            <w:vAlign w:val="bottom"/>
          </w:tcPr>
          <w:p w14:paraId="0DA21F6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F9AB3B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0CED4767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05D8FEAE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70AF1EE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9410E3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1FC9F692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204FC2F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83" w:type="dxa"/>
            <w:vAlign w:val="bottom"/>
          </w:tcPr>
          <w:p w14:paraId="344B52F1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8B9C669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EC0F8E" w:rsidRPr="002516C1" w14:paraId="7B776E59" w14:textId="77777777" w:rsidTr="00EC0F8E">
        <w:trPr>
          <w:cantSplit/>
        </w:trPr>
        <w:tc>
          <w:tcPr>
            <w:tcW w:w="3420" w:type="dxa"/>
          </w:tcPr>
          <w:p w14:paraId="2D7DEF11" w14:textId="77777777" w:rsidR="00EC0F8E" w:rsidRPr="002516C1" w:rsidRDefault="00EC0F8E" w:rsidP="00EC0F8E">
            <w:pPr>
              <w:shd w:val="clear" w:color="auto" w:fill="FFFFFF"/>
              <w:spacing w:line="300" w:lineRule="exact"/>
              <w:ind w:left="180" w:right="-79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990" w:type="dxa"/>
            <w:vAlign w:val="bottom"/>
          </w:tcPr>
          <w:p w14:paraId="53492023" w14:textId="3F54E8F1" w:rsidR="00EC0F8E" w:rsidRPr="002516C1" w:rsidRDefault="0023083A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762CB1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6414F150" w14:textId="301F2287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9" w:type="dxa"/>
            <w:gridSpan w:val="3"/>
            <w:vAlign w:val="bottom"/>
          </w:tcPr>
          <w:p w14:paraId="127A755D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7EF52874" w14:textId="7BDAC4FB" w:rsidR="00EC0F8E" w:rsidRPr="002516C1" w:rsidRDefault="0023083A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1E1DE8C6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C77A681" w14:textId="48EF11C4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53B9402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9A9CEFE" w14:textId="6E93AD5F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="000D3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2" w:type="dxa"/>
            <w:vAlign w:val="bottom"/>
          </w:tcPr>
          <w:p w14:paraId="7276BDF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618DF5" w14:textId="747F2A25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</w:p>
        </w:tc>
        <w:tc>
          <w:tcPr>
            <w:tcW w:w="183" w:type="dxa"/>
            <w:vAlign w:val="bottom"/>
          </w:tcPr>
          <w:p w14:paraId="498FCDE4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2CDA6E29" w14:textId="0B9CB0DF" w:rsidR="00EC0F8E" w:rsidRPr="002516C1" w:rsidRDefault="0023083A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2C0D590" w14:textId="77777777" w:rsidR="00EC0F8E" w:rsidRPr="002516C1" w:rsidRDefault="00EC0F8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ACDD7C5" w14:textId="44B99DFB" w:rsidR="00EC0F8E" w:rsidRPr="002516C1" w:rsidRDefault="00EC0F8E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55DB6DF7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E168EEB" w14:textId="66A01D5E" w:rsidR="00EC0F8E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  <w:r w:rsidR="000D327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3" w:type="dxa"/>
            <w:vAlign w:val="bottom"/>
          </w:tcPr>
          <w:p w14:paraId="2275C6AF" w14:textId="77777777" w:rsidR="00EC0F8E" w:rsidRPr="002516C1" w:rsidRDefault="00EC0F8E" w:rsidP="00EC0F8E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B53DDFA" w14:textId="5ED461EA" w:rsidR="00EC0F8E" w:rsidRPr="002516C1" w:rsidRDefault="00A026BE" w:rsidP="00EC0F8E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</w:t>
            </w:r>
            <w:r w:rsidR="00EC0F8E" w:rsidRPr="002516C1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</w:t>
            </w:r>
          </w:p>
        </w:tc>
      </w:tr>
      <w:tr w:rsidR="00B060BB" w:rsidRPr="002516C1" w14:paraId="3819391A" w14:textId="77777777" w:rsidTr="00B060BB">
        <w:trPr>
          <w:cantSplit/>
        </w:trPr>
        <w:tc>
          <w:tcPr>
            <w:tcW w:w="3420" w:type="dxa"/>
            <w:shd w:val="clear" w:color="auto" w:fill="auto"/>
          </w:tcPr>
          <w:p w14:paraId="2FD144D1" w14:textId="77777777" w:rsidR="00B060BB" w:rsidRPr="002516C1" w:rsidRDefault="00B060BB" w:rsidP="00B060BB">
            <w:pPr>
              <w:shd w:val="clear" w:color="auto" w:fill="FFFFFF"/>
              <w:spacing w:line="300" w:lineRule="exact"/>
              <w:ind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cs/>
              </w:rPr>
              <w:t>รายจ่ายฝ่ายทุน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49E2C4" w14:textId="3A40C3E4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04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8D2EB4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bottom"/>
          </w:tcPr>
          <w:p w14:paraId="76457D63" w14:textId="48BFC3BE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gridSpan w:val="3"/>
            <w:shd w:val="clear" w:color="auto" w:fill="auto"/>
            <w:vAlign w:val="bottom"/>
          </w:tcPr>
          <w:p w14:paraId="62E8428A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shd w:val="clear" w:color="auto" w:fill="auto"/>
            <w:vAlign w:val="bottom"/>
          </w:tcPr>
          <w:p w14:paraId="034D807A" w14:textId="7C1F4945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F4681B7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shd w:val="clear" w:color="auto" w:fill="auto"/>
            <w:vAlign w:val="bottom"/>
          </w:tcPr>
          <w:p w14:paraId="5EEB2891" w14:textId="3F4618BF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E802068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4683EE7" w14:textId="78615E48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E41E6FA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146F477" w14:textId="00A2AD0E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1D4595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003427E" w14:textId="0E1BCD0D" w:rsidR="00B060BB" w:rsidRPr="002516C1" w:rsidRDefault="00D735D4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113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81A9BB1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FD38673" w14:textId="193F940C" w:rsidR="00B060BB" w:rsidRPr="002516C1" w:rsidRDefault="00B060BB" w:rsidP="00D01840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D9EFF9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73D80995" w14:textId="1B90CD2A" w:rsidR="00B060BB" w:rsidRPr="002516C1" w:rsidRDefault="00D735D4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F48926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D3E3F8F" w14:textId="3616AF16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548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58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060BB" w:rsidRPr="002516C1" w14:paraId="121A7029" w14:textId="77777777" w:rsidTr="00EC0F8E">
        <w:trPr>
          <w:cantSplit/>
        </w:trPr>
        <w:tc>
          <w:tcPr>
            <w:tcW w:w="3420" w:type="dxa"/>
            <w:vAlign w:val="bottom"/>
          </w:tcPr>
          <w:p w14:paraId="3AB0605B" w14:textId="77777777" w:rsidR="00B060BB" w:rsidRPr="002516C1" w:rsidRDefault="00B060BB" w:rsidP="00B060BB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  <w:r w:rsidRPr="002516C1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1B6D4898" w14:textId="19DE49CF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332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22</w:t>
            </w:r>
          </w:p>
        </w:tc>
        <w:tc>
          <w:tcPr>
            <w:tcW w:w="178" w:type="dxa"/>
            <w:vAlign w:val="bottom"/>
          </w:tcPr>
          <w:p w14:paraId="4A86B846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583317" w14:textId="71B6786A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477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97</w:t>
            </w:r>
          </w:p>
        </w:tc>
        <w:tc>
          <w:tcPr>
            <w:tcW w:w="189" w:type="dxa"/>
            <w:gridSpan w:val="3"/>
            <w:vAlign w:val="bottom"/>
          </w:tcPr>
          <w:p w14:paraId="2BACD525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079B37A" w14:textId="45C66196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848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</w:p>
        </w:tc>
        <w:tc>
          <w:tcPr>
            <w:tcW w:w="181" w:type="dxa"/>
            <w:vAlign w:val="bottom"/>
          </w:tcPr>
          <w:p w14:paraId="77E70A49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758290D8" w14:textId="500C222A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121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</w:p>
        </w:tc>
        <w:tc>
          <w:tcPr>
            <w:tcW w:w="183" w:type="dxa"/>
            <w:vAlign w:val="bottom"/>
          </w:tcPr>
          <w:p w14:paraId="2CFBB843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FD8BDAD" w14:textId="751DF402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635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</w:t>
            </w:r>
          </w:p>
        </w:tc>
        <w:tc>
          <w:tcPr>
            <w:tcW w:w="182" w:type="dxa"/>
            <w:vAlign w:val="bottom"/>
          </w:tcPr>
          <w:p w14:paraId="48F17FCC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3C088CD" w14:textId="54785668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212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</w:t>
            </w:r>
          </w:p>
        </w:tc>
        <w:tc>
          <w:tcPr>
            <w:tcW w:w="183" w:type="dxa"/>
            <w:vAlign w:val="bottom"/>
          </w:tcPr>
          <w:p w14:paraId="3C4D1C8E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754D45A1" w14:textId="419ADF3A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710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30752DB8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A67CBFB" w14:textId="5F47CEFA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094</w:t>
            </w:r>
            <w:r w:rsidR="006212F9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</w:t>
            </w:r>
          </w:p>
        </w:tc>
        <w:tc>
          <w:tcPr>
            <w:tcW w:w="183" w:type="dxa"/>
            <w:vAlign w:val="bottom"/>
          </w:tcPr>
          <w:p w14:paraId="1B091163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5ECB518" w14:textId="7CF142F4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106</w:t>
            </w:r>
            <w:r w:rsidR="00D735D4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</w:p>
        </w:tc>
        <w:tc>
          <w:tcPr>
            <w:tcW w:w="183" w:type="dxa"/>
            <w:vAlign w:val="bottom"/>
          </w:tcPr>
          <w:p w14:paraId="24EC210D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1BCC691" w14:textId="084D7E8D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907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B060BB" w:rsidRPr="002516C1" w14:paraId="393731E2" w14:textId="77777777" w:rsidTr="00EC0F8E">
        <w:trPr>
          <w:cantSplit/>
        </w:trPr>
        <w:tc>
          <w:tcPr>
            <w:tcW w:w="3420" w:type="dxa"/>
            <w:vAlign w:val="bottom"/>
          </w:tcPr>
          <w:p w14:paraId="1B4D9350" w14:textId="77777777" w:rsidR="00B060BB" w:rsidRPr="002516C1" w:rsidRDefault="00B060BB" w:rsidP="00B060BB">
            <w:pPr>
              <w:shd w:val="clear" w:color="auto" w:fill="FFFFFF"/>
              <w:spacing w:line="300" w:lineRule="exact"/>
              <w:ind w:left="101" w:right="-79" w:hanging="101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990" w:type="dxa"/>
            <w:vAlign w:val="bottom"/>
          </w:tcPr>
          <w:p w14:paraId="0A19234E" w14:textId="259AB82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695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8" w:type="dxa"/>
            <w:vAlign w:val="bottom"/>
          </w:tcPr>
          <w:p w14:paraId="016C2681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2D0DDB10" w14:textId="6ABD89B6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126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9" w:type="dxa"/>
            <w:gridSpan w:val="3"/>
            <w:vAlign w:val="bottom"/>
          </w:tcPr>
          <w:p w14:paraId="0799B122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1" w:type="dxa"/>
            <w:gridSpan w:val="2"/>
            <w:vAlign w:val="bottom"/>
          </w:tcPr>
          <w:p w14:paraId="2E2D2CCC" w14:textId="638AA332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715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69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bottom"/>
          </w:tcPr>
          <w:p w14:paraId="161C5C3A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9" w:type="dxa"/>
            <w:gridSpan w:val="2"/>
            <w:vAlign w:val="bottom"/>
          </w:tcPr>
          <w:p w14:paraId="590ACB30" w14:textId="3AD87EE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037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0E21D5C8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1313A7" w14:textId="1A71D455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911</w:t>
            </w:r>
            <w:r w:rsidR="00815A9C" w:rsidRPr="002516C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2" w:type="dxa"/>
            <w:vAlign w:val="bottom"/>
          </w:tcPr>
          <w:p w14:paraId="4DE5B7C6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0C7F310" w14:textId="2A734470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546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11C44EE8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3" w:type="dxa"/>
            <w:vAlign w:val="bottom"/>
          </w:tcPr>
          <w:p w14:paraId="3313E68F" w14:textId="36035464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497</w:t>
            </w:r>
            <w:r w:rsidR="00D735D4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</w:t>
            </w:r>
          </w:p>
        </w:tc>
        <w:tc>
          <w:tcPr>
            <w:tcW w:w="183" w:type="dxa"/>
            <w:vAlign w:val="bottom"/>
          </w:tcPr>
          <w:p w14:paraId="1D80DDD8" w14:textId="77777777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3CB7A26" w14:textId="135ABE69" w:rsidR="00B060BB" w:rsidRPr="002516C1" w:rsidRDefault="00A026BE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707</w:t>
            </w:r>
            <w:r w:rsidR="00B060BB"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73</w:t>
            </w:r>
          </w:p>
        </w:tc>
        <w:tc>
          <w:tcPr>
            <w:tcW w:w="183" w:type="dxa"/>
            <w:vAlign w:val="bottom"/>
          </w:tcPr>
          <w:p w14:paraId="601A01B8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0C0E674" w14:textId="1E72A25B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3" w:type="dxa"/>
            <w:vAlign w:val="bottom"/>
          </w:tcPr>
          <w:p w14:paraId="6355DE95" w14:textId="77777777" w:rsidR="00B060BB" w:rsidRPr="002516C1" w:rsidRDefault="00B060BB" w:rsidP="00B060BB">
            <w:pPr>
              <w:pStyle w:val="acctfourfigures"/>
              <w:shd w:val="clear" w:color="auto" w:fill="FFFFFF"/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048F04A" w14:textId="153C348F" w:rsidR="00B060BB" w:rsidRPr="002516C1" w:rsidRDefault="00B060BB" w:rsidP="00B060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300" w:lineRule="exact"/>
              <w:ind w:left="-79" w:right="-79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2516C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003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01</w:t>
            </w:r>
            <w:r w:rsidRPr="002516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</w:tbl>
    <w:p w14:paraId="4404BF2C" w14:textId="3D15BB6A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05C3A309" w14:textId="77777777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8063835" w14:textId="77777777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EC0F8E" w:rsidRPr="002516C1" w:rsidSect="00EC0F8E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1A3151D" w14:textId="3B1D76ED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ค่าใช้จ่ายตามลักษณะ</w:t>
      </w:r>
    </w:p>
    <w:p w14:paraId="786DD3BF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28613AE7" w14:textId="77777777" w:rsidR="00EC0F8E" w:rsidRPr="002516C1" w:rsidRDefault="00EC0F8E" w:rsidP="00AD0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งบการเงินได้รวมการวิเคราะห์ค่าใช้จ่ายตามหน้าที่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351D74C7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519"/>
        <w:gridCol w:w="1444"/>
        <w:gridCol w:w="1436"/>
        <w:gridCol w:w="1438"/>
        <w:gridCol w:w="1442"/>
      </w:tblGrid>
      <w:tr w:rsidR="00EC0F8E" w:rsidRPr="002516C1" w14:paraId="693344C2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4615CD5C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52" w:type="pct"/>
            <w:gridSpan w:val="2"/>
            <w:shd w:val="clear" w:color="auto" w:fill="auto"/>
          </w:tcPr>
          <w:p w14:paraId="4D741EC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2" w:type="pct"/>
            <w:gridSpan w:val="2"/>
            <w:shd w:val="clear" w:color="auto" w:fill="auto"/>
          </w:tcPr>
          <w:p w14:paraId="7ACEC39D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F8E" w:rsidRPr="002516C1" w14:paraId="17897B01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6EE1C7E0" w14:textId="04C6376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สำหรับปีสิ้นสุดวันที่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778" w:type="pct"/>
            <w:shd w:val="clear" w:color="auto" w:fill="auto"/>
          </w:tcPr>
          <w:p w14:paraId="66BDD0D0" w14:textId="0C25590B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74" w:type="pct"/>
            <w:shd w:val="clear" w:color="auto" w:fill="auto"/>
          </w:tcPr>
          <w:p w14:paraId="1B009FE5" w14:textId="130EEF95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775" w:type="pct"/>
            <w:shd w:val="clear" w:color="auto" w:fill="auto"/>
          </w:tcPr>
          <w:p w14:paraId="0202CFFD" w14:textId="77ACC2A2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77" w:type="pct"/>
            <w:shd w:val="clear" w:color="auto" w:fill="auto"/>
          </w:tcPr>
          <w:p w14:paraId="40F1CE70" w14:textId="3F2D5167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C0F8E" w:rsidRPr="002516C1" w14:paraId="0892615E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10409774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04" w:type="pct"/>
            <w:gridSpan w:val="4"/>
            <w:shd w:val="clear" w:color="auto" w:fill="auto"/>
          </w:tcPr>
          <w:p w14:paraId="18FEF890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0F8E" w:rsidRPr="002516C1" w14:paraId="4B30E69F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72ADF756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การเปลี่ยนแปลงในสินค้าสำเร็จรูปและ</w:t>
            </w:r>
          </w:p>
        </w:tc>
        <w:tc>
          <w:tcPr>
            <w:tcW w:w="778" w:type="pct"/>
            <w:shd w:val="clear" w:color="auto" w:fill="auto"/>
          </w:tcPr>
          <w:p w14:paraId="16F6942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4" w:type="pct"/>
            <w:shd w:val="clear" w:color="auto" w:fill="auto"/>
          </w:tcPr>
          <w:p w14:paraId="0C9F7EF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5" w:type="pct"/>
            <w:shd w:val="clear" w:color="auto" w:fill="auto"/>
          </w:tcPr>
          <w:p w14:paraId="5DD6331A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77" w:type="pct"/>
            <w:shd w:val="clear" w:color="auto" w:fill="auto"/>
          </w:tcPr>
          <w:p w14:paraId="7D734BD3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745" w:rsidRPr="002516C1" w14:paraId="3F1D74B4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2E0C3D1A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งานระหว่างทำ</w:t>
            </w:r>
          </w:p>
        </w:tc>
        <w:tc>
          <w:tcPr>
            <w:tcW w:w="778" w:type="pct"/>
            <w:shd w:val="clear" w:color="auto" w:fill="auto"/>
          </w:tcPr>
          <w:p w14:paraId="2690D208" w14:textId="48E2F1F6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129</w:t>
            </w:r>
            <w:r w:rsidR="007D6E86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774" w:type="pct"/>
            <w:shd w:val="clear" w:color="auto" w:fill="auto"/>
          </w:tcPr>
          <w:p w14:paraId="1CD6509B" w14:textId="619A5151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5" w:type="pct"/>
            <w:shd w:val="clear" w:color="auto" w:fill="auto"/>
          </w:tcPr>
          <w:p w14:paraId="64DEF9A9" w14:textId="71DD9D43" w:rsidR="00A56745" w:rsidRPr="002516C1" w:rsidRDefault="008540F3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A5553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94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777" w:type="pct"/>
            <w:shd w:val="clear" w:color="auto" w:fill="auto"/>
          </w:tcPr>
          <w:p w14:paraId="591CC0CE" w14:textId="00989EB4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56745" w:rsidRPr="002516C1" w14:paraId="5A5B58B2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6812FD5F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778" w:type="pct"/>
            <w:shd w:val="clear" w:color="auto" w:fill="auto"/>
          </w:tcPr>
          <w:p w14:paraId="3B8F1980" w14:textId="26442BC3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774" w:type="pct"/>
            <w:shd w:val="clear" w:color="auto" w:fill="auto"/>
          </w:tcPr>
          <w:p w14:paraId="7BD2243B" w14:textId="45A45631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723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775" w:type="pct"/>
            <w:shd w:val="clear" w:color="auto" w:fill="auto"/>
          </w:tcPr>
          <w:p w14:paraId="47C4D861" w14:textId="456D8E97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777" w:type="pct"/>
            <w:shd w:val="clear" w:color="auto" w:fill="auto"/>
          </w:tcPr>
          <w:p w14:paraId="65ADDF45" w14:textId="3EA3E853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745" w:rsidRPr="002516C1" w14:paraId="013C25D2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7D667D73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ค่าใช้จ่ายเกี่ยวกับบุคลากร</w:t>
            </w:r>
          </w:p>
        </w:tc>
        <w:tc>
          <w:tcPr>
            <w:tcW w:w="778" w:type="pct"/>
            <w:shd w:val="clear" w:color="auto" w:fill="auto"/>
          </w:tcPr>
          <w:p w14:paraId="5FE7AE58" w14:textId="0F7B02FE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206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774" w:type="pct"/>
            <w:shd w:val="clear" w:color="auto" w:fill="auto"/>
          </w:tcPr>
          <w:p w14:paraId="561852B0" w14:textId="10A58974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242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775" w:type="pct"/>
            <w:shd w:val="clear" w:color="auto" w:fill="auto"/>
          </w:tcPr>
          <w:p w14:paraId="7E291947" w14:textId="365445C0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777" w:type="pct"/>
            <w:shd w:val="clear" w:color="auto" w:fill="auto"/>
          </w:tcPr>
          <w:p w14:paraId="09BBB5DA" w14:textId="1BCF1967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A56745" w:rsidRPr="002516C1" w14:paraId="165D3853" w14:textId="77777777" w:rsidTr="00A51699">
        <w:trPr>
          <w:trHeight w:val="408"/>
        </w:trPr>
        <w:tc>
          <w:tcPr>
            <w:tcW w:w="1896" w:type="pct"/>
            <w:shd w:val="clear" w:color="auto" w:fill="auto"/>
          </w:tcPr>
          <w:p w14:paraId="7B83908C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778" w:type="pct"/>
            <w:shd w:val="clear" w:color="auto" w:fill="auto"/>
          </w:tcPr>
          <w:p w14:paraId="014D51F6" w14:textId="0471B322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421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774" w:type="pct"/>
            <w:shd w:val="clear" w:color="auto" w:fill="auto"/>
          </w:tcPr>
          <w:p w14:paraId="0E4DF634" w14:textId="7DF0E585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413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775" w:type="pct"/>
            <w:shd w:val="clear" w:color="auto" w:fill="auto"/>
          </w:tcPr>
          <w:p w14:paraId="5FEAE655" w14:textId="619A6F78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540F3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777" w:type="pct"/>
            <w:shd w:val="clear" w:color="auto" w:fill="auto"/>
          </w:tcPr>
          <w:p w14:paraId="51932E1F" w14:textId="6B55C1CA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30" w:right="-101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</w:tbl>
    <w:p w14:paraId="5A8E437B" w14:textId="77777777" w:rsidR="006212F9" w:rsidRPr="002516C1" w:rsidRDefault="006212F9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p w14:paraId="11679BBE" w14:textId="10658110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  <w:r w:rsidR="006212F9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  <w:r w:rsidR="006212F9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</w:r>
    </w:p>
    <w:p w14:paraId="4ECE70DC" w14:textId="77777777" w:rsidR="00EC0F8E" w:rsidRPr="002516C1" w:rsidRDefault="00EC0F8E" w:rsidP="00AD076A">
      <w:pPr>
        <w:spacing w:line="240" w:lineRule="auto"/>
        <w:ind w:left="547" w:right="101"/>
        <w:jc w:val="both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</w:p>
    <w:tbl>
      <w:tblPr>
        <w:tblW w:w="9273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156"/>
        <w:gridCol w:w="1354"/>
        <w:gridCol w:w="267"/>
        <w:gridCol w:w="1345"/>
        <w:gridCol w:w="260"/>
        <w:gridCol w:w="1269"/>
        <w:gridCol w:w="263"/>
        <w:gridCol w:w="1359"/>
      </w:tblGrid>
      <w:tr w:rsidR="00EC0F8E" w:rsidRPr="002516C1" w14:paraId="3D7D2DCA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60CC8189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599" w:type="pct"/>
            <w:gridSpan w:val="3"/>
          </w:tcPr>
          <w:p w14:paraId="209247E7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26DD284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59" w:type="pct"/>
            <w:gridSpan w:val="3"/>
          </w:tcPr>
          <w:p w14:paraId="0D602BCE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0F8E" w:rsidRPr="002516C1" w14:paraId="43048A44" w14:textId="77777777" w:rsidTr="002516C1">
        <w:trPr>
          <w:trHeight w:val="335"/>
          <w:tblHeader/>
        </w:trPr>
        <w:tc>
          <w:tcPr>
            <w:tcW w:w="1702" w:type="pct"/>
            <w:shd w:val="clear" w:color="auto" w:fill="auto"/>
          </w:tcPr>
          <w:p w14:paraId="065281D1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2212F8A3" w14:textId="766FF9C3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4" w:type="pct"/>
          </w:tcPr>
          <w:p w14:paraId="4CD936AB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5" w:type="pct"/>
            <w:shd w:val="clear" w:color="auto" w:fill="auto"/>
          </w:tcPr>
          <w:p w14:paraId="2ADE91CD" w14:textId="2CBD57C7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0" w:type="pct"/>
          </w:tcPr>
          <w:p w14:paraId="378C299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5E9C5E64" w14:textId="1FD3EDFC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2" w:type="pct"/>
          </w:tcPr>
          <w:p w14:paraId="2FDE1D5D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D398734" w14:textId="44929800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C0F8E" w:rsidRPr="002516C1" w14:paraId="78A31CDE" w14:textId="77777777" w:rsidTr="00A56745">
        <w:trPr>
          <w:trHeight w:val="408"/>
          <w:tblHeader/>
        </w:trPr>
        <w:tc>
          <w:tcPr>
            <w:tcW w:w="1702" w:type="pct"/>
            <w:shd w:val="clear" w:color="auto" w:fill="auto"/>
          </w:tcPr>
          <w:p w14:paraId="20392B4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298" w:type="pct"/>
            <w:gridSpan w:val="7"/>
          </w:tcPr>
          <w:p w14:paraId="4C3DC45E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C0F8E" w:rsidRPr="002516C1" w14:paraId="5830129E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24975ED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5E1F4BFB" w14:textId="3F316982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1B2B426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6FB5F91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3218E6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29608498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6CB9521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B2511FD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30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745" w:rsidRPr="002516C1" w14:paraId="21B7A2E5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47470D0B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730" w:type="pct"/>
            <w:shd w:val="clear" w:color="auto" w:fill="auto"/>
          </w:tcPr>
          <w:p w14:paraId="0BCC2A14" w14:textId="635A37A8" w:rsidR="00A56745" w:rsidRPr="002516C1" w:rsidRDefault="00A026BE" w:rsidP="00DC5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7619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44" w:type="pct"/>
          </w:tcPr>
          <w:p w14:paraId="3276F4E4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5" w:type="pct"/>
            <w:shd w:val="clear" w:color="auto" w:fill="auto"/>
          </w:tcPr>
          <w:p w14:paraId="189DAE70" w14:textId="42DC937A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40" w:type="pct"/>
          </w:tcPr>
          <w:p w14:paraId="7439CFD5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shd w:val="clear" w:color="auto" w:fill="auto"/>
          </w:tcPr>
          <w:p w14:paraId="68E713B7" w14:textId="088F12D2" w:rsidR="00A56745" w:rsidRPr="002516C1" w:rsidRDefault="00BB386D" w:rsidP="00E0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3EC3EB5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192E5676" w14:textId="1C9B70C2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A56745" w:rsidRPr="002516C1" w14:paraId="2CFAC78D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1CF0DD3F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ภาษีปีก่อนที่บันทึกต่ำไป (สูงไป)</w:t>
            </w:r>
          </w:p>
        </w:tc>
        <w:tc>
          <w:tcPr>
            <w:tcW w:w="730" w:type="pct"/>
            <w:shd w:val="clear" w:color="auto" w:fill="auto"/>
          </w:tcPr>
          <w:p w14:paraId="5F647A40" w14:textId="6634C6BD" w:rsidR="00A56745" w:rsidRPr="002516C1" w:rsidRDefault="00A026BE" w:rsidP="00DC5C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2CB2C437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5" w:type="pct"/>
            <w:shd w:val="clear" w:color="auto" w:fill="auto"/>
          </w:tcPr>
          <w:p w14:paraId="611E3916" w14:textId="20C7A70D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08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0" w:type="pct"/>
          </w:tcPr>
          <w:p w14:paraId="5F80E94A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F82B617" w14:textId="4BD77102" w:rsidR="00A56745" w:rsidRPr="002516C1" w:rsidRDefault="00BB386D" w:rsidP="00E032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4907404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34BF610C" w14:textId="7878B3B8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"/>
                <w:szCs w:val="2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56745" w:rsidRPr="002516C1" w14:paraId="388B140F" w14:textId="77777777" w:rsidTr="00A56745">
        <w:trPr>
          <w:trHeight w:val="317"/>
        </w:trPr>
        <w:tc>
          <w:tcPr>
            <w:tcW w:w="1702" w:type="pct"/>
            <w:shd w:val="clear" w:color="auto" w:fill="auto"/>
          </w:tcPr>
          <w:p w14:paraId="2BC63CEC" w14:textId="436F47FA" w:rsidR="00AD076A" w:rsidRPr="002516C1" w:rsidRDefault="00AD076A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30" w:type="pct"/>
            <w:shd w:val="clear" w:color="auto" w:fill="auto"/>
          </w:tcPr>
          <w:p w14:paraId="6F1BF542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1E9CE8C7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5" w:type="pct"/>
            <w:shd w:val="clear" w:color="auto" w:fill="auto"/>
          </w:tcPr>
          <w:p w14:paraId="049AE141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0" w:type="pct"/>
          </w:tcPr>
          <w:p w14:paraId="44C02E9D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84" w:type="pct"/>
            <w:shd w:val="clear" w:color="auto" w:fill="auto"/>
          </w:tcPr>
          <w:p w14:paraId="1BC91920" w14:textId="77777777" w:rsidR="00A56745" w:rsidRPr="002516C1" w:rsidRDefault="00A56745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0CD59D2C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</w:tcPr>
          <w:p w14:paraId="79FB4B77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56745" w:rsidRPr="002516C1" w14:paraId="469FE3F7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8D58CB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730" w:type="pct"/>
            <w:shd w:val="clear" w:color="auto" w:fill="auto"/>
          </w:tcPr>
          <w:p w14:paraId="2B943951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0679C88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shd w:val="clear" w:color="auto" w:fill="auto"/>
          </w:tcPr>
          <w:p w14:paraId="51ED11E1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0ED3C3FA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" w:type="pct"/>
            <w:shd w:val="clear" w:color="auto" w:fill="auto"/>
          </w:tcPr>
          <w:p w14:paraId="6D11FC20" w14:textId="77777777" w:rsidR="00A56745" w:rsidRPr="002516C1" w:rsidRDefault="00A56745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6023B34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7EA62329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56745" w:rsidRPr="002516C1" w14:paraId="58FF031C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7EF94F2C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3D5F4006" w14:textId="182D86B1" w:rsidR="00A56745" w:rsidRPr="002516C1" w:rsidRDefault="00BB386D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57619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0A27F588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</w:tcPr>
          <w:p w14:paraId="3A032398" w14:textId="26313846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0" w:type="pct"/>
          </w:tcPr>
          <w:p w14:paraId="2579591C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</w:tcPr>
          <w:p w14:paraId="3B5C4750" w14:textId="737B9755" w:rsidR="00A56745" w:rsidRPr="002516C1" w:rsidRDefault="00D81725" w:rsidP="00D8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288E1E" w14:textId="77777777" w:rsidR="00A56745" w:rsidRPr="002516C1" w:rsidRDefault="00A56745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bottom w:val="single" w:sz="4" w:space="0" w:color="auto"/>
            </w:tcBorders>
            <w:shd w:val="clear" w:color="auto" w:fill="auto"/>
          </w:tcPr>
          <w:p w14:paraId="54E10EBB" w14:textId="7ECFFCEA" w:rsidR="00A56745" w:rsidRPr="002516C1" w:rsidRDefault="00A026BE" w:rsidP="00A567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105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BB386D" w:rsidRPr="002516C1" w14:paraId="6D6012FA" w14:textId="77777777" w:rsidTr="00A56745">
        <w:trPr>
          <w:trHeight w:val="408"/>
        </w:trPr>
        <w:tc>
          <w:tcPr>
            <w:tcW w:w="1702" w:type="pct"/>
            <w:shd w:val="clear" w:color="auto" w:fill="auto"/>
          </w:tcPr>
          <w:p w14:paraId="4A272795" w14:textId="77777777" w:rsidR="00BB386D" w:rsidRPr="002516C1" w:rsidRDefault="00BB386D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653DF" w14:textId="213594EE" w:rsidR="00BB386D" w:rsidRPr="002516C1" w:rsidRDefault="00A026BE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DC5C3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686C7C8F" w14:textId="77777777" w:rsidR="00BB386D" w:rsidRPr="002516C1" w:rsidRDefault="00BB386D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F35F08" w14:textId="3A413F31" w:rsidR="00BB386D" w:rsidRPr="002516C1" w:rsidRDefault="00A026BE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150</w:t>
            </w:r>
            <w:r w:rsidR="00BB386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40" w:type="pct"/>
          </w:tcPr>
          <w:p w14:paraId="27916AA8" w14:textId="77777777" w:rsidR="00BB386D" w:rsidRPr="002516C1" w:rsidRDefault="00BB386D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58414" w14:textId="3B3EA964" w:rsidR="00BB386D" w:rsidRPr="002516C1" w:rsidRDefault="00D81725" w:rsidP="00D817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9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E98ACF6" w14:textId="77777777" w:rsidR="00BB386D" w:rsidRPr="002516C1" w:rsidRDefault="00BB386D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302DF6" w14:textId="59BE11EA" w:rsidR="00BB386D" w:rsidRPr="002516C1" w:rsidRDefault="00A026BE" w:rsidP="00BB38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9" w:right="-10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</w:t>
            </w:r>
            <w:r w:rsidR="00BB386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19C4EE25" w14:textId="77777777" w:rsidR="00EC0F8E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sz w:val="2"/>
          <w:szCs w:val="2"/>
          <w:lang w:val="en-US"/>
        </w:rPr>
      </w:pPr>
    </w:p>
    <w:p w14:paraId="3AD2ECC5" w14:textId="77777777" w:rsidR="006212F9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sz w:val="8"/>
          <w:szCs w:val="8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1D7BD10E" w14:textId="77777777" w:rsidR="00F60E2A" w:rsidRPr="002516C1" w:rsidRDefault="00EC0F8E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ab/>
      </w:r>
    </w:p>
    <w:p w14:paraId="21EF683C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95DC8D1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73FF449E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EAB1859" w14:textId="61525338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2E4F863A" w14:textId="77777777" w:rsidR="002516C1" w:rsidRPr="002516C1" w:rsidRDefault="002516C1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3154EDB9" w14:textId="77777777" w:rsidR="00F60E2A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b/>
          <w:bCs/>
          <w:i/>
          <w:iCs/>
        </w:rPr>
      </w:pPr>
    </w:p>
    <w:p w14:paraId="57706C02" w14:textId="22309139" w:rsidR="00EC0F8E" w:rsidRPr="002516C1" w:rsidRDefault="00F60E2A" w:rsidP="00EC0F8E">
      <w:pPr>
        <w:pStyle w:val="a"/>
        <w:tabs>
          <w:tab w:val="clear" w:pos="1080"/>
          <w:tab w:val="left" w:pos="540"/>
          <w:tab w:val="left" w:pos="630"/>
        </w:tabs>
        <w:rPr>
          <w:rFonts w:asciiTheme="majorBidi" w:hAnsiTheme="majorBidi" w:cstheme="majorBidi"/>
          <w:lang w:val="en-US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lastRenderedPageBreak/>
        <w:tab/>
      </w:r>
      <w:r w:rsidR="00EC0F8E" w:rsidRPr="002516C1">
        <w:rPr>
          <w:rFonts w:asciiTheme="majorBidi" w:hAnsiTheme="majorBidi" w:cstheme="majorBidi"/>
          <w:b/>
          <w:bCs/>
          <w:i/>
          <w:iCs/>
          <w:cs/>
        </w:rPr>
        <w:t xml:space="preserve">การกระทบยอดเพื่อหาอัตราภาษีที่แท้จริง  </w:t>
      </w:r>
    </w:p>
    <w:p w14:paraId="0EEC6784" w14:textId="77777777" w:rsidR="00EC0F8E" w:rsidRPr="002516C1" w:rsidRDefault="00EC0F8E" w:rsidP="00EC0F8E">
      <w:pPr>
        <w:pStyle w:val="a"/>
        <w:tabs>
          <w:tab w:val="clear" w:pos="1080"/>
          <w:tab w:val="left" w:pos="540"/>
        </w:tabs>
        <w:rPr>
          <w:rFonts w:asciiTheme="majorBidi" w:hAnsiTheme="majorBidi" w:cstheme="majorBidi"/>
          <w:sz w:val="14"/>
          <w:szCs w:val="14"/>
          <w:lang w:val="en-US"/>
        </w:rPr>
      </w:pPr>
    </w:p>
    <w:tbl>
      <w:tblPr>
        <w:tblW w:w="9275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8"/>
        <w:gridCol w:w="900"/>
        <w:gridCol w:w="236"/>
        <w:gridCol w:w="1099"/>
        <w:gridCol w:w="237"/>
        <w:gridCol w:w="860"/>
        <w:gridCol w:w="270"/>
        <w:gridCol w:w="1079"/>
        <w:gridCol w:w="6"/>
      </w:tblGrid>
      <w:tr w:rsidR="00EC0F8E" w:rsidRPr="002516C1" w14:paraId="30FC1DD1" w14:textId="77777777" w:rsidTr="00AD076A">
        <w:trPr>
          <w:gridAfter w:val="1"/>
          <w:wAfter w:w="6" w:type="dxa"/>
          <w:trHeight w:val="334"/>
        </w:trPr>
        <w:tc>
          <w:tcPr>
            <w:tcW w:w="4588" w:type="dxa"/>
            <w:shd w:val="clear" w:color="auto" w:fill="auto"/>
          </w:tcPr>
          <w:p w14:paraId="1E4BDDD1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81" w:type="dxa"/>
            <w:gridSpan w:val="7"/>
            <w:shd w:val="clear" w:color="auto" w:fill="auto"/>
          </w:tcPr>
          <w:p w14:paraId="5F894A81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</w:tr>
      <w:tr w:rsidR="00EC0F8E" w:rsidRPr="002516C1" w14:paraId="5F3B5845" w14:textId="77777777" w:rsidTr="00AD076A">
        <w:trPr>
          <w:gridAfter w:val="1"/>
          <w:wAfter w:w="6" w:type="dxa"/>
          <w:trHeight w:val="407"/>
        </w:trPr>
        <w:tc>
          <w:tcPr>
            <w:tcW w:w="4588" w:type="dxa"/>
            <w:shd w:val="clear" w:color="auto" w:fill="auto"/>
          </w:tcPr>
          <w:p w14:paraId="5310A46E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shd w:val="clear" w:color="auto" w:fill="auto"/>
          </w:tcPr>
          <w:p w14:paraId="4080F111" w14:textId="179F65F2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7" w:type="dxa"/>
            <w:shd w:val="clear" w:color="auto" w:fill="auto"/>
          </w:tcPr>
          <w:p w14:paraId="2DAD029A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9" w:type="dxa"/>
            <w:gridSpan w:val="3"/>
            <w:shd w:val="clear" w:color="auto" w:fill="auto"/>
          </w:tcPr>
          <w:p w14:paraId="61499739" w14:textId="56B6C572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EC0F8E" w:rsidRPr="002516C1" w14:paraId="195FE1F4" w14:textId="77777777" w:rsidTr="00AD076A">
        <w:trPr>
          <w:trHeight w:val="724"/>
        </w:trPr>
        <w:tc>
          <w:tcPr>
            <w:tcW w:w="4588" w:type="dxa"/>
            <w:shd w:val="clear" w:color="auto" w:fill="auto"/>
          </w:tcPr>
          <w:p w14:paraId="02B644DC" w14:textId="77777777" w:rsidR="00EC0F8E" w:rsidRPr="002516C1" w:rsidRDefault="00EC0F8E" w:rsidP="00A51699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57C4DB7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2CBE3C40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191A3AC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1E4D510A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172AAC53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5B21AEC3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63A5B0A" w14:textId="77777777" w:rsidR="00EC0F8E" w:rsidRPr="002516C1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7C34D32" w14:textId="77777777" w:rsidR="00EC0F8E" w:rsidRPr="002516C1" w:rsidRDefault="00EC0F8E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1A756AB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258B58D4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DDB83E5" w14:textId="77777777" w:rsidR="00EC0F8E" w:rsidRPr="002516C1" w:rsidRDefault="00EC0F8E" w:rsidP="00A5169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56745" w:rsidRPr="002516C1" w14:paraId="58D84B1B" w14:textId="77777777" w:rsidTr="00AD076A">
        <w:trPr>
          <w:trHeight w:val="326"/>
        </w:trPr>
        <w:tc>
          <w:tcPr>
            <w:tcW w:w="4588" w:type="dxa"/>
            <w:shd w:val="clear" w:color="auto" w:fill="auto"/>
          </w:tcPr>
          <w:p w14:paraId="0E6C0790" w14:textId="77777777" w:rsidR="00A56745" w:rsidRPr="002516C1" w:rsidRDefault="00A56745" w:rsidP="00A5674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616AE272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C7E2606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6E85A29F" w14:textId="42C29202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="00DC5C3F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37" w:type="dxa"/>
            <w:shd w:val="clear" w:color="auto" w:fill="auto"/>
          </w:tcPr>
          <w:p w14:paraId="17BCA3ED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3AE97FCF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D8F155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FAF0825" w14:textId="592DAE2C" w:rsidR="00A56745" w:rsidRPr="002516C1" w:rsidRDefault="00A026BE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</w:tr>
      <w:tr w:rsidR="00A56745" w:rsidRPr="002516C1" w14:paraId="411CF740" w14:textId="77777777" w:rsidTr="00AD076A">
        <w:trPr>
          <w:trHeight w:val="334"/>
        </w:trPr>
        <w:tc>
          <w:tcPr>
            <w:tcW w:w="4588" w:type="dxa"/>
            <w:shd w:val="clear" w:color="auto" w:fill="auto"/>
          </w:tcPr>
          <w:p w14:paraId="7CC63893" w14:textId="77777777" w:rsidR="00A56745" w:rsidRPr="002516C1" w:rsidRDefault="00A56745" w:rsidP="00A56745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5B756393" w14:textId="24FF1C53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6F7C14"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179E820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7CCAF8C6" w14:textId="6104FD61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6F7C14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1B6CC61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2CCB4FE0" w14:textId="6CC65203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EC4056B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1108076" w14:textId="67F6918D" w:rsidR="00A56745" w:rsidRPr="002516C1" w:rsidRDefault="00A026BE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267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A56745" w:rsidRPr="002516C1" w14:paraId="696320A2" w14:textId="77777777" w:rsidTr="00AD076A">
        <w:trPr>
          <w:trHeight w:val="398"/>
        </w:trPr>
        <w:tc>
          <w:tcPr>
            <w:tcW w:w="4588" w:type="dxa"/>
            <w:shd w:val="clear" w:color="auto" w:fill="auto"/>
          </w:tcPr>
          <w:p w14:paraId="0F461790" w14:textId="35D61063" w:rsidR="00A56745" w:rsidRPr="002516C1" w:rsidRDefault="00A56745" w:rsidP="00A56745">
            <w:pPr>
              <w:ind w:left="160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ส่วนแบ่ง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(กำไร) ขาดทุนของบริษัทร่วมและ</w:t>
            </w:r>
            <w:r w:rsidR="00AD076A"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900" w:type="dxa"/>
            <w:shd w:val="clear" w:color="auto" w:fill="auto"/>
          </w:tcPr>
          <w:p w14:paraId="0F02A377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345CFE3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  <w:bottom w:val="nil"/>
            </w:tcBorders>
            <w:shd w:val="clear" w:color="auto" w:fill="auto"/>
          </w:tcPr>
          <w:p w14:paraId="72950B84" w14:textId="2847F4D0" w:rsidR="006F7C14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85AB7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</w:t>
            </w: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5AE7CDAC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nil"/>
              <w:bottom w:val="nil"/>
            </w:tcBorders>
            <w:shd w:val="clear" w:color="auto" w:fill="auto"/>
          </w:tcPr>
          <w:p w14:paraId="09CA301B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2CA42F83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8F0CFDD" w14:textId="5BFA8C37" w:rsidR="00A56745" w:rsidRPr="002516C1" w:rsidRDefault="00A56745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6745" w:rsidRPr="002516C1" w14:paraId="576BB64C" w14:textId="77777777" w:rsidTr="00AD076A">
        <w:trPr>
          <w:trHeight w:val="443"/>
        </w:trPr>
        <w:tc>
          <w:tcPr>
            <w:tcW w:w="4588" w:type="dxa"/>
            <w:shd w:val="clear" w:color="auto" w:fill="auto"/>
          </w:tcPr>
          <w:p w14:paraId="1AE7CE68" w14:textId="77777777" w:rsidR="00A56745" w:rsidRPr="002516C1" w:rsidRDefault="00A56745" w:rsidP="00A56745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รายได้ที่ไม่ต้องเสียภาษี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รายจ่ายที่มีสิทธิหักได้เพิ่มขึ้น</w:t>
            </w:r>
          </w:p>
        </w:tc>
        <w:tc>
          <w:tcPr>
            <w:tcW w:w="900" w:type="dxa"/>
            <w:shd w:val="clear" w:color="auto" w:fill="auto"/>
          </w:tcPr>
          <w:p w14:paraId="49E6204E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C7236D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nil"/>
            </w:tcBorders>
            <w:shd w:val="clear" w:color="auto" w:fill="auto"/>
          </w:tcPr>
          <w:p w14:paraId="19A9CABB" w14:textId="383C91FF" w:rsidR="006F7C14" w:rsidRPr="002516C1" w:rsidRDefault="006F7C14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3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21D328C0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nil"/>
            </w:tcBorders>
            <w:shd w:val="clear" w:color="auto" w:fill="auto"/>
          </w:tcPr>
          <w:p w14:paraId="3CCF05CC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6D1E37DA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nil"/>
            </w:tcBorders>
            <w:shd w:val="clear" w:color="auto" w:fill="auto"/>
          </w:tcPr>
          <w:p w14:paraId="432AAE40" w14:textId="1DC68D15" w:rsidR="00A56745" w:rsidRPr="002516C1" w:rsidRDefault="00A56745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A56745" w:rsidRPr="002516C1" w14:paraId="4954BD70" w14:textId="77777777" w:rsidTr="00AD076A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A3D74C6" w14:textId="77777777" w:rsidR="00A56745" w:rsidRPr="002516C1" w:rsidRDefault="00A56745" w:rsidP="00A56745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2B5B0BE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4A103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275CC163" w14:textId="0869E9EF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</w:t>
            </w:r>
            <w:r w:rsidR="00DC5C3F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C73AE4F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6CF2E124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CB4171E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63E7A93F" w14:textId="6D059BEF" w:rsidR="00A56745" w:rsidRPr="002516C1" w:rsidRDefault="00A026BE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</w:t>
            </w:r>
          </w:p>
        </w:tc>
      </w:tr>
      <w:tr w:rsidR="00A56745" w:rsidRPr="002516C1" w14:paraId="53E52B6D" w14:textId="77777777" w:rsidTr="00AD076A">
        <w:trPr>
          <w:trHeight w:val="652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2F44C93" w14:textId="77777777" w:rsidR="00A56745" w:rsidRPr="002516C1" w:rsidRDefault="00A56745" w:rsidP="00A5674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012A89E9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7F94F5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37AD35E1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D551B8B" w14:textId="3D8E6D42" w:rsidR="006F7C14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  <w:r w:rsidR="00C33993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250E79E4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3766E3DD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01406C6E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326D42F4" w14:textId="77777777" w:rsidR="00A56745" w:rsidRPr="002516C1" w:rsidRDefault="00A56745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A6F88EF" w14:textId="6AC0E0DC" w:rsidR="00A56745" w:rsidRPr="002516C1" w:rsidRDefault="00A026BE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</w:tr>
      <w:tr w:rsidR="00A56745" w:rsidRPr="002516C1" w14:paraId="4DF069E8" w14:textId="77777777" w:rsidTr="00AD076A">
        <w:trPr>
          <w:trHeight w:val="290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9BFDAA7" w14:textId="77777777" w:rsidR="00A56745" w:rsidRPr="002516C1" w:rsidRDefault="00A56745" w:rsidP="00A56745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ภาษีปีก่อนที่บันทึกต่ำไป (สูงไป)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33FB47" w14:textId="77777777" w:rsidR="00A56745" w:rsidRPr="002516C1" w:rsidRDefault="00A56745" w:rsidP="00A56745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3BBEFE" w14:textId="77777777" w:rsidR="00A56745" w:rsidRPr="002516C1" w:rsidRDefault="00A56745" w:rsidP="00A5674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  <w:shd w:val="clear" w:color="auto" w:fill="auto"/>
          </w:tcPr>
          <w:p w14:paraId="301AD4D7" w14:textId="35D9085F" w:rsidR="00A56745" w:rsidRPr="002516C1" w:rsidRDefault="00A026BE" w:rsidP="00A56745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6F7C14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10640949" w14:textId="77777777" w:rsidR="00A56745" w:rsidRPr="002516C1" w:rsidRDefault="00A56745" w:rsidP="00A5674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shd w:val="clear" w:color="auto" w:fill="auto"/>
          </w:tcPr>
          <w:p w14:paraId="68C4EC71" w14:textId="77777777" w:rsidR="00A56745" w:rsidRPr="002516C1" w:rsidRDefault="00A56745" w:rsidP="00A56745">
            <w:pPr>
              <w:pStyle w:val="acctfourfigures"/>
              <w:tabs>
                <w:tab w:val="clear" w:pos="765"/>
                <w:tab w:val="left" w:pos="227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5AF8A5C" w14:textId="77777777" w:rsidR="00A56745" w:rsidRPr="002516C1" w:rsidRDefault="00A56745" w:rsidP="00A5674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5BC710" w14:textId="61D749DD" w:rsidR="00A56745" w:rsidRPr="002516C1" w:rsidRDefault="00A56745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A56745" w:rsidRPr="002516C1" w14:paraId="7A1E2476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B1BD2DC" w14:textId="77777777" w:rsidR="00A56745" w:rsidRPr="002516C1" w:rsidRDefault="00A56745" w:rsidP="00A5674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4F2C7" w14:textId="2A388F3C" w:rsidR="00A56745" w:rsidRPr="002516C1" w:rsidRDefault="006F7C14" w:rsidP="00F23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2928041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F0DCA" w14:textId="5618CB41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DC5C3F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8D0BF7F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F3F0F" w14:textId="0F9BBFC1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</w:t>
            </w:r>
            <w:r w:rsidR="00A567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A32E6B5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999CD" w14:textId="27E59F65" w:rsidR="00A56745" w:rsidRPr="002516C1" w:rsidRDefault="00A026BE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150</w:t>
            </w:r>
            <w:r w:rsidR="00A567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19</w:t>
            </w:r>
          </w:p>
        </w:tc>
      </w:tr>
      <w:tr w:rsidR="00AD076A" w:rsidRPr="002516C1" w14:paraId="4185C6E5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3A2FAD51" w14:textId="5BE183B7" w:rsidR="00AD076A" w:rsidRPr="002516C1" w:rsidRDefault="00AD076A" w:rsidP="00F60E2A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218BD17" w14:textId="77777777" w:rsidR="00AD076A" w:rsidRPr="002516C1" w:rsidRDefault="00AD076A" w:rsidP="00F233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1AEBD5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5D60101" w14:textId="77777777" w:rsidR="00AD076A" w:rsidRPr="002516C1" w:rsidRDefault="00AD076A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7" w:type="dxa"/>
            <w:tcBorders>
              <w:top w:val="nil"/>
              <w:bottom w:val="nil"/>
            </w:tcBorders>
            <w:shd w:val="clear" w:color="auto" w:fill="auto"/>
          </w:tcPr>
          <w:p w14:paraId="4DF146CC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3C35EC3B" w14:textId="77777777" w:rsidR="00AD076A" w:rsidRPr="002516C1" w:rsidRDefault="00AD076A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7BB47164" w14:textId="77777777" w:rsidR="00AD076A" w:rsidRPr="002516C1" w:rsidRDefault="00AD076A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546F00FD" w14:textId="77777777" w:rsidR="00AD076A" w:rsidRPr="002516C1" w:rsidRDefault="00AD076A" w:rsidP="00110575">
            <w:pPr>
              <w:pStyle w:val="acctfourfigures"/>
              <w:tabs>
                <w:tab w:val="clear" w:pos="765"/>
                <w:tab w:val="decimal" w:pos="503"/>
              </w:tabs>
              <w:spacing w:line="240" w:lineRule="atLeast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56745" w:rsidRPr="002516C1" w14:paraId="71169888" w14:textId="77777777" w:rsidTr="00AD076A">
        <w:trPr>
          <w:gridAfter w:val="1"/>
          <w:wAfter w:w="6" w:type="dxa"/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7169BEA5" w14:textId="27F3A684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681" w:type="dxa"/>
            <w:gridSpan w:val="7"/>
            <w:tcBorders>
              <w:top w:val="nil"/>
              <w:bottom w:val="nil"/>
            </w:tcBorders>
            <w:shd w:val="clear" w:color="auto" w:fill="auto"/>
          </w:tcPr>
          <w:p w14:paraId="00C3C2D8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9" w:right="-108" w:hanging="157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A56745" w:rsidRPr="002516C1" w14:paraId="2D81638E" w14:textId="77777777" w:rsidTr="00AD076A">
        <w:trPr>
          <w:gridAfter w:val="1"/>
          <w:wAfter w:w="6" w:type="dxa"/>
          <w:trHeight w:val="344"/>
        </w:trPr>
        <w:tc>
          <w:tcPr>
            <w:tcW w:w="4588" w:type="dxa"/>
            <w:tcBorders>
              <w:top w:val="nil"/>
            </w:tcBorders>
            <w:shd w:val="clear" w:color="auto" w:fill="auto"/>
          </w:tcPr>
          <w:p w14:paraId="0AE67EDD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35" w:type="dxa"/>
            <w:gridSpan w:val="3"/>
            <w:tcBorders>
              <w:top w:val="nil"/>
            </w:tcBorders>
            <w:shd w:val="clear" w:color="auto" w:fill="auto"/>
          </w:tcPr>
          <w:p w14:paraId="479DA10D" w14:textId="64994FC4" w:rsidR="00A56745" w:rsidRPr="002516C1" w:rsidRDefault="00A026BE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37" w:type="dxa"/>
            <w:tcBorders>
              <w:top w:val="nil"/>
            </w:tcBorders>
            <w:shd w:val="clear" w:color="auto" w:fill="auto"/>
          </w:tcPr>
          <w:p w14:paraId="0538557B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209" w:type="dxa"/>
            <w:gridSpan w:val="3"/>
            <w:tcBorders>
              <w:top w:val="nil"/>
            </w:tcBorders>
            <w:shd w:val="clear" w:color="auto" w:fill="auto"/>
          </w:tcPr>
          <w:p w14:paraId="5D33F66C" w14:textId="5B5C2A5B" w:rsidR="00A56745" w:rsidRPr="002516C1" w:rsidRDefault="00A026BE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A56745" w:rsidRPr="002516C1" w14:paraId="0A47400B" w14:textId="77777777" w:rsidTr="00AD076A">
        <w:trPr>
          <w:trHeight w:val="724"/>
        </w:trPr>
        <w:tc>
          <w:tcPr>
            <w:tcW w:w="4588" w:type="dxa"/>
            <w:shd w:val="clear" w:color="auto" w:fill="auto"/>
          </w:tcPr>
          <w:p w14:paraId="57D4FBA7" w14:textId="77777777" w:rsidR="00A56745" w:rsidRPr="002516C1" w:rsidRDefault="00A56745" w:rsidP="00A56745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0C710EF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110" w:right="-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FE15D72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3CA8FDE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1CFE0CFF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94541D7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37" w:type="dxa"/>
            <w:shd w:val="clear" w:color="auto" w:fill="auto"/>
          </w:tcPr>
          <w:p w14:paraId="50FBBF94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64F16EE0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150" w:right="-11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1D37669C" w14:textId="77777777" w:rsidR="00A56745" w:rsidRPr="002516C1" w:rsidRDefault="00A56745" w:rsidP="00AD076A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7168435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47EC442F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E00A859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56745" w:rsidRPr="002516C1" w14:paraId="50B002FC" w14:textId="77777777" w:rsidTr="00AD076A">
        <w:trPr>
          <w:trHeight w:val="326"/>
        </w:trPr>
        <w:tc>
          <w:tcPr>
            <w:tcW w:w="4588" w:type="dxa"/>
            <w:shd w:val="clear" w:color="auto" w:fill="auto"/>
          </w:tcPr>
          <w:p w14:paraId="6A709413" w14:textId="77777777" w:rsidR="00A56745" w:rsidRPr="002516C1" w:rsidRDefault="00A56745" w:rsidP="00A56745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กำไรก่อนภาษีเงินได้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7BED91F0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40499C0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  <w:shd w:val="clear" w:color="auto" w:fill="auto"/>
          </w:tcPr>
          <w:p w14:paraId="1F8B3471" w14:textId="122AA694" w:rsidR="00A56745" w:rsidRPr="002516C1" w:rsidRDefault="00A026BE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C5C3F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37" w:type="dxa"/>
            <w:shd w:val="clear" w:color="auto" w:fill="auto"/>
          </w:tcPr>
          <w:p w14:paraId="3A6796C9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3107EA7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D79A25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C41503C" w14:textId="3FC1BD38" w:rsidR="00A56745" w:rsidRPr="002516C1" w:rsidRDefault="00A026BE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125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06</w:t>
            </w:r>
          </w:p>
        </w:tc>
      </w:tr>
      <w:tr w:rsidR="00A56745" w:rsidRPr="002516C1" w14:paraId="1F2EC0CB" w14:textId="77777777" w:rsidTr="00AD076A">
        <w:trPr>
          <w:trHeight w:val="334"/>
        </w:trPr>
        <w:tc>
          <w:tcPr>
            <w:tcW w:w="4588" w:type="dxa"/>
            <w:shd w:val="clear" w:color="auto" w:fill="auto"/>
          </w:tcPr>
          <w:p w14:paraId="0B6F5AB0" w14:textId="77777777" w:rsidR="00A56745" w:rsidRPr="002516C1" w:rsidRDefault="00A56745" w:rsidP="00A56745">
            <w:pPr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จำนวนภาษีตามอัตราภาษีเงินได้</w:t>
            </w:r>
          </w:p>
        </w:tc>
        <w:tc>
          <w:tcPr>
            <w:tcW w:w="900" w:type="dxa"/>
            <w:shd w:val="clear" w:color="auto" w:fill="auto"/>
          </w:tcPr>
          <w:p w14:paraId="49F6BCF2" w14:textId="44B6F3C0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6F7C14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9BB73CC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top w:val="double" w:sz="4" w:space="0" w:color="auto"/>
            </w:tcBorders>
            <w:shd w:val="clear" w:color="auto" w:fill="auto"/>
          </w:tcPr>
          <w:p w14:paraId="47561175" w14:textId="7707F61F" w:rsidR="00A56745" w:rsidRPr="002516C1" w:rsidRDefault="00A026BE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DC5C3F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</w:p>
        </w:tc>
        <w:tc>
          <w:tcPr>
            <w:tcW w:w="237" w:type="dxa"/>
            <w:shd w:val="clear" w:color="auto" w:fill="auto"/>
          </w:tcPr>
          <w:p w14:paraId="4BE87FC2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860" w:type="dxa"/>
            <w:shd w:val="clear" w:color="auto" w:fill="auto"/>
          </w:tcPr>
          <w:p w14:paraId="317A0F8B" w14:textId="68C56527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2B307B6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193B9E25" w14:textId="12AB6010" w:rsidR="00A56745" w:rsidRPr="002516C1" w:rsidRDefault="00A026BE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225</w:t>
            </w:r>
            <w:r w:rsidR="00A5674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</w:t>
            </w:r>
          </w:p>
        </w:tc>
      </w:tr>
      <w:tr w:rsidR="00A56745" w:rsidRPr="002516C1" w14:paraId="53256BB5" w14:textId="77777777" w:rsidTr="00AD076A">
        <w:trPr>
          <w:trHeight w:val="434"/>
        </w:trPr>
        <w:tc>
          <w:tcPr>
            <w:tcW w:w="4588" w:type="dxa"/>
            <w:shd w:val="clear" w:color="auto" w:fill="auto"/>
          </w:tcPr>
          <w:p w14:paraId="5FA6ECEF" w14:textId="2BC13AF9" w:rsidR="00A56745" w:rsidRPr="002516C1" w:rsidRDefault="00A56745" w:rsidP="00AD076A">
            <w:pPr>
              <w:ind w:left="144" w:right="-110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ส่วนแบ่งกำไรของบริษัทย่อย บริษัทร่วมและ</w:t>
            </w:r>
            <w:r w:rsidR="00AD076A" w:rsidRPr="002516C1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900" w:type="dxa"/>
            <w:shd w:val="clear" w:color="auto" w:fill="auto"/>
          </w:tcPr>
          <w:p w14:paraId="21DC67B7" w14:textId="23BC2B6E" w:rsidR="00496D6C" w:rsidRPr="002516C1" w:rsidRDefault="00496D6C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83979F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73FA6FC2" w14:textId="338140A8" w:rsidR="00496D6C" w:rsidRPr="002516C1" w:rsidRDefault="00EF5C88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699E4CA7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78EF8126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73A90E2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FC1A6B6" w14:textId="2F6213A7" w:rsidR="00A56745" w:rsidRPr="002516C1" w:rsidRDefault="00A56745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6745" w:rsidRPr="002516C1" w14:paraId="1520AE9E" w14:textId="77777777" w:rsidTr="00AD076A">
        <w:trPr>
          <w:trHeight w:val="200"/>
        </w:trPr>
        <w:tc>
          <w:tcPr>
            <w:tcW w:w="4588" w:type="dxa"/>
            <w:shd w:val="clear" w:color="auto" w:fill="auto"/>
          </w:tcPr>
          <w:p w14:paraId="5DA1E58E" w14:textId="095211A0" w:rsidR="00A56745" w:rsidRPr="002516C1" w:rsidRDefault="00A56745" w:rsidP="00A56745">
            <w:pPr>
              <w:ind w:left="144" w:hanging="144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รายได้ที่ไม่ต้องเสียภาษี</w:t>
            </w:r>
            <w:r w:rsidR="00C33993" w:rsidRPr="002516C1">
              <w:rPr>
                <w:rFonts w:asciiTheme="majorBidi" w:hAnsiTheme="majorBidi" w:cstheme="majorBidi"/>
              </w:rPr>
              <w:t xml:space="preserve"> / </w:t>
            </w:r>
            <w:r w:rsidR="00C33993" w:rsidRPr="002516C1">
              <w:rPr>
                <w:rFonts w:asciiTheme="majorBidi" w:hAnsiTheme="majorBidi" w:cstheme="majorBidi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900" w:type="dxa"/>
            <w:shd w:val="clear" w:color="auto" w:fill="auto"/>
          </w:tcPr>
          <w:p w14:paraId="26F05A85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DCD634D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shd w:val="clear" w:color="auto" w:fill="auto"/>
          </w:tcPr>
          <w:p w14:paraId="7B6769A5" w14:textId="0F25184E" w:rsidR="00A56745" w:rsidRPr="002516C1" w:rsidRDefault="00EF5C88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7" w:type="dxa"/>
            <w:shd w:val="clear" w:color="auto" w:fill="auto"/>
          </w:tcPr>
          <w:p w14:paraId="494CD5B4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shd w:val="clear" w:color="auto" w:fill="auto"/>
          </w:tcPr>
          <w:p w14:paraId="23AF307C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2E3D393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shd w:val="clear" w:color="auto" w:fill="auto"/>
          </w:tcPr>
          <w:p w14:paraId="49386FAA" w14:textId="3A896014" w:rsidR="00A56745" w:rsidRPr="002516C1" w:rsidRDefault="00A56745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A56745" w:rsidRPr="002516C1" w14:paraId="0B2BFC41" w14:textId="77777777" w:rsidTr="00AD076A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21D79F6B" w14:textId="77777777" w:rsidR="00A56745" w:rsidRPr="002516C1" w:rsidRDefault="00A56745" w:rsidP="00A56745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ค่าใช้จ่ายต้องห้ามทางภาษี </w:t>
            </w:r>
            <w:r w:rsidRPr="002516C1">
              <w:rPr>
                <w:rFonts w:asciiTheme="majorBidi" w:hAnsiTheme="majorBidi" w:cstheme="majorBidi"/>
              </w:rPr>
              <w:t xml:space="preserve">/ </w:t>
            </w:r>
            <w:r w:rsidRPr="002516C1">
              <w:rPr>
                <w:rFonts w:asciiTheme="majorBidi" w:hAnsiTheme="majorBidi" w:cstheme="majorBidi"/>
                <w:cs/>
              </w:rPr>
              <w:t>รายการปรับปรุง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</w:tcPr>
          <w:p w14:paraId="680B924D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F88A49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</w:tcPr>
          <w:p w14:paraId="3FDDE517" w14:textId="7D3F4BF7" w:rsidR="00A56745" w:rsidRPr="002516C1" w:rsidRDefault="00A026BE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="00BA0130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3EAA83A4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</w:tcPr>
          <w:p w14:paraId="2E88EDB7" w14:textId="77777777" w:rsidR="00A56745" w:rsidRPr="002516C1" w:rsidRDefault="00A56745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561455BA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</w:tcPr>
          <w:p w14:paraId="6529AF03" w14:textId="6B4C85B2" w:rsidR="00A56745" w:rsidRPr="002516C1" w:rsidRDefault="00A56745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</w:t>
            </w: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EF5C88" w:rsidRPr="002516C1" w14:paraId="69E02864" w14:textId="77777777" w:rsidTr="00EF5C88">
        <w:trPr>
          <w:trHeight w:val="326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15AF95C5" w14:textId="04F1C30E" w:rsidR="00EF5C88" w:rsidRPr="002516C1" w:rsidRDefault="00EF5C88" w:rsidP="00A56745">
            <w:pPr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ผลขาดทุนในปีปัจจุบันที่ไม่รับรู้เป็นสินทรัพย์</w:t>
            </w:r>
            <w:r w:rsidRPr="002516C1">
              <w:rPr>
                <w:rFonts w:asciiTheme="majorBidi" w:hAnsiTheme="majorBidi" w:cstheme="majorBidi"/>
              </w:rPr>
              <w:br/>
              <w:t xml:space="preserve">   </w:t>
            </w:r>
            <w:r w:rsidRPr="002516C1">
              <w:rPr>
                <w:rFonts w:asciiTheme="majorBidi" w:hAnsiTheme="majorBidi" w:cstheme="majorBidi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tcBorders>
              <w:bottom w:val="nil"/>
            </w:tcBorders>
            <w:shd w:val="clear" w:color="auto" w:fill="auto"/>
            <w:vAlign w:val="bottom"/>
          </w:tcPr>
          <w:p w14:paraId="0C11753F" w14:textId="77777777" w:rsidR="00EF5C88" w:rsidRPr="002516C1" w:rsidRDefault="00EF5C88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14CB9ABA" w14:textId="77777777" w:rsidR="00EF5C88" w:rsidRPr="002516C1" w:rsidRDefault="00EF5C88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99" w:type="dxa"/>
            <w:tcBorders>
              <w:bottom w:val="nil"/>
            </w:tcBorders>
            <w:shd w:val="clear" w:color="auto" w:fill="auto"/>
            <w:vAlign w:val="bottom"/>
          </w:tcPr>
          <w:p w14:paraId="61FB84D2" w14:textId="508B1A11" w:rsidR="00EF5C88" w:rsidRPr="002516C1" w:rsidRDefault="00A026BE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</w:t>
            </w:r>
            <w:r w:rsidR="00BA0130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  <w:vAlign w:val="bottom"/>
          </w:tcPr>
          <w:p w14:paraId="09234F6C" w14:textId="77777777" w:rsidR="00EF5C88" w:rsidRPr="002516C1" w:rsidRDefault="00EF5C88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bottom w:val="nil"/>
            </w:tcBorders>
            <w:shd w:val="clear" w:color="auto" w:fill="auto"/>
            <w:vAlign w:val="bottom"/>
          </w:tcPr>
          <w:p w14:paraId="2AAAA1A0" w14:textId="77777777" w:rsidR="00EF5C88" w:rsidRPr="002516C1" w:rsidRDefault="00EF5C88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F074439" w14:textId="77777777" w:rsidR="00EF5C88" w:rsidRPr="002516C1" w:rsidRDefault="00EF5C88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085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4D13B64" w14:textId="0986C4A2" w:rsidR="00EF5C88" w:rsidRPr="002516C1" w:rsidRDefault="00BA0130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56745" w:rsidRPr="002516C1" w14:paraId="6CB958BD" w14:textId="77777777" w:rsidTr="00AD076A">
        <w:trPr>
          <w:trHeight w:val="334"/>
        </w:trPr>
        <w:tc>
          <w:tcPr>
            <w:tcW w:w="4588" w:type="dxa"/>
            <w:tcBorders>
              <w:bottom w:val="nil"/>
            </w:tcBorders>
            <w:shd w:val="clear" w:color="auto" w:fill="auto"/>
          </w:tcPr>
          <w:p w14:paraId="55AA5A50" w14:textId="77777777" w:rsidR="00A56745" w:rsidRPr="002516C1" w:rsidRDefault="00A56745" w:rsidP="00A56745">
            <w:pPr>
              <w:tabs>
                <w:tab w:val="clear" w:pos="227"/>
              </w:tabs>
              <w:ind w:left="162" w:hanging="180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57914C" w14:textId="19CEAD43" w:rsidR="00A56745" w:rsidRPr="002516C1" w:rsidRDefault="00496D6C" w:rsidP="00F039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6DC91B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C8E8FF" w14:textId="534B0473" w:rsidR="00A56745" w:rsidRPr="002516C1" w:rsidRDefault="00261E12" w:rsidP="00F233EA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bottom w:val="nil"/>
            </w:tcBorders>
            <w:shd w:val="clear" w:color="auto" w:fill="auto"/>
          </w:tcPr>
          <w:p w14:paraId="659F76D2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E3D9E" w14:textId="1BA40D0E" w:rsidR="00A56745" w:rsidRPr="002516C1" w:rsidRDefault="00A026BE" w:rsidP="00A5674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A567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1EAE9C62" w14:textId="77777777" w:rsidR="00A56745" w:rsidRPr="002516C1" w:rsidRDefault="00A56745" w:rsidP="00A567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08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2281B" w14:textId="0C897645" w:rsidR="00A56745" w:rsidRPr="002516C1" w:rsidRDefault="00A026BE" w:rsidP="00F233EA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105</w:t>
            </w:r>
            <w:r w:rsidR="00A5674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84</w:t>
            </w:r>
          </w:p>
        </w:tc>
      </w:tr>
    </w:tbl>
    <w:p w14:paraId="1D8E4F10" w14:textId="3C400855" w:rsidR="00EC0F8E" w:rsidRPr="002516C1" w:rsidRDefault="00EC0F8E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7F8C696F" w14:textId="48B5CF3E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01DC6A8C" w14:textId="7FF03B59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3E21B1E8" w14:textId="2DB2E354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42C7E362" w14:textId="096B0697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p w14:paraId="69E8761E" w14:textId="77777777" w:rsidR="00F60E2A" w:rsidRPr="002516C1" w:rsidRDefault="00F60E2A" w:rsidP="00EC0F8E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18"/>
          <w:szCs w:val="18"/>
          <w:lang w:bidi="th-TH"/>
        </w:rPr>
      </w:pPr>
    </w:p>
    <w:tbl>
      <w:tblPr>
        <w:tblW w:w="9301" w:type="dxa"/>
        <w:tblInd w:w="441" w:type="dxa"/>
        <w:shd w:val="clear" w:color="auto" w:fill="FFFFFF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973"/>
        <w:gridCol w:w="1388"/>
        <w:gridCol w:w="266"/>
        <w:gridCol w:w="1389"/>
        <w:gridCol w:w="265"/>
        <w:gridCol w:w="1385"/>
        <w:gridCol w:w="250"/>
        <w:gridCol w:w="1385"/>
      </w:tblGrid>
      <w:tr w:rsidR="00EC0F8E" w:rsidRPr="002516C1" w14:paraId="71D3DD83" w14:textId="77777777" w:rsidTr="00CC2851">
        <w:tc>
          <w:tcPr>
            <w:tcW w:w="2973" w:type="dxa"/>
            <w:shd w:val="clear" w:color="auto" w:fill="FFFFFF"/>
          </w:tcPr>
          <w:p w14:paraId="777BCAC9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  <w:r w:rsidRPr="002516C1">
              <w:rPr>
                <w:rFonts w:asciiTheme="majorBidi" w:hAnsiTheme="majorBidi" w:cstheme="majorBidi"/>
              </w:rPr>
              <w:lastRenderedPageBreak/>
              <w:br w:type="page"/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3043" w:type="dxa"/>
            <w:gridSpan w:val="3"/>
            <w:shd w:val="clear" w:color="auto" w:fill="FFFFFF"/>
          </w:tcPr>
          <w:p w14:paraId="631F872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65" w:type="dxa"/>
            <w:shd w:val="clear" w:color="auto" w:fill="FFFFFF"/>
          </w:tcPr>
          <w:p w14:paraId="4B904F50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3020" w:type="dxa"/>
            <w:gridSpan w:val="3"/>
            <w:shd w:val="clear" w:color="auto" w:fill="FFFFFF"/>
          </w:tcPr>
          <w:p w14:paraId="7A3F84BA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EC0F8E" w:rsidRPr="002516C1" w14:paraId="2BF7A354" w14:textId="77777777" w:rsidTr="00CC2851">
        <w:tc>
          <w:tcPr>
            <w:tcW w:w="2973" w:type="dxa"/>
            <w:shd w:val="clear" w:color="auto" w:fill="FFFFFF"/>
          </w:tcPr>
          <w:p w14:paraId="67E5D3DD" w14:textId="4EF83864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1388" w:type="dxa"/>
            <w:shd w:val="clear" w:color="auto" w:fill="FFFFFF"/>
            <w:vAlign w:val="center"/>
          </w:tcPr>
          <w:p w14:paraId="76FDA710" w14:textId="759CD7EA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66" w:type="dxa"/>
            <w:shd w:val="clear" w:color="auto" w:fill="FFFFFF"/>
            <w:vAlign w:val="center"/>
          </w:tcPr>
          <w:p w14:paraId="7BFF1296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9" w:type="dxa"/>
            <w:shd w:val="clear" w:color="auto" w:fill="FFFFFF"/>
            <w:vAlign w:val="center"/>
          </w:tcPr>
          <w:p w14:paraId="0378F56A" w14:textId="293BCD70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65" w:type="dxa"/>
            <w:shd w:val="clear" w:color="auto" w:fill="FFFFFF"/>
          </w:tcPr>
          <w:p w14:paraId="526B8CCB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30524D0" w14:textId="52D68BE1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50" w:type="dxa"/>
            <w:shd w:val="clear" w:color="auto" w:fill="FFFFFF"/>
            <w:vAlign w:val="center"/>
          </w:tcPr>
          <w:p w14:paraId="7761E39A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85" w:type="dxa"/>
            <w:shd w:val="clear" w:color="auto" w:fill="FFFFFF"/>
            <w:vAlign w:val="center"/>
          </w:tcPr>
          <w:p w14:paraId="016572F4" w14:textId="0B0CF3C4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lang w:val="en-GB"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EC0F8E" w:rsidRPr="002516C1" w14:paraId="4391312C" w14:textId="77777777" w:rsidTr="00CC2851">
        <w:tc>
          <w:tcPr>
            <w:tcW w:w="2973" w:type="dxa"/>
            <w:shd w:val="clear" w:color="auto" w:fill="FFFFFF"/>
          </w:tcPr>
          <w:p w14:paraId="56419931" w14:textId="77777777" w:rsidR="00EC0F8E" w:rsidRPr="002516C1" w:rsidRDefault="00EC0F8E" w:rsidP="00A51699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8" w:type="dxa"/>
            <w:gridSpan w:val="7"/>
            <w:shd w:val="clear" w:color="auto" w:fill="auto"/>
          </w:tcPr>
          <w:p w14:paraId="2D9EE3AD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 xml:space="preserve"> (ล้านบาท)</w:t>
            </w:r>
          </w:p>
        </w:tc>
      </w:tr>
      <w:tr w:rsidR="00CC2851" w:rsidRPr="002516C1" w14:paraId="106A4A51" w14:textId="77777777" w:rsidTr="00CC2851">
        <w:tblPrEx>
          <w:shd w:val="clear" w:color="auto" w:fill="auto"/>
        </w:tblPrEx>
        <w:tc>
          <w:tcPr>
            <w:tcW w:w="2973" w:type="dxa"/>
          </w:tcPr>
          <w:p w14:paraId="34185035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88" w:type="dxa"/>
          </w:tcPr>
          <w:p w14:paraId="23C9D853" w14:textId="7BE0A876" w:rsidR="00CC2851" w:rsidRPr="002516C1" w:rsidRDefault="00A026BE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95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="0015636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77</w:t>
            </w:r>
          </w:p>
        </w:tc>
        <w:tc>
          <w:tcPr>
            <w:tcW w:w="266" w:type="dxa"/>
          </w:tcPr>
          <w:p w14:paraId="117C9E2E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</w:tcPr>
          <w:p w14:paraId="74CCFCC3" w14:textId="793F2F02" w:rsidR="00CC2851" w:rsidRPr="002516C1" w:rsidRDefault="00A026BE" w:rsidP="00CC285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CC2851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57</w:t>
            </w:r>
          </w:p>
        </w:tc>
        <w:tc>
          <w:tcPr>
            <w:tcW w:w="265" w:type="dxa"/>
          </w:tcPr>
          <w:p w14:paraId="7709AB90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vAlign w:val="bottom"/>
          </w:tcPr>
          <w:p w14:paraId="4907B4B7" w14:textId="252234DB" w:rsidR="00CC2851" w:rsidRPr="002516C1" w:rsidRDefault="00156362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50" w:type="dxa"/>
          </w:tcPr>
          <w:p w14:paraId="47AC9EA1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vAlign w:val="bottom"/>
          </w:tcPr>
          <w:p w14:paraId="444E71A3" w14:textId="68011C34" w:rsidR="00CC2851" w:rsidRPr="002516C1" w:rsidRDefault="00CC2851" w:rsidP="00CC2851">
            <w:pPr>
              <w:pStyle w:val="acctfourfigures"/>
              <w:tabs>
                <w:tab w:val="clear" w:pos="765"/>
                <w:tab w:val="decimal" w:pos="107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C2851" w:rsidRPr="002516C1" w14:paraId="6A1190F2" w14:textId="77777777" w:rsidTr="00CC2851">
        <w:tblPrEx>
          <w:shd w:val="clear" w:color="auto" w:fill="auto"/>
        </w:tblPrEx>
        <w:tc>
          <w:tcPr>
            <w:tcW w:w="2973" w:type="dxa"/>
          </w:tcPr>
          <w:p w14:paraId="58B1BF92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360F1C15" w14:textId="2A1CE9DA" w:rsidR="00CC2851" w:rsidRPr="002516C1" w:rsidRDefault="00496D6C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59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37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66" w:type="dxa"/>
          </w:tcPr>
          <w:p w14:paraId="7CB51583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A073228" w14:textId="1DD7328F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140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65" w:type="dxa"/>
          </w:tcPr>
          <w:p w14:paraId="111C1435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7D3FE967" w14:textId="418071D2" w:rsidR="00CC2851" w:rsidRPr="002516C1" w:rsidRDefault="00FF5998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13</w:t>
            </w:r>
            <w:r w:rsidR="00261E12"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50" w:type="dxa"/>
          </w:tcPr>
          <w:p w14:paraId="17E9FE72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06D30FCB" w14:textId="230A291E" w:rsidR="00CC2851" w:rsidRPr="002516C1" w:rsidRDefault="00CC2851" w:rsidP="00CC2851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5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C2851" w:rsidRPr="002516C1" w14:paraId="72854154" w14:textId="77777777" w:rsidTr="00CC2851">
        <w:tblPrEx>
          <w:shd w:val="clear" w:color="auto" w:fill="auto"/>
        </w:tblPrEx>
        <w:tc>
          <w:tcPr>
            <w:tcW w:w="2973" w:type="dxa"/>
          </w:tcPr>
          <w:p w14:paraId="3EF28894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</w:tcPr>
          <w:p w14:paraId="796E687C" w14:textId="1A0AF845" w:rsidR="00CC2851" w:rsidRPr="002516C1" w:rsidRDefault="00156362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51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60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6" w:type="dxa"/>
          </w:tcPr>
          <w:p w14:paraId="1BAB4B45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bottom w:val="double" w:sz="4" w:space="0" w:color="auto"/>
            </w:tcBorders>
          </w:tcPr>
          <w:p w14:paraId="1573510A" w14:textId="1F4C9EC6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133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73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65" w:type="dxa"/>
          </w:tcPr>
          <w:p w14:paraId="03F89E3D" w14:textId="77777777" w:rsidR="00CC2851" w:rsidRPr="002516C1" w:rsidRDefault="00CC2851" w:rsidP="00CC285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B4713" w14:textId="4BECDB7C" w:rsidR="00CC2851" w:rsidRPr="002516C1" w:rsidRDefault="00FF5998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3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13</w:t>
            </w:r>
            <w:r w:rsidR="00261E12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67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50" w:type="dxa"/>
          </w:tcPr>
          <w:p w14:paraId="3E429798" w14:textId="77777777" w:rsidR="00CC2851" w:rsidRPr="002516C1" w:rsidRDefault="00CC2851" w:rsidP="00CC2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BE6715" w14:textId="757114F8" w:rsidR="00CC2851" w:rsidRPr="002516C1" w:rsidRDefault="00CC2851" w:rsidP="00CC2851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-1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DB1B3EF" w14:textId="77777777" w:rsidR="005832F5" w:rsidRPr="003E23B3" w:rsidRDefault="005832F5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p w14:paraId="1C38F093" w14:textId="0F976802" w:rsidR="00EC0F8E" w:rsidRDefault="00EC0F8E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รายการเคลื่อนไหวของภาษีเงินได้รอการตัดบัญชีที่เกิดขึ้นในระหว่างปีมีดังนี้</w:t>
      </w:r>
    </w:p>
    <w:p w14:paraId="3E7DC9ED" w14:textId="77777777" w:rsidR="003E23B3" w:rsidRPr="002516C1" w:rsidRDefault="003E23B3" w:rsidP="000716E7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90"/>
        <w:gridCol w:w="1350"/>
        <w:gridCol w:w="270"/>
        <w:gridCol w:w="1260"/>
        <w:gridCol w:w="270"/>
        <w:gridCol w:w="1440"/>
        <w:gridCol w:w="270"/>
        <w:gridCol w:w="1440"/>
      </w:tblGrid>
      <w:tr w:rsidR="00110575" w:rsidRPr="002516C1" w14:paraId="3F9B3BE2" w14:textId="77777777" w:rsidTr="00A9351A">
        <w:tc>
          <w:tcPr>
            <w:tcW w:w="2970" w:type="dxa"/>
            <w:gridSpan w:val="2"/>
            <w:shd w:val="clear" w:color="auto" w:fill="auto"/>
          </w:tcPr>
          <w:p w14:paraId="15808835" w14:textId="77777777" w:rsidR="00110575" w:rsidRPr="002516C1" w:rsidRDefault="00110575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  <w:shd w:val="clear" w:color="auto" w:fill="auto"/>
          </w:tcPr>
          <w:p w14:paraId="7EF607EE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110575" w:rsidRPr="002516C1" w14:paraId="656DBB4E" w14:textId="77777777" w:rsidTr="00A9351A">
        <w:tc>
          <w:tcPr>
            <w:tcW w:w="2970" w:type="dxa"/>
            <w:gridSpan w:val="2"/>
            <w:shd w:val="clear" w:color="auto" w:fill="auto"/>
          </w:tcPr>
          <w:p w14:paraId="415521D9" w14:textId="77777777" w:rsidR="00110575" w:rsidRPr="002516C1" w:rsidRDefault="00110575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A004603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5"/>
            <w:shd w:val="clear" w:color="auto" w:fill="auto"/>
          </w:tcPr>
          <w:p w14:paraId="778AEC87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  <w:shd w:val="clear" w:color="auto" w:fill="auto"/>
          </w:tcPr>
          <w:p w14:paraId="27A0F899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110575" w:rsidRPr="002516C1" w14:paraId="127FF928" w14:textId="77777777" w:rsidTr="00A9351A">
        <w:tc>
          <w:tcPr>
            <w:tcW w:w="2970" w:type="dxa"/>
            <w:gridSpan w:val="2"/>
            <w:shd w:val="clear" w:color="auto" w:fill="auto"/>
          </w:tcPr>
          <w:p w14:paraId="3DB7823E" w14:textId="77777777" w:rsidR="00110575" w:rsidRPr="002516C1" w:rsidRDefault="00110575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0C555F" w14:textId="15B36EA4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33F6FA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96AA03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  <w:shd w:val="clear" w:color="auto" w:fill="auto"/>
          </w:tcPr>
          <w:p w14:paraId="6B052315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3F1FCF58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42624068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E4D9CAA" w14:textId="1440D381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</w:rPr>
              <w:t>2565</w:t>
            </w:r>
          </w:p>
        </w:tc>
      </w:tr>
      <w:tr w:rsidR="00110575" w:rsidRPr="002516C1" w14:paraId="6DD4D026" w14:textId="77777777" w:rsidTr="00A9351A">
        <w:tc>
          <w:tcPr>
            <w:tcW w:w="2970" w:type="dxa"/>
            <w:gridSpan w:val="2"/>
            <w:shd w:val="clear" w:color="auto" w:fill="auto"/>
          </w:tcPr>
          <w:p w14:paraId="52862D60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  <w:shd w:val="clear" w:color="auto" w:fill="auto"/>
          </w:tcPr>
          <w:p w14:paraId="00879E69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10575" w:rsidRPr="002516C1" w14:paraId="32CC2F6E" w14:textId="77777777" w:rsidTr="00A9351A">
        <w:tc>
          <w:tcPr>
            <w:tcW w:w="2970" w:type="dxa"/>
            <w:gridSpan w:val="2"/>
            <w:shd w:val="clear" w:color="auto" w:fill="auto"/>
          </w:tcPr>
          <w:p w14:paraId="18422FE1" w14:textId="77777777" w:rsidR="00110575" w:rsidRPr="002516C1" w:rsidRDefault="00110575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3E33834F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414CDB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2E61A0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63F876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D3FAFB0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43F790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D7D1645" w14:textId="77777777" w:rsidR="00110575" w:rsidRPr="002516C1" w:rsidRDefault="00110575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F63C0" w:rsidRPr="002516C1" w14:paraId="09750124" w14:textId="77777777" w:rsidTr="00A9351A">
        <w:tc>
          <w:tcPr>
            <w:tcW w:w="2970" w:type="dxa"/>
            <w:gridSpan w:val="2"/>
            <w:shd w:val="clear" w:color="auto" w:fill="auto"/>
          </w:tcPr>
          <w:p w14:paraId="5E446B0C" w14:textId="68EDC02F" w:rsidR="009F63C0" w:rsidRPr="002516C1" w:rsidRDefault="00AD076A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  <w:shd w:val="clear" w:color="auto" w:fill="auto"/>
          </w:tcPr>
          <w:p w14:paraId="01CB8E45" w14:textId="7F27840C" w:rsidR="009F63C0" w:rsidRPr="002516C1" w:rsidRDefault="00A026BE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9F63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791D978C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F4BD5B0" w14:textId="772D513C" w:rsidR="009F63C0" w:rsidRPr="002516C1" w:rsidRDefault="00BD71F6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0.11</w:t>
            </w:r>
          </w:p>
        </w:tc>
        <w:tc>
          <w:tcPr>
            <w:tcW w:w="270" w:type="dxa"/>
            <w:shd w:val="clear" w:color="auto" w:fill="auto"/>
          </w:tcPr>
          <w:p w14:paraId="1B51AD36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76EB63A" w14:textId="0CBB241E" w:rsidR="009F63C0" w:rsidRPr="002516C1" w:rsidRDefault="00A026BE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905EF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270" w:type="dxa"/>
            <w:shd w:val="clear" w:color="auto" w:fill="auto"/>
          </w:tcPr>
          <w:p w14:paraId="5D519F18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1F513543" w14:textId="604A598F" w:rsidR="009F63C0" w:rsidRPr="002516C1" w:rsidRDefault="00BD71F6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7.77</w:t>
            </w:r>
          </w:p>
        </w:tc>
      </w:tr>
      <w:tr w:rsidR="009F63C0" w:rsidRPr="002516C1" w14:paraId="1B50D3A6" w14:textId="77777777" w:rsidTr="00A9351A">
        <w:tc>
          <w:tcPr>
            <w:tcW w:w="2970" w:type="dxa"/>
            <w:gridSpan w:val="2"/>
            <w:shd w:val="clear" w:color="auto" w:fill="auto"/>
          </w:tcPr>
          <w:p w14:paraId="2C1662CB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shd w:val="clear" w:color="auto" w:fill="auto"/>
          </w:tcPr>
          <w:p w14:paraId="71D8C356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23CA9FEC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F65E6F2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3598CF4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4D8171F0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79FCE36B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75AD7AE7" w14:textId="77777777" w:rsidR="009F63C0" w:rsidRPr="002516C1" w:rsidRDefault="009F63C0" w:rsidP="009F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643BB6" w:rsidRPr="002516C1" w14:paraId="44033F22" w14:textId="77777777" w:rsidTr="00A9351A">
        <w:tc>
          <w:tcPr>
            <w:tcW w:w="2970" w:type="dxa"/>
            <w:gridSpan w:val="2"/>
            <w:shd w:val="clear" w:color="auto" w:fill="auto"/>
          </w:tcPr>
          <w:p w14:paraId="06D45828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auto"/>
          </w:tcPr>
          <w:p w14:paraId="1B46A9A3" w14:textId="27C77986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46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97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0E6810D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25F170FE" w14:textId="071454E5" w:rsidR="00643BB6" w:rsidRPr="002516C1" w:rsidRDefault="00BD71F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3.77</w:t>
            </w:r>
          </w:p>
        </w:tc>
        <w:tc>
          <w:tcPr>
            <w:tcW w:w="270" w:type="dxa"/>
            <w:shd w:val="clear" w:color="auto" w:fill="auto"/>
          </w:tcPr>
          <w:p w14:paraId="3A888CA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2387BEFD" w14:textId="776EA4DA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6BE70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B48FF3" w14:textId="436D46D4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4</w:t>
            </w:r>
            <w:r w:rsidR="00BD71F6">
              <w:rPr>
                <w:rFonts w:asciiTheme="majorBidi" w:hAnsiTheme="majorBidi" w:cstheme="majorBidi"/>
              </w:rPr>
              <w:t>3</w:t>
            </w:r>
            <w:r w:rsidR="00F613A5" w:rsidRPr="002516C1">
              <w:rPr>
                <w:rFonts w:asciiTheme="majorBidi" w:hAnsiTheme="majorBidi" w:cstheme="majorBidi"/>
              </w:rPr>
              <w:t>.</w:t>
            </w:r>
            <w:r w:rsidR="00BD71F6">
              <w:rPr>
                <w:rFonts w:asciiTheme="majorBidi" w:hAnsiTheme="majorBidi" w:cstheme="majorBidi"/>
              </w:rPr>
              <w:t>20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2F5ED566" w14:textId="77777777" w:rsidTr="00A9351A">
        <w:tc>
          <w:tcPr>
            <w:tcW w:w="2970" w:type="dxa"/>
            <w:gridSpan w:val="2"/>
            <w:shd w:val="clear" w:color="auto" w:fill="auto"/>
          </w:tcPr>
          <w:p w14:paraId="4B99DDBB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auto"/>
          </w:tcPr>
          <w:p w14:paraId="68DC3BBA" w14:textId="06CF727F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02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3EC44E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shd w:val="clear" w:color="auto" w:fill="auto"/>
          </w:tcPr>
          <w:p w14:paraId="7A1B64AB" w14:textId="39274D54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F91623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07F1FAC5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shd w:val="clear" w:color="auto" w:fill="auto"/>
          </w:tcPr>
          <w:p w14:paraId="692E1AC6" w14:textId="533F012E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C61B83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31A348D" w14:textId="520C1F77" w:rsidR="00643BB6" w:rsidRPr="002516C1" w:rsidRDefault="00A10C7C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BD71F6">
              <w:rPr>
                <w:rFonts w:asciiTheme="majorBidi" w:hAnsiTheme="majorBidi" w:cstheme="majorBidi"/>
              </w:rPr>
              <w:t>2.50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03D39609" w14:textId="77777777" w:rsidTr="00A9351A">
        <w:tc>
          <w:tcPr>
            <w:tcW w:w="2970" w:type="dxa"/>
            <w:gridSpan w:val="2"/>
            <w:shd w:val="clear" w:color="auto" w:fill="auto"/>
          </w:tcPr>
          <w:p w14:paraId="642D6B2A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D75248B" w14:textId="2EECC1F9" w:rsidR="00643BB6" w:rsidRPr="002516C1" w:rsidRDefault="00156362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207ACC1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7B542A" w14:textId="2070EACD" w:rsidR="00643BB6" w:rsidRPr="002516C1" w:rsidRDefault="003F61A8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587FE4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2EFCE1" w14:textId="31473A52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76</w:t>
            </w:r>
            <w:r w:rsidR="00905EF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8A846A3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AAC1A3" w14:textId="37CD5A7A" w:rsidR="00643BB6" w:rsidRPr="002516C1" w:rsidRDefault="00EB3D25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643BB6" w:rsidRPr="002516C1" w14:paraId="268C5C69" w14:textId="77777777" w:rsidTr="00A9351A">
        <w:tc>
          <w:tcPr>
            <w:tcW w:w="2970" w:type="dxa"/>
            <w:gridSpan w:val="2"/>
            <w:shd w:val="clear" w:color="auto" w:fill="auto"/>
          </w:tcPr>
          <w:p w14:paraId="672F88A5" w14:textId="77777777" w:rsidR="00643BB6" w:rsidRPr="002516C1" w:rsidRDefault="00643BB6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9A16AE" w14:textId="2410D21B" w:rsidR="00643BB6" w:rsidRPr="002516C1" w:rsidRDefault="00643BB6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133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73</w:t>
            </w:r>
            <w:r w:rsidRPr="002516C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364EAE7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19463A7" w14:textId="3A855789" w:rsidR="003F61A8" w:rsidRPr="002516C1" w:rsidRDefault="00A026BE" w:rsidP="00643BB6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F61A8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BD7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4BFDF4C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E65A86" w14:textId="1D794BC4" w:rsidR="00643BB6" w:rsidRPr="002516C1" w:rsidRDefault="00A026BE" w:rsidP="00643B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77</w:t>
            </w:r>
            <w:r w:rsidR="00643BB6" w:rsidRPr="002516C1">
              <w:rPr>
                <w:rFonts w:asciiTheme="majorBidi" w:hAnsiTheme="majorBidi" w:cstheme="majorBidi"/>
                <w:b/>
                <w:bCs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  <w:tc>
          <w:tcPr>
            <w:tcW w:w="270" w:type="dxa"/>
            <w:shd w:val="clear" w:color="auto" w:fill="auto"/>
          </w:tcPr>
          <w:p w14:paraId="332BA072" w14:textId="77777777" w:rsidR="00643BB6" w:rsidRPr="002516C1" w:rsidRDefault="00643BB6" w:rsidP="00643B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BB7001E" w14:textId="351E5ACC" w:rsidR="00643BB6" w:rsidRPr="002516C1" w:rsidRDefault="00156362" w:rsidP="00643BB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51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BD71F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EC0F8E" w:rsidRPr="002516C1" w14:paraId="352634BE" w14:textId="77777777" w:rsidTr="00A9351A">
        <w:tc>
          <w:tcPr>
            <w:tcW w:w="2970" w:type="dxa"/>
            <w:gridSpan w:val="2"/>
            <w:shd w:val="clear" w:color="auto" w:fill="auto"/>
          </w:tcPr>
          <w:p w14:paraId="60E4E48E" w14:textId="72FEE0DB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00" w:type="dxa"/>
            <w:gridSpan w:val="7"/>
          </w:tcPr>
          <w:p w14:paraId="482100BD" w14:textId="198BF1A6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5208408C" w14:textId="77777777" w:rsidTr="00A9351A">
        <w:tc>
          <w:tcPr>
            <w:tcW w:w="2970" w:type="dxa"/>
            <w:gridSpan w:val="2"/>
            <w:shd w:val="clear" w:color="auto" w:fill="auto"/>
          </w:tcPr>
          <w:p w14:paraId="0A09DEE8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37B91285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74B5F905" w14:textId="77777777" w:rsidTr="00A9351A">
        <w:tc>
          <w:tcPr>
            <w:tcW w:w="2970" w:type="dxa"/>
            <w:gridSpan w:val="2"/>
            <w:shd w:val="clear" w:color="auto" w:fill="auto"/>
          </w:tcPr>
          <w:p w14:paraId="007076BC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7587C5A3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5254F732" w14:textId="77777777" w:rsidTr="00A9351A">
        <w:tc>
          <w:tcPr>
            <w:tcW w:w="2970" w:type="dxa"/>
            <w:gridSpan w:val="2"/>
            <w:shd w:val="clear" w:color="auto" w:fill="auto"/>
          </w:tcPr>
          <w:p w14:paraId="59DE3A03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3D6477CE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053A980D" w14:textId="77777777" w:rsidTr="00A9351A">
        <w:tc>
          <w:tcPr>
            <w:tcW w:w="2970" w:type="dxa"/>
            <w:gridSpan w:val="2"/>
            <w:shd w:val="clear" w:color="auto" w:fill="auto"/>
          </w:tcPr>
          <w:p w14:paraId="09A9754C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4505A93E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19EEA5C4" w14:textId="77777777" w:rsidTr="00A9351A">
        <w:tc>
          <w:tcPr>
            <w:tcW w:w="2970" w:type="dxa"/>
            <w:gridSpan w:val="2"/>
            <w:shd w:val="clear" w:color="auto" w:fill="auto"/>
          </w:tcPr>
          <w:p w14:paraId="45B6FA29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17A7C2F3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397A4786" w14:textId="77777777" w:rsidTr="00A9351A">
        <w:tc>
          <w:tcPr>
            <w:tcW w:w="2970" w:type="dxa"/>
            <w:gridSpan w:val="2"/>
            <w:shd w:val="clear" w:color="auto" w:fill="auto"/>
          </w:tcPr>
          <w:p w14:paraId="5A5E9E78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7AF238CF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1F910E30" w14:textId="77777777" w:rsidTr="00A9351A">
        <w:tc>
          <w:tcPr>
            <w:tcW w:w="2970" w:type="dxa"/>
            <w:gridSpan w:val="2"/>
            <w:shd w:val="clear" w:color="auto" w:fill="auto"/>
          </w:tcPr>
          <w:p w14:paraId="47369049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134A2C45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5050E0C4" w14:textId="77777777" w:rsidTr="00A9351A">
        <w:tc>
          <w:tcPr>
            <w:tcW w:w="2970" w:type="dxa"/>
            <w:gridSpan w:val="2"/>
            <w:shd w:val="clear" w:color="auto" w:fill="auto"/>
          </w:tcPr>
          <w:p w14:paraId="5ECEDF82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41616447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34DE2A8A" w14:textId="77777777" w:rsidTr="00A9351A">
        <w:tc>
          <w:tcPr>
            <w:tcW w:w="2970" w:type="dxa"/>
            <w:gridSpan w:val="2"/>
            <w:shd w:val="clear" w:color="auto" w:fill="auto"/>
          </w:tcPr>
          <w:p w14:paraId="5B6EBAE1" w14:textId="77777777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42042A79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3E23B3" w:rsidRPr="002516C1" w14:paraId="5C7AA751" w14:textId="77777777" w:rsidTr="00A9351A">
        <w:tc>
          <w:tcPr>
            <w:tcW w:w="2970" w:type="dxa"/>
            <w:gridSpan w:val="2"/>
            <w:shd w:val="clear" w:color="auto" w:fill="auto"/>
          </w:tcPr>
          <w:p w14:paraId="6E222BBC" w14:textId="688EC800" w:rsidR="003E23B3" w:rsidRPr="002516C1" w:rsidRDefault="003E23B3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0" w:type="dxa"/>
            <w:gridSpan w:val="7"/>
          </w:tcPr>
          <w:p w14:paraId="2FF4C6C8" w14:textId="28C222CE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EC0F8E" w:rsidRPr="002516C1" w14:paraId="7551E736" w14:textId="77777777" w:rsidTr="00A9351A">
        <w:tc>
          <w:tcPr>
            <w:tcW w:w="2970" w:type="dxa"/>
            <w:gridSpan w:val="2"/>
            <w:shd w:val="clear" w:color="auto" w:fill="auto"/>
          </w:tcPr>
          <w:p w14:paraId="15C22DF3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5697D59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5"/>
          </w:tcPr>
          <w:p w14:paraId="4AFA9067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</w:tcPr>
          <w:p w14:paraId="0982ADCA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EC0F8E" w:rsidRPr="002516C1" w14:paraId="3497828D" w14:textId="77777777" w:rsidTr="00A9351A">
        <w:tc>
          <w:tcPr>
            <w:tcW w:w="2970" w:type="dxa"/>
            <w:gridSpan w:val="2"/>
            <w:shd w:val="clear" w:color="auto" w:fill="auto"/>
          </w:tcPr>
          <w:p w14:paraId="621FF1BC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89A185" w14:textId="1AA7A0BC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026BE"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01065E8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C665582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CEB59F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BE6E970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</w:tcPr>
          <w:p w14:paraId="44965AE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72B5638" w14:textId="1BABA025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EC0F8E" w:rsidRPr="002516C1" w14:paraId="5D3B01C0" w14:textId="77777777" w:rsidTr="00A9351A">
        <w:tc>
          <w:tcPr>
            <w:tcW w:w="2970" w:type="dxa"/>
            <w:gridSpan w:val="2"/>
          </w:tcPr>
          <w:p w14:paraId="33783DC1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00" w:type="dxa"/>
            <w:gridSpan w:val="7"/>
          </w:tcPr>
          <w:p w14:paraId="26E5E97C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0F8E" w:rsidRPr="002516C1" w14:paraId="31FF8778" w14:textId="77777777" w:rsidTr="00A9351A">
        <w:tc>
          <w:tcPr>
            <w:tcW w:w="2970" w:type="dxa"/>
            <w:gridSpan w:val="2"/>
          </w:tcPr>
          <w:p w14:paraId="3BBF1C6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DB2A791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9D325F7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46448B9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646D2CC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2611C409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29A64A4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813931C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EC0F8E" w:rsidRPr="002516C1" w14:paraId="6335AE98" w14:textId="77777777" w:rsidTr="00A9351A">
        <w:tc>
          <w:tcPr>
            <w:tcW w:w="2970" w:type="dxa"/>
            <w:gridSpan w:val="2"/>
          </w:tcPr>
          <w:p w14:paraId="32FCC875" w14:textId="47C1FB8F" w:rsidR="00EC0F8E" w:rsidRPr="002516C1" w:rsidRDefault="00AD076A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350" w:type="dxa"/>
          </w:tcPr>
          <w:p w14:paraId="26A2FD62" w14:textId="13DD7609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</w:t>
            </w:r>
            <w:r w:rsidR="00AD07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93</w:t>
            </w:r>
          </w:p>
        </w:tc>
        <w:tc>
          <w:tcPr>
            <w:tcW w:w="270" w:type="dxa"/>
          </w:tcPr>
          <w:p w14:paraId="55DF5A03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48D14E1" w14:textId="0EE58C2F" w:rsidR="00EC0F8E" w:rsidRPr="002516C1" w:rsidRDefault="00A026B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D076A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76</w:t>
            </w:r>
          </w:p>
        </w:tc>
        <w:tc>
          <w:tcPr>
            <w:tcW w:w="270" w:type="dxa"/>
          </w:tcPr>
          <w:p w14:paraId="6366FC3D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0E79DC9" w14:textId="7D5B2D6D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12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509CD187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2B1F1A03" w14:textId="688F48F0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72"/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6</w:t>
            </w:r>
            <w:r w:rsidR="00EC0F8E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57</w:t>
            </w:r>
          </w:p>
        </w:tc>
      </w:tr>
      <w:tr w:rsidR="00EC0F8E" w:rsidRPr="002516C1" w14:paraId="06CE21B8" w14:textId="77777777" w:rsidTr="00A9351A">
        <w:tc>
          <w:tcPr>
            <w:tcW w:w="2970" w:type="dxa"/>
            <w:gridSpan w:val="2"/>
          </w:tcPr>
          <w:p w14:paraId="77E6FC0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</w:tcPr>
          <w:p w14:paraId="735F36BC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6C3D24B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416754CC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42CEFE0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AFB2F1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49EFC7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C80732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EC0F8E" w:rsidRPr="002516C1" w14:paraId="501FF4AB" w14:textId="77777777" w:rsidTr="00A9351A">
        <w:tc>
          <w:tcPr>
            <w:tcW w:w="2970" w:type="dxa"/>
            <w:gridSpan w:val="2"/>
          </w:tcPr>
          <w:p w14:paraId="2CF04A11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95626D3" w14:textId="1FB3BB0C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50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72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191C2C6B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8E0CE73" w14:textId="69893C88" w:rsidR="00EC0F8E" w:rsidRPr="002516C1" w:rsidRDefault="00A026B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3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70" w:type="dxa"/>
          </w:tcPr>
          <w:p w14:paraId="135CF9DB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70EA057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CE1C927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CEECC49" w14:textId="2BE84692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46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97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EC0F8E" w:rsidRPr="002516C1" w14:paraId="253E673C" w14:textId="77777777" w:rsidTr="00A9351A">
        <w:tc>
          <w:tcPr>
            <w:tcW w:w="2970" w:type="dxa"/>
            <w:gridSpan w:val="2"/>
          </w:tcPr>
          <w:p w14:paraId="74FA306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 w:hanging="23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3D1F583A" w14:textId="68BA081C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54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688721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6B8F1348" w14:textId="357CBF9B" w:rsidR="00EC0F8E" w:rsidRPr="002516C1" w:rsidRDefault="00A026B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270" w:type="dxa"/>
          </w:tcPr>
          <w:p w14:paraId="6AE3B37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C68648C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BE62EF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18A5A1D7" w14:textId="6AEFA06A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02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EC0F8E" w:rsidRPr="002516C1" w14:paraId="3792B85C" w14:textId="77777777" w:rsidTr="00A9351A">
        <w:tc>
          <w:tcPr>
            <w:tcW w:w="2970" w:type="dxa"/>
            <w:gridSpan w:val="2"/>
          </w:tcPr>
          <w:p w14:paraId="660B3020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4238D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58B0ADC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22C7EB4" w14:textId="7B298C73" w:rsidR="00EC0F8E" w:rsidRPr="002516C1" w:rsidRDefault="00EC0F8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105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84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00057EA2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7CC04" w14:textId="5643D954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A026BE">
              <w:rPr>
                <w:rFonts w:asciiTheme="majorBidi" w:hAnsiTheme="majorBidi" w:cstheme="majorBidi"/>
              </w:rPr>
              <w:t>15</w:t>
            </w:r>
            <w:r w:rsidR="00EC0F8E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270" w:type="dxa"/>
          </w:tcPr>
          <w:p w14:paraId="0ABAAB03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3F5AFF" w14:textId="42501385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EC0F8E" w:rsidRPr="002516C1" w14:paraId="6C14E610" w14:textId="77777777" w:rsidTr="00A9351A">
        <w:tc>
          <w:tcPr>
            <w:tcW w:w="2970" w:type="dxa"/>
            <w:gridSpan w:val="2"/>
          </w:tcPr>
          <w:p w14:paraId="12B7857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87796D" w14:textId="0055B9BB" w:rsidR="00EC0F8E" w:rsidRPr="002516C1" w:rsidRDefault="00EC0F8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48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33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594A0C9C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8D2977D" w14:textId="75D64625" w:rsidR="00EC0F8E" w:rsidRPr="002516C1" w:rsidRDefault="00EC0F8E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100</w:t>
            </w:r>
            <w:r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</w:rPr>
              <w:t>81</w:t>
            </w:r>
            <w:r w:rsidRPr="002516C1">
              <w:rPr>
                <w:rFonts w:asciiTheme="majorBidi" w:hAnsiTheme="majorBidi" w:cstheme="majorBidi"/>
                <w:b/>
                <w:bCs/>
                <w:cs/>
              </w:rPr>
              <w:t>)</w:t>
            </w:r>
          </w:p>
        </w:tc>
        <w:tc>
          <w:tcPr>
            <w:tcW w:w="270" w:type="dxa"/>
          </w:tcPr>
          <w:p w14:paraId="120A4F95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09BD14F" w14:textId="7566AF3A" w:rsidR="00EC0F8E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</w:rPr>
              <w:t>15</w:t>
            </w:r>
            <w:r w:rsidR="00EC0F8E" w:rsidRPr="002516C1">
              <w:rPr>
                <w:rFonts w:asciiTheme="majorBidi" w:hAnsiTheme="majorBidi" w:cstheme="majorBidi"/>
                <w:b/>
                <w:b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</w:rPr>
              <w:t>41</w:t>
            </w:r>
          </w:p>
        </w:tc>
        <w:tc>
          <w:tcPr>
            <w:tcW w:w="270" w:type="dxa"/>
          </w:tcPr>
          <w:p w14:paraId="64B996CB" w14:textId="77777777" w:rsidR="00EC0F8E" w:rsidRPr="002516C1" w:rsidRDefault="00EC0F8E" w:rsidP="00A516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EDAD472" w14:textId="4C08AB5F" w:rsidR="00EC0F8E" w:rsidRPr="002516C1" w:rsidRDefault="00EC0F8E" w:rsidP="00A516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A026BE"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73</w:t>
            </w: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E23B3" w:rsidRPr="002516C1" w14:paraId="5E2AC3D6" w14:textId="77777777" w:rsidTr="003E23B3">
        <w:tc>
          <w:tcPr>
            <w:tcW w:w="2970" w:type="dxa"/>
            <w:gridSpan w:val="2"/>
          </w:tcPr>
          <w:p w14:paraId="606F722E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" w:right="-7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E7C452D" w14:textId="77777777" w:rsidR="003E23B3" w:rsidRPr="002516C1" w:rsidRDefault="003E23B3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7076897D" w14:textId="77777777" w:rsidR="003E23B3" w:rsidRPr="002516C1" w:rsidRDefault="003E23B3" w:rsidP="00A51699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857ED1" w14:textId="77777777" w:rsidR="003E23B3" w:rsidRPr="002516C1" w:rsidRDefault="003E23B3" w:rsidP="00037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" w:type="dxa"/>
          </w:tcPr>
          <w:p w14:paraId="325EDBE3" w14:textId="77777777" w:rsidR="003E23B3" w:rsidRPr="002516C1" w:rsidRDefault="003E23B3" w:rsidP="00A51699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C2663A3" w14:textId="77777777" w:rsidR="003E23B3" w:rsidRPr="002516C1" w:rsidRDefault="003E23B3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</w:tcPr>
          <w:p w14:paraId="67C94BB0" w14:textId="77777777" w:rsidR="003E23B3" w:rsidRPr="002516C1" w:rsidRDefault="003E23B3" w:rsidP="00A516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3069994C" w14:textId="77777777" w:rsidR="003E23B3" w:rsidRPr="002516C1" w:rsidRDefault="003E23B3" w:rsidP="00A5169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C0F8E" w:rsidRPr="002516C1" w14:paraId="02412E5F" w14:textId="77777777" w:rsidTr="003E23B3">
        <w:tc>
          <w:tcPr>
            <w:tcW w:w="2880" w:type="dxa"/>
            <w:shd w:val="clear" w:color="auto" w:fill="auto"/>
          </w:tcPr>
          <w:p w14:paraId="7E852D29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6390" w:type="dxa"/>
            <w:gridSpan w:val="8"/>
          </w:tcPr>
          <w:p w14:paraId="56227075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65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C0F8E" w:rsidRPr="002516C1" w14:paraId="10B94BEB" w14:textId="77777777" w:rsidTr="003E23B3">
        <w:tc>
          <w:tcPr>
            <w:tcW w:w="2880" w:type="dxa"/>
            <w:shd w:val="clear" w:color="auto" w:fill="auto"/>
          </w:tcPr>
          <w:p w14:paraId="199C9B46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7FD9F1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0" w:type="dxa"/>
            <w:gridSpan w:val="5"/>
          </w:tcPr>
          <w:p w14:paraId="47CC9A28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บันทึกเป็น (รายจ่าย) / รายได้ใน</w:t>
            </w:r>
          </w:p>
        </w:tc>
        <w:tc>
          <w:tcPr>
            <w:tcW w:w="1440" w:type="dxa"/>
          </w:tcPr>
          <w:p w14:paraId="0F42CCD9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</w:tr>
      <w:tr w:rsidR="00EC0F8E" w:rsidRPr="002516C1" w14:paraId="2426F202" w14:textId="77777777" w:rsidTr="00AD076A">
        <w:tc>
          <w:tcPr>
            <w:tcW w:w="2880" w:type="dxa"/>
            <w:shd w:val="clear" w:color="auto" w:fill="auto"/>
          </w:tcPr>
          <w:p w14:paraId="2FA23ADB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DB8BE25" w14:textId="18C4B84A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มกราคม</w:t>
            </w:r>
          </w:p>
        </w:tc>
        <w:tc>
          <w:tcPr>
            <w:tcW w:w="270" w:type="dxa"/>
          </w:tcPr>
          <w:p w14:paraId="3363826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0B8FB2D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22CDC09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A6362A9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กำไรหรือขาดทุนเบ็ดเสร็จอื่น</w:t>
            </w:r>
          </w:p>
        </w:tc>
        <w:tc>
          <w:tcPr>
            <w:tcW w:w="270" w:type="dxa"/>
          </w:tcPr>
          <w:p w14:paraId="61CCD17F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98DE8C1" w14:textId="6121B0AB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cs/>
              </w:rPr>
              <w:br/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EC0F8E" w:rsidRPr="002516C1" w14:paraId="2FC245BC" w14:textId="77777777" w:rsidTr="00AD076A">
        <w:tc>
          <w:tcPr>
            <w:tcW w:w="2880" w:type="dxa"/>
          </w:tcPr>
          <w:p w14:paraId="051EEB8E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390" w:type="dxa"/>
            <w:gridSpan w:val="8"/>
          </w:tcPr>
          <w:p w14:paraId="0E3F5C3D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156362" w:rsidRPr="002516C1" w14:paraId="40F1C83A" w14:textId="77777777" w:rsidTr="00AD076A">
        <w:tc>
          <w:tcPr>
            <w:tcW w:w="2880" w:type="dxa"/>
          </w:tcPr>
          <w:p w14:paraId="4A55A309" w14:textId="7F56F26B" w:rsidR="0015636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6390" w:type="dxa"/>
            <w:gridSpan w:val="8"/>
          </w:tcPr>
          <w:p w14:paraId="525C7B44" w14:textId="77777777" w:rsidR="00156362" w:rsidRPr="002516C1" w:rsidRDefault="0015636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156362" w:rsidRPr="002516C1" w14:paraId="0CD6A0C9" w14:textId="77777777" w:rsidTr="00AD076A">
        <w:tc>
          <w:tcPr>
            <w:tcW w:w="2880" w:type="dxa"/>
          </w:tcPr>
          <w:p w14:paraId="2EE4241B" w14:textId="59A5053C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0149E19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A60707E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0C8574F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10CA4642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3AF617EC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E0094F0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75E6F0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156362" w:rsidRPr="002516C1" w14:paraId="1506D65A" w14:textId="77777777" w:rsidTr="00AD076A">
        <w:tc>
          <w:tcPr>
            <w:tcW w:w="2880" w:type="dxa"/>
          </w:tcPr>
          <w:p w14:paraId="50EA7DDD" w14:textId="244B6F5A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440" w:type="dxa"/>
            <w:gridSpan w:val="2"/>
          </w:tcPr>
          <w:p w14:paraId="4EEB67CB" w14:textId="1F304624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270" w:type="dxa"/>
          </w:tcPr>
          <w:p w14:paraId="37F9AEC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00B33F46" w14:textId="08B3EB0B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78F0345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447D59AA" w14:textId="262E9BC9" w:rsidR="00156362" w:rsidRPr="002516C1" w:rsidRDefault="00A026BE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76</w:t>
            </w:r>
            <w:r w:rsidR="00EB3D25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</w:tcPr>
          <w:p w14:paraId="17E5ADD8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614AFE33" w14:textId="5E9B82E4" w:rsidR="00156362" w:rsidRPr="002516C1" w:rsidRDefault="00EB3D25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13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67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</w:tr>
      <w:tr w:rsidR="00156362" w:rsidRPr="002516C1" w14:paraId="384E0E41" w14:textId="77777777" w:rsidTr="00AD076A">
        <w:tc>
          <w:tcPr>
            <w:tcW w:w="2880" w:type="dxa"/>
          </w:tcPr>
          <w:p w14:paraId="00B4067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gridSpan w:val="2"/>
          </w:tcPr>
          <w:p w14:paraId="15693796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008630FE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712216E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D994E0B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0D53D7DD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48CE0EC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0B9D9AF3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156362" w:rsidRPr="002516C1" w14:paraId="0311DA0C" w14:textId="77777777" w:rsidTr="00AD076A">
        <w:tc>
          <w:tcPr>
            <w:tcW w:w="2880" w:type="dxa"/>
          </w:tcPr>
          <w:p w14:paraId="078BE112" w14:textId="5A3460FB" w:rsidR="00156362" w:rsidRPr="002516C1" w:rsidRDefault="00A026BE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440" w:type="dxa"/>
            <w:gridSpan w:val="2"/>
          </w:tcPr>
          <w:p w14:paraId="1C462D82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" w:type="dxa"/>
          </w:tcPr>
          <w:p w14:paraId="4B4C9005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533DE7B5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08EEE712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440" w:type="dxa"/>
          </w:tcPr>
          <w:p w14:paraId="5023489F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</w:tcPr>
          <w:p w14:paraId="74A5E69B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440" w:type="dxa"/>
          </w:tcPr>
          <w:p w14:paraId="1B8CC943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156362" w:rsidRPr="002516C1" w14:paraId="32E9EA4B" w14:textId="77777777" w:rsidTr="00AD076A">
        <w:tc>
          <w:tcPr>
            <w:tcW w:w="2880" w:type="dxa"/>
          </w:tcPr>
          <w:p w14:paraId="7F66354F" w14:textId="203A600F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gridSpan w:val="2"/>
          </w:tcPr>
          <w:p w14:paraId="0F18125C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985143D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71662034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5EE65FF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55CBD242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74E1A1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A4C0F0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</w:tr>
      <w:tr w:rsidR="00156362" w:rsidRPr="002516C1" w14:paraId="1EA05304" w14:textId="77777777" w:rsidTr="00AD076A">
        <w:tc>
          <w:tcPr>
            <w:tcW w:w="2880" w:type="dxa"/>
          </w:tcPr>
          <w:p w14:paraId="52CE1C28" w14:textId="7A83E02F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79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การปรับมูลค่ายุติธรรมเงินลงทุน</w:t>
            </w:r>
          </w:p>
        </w:tc>
        <w:tc>
          <w:tcPr>
            <w:tcW w:w="1440" w:type="dxa"/>
            <w:gridSpan w:val="2"/>
          </w:tcPr>
          <w:p w14:paraId="481B0D5D" w14:textId="5B308DBE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0DC72AA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</w:tcPr>
          <w:p w14:paraId="3427C158" w14:textId="7D214D00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70" w:type="dxa"/>
          </w:tcPr>
          <w:p w14:paraId="743121C9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440" w:type="dxa"/>
          </w:tcPr>
          <w:p w14:paraId="1BEA0D8A" w14:textId="0C7CFBE8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7D1621CC" w14:textId="77777777" w:rsidR="00156362" w:rsidRPr="002516C1" w:rsidRDefault="00156362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</w:tcPr>
          <w:p w14:paraId="551B97ED" w14:textId="25D76589" w:rsidR="00156362" w:rsidRPr="002516C1" w:rsidRDefault="00EB3D25" w:rsidP="001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</w:rPr>
              <w:t>90</w:t>
            </w:r>
            <w:r w:rsidRPr="002516C1">
              <w:rPr>
                <w:rFonts w:asciiTheme="majorBidi" w:hAnsiTheme="majorBidi" w:cstheme="majorBidi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</w:rPr>
              <w:t>31</w:t>
            </w:r>
            <w:r w:rsidRPr="002516C1">
              <w:rPr>
                <w:rFonts w:asciiTheme="majorBidi" w:hAnsiTheme="majorBidi" w:cstheme="majorBidi"/>
                <w:cs/>
              </w:rPr>
              <w:t>)</w:t>
            </w:r>
          </w:p>
        </w:tc>
      </w:tr>
    </w:tbl>
    <w:p w14:paraId="4259FCC8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cs/>
        </w:rPr>
      </w:pPr>
    </w:p>
    <w:p w14:paraId="11436671" w14:textId="60372D9D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ขาดทุนทางภาษี</w:t>
      </w:r>
      <w:r w:rsidR="009A5553">
        <w:rPr>
          <w:rFonts w:asciiTheme="majorBidi" w:hAnsiTheme="majorBidi" w:cstheme="majorBidi" w:hint="cs"/>
          <w:cs/>
        </w:rPr>
        <w:t xml:space="preserve">ของกลุ่มบริษัทและบริษัท จำนวน </w:t>
      </w:r>
      <w:r w:rsidR="001A484C">
        <w:rPr>
          <w:rFonts w:asciiTheme="majorBidi" w:hAnsiTheme="majorBidi" w:cstheme="majorBidi"/>
        </w:rPr>
        <w:t>487</w:t>
      </w:r>
      <w:r w:rsidR="009A5553">
        <w:rPr>
          <w:rFonts w:asciiTheme="majorBidi" w:hAnsiTheme="majorBidi" w:cstheme="majorBidi"/>
        </w:rPr>
        <w:t xml:space="preserve"> </w:t>
      </w:r>
      <w:r w:rsidR="009A5553">
        <w:rPr>
          <w:rFonts w:asciiTheme="majorBidi" w:hAnsiTheme="majorBidi" w:cstheme="majorBidi" w:hint="cs"/>
          <w:cs/>
        </w:rPr>
        <w:t xml:space="preserve">ล้านบาท และ </w:t>
      </w:r>
      <w:r w:rsidR="00A026BE" w:rsidRPr="00A026BE">
        <w:rPr>
          <w:rFonts w:asciiTheme="majorBidi" w:hAnsiTheme="majorBidi" w:cstheme="majorBidi"/>
        </w:rPr>
        <w:t>389</w:t>
      </w:r>
      <w:r w:rsidR="00300509">
        <w:rPr>
          <w:rFonts w:asciiTheme="majorBidi" w:hAnsiTheme="majorBidi" w:cstheme="majorBidi"/>
        </w:rPr>
        <w:t xml:space="preserve"> </w:t>
      </w:r>
      <w:r w:rsidR="00300509">
        <w:rPr>
          <w:rFonts w:asciiTheme="majorBidi" w:hAnsiTheme="majorBidi" w:cstheme="majorBidi" w:hint="cs"/>
          <w:cs/>
        </w:rPr>
        <w:t xml:space="preserve">ล้านบาท ตามลำดับ </w:t>
      </w:r>
      <w:r w:rsidRPr="002516C1">
        <w:rPr>
          <w:rFonts w:asciiTheme="majorBidi" w:hAnsiTheme="majorBidi" w:cstheme="majorBidi"/>
          <w:cs/>
        </w:rPr>
        <w:t xml:space="preserve">จะสิ้นอายุในปี </w:t>
      </w:r>
      <w:r w:rsidR="00A026BE" w:rsidRPr="00A026BE">
        <w:rPr>
          <w:rFonts w:asciiTheme="majorBidi" w:hAnsiTheme="majorBidi" w:cstheme="majorBidi"/>
        </w:rPr>
        <w:t>2566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ถึง </w:t>
      </w:r>
      <w:r w:rsidR="00A026BE" w:rsidRPr="00A026BE">
        <w:rPr>
          <w:rFonts w:asciiTheme="majorBidi" w:hAnsiTheme="majorBidi" w:cstheme="majorBidi"/>
        </w:rPr>
        <w:t>2570</w:t>
      </w:r>
      <w:r w:rsidRPr="002516C1">
        <w:rPr>
          <w:rFonts w:asciiTheme="majorBidi" w:hAnsiTheme="majorBidi" w:cstheme="majorBidi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 </w:t>
      </w:r>
    </w:p>
    <w:p w14:paraId="5EE374D1" w14:textId="492CDEEA" w:rsidR="009F63C0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 </w:t>
      </w:r>
    </w:p>
    <w:p w14:paraId="59708515" w14:textId="4CAE5ACF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p w14:paraId="45665A00" w14:textId="31D993BF" w:rsidR="00EC0F8E" w:rsidRPr="002516C1" w:rsidRDefault="00110575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EC0F8E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สิทธิประโยชน์จากการส่งเสริมการลงทุน</w:t>
      </w:r>
    </w:p>
    <w:p w14:paraId="51182B58" w14:textId="77777777" w:rsidR="00FD653E" w:rsidRPr="002516C1" w:rsidRDefault="00FD653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952BA80" w14:textId="0014169A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A026BE" w:rsidRPr="00A026BE">
        <w:rPr>
          <w:rFonts w:asciiTheme="majorBidi" w:hAnsiTheme="majorBidi" w:cstheme="majorBidi"/>
        </w:rPr>
        <w:t>2520</w:t>
      </w:r>
      <w:r w:rsidRPr="002516C1">
        <w:rPr>
          <w:rFonts w:asciiTheme="majorBidi" w:hAnsiTheme="majorBidi" w:cstheme="majorBidi"/>
          <w:cs/>
        </w:rPr>
        <w:t xml:space="preserve"> เกี่ยวกับ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การผลิตไบโอดีเซล เอทานอล และก๊าซชีวภาพ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ซึ่งพอสรุปสาระสำคัญได้ดังนี้</w:t>
      </w:r>
    </w:p>
    <w:p w14:paraId="45C968AA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4"/>
          <w:szCs w:val="4"/>
        </w:rPr>
      </w:pPr>
    </w:p>
    <w:p w14:paraId="53F702B4" w14:textId="7E0090EA" w:rsidR="000716E7" w:rsidRPr="002516C1" w:rsidRDefault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AC11A03" w14:textId="24589F2F" w:rsidR="00EC0F8E" w:rsidRPr="002516C1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(ก)</w:t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</w:r>
      <w:r w:rsidRPr="002516C1">
        <w:rPr>
          <w:rFonts w:asciiTheme="majorBidi" w:hAnsiTheme="majorBidi" w:cstheme="majorBidi"/>
        </w:rPr>
        <w:tab/>
        <w:t xml:space="preserve"> </w:t>
      </w:r>
      <w:r w:rsidRPr="002516C1">
        <w:rPr>
          <w:rFonts w:asciiTheme="majorBidi" w:hAnsiTheme="majorBidi" w:cstheme="majorBidi"/>
          <w:cs/>
        </w:rPr>
        <w:tab/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D0FD4F5" w14:textId="77777777" w:rsidR="00EC0F8E" w:rsidRPr="002516C1" w:rsidRDefault="00EC0F8E" w:rsidP="00071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(ข)</w:t>
      </w:r>
      <w:r w:rsidRPr="002516C1">
        <w:rPr>
          <w:rFonts w:asciiTheme="majorBidi" w:hAnsiTheme="majorBidi" w:cstheme="majorBidi"/>
          <w:cs/>
        </w:rPr>
        <w:tab/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หกปีและแปดปี นับแต่วันที่เริ่มมีรายได้จากการประกอบกิจการนั้น</w:t>
      </w:r>
    </w:p>
    <w:p w14:paraId="16F6D6F3" w14:textId="77777777" w:rsidR="000716E7" w:rsidRPr="002516C1" w:rsidRDefault="000716E7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3699C1D" w14:textId="4238C553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กลุ่มบริษัทจะต้องปฏิบัติตามเงื่อนไขและข้อกำหนดตามที่ระบุไว้ในบัตรส่งเสริมการลงทุน</w:t>
      </w:r>
    </w:p>
    <w:p w14:paraId="45B0AE9A" w14:textId="77777777" w:rsidR="00F60E2A" w:rsidRPr="002516C1" w:rsidRDefault="00F60E2A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47401DD" w14:textId="1E39A44D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1178477E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</w:rPr>
      </w:pPr>
    </w:p>
    <w:tbl>
      <w:tblPr>
        <w:tblW w:w="9147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341"/>
        <w:gridCol w:w="1259"/>
        <w:gridCol w:w="1257"/>
        <w:gridCol w:w="1264"/>
        <w:gridCol w:w="256"/>
        <w:gridCol w:w="1253"/>
        <w:gridCol w:w="1253"/>
        <w:gridCol w:w="1264"/>
      </w:tblGrid>
      <w:tr w:rsidR="00EC0F8E" w:rsidRPr="002516C1" w14:paraId="0126E053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E5B55D5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20F8BAE6" w14:textId="77777777" w:rsidR="00EC0F8E" w:rsidRPr="002516C1" w:rsidRDefault="00EC0F8E" w:rsidP="00A51699">
            <w:pPr>
              <w:pStyle w:val="Header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C0F8E" w:rsidRPr="002516C1" w14:paraId="00B5379F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B7890AA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65" w:type="pct"/>
            <w:gridSpan w:val="3"/>
            <w:tcBorders>
              <w:bottom w:val="single" w:sz="4" w:space="0" w:color="auto"/>
            </w:tcBorders>
          </w:tcPr>
          <w:p w14:paraId="6B52B2A8" w14:textId="6B4BF5ED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5E9CC7B9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61" w:type="pct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A6E53D" w14:textId="4CA3CEFE" w:rsidR="00EC0F8E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EC0F8E" w:rsidRPr="002516C1" w14:paraId="423EFF98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32375CD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tcBorders>
              <w:top w:val="single" w:sz="4" w:space="0" w:color="auto"/>
            </w:tcBorders>
          </w:tcPr>
          <w:p w14:paraId="426B054D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1EB73962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7" w:type="pct"/>
            <w:tcBorders>
              <w:top w:val="single" w:sz="4" w:space="0" w:color="auto"/>
            </w:tcBorders>
            <w:vAlign w:val="bottom"/>
          </w:tcPr>
          <w:p w14:paraId="76213958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2516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3A1CF8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A2E02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0" w:type="pct"/>
          </w:tcPr>
          <w:p w14:paraId="007F2DD7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2A0E3E84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</w:t>
            </w:r>
          </w:p>
          <w:p w14:paraId="7F810446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การส่งเสริม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138DF139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2516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691" w:type="pct"/>
            <w:shd w:val="clear" w:color="auto" w:fill="auto"/>
          </w:tcPr>
          <w:p w14:paraId="476BD646" w14:textId="77777777" w:rsidR="00EC0F8E" w:rsidRPr="002516C1" w:rsidRDefault="00EC0F8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F08089C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C0F8E" w:rsidRPr="002516C1" w14:paraId="096E41A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05E04988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67" w:type="pct"/>
            <w:gridSpan w:val="7"/>
          </w:tcPr>
          <w:p w14:paraId="08719BAF" w14:textId="77777777" w:rsidR="00EC0F8E" w:rsidRPr="002516C1" w:rsidRDefault="00EC0F8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30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10575" w:rsidRPr="002516C1" w14:paraId="09B38997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65DA26B1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688" w:type="pct"/>
          </w:tcPr>
          <w:p w14:paraId="7D0B51E1" w14:textId="5EA0A846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687" w:type="pct"/>
          </w:tcPr>
          <w:p w14:paraId="36510F10" w14:textId="5A047E70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691" w:type="pct"/>
            <w:shd w:val="clear" w:color="auto" w:fill="auto"/>
          </w:tcPr>
          <w:p w14:paraId="5EBBA90F" w14:textId="09D0007A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146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40" w:type="pct"/>
          </w:tcPr>
          <w:p w14:paraId="605192E4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47D2AFE" w14:textId="148153B9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  <w:tc>
          <w:tcPr>
            <w:tcW w:w="685" w:type="pct"/>
            <w:shd w:val="clear" w:color="auto" w:fill="auto"/>
          </w:tcPr>
          <w:p w14:paraId="40E716E8" w14:textId="78CF3C55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05</w:t>
            </w:r>
          </w:p>
        </w:tc>
        <w:tc>
          <w:tcPr>
            <w:tcW w:w="691" w:type="pct"/>
            <w:shd w:val="clear" w:color="auto" w:fill="auto"/>
          </w:tcPr>
          <w:p w14:paraId="7C66AACE" w14:textId="5FD66647" w:rsidR="00110575" w:rsidRPr="002516C1" w:rsidRDefault="00A026BE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01</w:t>
            </w:r>
          </w:p>
        </w:tc>
      </w:tr>
      <w:tr w:rsidR="00110575" w:rsidRPr="002516C1" w14:paraId="585CB15A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47B216EF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688" w:type="pct"/>
          </w:tcPr>
          <w:p w14:paraId="1626A7B1" w14:textId="45FE358F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952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687" w:type="pct"/>
          </w:tcPr>
          <w:p w14:paraId="63FBF51C" w14:textId="3A5759C1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274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  <w:tc>
          <w:tcPr>
            <w:tcW w:w="691" w:type="pct"/>
            <w:shd w:val="clear" w:color="auto" w:fill="auto"/>
          </w:tcPr>
          <w:p w14:paraId="53F71BC5" w14:textId="5C818FDC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227</w:t>
            </w:r>
            <w:r w:rsidR="0093375C" w:rsidRPr="002516C1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40" w:type="pct"/>
          </w:tcPr>
          <w:p w14:paraId="49F14449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47D577B1" w14:textId="11BA3935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685" w:type="pct"/>
            <w:shd w:val="clear" w:color="auto" w:fill="auto"/>
          </w:tcPr>
          <w:p w14:paraId="635D8C9A" w14:textId="5B044DB1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691" w:type="pct"/>
            <w:shd w:val="clear" w:color="auto" w:fill="auto"/>
          </w:tcPr>
          <w:p w14:paraId="16E7DED8" w14:textId="2D5C7F76" w:rsidR="00110575" w:rsidRPr="002516C1" w:rsidRDefault="00A026BE" w:rsidP="0011057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982</w:t>
            </w:r>
            <w:r w:rsidR="00110575" w:rsidRPr="002516C1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110575" w:rsidRPr="002516C1" w14:paraId="4A549C5C" w14:textId="77777777" w:rsidTr="00422FDE">
        <w:trPr>
          <w:trHeight w:val="408"/>
        </w:trPr>
        <w:tc>
          <w:tcPr>
            <w:tcW w:w="733" w:type="pct"/>
            <w:shd w:val="clear" w:color="auto" w:fill="auto"/>
          </w:tcPr>
          <w:p w14:paraId="770C9BF7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688" w:type="pct"/>
          </w:tcPr>
          <w:p w14:paraId="39C83D81" w14:textId="1818CC5A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093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687" w:type="pct"/>
          </w:tcPr>
          <w:p w14:paraId="51EC518F" w14:textId="4449AB7A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280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691" w:type="pct"/>
            <w:shd w:val="clear" w:color="auto" w:fill="auto"/>
          </w:tcPr>
          <w:p w14:paraId="7201B0AA" w14:textId="36E3BB9F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373</w:t>
            </w:r>
            <w:r w:rsidR="0093375C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</w:p>
        </w:tc>
        <w:tc>
          <w:tcPr>
            <w:tcW w:w="140" w:type="pct"/>
            <w:tcBorders>
              <w:bottom w:val="nil"/>
            </w:tcBorders>
          </w:tcPr>
          <w:p w14:paraId="45E3622B" w14:textId="77777777" w:rsidR="00110575" w:rsidRPr="002516C1" w:rsidRDefault="00110575" w:rsidP="00110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5" w:type="pct"/>
            <w:shd w:val="clear" w:color="auto" w:fill="auto"/>
          </w:tcPr>
          <w:p w14:paraId="3F39E190" w14:textId="28D6480C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781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685" w:type="pct"/>
            <w:shd w:val="clear" w:color="auto" w:fill="auto"/>
          </w:tcPr>
          <w:p w14:paraId="2A8F3844" w14:textId="297EFF56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240" w:lineRule="auto"/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691" w:type="pct"/>
            <w:shd w:val="clear" w:color="auto" w:fill="auto"/>
          </w:tcPr>
          <w:p w14:paraId="536E5235" w14:textId="5C1506F3" w:rsidR="00110575" w:rsidRPr="002516C1" w:rsidRDefault="00A026BE" w:rsidP="0011057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10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094</w:t>
            </w:r>
            <w:r w:rsidR="00110575" w:rsidRPr="002516C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</w:t>
            </w:r>
          </w:p>
        </w:tc>
      </w:tr>
    </w:tbl>
    <w:p w14:paraId="2AFF5ED9" w14:textId="7AB86196" w:rsidR="00EC0F8E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E84A531" w14:textId="11C1F948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98506A3" w14:textId="5F5C7FFE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AA718DF" w14:textId="77722EE6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7E328D" w14:textId="6E6634F2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20A0D24" w14:textId="36A70734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0CC29A9" w14:textId="73671514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4A0948E" w14:textId="2F6FE1D4" w:rsidR="003E23B3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2375E79" w14:textId="77777777" w:rsidR="003E23B3" w:rsidRPr="002516C1" w:rsidRDefault="003E23B3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E6741D" w14:textId="27A5A0B8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กำไรต่อหุ้น</w:t>
      </w:r>
      <w:r w:rsidR="00156362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ขั้นพื้นฐาน</w:t>
      </w:r>
    </w:p>
    <w:p w14:paraId="210148BD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30213D8" w14:textId="17AAC99E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กำไรต่อหุ้นขั้นพื้นฐานสำหรับปีสิ้นสุดวันที่ </w:t>
      </w:r>
      <w:r w:rsidR="00A026BE" w:rsidRPr="00A026BE">
        <w:rPr>
          <w:rFonts w:asciiTheme="majorBidi" w:hAnsiTheme="majorBidi" w:cstheme="majorBidi"/>
        </w:rPr>
        <w:t>31</w:t>
      </w:r>
      <w:r w:rsidRPr="002516C1">
        <w:rPr>
          <w:rFonts w:asciiTheme="majorBidi" w:hAnsiTheme="majorBidi" w:cstheme="majorBidi"/>
          <w:cs/>
        </w:rPr>
        <w:t xml:space="preserve"> ธันวาคม คำนวณจากกำไรสำหรับปีที่เป็นส่วนของผู้ถือหุ้นสามัญของบริษัท โดยได้ปรับปรุงจำนวนหุ้นสามัญที่เปลี่ยนแปลงจากการปรับลดมูลค่าหุ้นสามัญและการเพิ่มทุนชำระแล้ว ในวันที่ </w:t>
      </w:r>
      <w:r w:rsidR="00A026BE" w:rsidRPr="00A026BE">
        <w:rPr>
          <w:rFonts w:asciiTheme="majorBidi" w:hAnsiTheme="majorBidi" w:cstheme="majorBidi"/>
        </w:rPr>
        <w:t>6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มกราคม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และวันที่ </w:t>
      </w:r>
      <w:r w:rsidR="00A026BE" w:rsidRPr="00A026BE">
        <w:rPr>
          <w:rFonts w:asciiTheme="majorBidi" w:hAnsiTheme="majorBidi" w:cstheme="majorBidi"/>
        </w:rPr>
        <w:t>15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มีนาคม </w:t>
      </w:r>
      <w:r w:rsidR="00A026BE" w:rsidRPr="00A026BE">
        <w:rPr>
          <w:rFonts w:asciiTheme="majorBidi" w:hAnsiTheme="majorBidi" w:cstheme="majorBidi"/>
        </w:rPr>
        <w:t>2565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ตามลำดับ ตามที่ได้กล่าวได้ไว้ในหมายเหตุข้อ </w:t>
      </w:r>
      <w:r w:rsidR="00A026BE" w:rsidRPr="00A026BE">
        <w:rPr>
          <w:rFonts w:asciiTheme="majorBidi" w:hAnsiTheme="majorBidi" w:cstheme="majorBidi"/>
        </w:rPr>
        <w:t>18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โดยถือเสมือนว่าการปรับลดมูลค่าหุ้นดังกล่าวได้เกิดขึ้นตั้งแต่วันเริ่มต้นของปีแรกที่เสนอรายงาน ซึ่งแสดงการคำนวณได้ดังนี้</w:t>
      </w:r>
    </w:p>
    <w:p w14:paraId="49520823" w14:textId="77777777" w:rsidR="00F60E2A" w:rsidRPr="002516C1" w:rsidRDefault="00F60E2A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7"/>
        <w:jc w:val="thaiDistribute"/>
        <w:rPr>
          <w:rFonts w:asciiTheme="majorBidi" w:hAnsiTheme="majorBidi" w:cstheme="majorBidi"/>
        </w:rPr>
      </w:pPr>
    </w:p>
    <w:tbl>
      <w:tblPr>
        <w:tblW w:w="9039" w:type="dxa"/>
        <w:tblInd w:w="450" w:type="dxa"/>
        <w:tblLook w:val="01E0" w:firstRow="1" w:lastRow="1" w:firstColumn="1" w:lastColumn="1" w:noHBand="0" w:noVBand="0"/>
      </w:tblPr>
      <w:tblGrid>
        <w:gridCol w:w="4590"/>
        <w:gridCol w:w="910"/>
        <w:gridCol w:w="269"/>
        <w:gridCol w:w="910"/>
        <w:gridCol w:w="270"/>
        <w:gridCol w:w="910"/>
        <w:gridCol w:w="270"/>
        <w:gridCol w:w="910"/>
      </w:tblGrid>
      <w:tr w:rsidR="00A8049B" w:rsidRPr="002516C1" w14:paraId="6249D41C" w14:textId="77777777" w:rsidTr="00226E22">
        <w:trPr>
          <w:tblHeader/>
        </w:trPr>
        <w:tc>
          <w:tcPr>
            <w:tcW w:w="4590" w:type="dxa"/>
          </w:tcPr>
          <w:p w14:paraId="36E3A1F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089" w:type="dxa"/>
            <w:gridSpan w:val="3"/>
          </w:tcPr>
          <w:p w14:paraId="55C840C1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690F17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2090" w:type="dxa"/>
            <w:gridSpan w:val="3"/>
          </w:tcPr>
          <w:p w14:paraId="1F74E389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</w:rPr>
            </w:pPr>
            <w:r w:rsidRPr="002516C1">
              <w:rPr>
                <w:rFonts w:asciiTheme="majorBidi" w:hAnsiTheme="majorBidi" w:cstheme="majorBidi"/>
                <w:bCs/>
                <w:cs/>
              </w:rPr>
              <w:t>งบการเงินเฉพาะกิจการ</w:t>
            </w:r>
          </w:p>
        </w:tc>
      </w:tr>
      <w:tr w:rsidR="00A8049B" w:rsidRPr="002516C1" w14:paraId="0B403638" w14:textId="77777777" w:rsidTr="00226E22">
        <w:trPr>
          <w:tblHeader/>
        </w:trPr>
        <w:tc>
          <w:tcPr>
            <w:tcW w:w="4590" w:type="dxa"/>
          </w:tcPr>
          <w:p w14:paraId="455B321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cs/>
              </w:rPr>
            </w:pPr>
          </w:p>
        </w:tc>
        <w:tc>
          <w:tcPr>
            <w:tcW w:w="910" w:type="dxa"/>
            <w:vAlign w:val="center"/>
          </w:tcPr>
          <w:p w14:paraId="569DF9EB" w14:textId="514F2157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69" w:type="dxa"/>
            <w:vAlign w:val="center"/>
          </w:tcPr>
          <w:p w14:paraId="05898A7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8926FEC" w14:textId="2F758767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70" w:type="dxa"/>
          </w:tcPr>
          <w:p w14:paraId="74DC5F0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4536E636" w14:textId="663F6F81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270" w:type="dxa"/>
            <w:vAlign w:val="center"/>
          </w:tcPr>
          <w:p w14:paraId="662A8EE4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910" w:type="dxa"/>
            <w:vAlign w:val="center"/>
          </w:tcPr>
          <w:p w14:paraId="09B8A28A" w14:textId="2B3F7EA0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</w:rPr>
            </w:pPr>
            <w:r w:rsidRPr="00A026BE">
              <w:rPr>
                <w:rFonts w:asciiTheme="majorBidi" w:hAnsiTheme="majorBidi" w:cstheme="majorBidi"/>
              </w:rPr>
              <w:t>2564</w:t>
            </w:r>
          </w:p>
        </w:tc>
      </w:tr>
      <w:tr w:rsidR="00A8049B" w:rsidRPr="002516C1" w14:paraId="411DB70C" w14:textId="77777777" w:rsidTr="00226E22">
        <w:trPr>
          <w:tblHeader/>
        </w:trPr>
        <w:tc>
          <w:tcPr>
            <w:tcW w:w="4590" w:type="dxa"/>
          </w:tcPr>
          <w:p w14:paraId="396CAAA8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4449" w:type="dxa"/>
            <w:gridSpan w:val="7"/>
          </w:tcPr>
          <w:p w14:paraId="18DBBE3C" w14:textId="5147FF97" w:rsidR="00A8049B" w:rsidRPr="002516C1" w:rsidRDefault="007971D0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(ล้านบาท</w:t>
            </w:r>
            <w:r w:rsidR="00417A12" w:rsidRPr="002516C1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i/>
                <w:iCs/>
              </w:rPr>
              <w:t>/</w:t>
            </w:r>
            <w:r w:rsidR="00417A12" w:rsidRPr="002516C1">
              <w:rPr>
                <w:rFonts w:asciiTheme="majorBidi" w:hAnsiTheme="majorBidi" w:cstheme="majorBidi"/>
                <w:b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i/>
                <w:iCs/>
                <w:cs/>
              </w:rPr>
              <w:t>ล้านหุ้น)</w:t>
            </w:r>
          </w:p>
        </w:tc>
      </w:tr>
      <w:tr w:rsidR="00A8049B" w:rsidRPr="002516C1" w14:paraId="7434405F" w14:textId="77777777" w:rsidTr="00226E22">
        <w:tc>
          <w:tcPr>
            <w:tcW w:w="4590" w:type="dxa"/>
          </w:tcPr>
          <w:p w14:paraId="04FD37B2" w14:textId="4E1500F9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bCs/>
                <w:i/>
                <w:iCs/>
                <w:cs/>
              </w:rPr>
              <w:t>สำหรับปี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สิ้นสุดวันที่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10" w:type="dxa"/>
            <w:vAlign w:val="bottom"/>
          </w:tcPr>
          <w:p w14:paraId="014E4EDB" w14:textId="77777777" w:rsidR="00A8049B" w:rsidRPr="002516C1" w:rsidRDefault="00A8049B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3433E675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461CE83A" w14:textId="77777777" w:rsidR="00A8049B" w:rsidRPr="002516C1" w:rsidRDefault="00A8049B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05E527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2334F6DD" w14:textId="77777777" w:rsidR="00A8049B" w:rsidRPr="002516C1" w:rsidRDefault="00A8049B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EF5321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54E079" w14:textId="77777777" w:rsidR="00A8049B" w:rsidRPr="002516C1" w:rsidRDefault="00A8049B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A8049B" w:rsidRPr="002516C1" w14:paraId="74B5F148" w14:textId="77777777" w:rsidTr="00226E22">
        <w:tc>
          <w:tcPr>
            <w:tcW w:w="4590" w:type="dxa"/>
          </w:tcPr>
          <w:p w14:paraId="1396621E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กำไรที่เป็นส่วนของผู้ถือหุ้นสามัญของบริษัท</w:t>
            </w:r>
          </w:p>
        </w:tc>
        <w:tc>
          <w:tcPr>
            <w:tcW w:w="910" w:type="dxa"/>
            <w:vAlign w:val="bottom"/>
          </w:tcPr>
          <w:p w14:paraId="0B3ED811" w14:textId="17EA9B7A" w:rsidR="00A8049B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69" w:type="dxa"/>
          </w:tcPr>
          <w:p w14:paraId="04F3BC6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158E6B32" w14:textId="3392B4C5" w:rsidR="00A8049B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960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</w:tcPr>
          <w:p w14:paraId="13B3191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58D706A3" w14:textId="5883CE6F" w:rsidR="00A8049B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</w:t>
            </w:r>
          </w:p>
        </w:tc>
        <w:tc>
          <w:tcPr>
            <w:tcW w:w="270" w:type="dxa"/>
          </w:tcPr>
          <w:p w14:paraId="4C266F49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vAlign w:val="bottom"/>
          </w:tcPr>
          <w:p w14:paraId="798815B6" w14:textId="54DB1167" w:rsidR="00A8049B" w:rsidRPr="002516C1" w:rsidRDefault="00A026BE" w:rsidP="00877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307B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019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</w:tr>
      <w:tr w:rsidR="00C307B5" w:rsidRPr="002516C1" w14:paraId="1B321C26" w14:textId="77777777" w:rsidTr="00226E22">
        <w:tc>
          <w:tcPr>
            <w:tcW w:w="4590" w:type="dxa"/>
          </w:tcPr>
          <w:p w14:paraId="02F65544" w14:textId="0614A264" w:rsidR="00C307B5" w:rsidRPr="002516C1" w:rsidRDefault="00C307B5" w:rsidP="00C307B5">
            <w:pPr>
              <w:ind w:left="340" w:hanging="340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จำนวนหุ้นสามัญโดยใช้วิธีถัวเฉลี่ยถ่วงน้ำหนักที่ออกจำหน่ายแล้ว</w:t>
            </w:r>
            <w:r w:rsidR="007971D0" w:rsidRPr="002516C1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31B9CA" w14:textId="7403ECF9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307B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69" w:type="dxa"/>
          </w:tcPr>
          <w:p w14:paraId="71B15B0A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BFE8B9D" w14:textId="07499257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307B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012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2F3EDEFA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19FCE79A" w14:textId="04BFFF98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C307B5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359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36</w:t>
            </w:r>
          </w:p>
        </w:tc>
        <w:tc>
          <w:tcPr>
            <w:tcW w:w="270" w:type="dxa"/>
          </w:tcPr>
          <w:p w14:paraId="164DBD10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10" w:type="dxa"/>
            <w:tcBorders>
              <w:bottom w:val="single" w:sz="4" w:space="0" w:color="auto"/>
            </w:tcBorders>
            <w:vAlign w:val="bottom"/>
          </w:tcPr>
          <w:p w14:paraId="3F5AD88B" w14:textId="66FEF394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307B5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012</w:t>
            </w:r>
            <w:r w:rsidR="00DF1F19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</w:t>
            </w:r>
          </w:p>
        </w:tc>
      </w:tr>
      <w:tr w:rsidR="00C307B5" w:rsidRPr="002516C1" w14:paraId="75513899" w14:textId="77777777" w:rsidTr="00226E22">
        <w:tc>
          <w:tcPr>
            <w:tcW w:w="4590" w:type="dxa"/>
          </w:tcPr>
          <w:p w14:paraId="6C6E9480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 xml:space="preserve">กำไรต่อหุ้นขั้นพื้นฐาน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  <w:r w:rsidRPr="002516C1">
              <w:rPr>
                <w:rFonts w:asciiTheme="majorBidi" w:hAnsiTheme="majorBidi" w:cstheme="majorBidi"/>
                <w:b/>
                <w:bCs/>
                <w:shd w:val="clear" w:color="auto" w:fill="E0E0E0"/>
                <w:cs/>
              </w:rPr>
              <w:t xml:space="preserve"> 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43E344" w14:textId="0426DE5D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307B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69" w:type="dxa"/>
          </w:tcPr>
          <w:p w14:paraId="6C728FC7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02AA9A" w14:textId="00998769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307B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3B57793D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2E1D8" w14:textId="5270F7B1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="00C307B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</w:t>
            </w:r>
          </w:p>
        </w:tc>
        <w:tc>
          <w:tcPr>
            <w:tcW w:w="270" w:type="dxa"/>
          </w:tcPr>
          <w:p w14:paraId="262EED4B" w14:textId="77777777" w:rsidR="00C307B5" w:rsidRPr="002516C1" w:rsidRDefault="00C307B5" w:rsidP="00C30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521735" w14:textId="3D47E7BF" w:rsidR="00C307B5" w:rsidRPr="002516C1" w:rsidRDefault="00A026BE" w:rsidP="00C307B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307B5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01</w:t>
            </w:r>
          </w:p>
        </w:tc>
      </w:tr>
    </w:tbl>
    <w:p w14:paraId="15726655" w14:textId="77777777" w:rsidR="00C00135" w:rsidRPr="002516C1" w:rsidRDefault="00C00135">
      <w:pPr>
        <w:rPr>
          <w:rFonts w:asciiTheme="majorBidi" w:hAnsiTheme="majorBidi" w:cstheme="majorBidi"/>
        </w:rPr>
      </w:pPr>
    </w:p>
    <w:p w14:paraId="766A6543" w14:textId="3CBBCA53" w:rsidR="00EC0F8E" w:rsidRPr="002516C1" w:rsidRDefault="00EC0F8E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ab/>
        <w:t>เงินปันผล</w:t>
      </w:r>
    </w:p>
    <w:p w14:paraId="260631A9" w14:textId="2ED4E08D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0"/>
        <w:gridCol w:w="1890"/>
        <w:gridCol w:w="1656"/>
        <w:gridCol w:w="1066"/>
        <w:gridCol w:w="231"/>
        <w:gridCol w:w="1152"/>
      </w:tblGrid>
      <w:tr w:rsidR="00A8049B" w:rsidRPr="002516C1" w14:paraId="67FFDF91" w14:textId="77777777" w:rsidTr="0087709F">
        <w:trPr>
          <w:tblHeader/>
        </w:trPr>
        <w:tc>
          <w:tcPr>
            <w:tcW w:w="2970" w:type="dxa"/>
            <w:vAlign w:val="bottom"/>
          </w:tcPr>
          <w:p w14:paraId="3227D65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  <w:vAlign w:val="bottom"/>
            <w:hideMark/>
          </w:tcPr>
          <w:p w14:paraId="3D576409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56" w:type="dxa"/>
            <w:vAlign w:val="bottom"/>
            <w:hideMark/>
          </w:tcPr>
          <w:p w14:paraId="5CA5743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5268AF6F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151F116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63EBCC0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A8049B" w:rsidRPr="002516C1" w14:paraId="0359A273" w14:textId="77777777" w:rsidTr="0087709F">
        <w:trPr>
          <w:tblHeader/>
        </w:trPr>
        <w:tc>
          <w:tcPr>
            <w:tcW w:w="2970" w:type="dxa"/>
          </w:tcPr>
          <w:p w14:paraId="5E30BD8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EE2D30F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2EC7AE15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  <w:hideMark/>
          </w:tcPr>
          <w:p w14:paraId="3D6E27FB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31" w:type="dxa"/>
          </w:tcPr>
          <w:p w14:paraId="4600A58B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  <w:hideMark/>
          </w:tcPr>
          <w:p w14:paraId="21DBABC6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A8049B" w:rsidRPr="002516C1" w14:paraId="22BD8BF4" w14:textId="77777777" w:rsidTr="0087709F">
        <w:trPr>
          <w:tblHeader/>
        </w:trPr>
        <w:tc>
          <w:tcPr>
            <w:tcW w:w="2970" w:type="dxa"/>
          </w:tcPr>
          <w:p w14:paraId="20B9CF40" w14:textId="6D5AD845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890" w:type="dxa"/>
          </w:tcPr>
          <w:p w14:paraId="135089F1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56" w:type="dxa"/>
          </w:tcPr>
          <w:p w14:paraId="13C8A52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066" w:type="dxa"/>
          </w:tcPr>
          <w:p w14:paraId="13750218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31" w:type="dxa"/>
          </w:tcPr>
          <w:p w14:paraId="0ADE114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152" w:type="dxa"/>
          </w:tcPr>
          <w:p w14:paraId="0449EAB3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A8049B" w:rsidRPr="002516C1" w14:paraId="16ED4174" w14:textId="77777777" w:rsidTr="0087709F">
        <w:tc>
          <w:tcPr>
            <w:tcW w:w="2970" w:type="dxa"/>
            <w:hideMark/>
          </w:tcPr>
          <w:p w14:paraId="5CAEC896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hideMark/>
          </w:tcPr>
          <w:p w14:paraId="3851FE21" w14:textId="7FB496E5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  <w:cs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11</w:t>
            </w:r>
            <w:r w:rsidR="00A8049B" w:rsidRPr="002516C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8049B" w:rsidRPr="002516C1">
              <w:rPr>
                <w:rFonts w:asciiTheme="majorBidi" w:hAnsiTheme="majorBidi" w:cstheme="majorBidi"/>
                <w:color w:val="000000"/>
                <w:cs/>
              </w:rPr>
              <w:t xml:space="preserve">พฤษภาคม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656" w:type="dxa"/>
            <w:hideMark/>
          </w:tcPr>
          <w:p w14:paraId="3C8F1773" w14:textId="4598C3B5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hd w:val="clear" w:color="auto" w:fill="D9D9D9" w:themeFill="background1" w:themeFillShade="D9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9</w:t>
            </w:r>
            <w:r w:rsidR="00A8049B" w:rsidRPr="002516C1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="00A8049B" w:rsidRPr="002516C1">
              <w:rPr>
                <w:rFonts w:asciiTheme="majorBidi" w:hAnsiTheme="majorBidi" w:cstheme="majorBidi"/>
                <w:color w:val="000000"/>
                <w:cs/>
              </w:rPr>
              <w:t xml:space="preserve">มิถุนายน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066" w:type="dxa"/>
            <w:hideMark/>
          </w:tcPr>
          <w:p w14:paraId="588359FD" w14:textId="2D7D9259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8049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231" w:type="dxa"/>
          </w:tcPr>
          <w:p w14:paraId="4220162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  <w:hideMark/>
          </w:tcPr>
          <w:p w14:paraId="63FDB3F2" w14:textId="2D4727A1" w:rsidR="00A8049B" w:rsidRPr="002516C1" w:rsidRDefault="00A026BE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216</w:t>
            </w:r>
            <w:r w:rsidR="00A8049B" w:rsidRPr="002516C1">
              <w:rPr>
                <w:rFonts w:asciiTheme="majorBidi" w:hAnsiTheme="majorBidi" w:cstheme="majorBidi"/>
                <w:color w:val="000000"/>
              </w:rPr>
              <w:t>.</w:t>
            </w:r>
            <w:r w:rsidRPr="00A026BE">
              <w:rPr>
                <w:rFonts w:asciiTheme="majorBidi" w:hAnsiTheme="majorBidi" w:cstheme="majorBidi"/>
                <w:color w:val="000000"/>
              </w:rPr>
              <w:t>90</w:t>
            </w:r>
          </w:p>
        </w:tc>
      </w:tr>
      <w:tr w:rsidR="00A8049B" w:rsidRPr="002516C1" w14:paraId="7FAF75C8" w14:textId="77777777" w:rsidTr="0087709F">
        <w:tc>
          <w:tcPr>
            <w:tcW w:w="2970" w:type="dxa"/>
          </w:tcPr>
          <w:p w14:paraId="26F4C041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16805189" w14:textId="21E156B3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9</w:t>
            </w:r>
            <w:r w:rsidR="00A8049B" w:rsidRPr="002516C1">
              <w:rPr>
                <w:rFonts w:asciiTheme="majorBidi" w:hAnsiTheme="majorBidi" w:cstheme="majorBidi"/>
                <w:color w:val="000000"/>
                <w:cs/>
              </w:rPr>
              <w:t xml:space="preserve"> สิงหาคม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656" w:type="dxa"/>
          </w:tcPr>
          <w:p w14:paraId="53C4B907" w14:textId="0F331C69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7</w:t>
            </w:r>
            <w:r w:rsidR="00A8049B" w:rsidRPr="002516C1">
              <w:rPr>
                <w:rFonts w:asciiTheme="majorBidi" w:hAnsiTheme="majorBidi" w:cstheme="majorBidi"/>
                <w:color w:val="000000"/>
                <w:cs/>
              </w:rPr>
              <w:t xml:space="preserve"> กันยายน </w:t>
            </w:r>
            <w:r w:rsidRPr="00A026BE">
              <w:rPr>
                <w:rFonts w:asciiTheme="majorBidi" w:hAnsiTheme="majorBidi" w:cstheme="majorBidi"/>
                <w:color w:val="000000"/>
              </w:rPr>
              <w:t>2565</w:t>
            </w:r>
          </w:p>
        </w:tc>
        <w:tc>
          <w:tcPr>
            <w:tcW w:w="1066" w:type="dxa"/>
          </w:tcPr>
          <w:p w14:paraId="3CFB2D97" w14:textId="43F5438D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8049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05</w:t>
            </w:r>
          </w:p>
        </w:tc>
        <w:tc>
          <w:tcPr>
            <w:tcW w:w="231" w:type="dxa"/>
          </w:tcPr>
          <w:p w14:paraId="0B10D0DA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F28EA41" w14:textId="6A4ADD28" w:rsidR="00A8049B" w:rsidRPr="002516C1" w:rsidRDefault="00A026BE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  <w:color w:val="000000"/>
              </w:rPr>
              <w:t>72</w:t>
            </w:r>
            <w:r w:rsidR="00A8049B" w:rsidRPr="002516C1">
              <w:rPr>
                <w:rFonts w:asciiTheme="majorBidi" w:hAnsiTheme="majorBidi" w:cstheme="majorBidi"/>
                <w:color w:val="000000"/>
                <w:cs/>
              </w:rPr>
              <w:t>.</w:t>
            </w:r>
            <w:r w:rsidRPr="00A026BE">
              <w:rPr>
                <w:rFonts w:asciiTheme="majorBidi" w:hAnsiTheme="majorBidi" w:cstheme="majorBidi"/>
                <w:color w:val="000000"/>
              </w:rPr>
              <w:t>30</w:t>
            </w:r>
          </w:p>
        </w:tc>
      </w:tr>
      <w:tr w:rsidR="00A8049B" w:rsidRPr="002516C1" w14:paraId="57F22EBE" w14:textId="77777777" w:rsidTr="0087709F">
        <w:tc>
          <w:tcPr>
            <w:tcW w:w="2970" w:type="dxa"/>
          </w:tcPr>
          <w:p w14:paraId="0946866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890" w:type="dxa"/>
          </w:tcPr>
          <w:p w14:paraId="719DC925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656" w:type="dxa"/>
          </w:tcPr>
          <w:p w14:paraId="4D3A7A17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066" w:type="dxa"/>
          </w:tcPr>
          <w:p w14:paraId="576AA2B0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1" w:type="dxa"/>
          </w:tcPr>
          <w:p w14:paraId="30F02E14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9247D93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</w:tr>
      <w:tr w:rsidR="00A8049B" w:rsidRPr="002516C1" w14:paraId="3FDC6EBD" w14:textId="77777777" w:rsidTr="0087709F">
        <w:tc>
          <w:tcPr>
            <w:tcW w:w="2970" w:type="dxa"/>
          </w:tcPr>
          <w:p w14:paraId="00F80DA9" w14:textId="3DBA8263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890" w:type="dxa"/>
          </w:tcPr>
          <w:p w14:paraId="4730CFAE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56" w:type="dxa"/>
          </w:tcPr>
          <w:p w14:paraId="369C2466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066" w:type="dxa"/>
          </w:tcPr>
          <w:p w14:paraId="1F2D285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1" w:type="dxa"/>
          </w:tcPr>
          <w:p w14:paraId="227219F4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0E5A78E4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A8049B" w:rsidRPr="002516C1" w14:paraId="2758BA93" w14:textId="77777777" w:rsidTr="0087709F">
        <w:tc>
          <w:tcPr>
            <w:tcW w:w="2970" w:type="dxa"/>
          </w:tcPr>
          <w:p w14:paraId="06910D13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เงินปันผลประจำปี</w:t>
            </w:r>
          </w:p>
        </w:tc>
        <w:tc>
          <w:tcPr>
            <w:tcW w:w="1890" w:type="dxa"/>
          </w:tcPr>
          <w:p w14:paraId="05AF3F2A" w14:textId="06873DBA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</w:rPr>
              <w:t>7</w:t>
            </w:r>
            <w:r w:rsidR="00A8049B" w:rsidRPr="002516C1">
              <w:rPr>
                <w:rFonts w:asciiTheme="majorBidi" w:hAnsiTheme="majorBidi" w:cstheme="majorBidi"/>
              </w:rPr>
              <w:t xml:space="preserve"> </w:t>
            </w:r>
            <w:r w:rsidR="00A8049B" w:rsidRPr="002516C1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56" w:type="dxa"/>
          </w:tcPr>
          <w:p w14:paraId="2F16D6A5" w14:textId="7339E2AE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</w:rPr>
              <w:t>6</w:t>
            </w:r>
            <w:r w:rsidRPr="002516C1">
              <w:rPr>
                <w:rFonts w:asciiTheme="majorBidi" w:hAnsiTheme="majorBidi" w:cstheme="majorBidi"/>
              </w:rPr>
              <w:t xml:space="preserve"> </w:t>
            </w:r>
            <w:r w:rsidRPr="002516C1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="00A026BE"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66" w:type="dxa"/>
          </w:tcPr>
          <w:p w14:paraId="1A354E1D" w14:textId="57F8BFD6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8049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231" w:type="dxa"/>
          </w:tcPr>
          <w:p w14:paraId="0A025DAB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17D02644" w14:textId="61E04B2C" w:rsidR="00A8049B" w:rsidRPr="002516C1" w:rsidRDefault="00A026BE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</w:rPr>
              <w:t>101</w:t>
            </w:r>
            <w:r w:rsidR="00A8049B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28</w:t>
            </w:r>
          </w:p>
        </w:tc>
      </w:tr>
      <w:tr w:rsidR="00A8049B" w:rsidRPr="002516C1" w14:paraId="3F0EBB92" w14:textId="77777777" w:rsidTr="0087709F">
        <w:tc>
          <w:tcPr>
            <w:tcW w:w="2970" w:type="dxa"/>
          </w:tcPr>
          <w:p w14:paraId="11FA51E7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เงินปันผลระหว่างกาล</w:t>
            </w:r>
          </w:p>
        </w:tc>
        <w:tc>
          <w:tcPr>
            <w:tcW w:w="1890" w:type="dxa"/>
          </w:tcPr>
          <w:p w14:paraId="4B24BCBF" w14:textId="7ADDCB96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</w:rPr>
              <w:t>9</w:t>
            </w:r>
            <w:r w:rsidR="00A8049B" w:rsidRPr="002516C1">
              <w:rPr>
                <w:rFonts w:asciiTheme="majorBidi" w:hAnsiTheme="majorBidi" w:cstheme="majorBidi"/>
              </w:rPr>
              <w:t xml:space="preserve"> </w:t>
            </w:r>
            <w:r w:rsidR="00A8049B" w:rsidRPr="002516C1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56" w:type="dxa"/>
          </w:tcPr>
          <w:p w14:paraId="5B69BD35" w14:textId="628E342A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</w:rPr>
              <w:t>8</w:t>
            </w:r>
            <w:r w:rsidR="00A8049B" w:rsidRPr="002516C1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A026BE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66" w:type="dxa"/>
          </w:tcPr>
          <w:p w14:paraId="028C8196" w14:textId="3CF1B87E" w:rsidR="00A8049B" w:rsidRPr="002516C1" w:rsidRDefault="00A026BE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0</w:t>
            </w:r>
            <w:r w:rsidR="00A8049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231" w:type="dxa"/>
          </w:tcPr>
          <w:p w14:paraId="6353F71C" w14:textId="77777777" w:rsidR="00A8049B" w:rsidRPr="002516C1" w:rsidRDefault="00A8049B" w:rsidP="0087709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52" w:type="dxa"/>
          </w:tcPr>
          <w:p w14:paraId="273BE00B" w14:textId="07285DD9" w:rsidR="00A8049B" w:rsidRPr="002516C1" w:rsidRDefault="00A026BE" w:rsidP="0087709F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026BE">
              <w:rPr>
                <w:rFonts w:asciiTheme="majorBidi" w:hAnsiTheme="majorBidi" w:cstheme="majorBidi"/>
              </w:rPr>
              <w:t>400</w:t>
            </w:r>
            <w:r w:rsidR="00A8049B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06</w:t>
            </w:r>
          </w:p>
        </w:tc>
      </w:tr>
    </w:tbl>
    <w:p w14:paraId="15B99BF9" w14:textId="51304DB4" w:rsidR="00EC0F8E" w:rsidRDefault="00EC0F8E" w:rsidP="00A8049B">
      <w:pPr>
        <w:spacing w:line="240" w:lineRule="auto"/>
        <w:rPr>
          <w:rFonts w:asciiTheme="majorBidi" w:hAnsiTheme="majorBidi" w:cstheme="majorBidi"/>
        </w:rPr>
      </w:pPr>
    </w:p>
    <w:p w14:paraId="4521D512" w14:textId="3DF7F5D8" w:rsidR="003E23B3" w:rsidRDefault="003E23B3" w:rsidP="00A8049B">
      <w:pPr>
        <w:spacing w:line="240" w:lineRule="auto"/>
        <w:rPr>
          <w:rFonts w:asciiTheme="majorBidi" w:hAnsiTheme="majorBidi" w:cstheme="majorBidi"/>
        </w:rPr>
      </w:pPr>
    </w:p>
    <w:p w14:paraId="6C9F454B" w14:textId="353248AE" w:rsidR="003E23B3" w:rsidRDefault="003E23B3" w:rsidP="00A8049B">
      <w:pPr>
        <w:spacing w:line="240" w:lineRule="auto"/>
        <w:rPr>
          <w:rFonts w:asciiTheme="majorBidi" w:hAnsiTheme="majorBidi" w:cstheme="majorBidi"/>
        </w:rPr>
      </w:pPr>
    </w:p>
    <w:p w14:paraId="651B0D8E" w14:textId="77777777" w:rsidR="003E23B3" w:rsidRPr="002516C1" w:rsidRDefault="003E23B3" w:rsidP="00A8049B">
      <w:pPr>
        <w:spacing w:line="240" w:lineRule="auto"/>
        <w:rPr>
          <w:rFonts w:asciiTheme="majorBidi" w:hAnsiTheme="majorBidi" w:cstheme="majorBidi"/>
        </w:rPr>
      </w:pPr>
    </w:p>
    <w:p w14:paraId="0CA150FD" w14:textId="74F48524" w:rsidR="00EC0F8E" w:rsidRPr="002516C1" w:rsidRDefault="00110575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="00EC0F8E"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เครื่องมือทางการเงิน</w:t>
      </w:r>
    </w:p>
    <w:p w14:paraId="23ACAFDC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32E35C5F" w14:textId="77777777" w:rsidR="00EC0F8E" w:rsidRPr="002516C1" w:rsidRDefault="00EC0F8E" w:rsidP="00EC0F8E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516C1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575B6CFF" w14:textId="77777777" w:rsidR="00EC0F8E" w:rsidRPr="002516C1" w:rsidRDefault="00EC0F8E" w:rsidP="00EC0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44F6DAEA" w14:textId="69714D39" w:rsidR="00EC0F8E" w:rsidRPr="002516C1" w:rsidRDefault="00EC0F8E" w:rsidP="00A8049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74421AB" w14:textId="0278EF99" w:rsidR="00EC0F8E" w:rsidRPr="002516C1" w:rsidRDefault="00EC0F8E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334F14D0" w14:textId="77777777" w:rsidR="00317892" w:rsidRPr="002516C1" w:rsidRDefault="0031789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2516C1" w:rsidSect="004F4578">
          <w:headerReference w:type="default" r:id="rId22"/>
          <w:footerReference w:type="default" r:id="rId23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Style w:val="TableGrid"/>
        <w:tblW w:w="144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1890"/>
        <w:gridCol w:w="270"/>
        <w:gridCol w:w="1710"/>
        <w:gridCol w:w="270"/>
        <w:gridCol w:w="1350"/>
        <w:gridCol w:w="270"/>
        <w:gridCol w:w="1350"/>
        <w:gridCol w:w="236"/>
        <w:gridCol w:w="1204"/>
        <w:gridCol w:w="236"/>
        <w:gridCol w:w="1204"/>
      </w:tblGrid>
      <w:tr w:rsidR="00317892" w:rsidRPr="002516C1" w14:paraId="4029FCBA" w14:textId="77777777" w:rsidTr="00A51699">
        <w:tc>
          <w:tcPr>
            <w:tcW w:w="3240" w:type="dxa"/>
            <w:vAlign w:val="bottom"/>
          </w:tcPr>
          <w:p w14:paraId="4105814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B3E36D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6CCAEE6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317892" w:rsidRPr="002516C1" w14:paraId="16EDA421" w14:textId="77777777" w:rsidTr="00A51699">
        <w:tc>
          <w:tcPr>
            <w:tcW w:w="3240" w:type="dxa"/>
            <w:vAlign w:val="bottom"/>
          </w:tcPr>
          <w:p w14:paraId="25D154B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AAB046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3870" w:type="dxa"/>
            <w:gridSpan w:val="3"/>
          </w:tcPr>
          <w:p w14:paraId="3DD5F30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D8880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34E6D7B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317892" w:rsidRPr="002516C1" w14:paraId="4A84C787" w14:textId="77777777" w:rsidTr="00A51699">
        <w:tc>
          <w:tcPr>
            <w:tcW w:w="3240" w:type="dxa"/>
            <w:vAlign w:val="bottom"/>
          </w:tcPr>
          <w:p w14:paraId="35BE3F0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E84125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BC0223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4ED81E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10" w:type="dxa"/>
            <w:vAlign w:val="bottom"/>
          </w:tcPr>
          <w:p w14:paraId="069E5B2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ราคาทุนตัดจำหน่าย - สุทธิ</w:t>
            </w:r>
          </w:p>
        </w:tc>
        <w:tc>
          <w:tcPr>
            <w:tcW w:w="270" w:type="dxa"/>
            <w:vAlign w:val="bottom"/>
          </w:tcPr>
          <w:p w14:paraId="041BE34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CE9E04C" w14:textId="64028BAF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026BE" w:rsidRPr="00A026B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vAlign w:val="bottom"/>
          </w:tcPr>
          <w:p w14:paraId="734E997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962BD4E" w14:textId="4923D1AF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026BE" w:rsidRPr="00A026B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36" w:type="dxa"/>
            <w:vAlign w:val="bottom"/>
          </w:tcPr>
          <w:p w14:paraId="4C05270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CB76BF8" w14:textId="3767F5E9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 xml:space="preserve">ระดับ </w:t>
            </w:r>
            <w:r w:rsidR="00A026BE" w:rsidRPr="00A026B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236" w:type="dxa"/>
            <w:vAlign w:val="bottom"/>
          </w:tcPr>
          <w:p w14:paraId="23B5F1E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0EA2B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317892" w:rsidRPr="002516C1" w14:paraId="3BBFC362" w14:textId="77777777" w:rsidTr="00A51699">
        <w:tc>
          <w:tcPr>
            <w:tcW w:w="3240" w:type="dxa"/>
            <w:vAlign w:val="bottom"/>
          </w:tcPr>
          <w:p w14:paraId="62E774B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4754ED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90" w:type="dxa"/>
            <w:gridSpan w:val="11"/>
          </w:tcPr>
          <w:p w14:paraId="035DACE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2516C1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317892" w:rsidRPr="002516C1" w14:paraId="13A354AA" w14:textId="77777777" w:rsidTr="00A51699">
        <w:tc>
          <w:tcPr>
            <w:tcW w:w="3240" w:type="dxa"/>
            <w:vAlign w:val="bottom"/>
          </w:tcPr>
          <w:p w14:paraId="46B764C9" w14:textId="40EACE06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170" w:type="dxa"/>
            <w:vAlign w:val="bottom"/>
          </w:tcPr>
          <w:p w14:paraId="04A2593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345B04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387919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2E84D5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24EC623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B7FCC3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0CB3A3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F854C0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7C3D3D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EA374C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FC4495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83F68C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54A59B0E" w14:textId="77777777" w:rsidTr="00A51699">
        <w:tc>
          <w:tcPr>
            <w:tcW w:w="3240" w:type="dxa"/>
            <w:vAlign w:val="bottom"/>
          </w:tcPr>
          <w:p w14:paraId="7BF3C45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51C01B7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1EB7B2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1E1555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C9415A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68100EE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B1855D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FA2BD9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15181C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EEBD93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8F85EA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B551B4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B04DD2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55C4450F" w14:textId="77777777" w:rsidTr="00A51699">
        <w:tc>
          <w:tcPr>
            <w:tcW w:w="3240" w:type="dxa"/>
            <w:vAlign w:val="bottom"/>
          </w:tcPr>
          <w:p w14:paraId="703A392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04AFA1E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60E2E3D2" w14:textId="704A7B77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270" w:type="dxa"/>
          </w:tcPr>
          <w:p w14:paraId="7B4AE55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34E77E9" w14:textId="33A7AAAA" w:rsidR="00317892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45AC5A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95CED8F" w14:textId="7E444FF9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703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46</w:t>
            </w:r>
          </w:p>
        </w:tc>
        <w:tc>
          <w:tcPr>
            <w:tcW w:w="270" w:type="dxa"/>
            <w:vAlign w:val="bottom"/>
          </w:tcPr>
          <w:p w14:paraId="5D1274B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81494A8" w14:textId="0524DC01" w:rsidR="00317892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897B46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EF0457C" w14:textId="772B4099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213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236" w:type="dxa"/>
            <w:vAlign w:val="bottom"/>
          </w:tcPr>
          <w:p w14:paraId="52A661C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016D20" w14:textId="74B14E12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916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64</w:t>
            </w:r>
          </w:p>
        </w:tc>
      </w:tr>
      <w:tr w:rsidR="00317892" w:rsidRPr="002516C1" w14:paraId="286FA80A" w14:textId="77777777" w:rsidTr="00A51699">
        <w:tc>
          <w:tcPr>
            <w:tcW w:w="3240" w:type="dxa"/>
            <w:vAlign w:val="bottom"/>
          </w:tcPr>
          <w:p w14:paraId="659A218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6504D9A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61FFDC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1457375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70F22CF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15B2DF7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A33777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737B535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5D39308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606C77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7D1EEAB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61F10E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0D7233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7892" w:rsidRPr="002516C1" w14:paraId="2EB72AC0" w14:textId="77777777" w:rsidTr="00A51699">
        <w:tc>
          <w:tcPr>
            <w:tcW w:w="3240" w:type="dxa"/>
            <w:vAlign w:val="bottom"/>
          </w:tcPr>
          <w:p w14:paraId="5E8E490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13951AC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A31918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3AA888D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6E974F3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DC5DA8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A5D2AB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133C4E6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B98876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759061C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F03C87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F2E477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D793A1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421813D6" w14:textId="77777777" w:rsidTr="00A51699">
        <w:tc>
          <w:tcPr>
            <w:tcW w:w="3240" w:type="dxa"/>
            <w:vAlign w:val="bottom"/>
          </w:tcPr>
          <w:p w14:paraId="43EFD4D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62C5858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E9FD605" w14:textId="19FAC8A6" w:rsidR="00317892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E2591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5A80373F" w14:textId="67198568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799</w:t>
            </w:r>
            <w:r w:rsidR="004952C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270" w:type="dxa"/>
            <w:vAlign w:val="bottom"/>
          </w:tcPr>
          <w:p w14:paraId="03D443B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13625BD" w14:textId="0ABF278D" w:rsidR="00317892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55272D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170D72C3" w14:textId="1D4B2ADB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="004952C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  <w:tc>
          <w:tcPr>
            <w:tcW w:w="236" w:type="dxa"/>
            <w:vAlign w:val="bottom"/>
          </w:tcPr>
          <w:p w14:paraId="79F8661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97147E0" w14:textId="06F49EEF" w:rsidR="00317892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9DF319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227D75AC" w14:textId="1157205D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800</w:t>
            </w:r>
            <w:r w:rsidR="004952C0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59</w:t>
            </w:r>
          </w:p>
        </w:tc>
      </w:tr>
      <w:tr w:rsidR="004952C0" w:rsidRPr="002516C1" w14:paraId="1791E2BB" w14:textId="77777777" w:rsidTr="00A51699">
        <w:tc>
          <w:tcPr>
            <w:tcW w:w="3240" w:type="dxa"/>
            <w:vAlign w:val="bottom"/>
          </w:tcPr>
          <w:p w14:paraId="57E6D10F" w14:textId="594C2D5D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0" w:type="dxa"/>
            <w:vAlign w:val="bottom"/>
          </w:tcPr>
          <w:p w14:paraId="4CEF230F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0D20E4E6" w14:textId="4D531E4E" w:rsidR="004952C0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70" w:type="dxa"/>
          </w:tcPr>
          <w:p w14:paraId="41F9F4FE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2D3878E9" w14:textId="651D3355" w:rsidR="004952C0" w:rsidRPr="002516C1" w:rsidRDefault="004952C0" w:rsidP="003479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A8344CE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8F37B96" w14:textId="34B96155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FD900C9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2FFE9F4" w14:textId="2AAD25A6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2EBEDB55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AF10D5E" w14:textId="246EE8C2" w:rsidR="004952C0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236" w:type="dxa"/>
            <w:vAlign w:val="bottom"/>
          </w:tcPr>
          <w:p w14:paraId="3C9AB68D" w14:textId="77777777" w:rsidR="004952C0" w:rsidRPr="002516C1" w:rsidRDefault="004952C0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5A0C2D" w14:textId="73CCD068" w:rsidR="004952C0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53</w:t>
            </w:r>
            <w:r w:rsidR="004952C0" w:rsidRPr="002516C1">
              <w:rPr>
                <w:rFonts w:asciiTheme="majorBidi" w:hAnsiTheme="majorBidi" w:cstheme="majorBidi"/>
                <w:cs/>
              </w:rPr>
              <w:t>.</w:t>
            </w:r>
            <w:r w:rsidRPr="00A026BE">
              <w:rPr>
                <w:rFonts w:asciiTheme="majorBidi" w:hAnsiTheme="majorBidi" w:cstheme="majorBidi"/>
              </w:rPr>
              <w:t>00</w:t>
            </w:r>
          </w:p>
        </w:tc>
      </w:tr>
      <w:tr w:rsidR="00317892" w:rsidRPr="002516C1" w14:paraId="24B0D258" w14:textId="77777777" w:rsidTr="00A51699">
        <w:tc>
          <w:tcPr>
            <w:tcW w:w="3240" w:type="dxa"/>
            <w:vAlign w:val="bottom"/>
          </w:tcPr>
          <w:p w14:paraId="30BDD61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DCB89B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046F55B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3E387A0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17AEB7B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4C99D8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65ADF00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vAlign w:val="bottom"/>
          </w:tcPr>
          <w:p w14:paraId="5CDF2E0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78F51CA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E5829C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4747705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AAC8FB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69134E5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7892" w:rsidRPr="002516C1" w14:paraId="2064146D" w14:textId="77777777" w:rsidTr="00A51699">
        <w:tc>
          <w:tcPr>
            <w:tcW w:w="3240" w:type="dxa"/>
            <w:vAlign w:val="bottom"/>
          </w:tcPr>
          <w:p w14:paraId="02B3884A" w14:textId="5ABD2BE2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170" w:type="dxa"/>
            <w:vAlign w:val="bottom"/>
          </w:tcPr>
          <w:p w14:paraId="3C80256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B277B7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4B88B0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46BA5C9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67FE16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2F71B9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7CEB1EC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6309138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6E3F34D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9DA7C7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1DE6886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00A90D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30BBB344" w14:textId="77777777" w:rsidTr="00A51699">
        <w:tc>
          <w:tcPr>
            <w:tcW w:w="3240" w:type="dxa"/>
            <w:vAlign w:val="bottom"/>
          </w:tcPr>
          <w:p w14:paraId="3A705E8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03E7657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5F2B785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21B3943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149E53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AEA28C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42BE31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2B3CB8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3694A87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000F47E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453F2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2C93BE4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AF6FFA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1E8D3E81" w14:textId="77777777" w:rsidTr="00A51699">
        <w:tc>
          <w:tcPr>
            <w:tcW w:w="3240" w:type="dxa"/>
            <w:vAlign w:val="bottom"/>
          </w:tcPr>
          <w:p w14:paraId="2BD9179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1170" w:type="dxa"/>
            <w:vAlign w:val="bottom"/>
          </w:tcPr>
          <w:p w14:paraId="426BA8B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37337328" w14:textId="19E1E547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883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23</w:t>
            </w:r>
          </w:p>
        </w:tc>
        <w:tc>
          <w:tcPr>
            <w:tcW w:w="270" w:type="dxa"/>
          </w:tcPr>
          <w:p w14:paraId="4BD58BB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5A5EB31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E08721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50E7B55" w14:textId="0040B245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086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270" w:type="dxa"/>
            <w:vAlign w:val="bottom"/>
          </w:tcPr>
          <w:p w14:paraId="379E39B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4C198A35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AD7F3D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9B237C1" w14:textId="5F6F0BF8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796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236" w:type="dxa"/>
            <w:vAlign w:val="bottom"/>
          </w:tcPr>
          <w:p w14:paraId="6511A6E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13BCF51" w14:textId="4847A4A4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</w:rPr>
              <w:t>,</w:t>
            </w:r>
            <w:r w:rsidRPr="00A026BE">
              <w:rPr>
                <w:rFonts w:asciiTheme="majorBidi" w:hAnsiTheme="majorBidi" w:cstheme="majorBidi"/>
              </w:rPr>
              <w:t>883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23</w:t>
            </w:r>
          </w:p>
        </w:tc>
      </w:tr>
      <w:tr w:rsidR="00317892" w:rsidRPr="002516C1" w14:paraId="1B336E60" w14:textId="77777777" w:rsidTr="00A51699">
        <w:tc>
          <w:tcPr>
            <w:tcW w:w="3240" w:type="dxa"/>
            <w:vAlign w:val="bottom"/>
          </w:tcPr>
          <w:p w14:paraId="2BA399E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3E531D5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159A3D5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303A8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2A42138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43F4DF2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2421368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935B9B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50" w:type="dxa"/>
            <w:vAlign w:val="bottom"/>
          </w:tcPr>
          <w:p w14:paraId="0D21EE02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9B47E5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4C60CC7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890D5C9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276650B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317892" w:rsidRPr="002516C1" w14:paraId="3FE530E8" w14:textId="77777777" w:rsidTr="00A51699">
        <w:tc>
          <w:tcPr>
            <w:tcW w:w="3240" w:type="dxa"/>
            <w:vAlign w:val="bottom"/>
          </w:tcPr>
          <w:p w14:paraId="1F1E0FF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F56A42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19E48C4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FE6D31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053CFBE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0F9807EA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674445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456DCCF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205DDF8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4C54FAC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326BCF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Align w:val="bottom"/>
          </w:tcPr>
          <w:p w14:paraId="302BA9B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61BB46B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317892" w:rsidRPr="002516C1" w14:paraId="2CAAFBF8" w14:textId="77777777" w:rsidTr="00A51699">
        <w:tc>
          <w:tcPr>
            <w:tcW w:w="3240" w:type="dxa"/>
            <w:vAlign w:val="bottom"/>
          </w:tcPr>
          <w:p w14:paraId="56920B6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2516C1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170" w:type="dxa"/>
            <w:vAlign w:val="bottom"/>
          </w:tcPr>
          <w:p w14:paraId="3BCD119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890" w:type="dxa"/>
          </w:tcPr>
          <w:p w14:paraId="4528A22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</w:tcPr>
          <w:p w14:paraId="42E172E8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710" w:type="dxa"/>
            <w:vAlign w:val="bottom"/>
          </w:tcPr>
          <w:p w14:paraId="5E0205B9" w14:textId="09DF7CAF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298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270" w:type="dxa"/>
            <w:vAlign w:val="bottom"/>
          </w:tcPr>
          <w:p w14:paraId="0EA26313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06BF93B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E9295B7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vAlign w:val="bottom"/>
          </w:tcPr>
          <w:p w14:paraId="58867D33" w14:textId="05A11427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298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86</w:t>
            </w:r>
          </w:p>
        </w:tc>
        <w:tc>
          <w:tcPr>
            <w:tcW w:w="236" w:type="dxa"/>
            <w:vAlign w:val="bottom"/>
          </w:tcPr>
          <w:p w14:paraId="3A7DE0C6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0A24DE3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rPr>
                <w:rFonts w:asciiTheme="majorBidi" w:hAnsiTheme="majorBidi" w:cstheme="majorBidi"/>
              </w:rPr>
            </w:pPr>
            <w:r w:rsidRPr="002516C1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36D354D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FA29E98" w14:textId="750B7B3F" w:rsidR="00317892" w:rsidRPr="002516C1" w:rsidRDefault="00A026BE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</w:rPr>
            </w:pPr>
            <w:r w:rsidRPr="00A026BE">
              <w:rPr>
                <w:rFonts w:asciiTheme="majorBidi" w:hAnsiTheme="majorBidi" w:cstheme="majorBidi"/>
              </w:rPr>
              <w:t>1</w:t>
            </w:r>
            <w:r w:rsidR="00317892" w:rsidRPr="002516C1">
              <w:rPr>
                <w:rFonts w:asciiTheme="majorBidi" w:hAnsiTheme="majorBidi" w:cstheme="majorBidi"/>
                <w:cs/>
              </w:rPr>
              <w:t>,</w:t>
            </w:r>
            <w:r w:rsidRPr="00A026BE">
              <w:rPr>
                <w:rFonts w:asciiTheme="majorBidi" w:hAnsiTheme="majorBidi" w:cstheme="majorBidi"/>
              </w:rPr>
              <w:t>298</w:t>
            </w:r>
            <w:r w:rsidR="00317892" w:rsidRPr="002516C1">
              <w:rPr>
                <w:rFonts w:asciiTheme="majorBidi" w:hAnsiTheme="majorBidi" w:cstheme="majorBidi"/>
              </w:rPr>
              <w:t>.</w:t>
            </w:r>
            <w:r w:rsidRPr="00A026BE">
              <w:rPr>
                <w:rFonts w:asciiTheme="majorBidi" w:hAnsiTheme="majorBidi" w:cstheme="majorBidi"/>
              </w:rPr>
              <w:t>86</w:t>
            </w:r>
          </w:p>
        </w:tc>
      </w:tr>
    </w:tbl>
    <w:p w14:paraId="65C99C2A" w14:textId="77777777" w:rsidR="00317892" w:rsidRPr="002516C1" w:rsidRDefault="00317892" w:rsidP="004952C0">
      <w:pPr>
        <w:pStyle w:val="index"/>
        <w:tabs>
          <w:tab w:val="clear" w:pos="1134"/>
          <w:tab w:val="left" w:pos="540"/>
        </w:tabs>
        <w:spacing w:after="0" w:line="240" w:lineRule="auto"/>
        <w:ind w:left="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  <w:sectPr w:rsidR="00317892" w:rsidRPr="002516C1" w:rsidSect="00317892">
          <w:headerReference w:type="default" r:id="rId24"/>
          <w:foot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66F0FCD" w14:textId="35219D44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 xml:space="preserve">บริษัทพิจารณามูลค่ายุติธรรมระดับที่ </w:t>
      </w:r>
      <w:r w:rsidR="00A026BE" w:rsidRPr="00A026BE">
        <w:rPr>
          <w:rFonts w:asciiTheme="majorBidi" w:hAnsiTheme="majorBidi" w:cstheme="majorBidi"/>
        </w:rPr>
        <w:t>2</w:t>
      </w:r>
      <w:r w:rsidRPr="002516C1">
        <w:rPr>
          <w:rFonts w:asciiTheme="majorBidi" w:hAnsiTheme="majorBidi" w:cstheme="majorBidi"/>
          <w:cs/>
        </w:rPr>
        <w:t xml:space="preserve"> สำหรับหุ้นกู้ที่ซื้อขายนอกตลาดหลักทรัพย์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5DBDEED5" w14:textId="77777777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14:paraId="5A804688" w14:textId="58C62957" w:rsidR="00A8049B" w:rsidRPr="002516C1" w:rsidRDefault="00A8049B" w:rsidP="00A804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สำหรับเงินลงทุนในตราสารทุนที่วัดมูลค่าด้วยมูลค่ายุติธรรมผ่านกำไรขาดทุนเบ็ดเสร็จอื่น ประเมินโดยกรณีการลงทุนในหลักทรัพย์ที่ไม่อยู่ในความต้องการของตลาดใช้ราคาทุนซึ่งถือเป็นมูลค่ายุติธรรมโดยประมาณยกเว้นมีการเปลี่ยนแปลงอย่างมีนัยสำคัญในการดำเนินงานของกิจการที่ไปลงทุน</w:t>
      </w:r>
    </w:p>
    <w:p w14:paraId="5EAA4507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</w:rPr>
      </w:pPr>
    </w:p>
    <w:p w14:paraId="73C89BD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cs/>
        </w:rPr>
        <w:tab/>
      </w:r>
      <w:r w:rsidRPr="002516C1">
        <w:rPr>
          <w:rFonts w:asciiTheme="majorBidi" w:hAnsiTheme="majorBidi" w:cstheme="majorBidi"/>
          <w:b/>
          <w:bCs/>
          <w:i/>
          <w:iCs/>
          <w:cs/>
        </w:rPr>
        <w:t>นโยบายการจัดการความเสี่ยงทางด้านการเงิน</w:t>
      </w:r>
    </w:p>
    <w:p w14:paraId="720EAD7D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8228B52" w14:textId="77777777" w:rsidR="00317892" w:rsidRPr="002516C1" w:rsidRDefault="00317892" w:rsidP="00317892">
      <w:pPr>
        <w:ind w:left="540"/>
        <w:jc w:val="both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 xml:space="preserve">กรอบการบริหารจัดการความเสี่ยง </w:t>
      </w:r>
    </w:p>
    <w:p w14:paraId="2047ACD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</w:rPr>
      </w:pPr>
    </w:p>
    <w:p w14:paraId="78BDBA92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กลุ่มบริษัทมีความเสี่ยงจากการดำเนินธุรกิจตามปกติจากการเปลี่ยนแปลงอัตราดอกเบี้ย และจากการไม่ปฏิบัติตามข้อกำหนดตามสัญญาของคู่สัญญา กลุ่มบริษัทไม่มีการถือหรือออกเครื่องมือทางการเงินที่เป็นตราสารอนุพันธ์ เพื่อการเก็งกำไรหรือการค้า</w:t>
      </w:r>
    </w:p>
    <w:p w14:paraId="21AB5B6B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</w:p>
    <w:p w14:paraId="45DECC65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กลุ่มบริษัทมีระบบในการควบคุมให้มีความสมดุลของระดับความเสี่ยงที่ยอมรับได้ โดยพิจารณาระหว่างต้นทุนที่เกิดจากความเสี่ยงและต้นทุนของการจัดการความเสี่ยง  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F542532" w14:textId="77777777" w:rsidR="00317892" w:rsidRPr="002516C1" w:rsidRDefault="00317892" w:rsidP="00317892">
      <w:pPr>
        <w:pStyle w:val="a"/>
        <w:tabs>
          <w:tab w:val="clear" w:pos="1080"/>
        </w:tabs>
        <w:spacing w:line="240" w:lineRule="atLeast"/>
        <w:ind w:left="540"/>
        <w:jc w:val="thaiDistribute"/>
        <w:rPr>
          <w:rFonts w:asciiTheme="majorBidi" w:hAnsiTheme="majorBidi" w:cstheme="majorBidi"/>
          <w:highlight w:val="yellow"/>
          <w:cs/>
        </w:rPr>
      </w:pPr>
    </w:p>
    <w:p w14:paraId="2A23B539" w14:textId="77777777" w:rsidR="00317892" w:rsidRPr="002516C1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คณะกรรมการบริษัทจัดตั้งคณะกรรมการบริหารความเสี่ยงและบรรษัทภิบาล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และบรรษัทภิบาลจะรายงานการดำเนินการดังกล่าวต่อคณะกรรมการบริษัทอย่างสม่ำเสมอ</w:t>
      </w:r>
    </w:p>
    <w:p w14:paraId="3F548F32" w14:textId="5828AAC5" w:rsidR="003E23B3" w:rsidRDefault="003E23B3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2B2C35A3" w14:textId="5A128189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3003E03" w14:textId="0B57B962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3F6F923C" w14:textId="77777777" w:rsidR="00300509" w:rsidRDefault="00300509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</w:p>
    <w:p w14:paraId="1B74E887" w14:textId="6B3A86DC" w:rsidR="00317892" w:rsidRPr="002516C1" w:rsidRDefault="00317892" w:rsidP="00317892">
      <w:pPr>
        <w:spacing w:line="240" w:lineRule="auto"/>
        <w:ind w:left="540" w:right="-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lastRenderedPageBreak/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2516C1">
        <w:rPr>
          <w:rFonts w:asciiTheme="majorBidi" w:hAnsiTheme="majorBidi" w:cstheme="majorBidi"/>
        </w:rPr>
        <w:t xml:space="preserve">  </w:t>
      </w:r>
      <w:r w:rsidRPr="002516C1">
        <w:rPr>
          <w:rFonts w:asciiTheme="majorBidi" w:hAnsiTheme="majorBidi" w:cstheme="majorBidi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F093B16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4"/>
          <w:szCs w:val="24"/>
        </w:rPr>
      </w:pPr>
    </w:p>
    <w:p w14:paraId="502CB619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rPr>
          <w:rFonts w:asciiTheme="majorBidi" w:hAnsiTheme="majorBidi" w:cstheme="majorBidi"/>
          <w:i/>
          <w:iCs/>
          <w:color w:val="0000FF"/>
          <w:sz w:val="24"/>
          <w:szCs w:val="24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การบริหารจัดการทุน</w:t>
      </w:r>
      <w:r w:rsidRPr="002516C1">
        <w:rPr>
          <w:rFonts w:asciiTheme="majorBidi" w:hAnsiTheme="majorBidi" w:cstheme="majorBidi"/>
          <w:b/>
          <w:bCs/>
          <w:i/>
          <w:iCs/>
        </w:rPr>
        <w:t xml:space="preserve"> </w:t>
      </w:r>
      <w:r w:rsidRPr="002516C1">
        <w:rPr>
          <w:rFonts w:asciiTheme="majorBidi" w:hAnsiTheme="majorBidi" w:cstheme="majorBidi"/>
          <w:b/>
          <w:bCs/>
          <w:i/>
          <w:iCs/>
          <w:cs/>
        </w:rPr>
        <w:br/>
      </w:r>
    </w:p>
    <w:p w14:paraId="5E52C7B4" w14:textId="77777777" w:rsidR="00317892" w:rsidRPr="002516C1" w:rsidRDefault="00317892" w:rsidP="00317892">
      <w:pPr>
        <w:tabs>
          <w:tab w:val="left" w:pos="360"/>
        </w:tabs>
        <w:spacing w:line="240" w:lineRule="auto"/>
        <w:ind w:left="540" w:right="-25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28C43070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2516C1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  <w:r w:rsidRPr="002516C1">
        <w:rPr>
          <w:rFonts w:asciiTheme="majorBidi" w:hAnsiTheme="majorBidi" w:cstheme="majorBidi"/>
          <w:b/>
          <w:bCs/>
          <w:i/>
          <w:iCs/>
          <w:sz w:val="24"/>
          <w:szCs w:val="24"/>
        </w:rPr>
        <w:tab/>
      </w:r>
    </w:p>
    <w:p w14:paraId="09830FAF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ความเสี่ยงด้านเครดิต</w:t>
      </w:r>
      <w:r w:rsidRPr="002516C1">
        <w:rPr>
          <w:rFonts w:asciiTheme="majorBidi" w:hAnsiTheme="majorBidi" w:cstheme="majorBidi"/>
          <w:b/>
          <w:bCs/>
          <w:cs/>
        </w:rPr>
        <w:t xml:space="preserve"> </w:t>
      </w:r>
    </w:p>
    <w:p w14:paraId="03FD5BA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Theme="majorBidi" w:hAnsiTheme="majorBidi" w:cstheme="majorBidi"/>
          <w:sz w:val="24"/>
          <w:szCs w:val="24"/>
        </w:rPr>
      </w:pPr>
    </w:p>
    <w:p w14:paraId="29B10C07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rPr>
          <w:rFonts w:asciiTheme="majorBidi" w:hAnsiTheme="majorBidi" w:cstheme="majorBidi"/>
          <w:i/>
          <w:iCs/>
        </w:rPr>
      </w:pPr>
      <w:r w:rsidRPr="002516C1">
        <w:rPr>
          <w:rFonts w:asciiTheme="majorBidi" w:hAnsiTheme="majorBidi" w:cstheme="majorBidi"/>
          <w:i/>
          <w:iCs/>
          <w:cs/>
        </w:rPr>
        <w:t>ลูกหนี้การค้า</w:t>
      </w:r>
    </w:p>
    <w:p w14:paraId="08272889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4AC7E4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cs/>
        </w:rPr>
      </w:pPr>
      <w:r w:rsidRPr="002516C1">
        <w:rPr>
          <w:rFonts w:asciiTheme="majorBidi" w:hAnsiTheme="majorBidi" w:cstheme="majorBidi"/>
          <w:cs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 xml:space="preserve"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 </w:t>
      </w:r>
    </w:p>
    <w:p w14:paraId="0CE3518B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7BC0190" w14:textId="65BBA4EC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ฝ่ายบริหารได้กำหนดนโยบายทางด้านสินเชื่อเพื่อควบคุมความเสี่ยงทางด้านเครดิตโดยสม่ำเสมอ โดยการวิเคราะห์ฐานะทางการเงินของลูกค้าทุกรายที่ขอวงเงินสินเชื่อในระดับหนึ่ง ๆ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รวมถึงพิจารณาประสบการณ์ของการสูญเสียด้านเครดิตที่เกิดขึ้นจริง</w:t>
      </w:r>
      <w:r w:rsidRPr="002516C1">
        <w:rPr>
          <w:rFonts w:asciiTheme="majorBidi" w:hAnsiTheme="majorBidi" w:cstheme="majorBidi"/>
        </w:rPr>
        <w:t xml:space="preserve"> </w:t>
      </w:r>
      <w:r w:rsidR="00A026BE" w:rsidRPr="00A026BE">
        <w:rPr>
          <w:rFonts w:asciiTheme="majorBidi" w:hAnsiTheme="majorBidi" w:cstheme="majorBidi"/>
        </w:rPr>
        <w:t>3</w:t>
      </w:r>
      <w:r w:rsidRPr="002516C1">
        <w:rPr>
          <w:rFonts w:asciiTheme="majorBidi" w:hAnsiTheme="majorBidi" w:cstheme="majorBidi"/>
          <w:cs/>
        </w:rPr>
        <w:t xml:space="preserve"> ปีย้อนหลัง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  <w:r w:rsidRPr="002516C1">
        <w:rPr>
          <w:rFonts w:asciiTheme="majorBidi" w:hAnsiTheme="majorBidi" w:cstheme="majorBidi"/>
          <w:b/>
          <w:bCs/>
          <w:color w:val="3333FF"/>
          <w:cs/>
        </w:rPr>
        <w:t xml:space="preserve"> </w:t>
      </w:r>
      <w:r w:rsidRPr="002516C1">
        <w:rPr>
          <w:rFonts w:asciiTheme="majorBidi" w:hAnsiTheme="majorBidi" w:cstheme="majorBidi"/>
          <w:cs/>
        </w:rPr>
        <w:t>ณ วันที่รายงาน</w:t>
      </w:r>
      <w:r w:rsidRPr="002516C1">
        <w:rPr>
          <w:rFonts w:asciiTheme="majorBidi" w:hAnsiTheme="majorBidi" w:cstheme="majorBidi"/>
        </w:rPr>
        <w:t xml:space="preserve"> </w:t>
      </w:r>
      <w:r w:rsidRPr="002516C1">
        <w:rPr>
          <w:rFonts w:asciiTheme="majorBidi" w:hAnsiTheme="majorBidi" w:cstheme="majorBidi"/>
          <w:cs/>
        </w:rPr>
        <w:t>ไม่พบว่ามีความเสี่ยงจากสินเชื่อที่เป็นสาระสำคัญและฝ่ายบริหารไม่ได้คาดว่าจะเกิดผลเสียหายที่มีสาระสำคัญจากการเก็บหนี้ไม่ได้</w:t>
      </w:r>
    </w:p>
    <w:p w14:paraId="5294B067" w14:textId="7777777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D403703" w14:textId="14A88D97" w:rsidR="00317892" w:rsidRPr="002516C1" w:rsidRDefault="00317892" w:rsidP="00317892">
      <w:pPr>
        <w:tabs>
          <w:tab w:val="left" w:pos="540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 xml:space="preserve">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เปิดเผยในหมายเหตุข้อ </w:t>
      </w:r>
      <w:r w:rsidR="00A026BE" w:rsidRPr="00A026BE">
        <w:rPr>
          <w:rFonts w:asciiTheme="majorBidi" w:hAnsiTheme="majorBidi" w:cstheme="majorBidi"/>
        </w:rPr>
        <w:t>6</w:t>
      </w:r>
    </w:p>
    <w:p w14:paraId="4FA8E953" w14:textId="0C29274E" w:rsidR="003E23B3" w:rsidRDefault="003E23B3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1D587C5" w14:textId="77777777" w:rsidR="00300509" w:rsidRDefault="00300509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5D84D2F9" w14:textId="2A0652F2" w:rsidR="00317892" w:rsidRPr="002516C1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 xml:space="preserve">เงินสดและรายการเทียบเท่าเงินสด และอนุพันธ์ </w:t>
      </w:r>
    </w:p>
    <w:p w14:paraId="4B9E83CE" w14:textId="77777777" w:rsidR="00317892" w:rsidRPr="002516C1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1B335E83" w14:textId="77777777" w:rsidR="00317892" w:rsidRPr="002516C1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lang w:val="en-GB"/>
        </w:rPr>
      </w:pPr>
      <w:r w:rsidRPr="002516C1">
        <w:rPr>
          <w:rFonts w:asciiTheme="majorBidi" w:hAnsiTheme="majorBidi" w:cstheme="majorBidi"/>
          <w:cs/>
          <w:lang w:val="en-GB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2516C1">
        <w:rPr>
          <w:rFonts w:asciiTheme="majorBidi" w:hAnsiTheme="majorBidi" w:cstheme="majorBidi"/>
          <w:lang w:val="en-GB"/>
        </w:rPr>
        <w:t xml:space="preserve"> </w:t>
      </w:r>
      <w:r w:rsidRPr="002516C1">
        <w:rPr>
          <w:rFonts w:asciiTheme="majorBidi" w:hAnsiTheme="majorBidi" w:cstheme="majorBidi"/>
          <w:cs/>
          <w:lang w:val="en-GB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590CB415" w14:textId="77777777" w:rsidR="003E23B3" w:rsidRPr="002516C1" w:rsidRDefault="003E23B3" w:rsidP="00300509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3079BB0F" w14:textId="77777777" w:rsidR="00317892" w:rsidRPr="002516C1" w:rsidRDefault="00317892" w:rsidP="00F771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ความเสี่ยงจากสภาพคล่อง</w:t>
      </w:r>
    </w:p>
    <w:p w14:paraId="4909FA20" w14:textId="77777777" w:rsidR="00317892" w:rsidRPr="002516C1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1ECD8900" w14:textId="77777777" w:rsidR="00317892" w:rsidRPr="002516C1" w:rsidRDefault="00317892" w:rsidP="00F7719A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และลดผลกระทบจากความผันผวนของกระแสเงินสด</w:t>
      </w:r>
    </w:p>
    <w:p w14:paraId="4E0D83A4" w14:textId="77777777" w:rsidR="00317892" w:rsidRPr="002516C1" w:rsidRDefault="00317892" w:rsidP="00F7719A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777FFEB8" w14:textId="77777777" w:rsidR="00317892" w:rsidRPr="002516C1" w:rsidRDefault="00317892" w:rsidP="00F7719A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ณ วันที่รายงาน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โดยแสดงจำนวนเงินขั้นต้นซึ่งไม่ได้คิดลด รวมดอกเบี้ยตามสัญญาและไม่รวมผลกระทบหากหักกลบตามสัญญา</w:t>
      </w:r>
    </w:p>
    <w:p w14:paraId="045BD860" w14:textId="77777777" w:rsidR="00317892" w:rsidRPr="002516C1" w:rsidRDefault="00317892" w:rsidP="00226E22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tblW w:w="9362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88"/>
        <w:gridCol w:w="995"/>
        <w:gridCol w:w="174"/>
        <w:gridCol w:w="99"/>
        <w:gridCol w:w="174"/>
        <w:gridCol w:w="969"/>
        <w:gridCol w:w="198"/>
        <w:gridCol w:w="162"/>
        <w:gridCol w:w="74"/>
        <w:gridCol w:w="1030"/>
        <w:gridCol w:w="174"/>
        <w:gridCol w:w="85"/>
        <w:gridCol w:w="174"/>
        <w:gridCol w:w="921"/>
        <w:gridCol w:w="170"/>
        <w:gridCol w:w="66"/>
        <w:gridCol w:w="175"/>
        <w:gridCol w:w="873"/>
        <w:gridCol w:w="146"/>
      </w:tblGrid>
      <w:tr w:rsidR="00317892" w:rsidRPr="002516C1" w14:paraId="614BDACA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52889458" w14:textId="77777777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shd w:val="clear" w:color="auto" w:fill="auto"/>
          </w:tcPr>
          <w:p w14:paraId="5CAFDA05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7892" w:rsidRPr="002516C1" w14:paraId="4EFD6A6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6156395" w14:textId="77777777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9" w:type="dxa"/>
            <w:gridSpan w:val="2"/>
          </w:tcPr>
          <w:p w14:paraId="6D9A09B1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4972BED7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17" w:type="dxa"/>
            <w:gridSpan w:val="14"/>
            <w:shd w:val="clear" w:color="auto" w:fill="auto"/>
          </w:tcPr>
          <w:p w14:paraId="52101B8A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17892" w:rsidRPr="002516C1" w14:paraId="463953D4" w14:textId="77777777" w:rsidTr="00226E22">
        <w:trPr>
          <w:trHeight w:val="677"/>
        </w:trPr>
        <w:tc>
          <w:tcPr>
            <w:tcW w:w="2703" w:type="dxa"/>
            <w:gridSpan w:val="2"/>
            <w:vAlign w:val="bottom"/>
            <w:hideMark/>
          </w:tcPr>
          <w:p w14:paraId="6AE6DEA2" w14:textId="11C55CD2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169" w:type="dxa"/>
            <w:gridSpan w:val="2"/>
            <w:vAlign w:val="bottom"/>
            <w:hideMark/>
          </w:tcPr>
          <w:p w14:paraId="35F7CD0F" w14:textId="77777777" w:rsidR="00317892" w:rsidRPr="002516C1" w:rsidRDefault="00317892" w:rsidP="00A5169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7E829AFA" w14:textId="77777777" w:rsidR="00317892" w:rsidRPr="002516C1" w:rsidRDefault="00317892" w:rsidP="00A5169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7380638D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  <w:hideMark/>
          </w:tcPr>
          <w:p w14:paraId="1F780672" w14:textId="320E7014" w:rsidR="00317892" w:rsidRPr="002516C1" w:rsidRDefault="00317892" w:rsidP="00A5169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236" w:type="dxa"/>
            <w:gridSpan w:val="2"/>
          </w:tcPr>
          <w:p w14:paraId="5A9BFE62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204" w:type="dxa"/>
            <w:gridSpan w:val="2"/>
            <w:shd w:val="clear" w:color="auto" w:fill="auto"/>
            <w:vAlign w:val="bottom"/>
            <w:hideMark/>
          </w:tcPr>
          <w:p w14:paraId="2D7ACD92" w14:textId="1E1F3DC5" w:rsidR="00317892" w:rsidRPr="002516C1" w:rsidRDefault="00317892" w:rsidP="00A5169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shd w:val="clear" w:color="auto" w:fill="auto"/>
            <w:vAlign w:val="bottom"/>
          </w:tcPr>
          <w:p w14:paraId="5B2D16F4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shd w:val="clear" w:color="auto" w:fill="auto"/>
            <w:vAlign w:val="bottom"/>
            <w:hideMark/>
          </w:tcPr>
          <w:p w14:paraId="6BD68254" w14:textId="7BD1DEF8" w:rsidR="00317892" w:rsidRPr="002516C1" w:rsidRDefault="00317892" w:rsidP="00A5169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41" w:type="dxa"/>
            <w:gridSpan w:val="2"/>
            <w:vAlign w:val="bottom"/>
          </w:tcPr>
          <w:p w14:paraId="1F52BBBE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  <w:hideMark/>
          </w:tcPr>
          <w:p w14:paraId="43F918CD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7892" w:rsidRPr="002516C1" w14:paraId="1A25F8EB" w14:textId="77777777" w:rsidTr="00226E22">
        <w:trPr>
          <w:trHeight w:val="323"/>
        </w:trPr>
        <w:tc>
          <w:tcPr>
            <w:tcW w:w="2703" w:type="dxa"/>
            <w:gridSpan w:val="2"/>
          </w:tcPr>
          <w:p w14:paraId="2051C050" w14:textId="77777777" w:rsidR="00317892" w:rsidRPr="002516C1" w:rsidRDefault="00317892" w:rsidP="00A5169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59" w:type="dxa"/>
            <w:gridSpan w:val="18"/>
            <w:hideMark/>
          </w:tcPr>
          <w:p w14:paraId="7B4B7DCC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17892" w:rsidRPr="002516C1" w14:paraId="54ED8B1F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3DCB01F3" w14:textId="77777777" w:rsidR="00317892" w:rsidRPr="002516C1" w:rsidRDefault="00317892" w:rsidP="00A516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3016920F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6CEE0790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2A50F69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14CD86F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4C17D10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48BAB49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3DAEBD6D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3A5DDC1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D39292D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287B" w:rsidRPr="002516C1" w14:paraId="1CDEAEE0" w14:textId="77777777" w:rsidTr="00226E22">
        <w:trPr>
          <w:trHeight w:val="338"/>
        </w:trPr>
        <w:tc>
          <w:tcPr>
            <w:tcW w:w="2703" w:type="dxa"/>
            <w:gridSpan w:val="2"/>
          </w:tcPr>
          <w:p w14:paraId="20E157FA" w14:textId="77777777" w:rsidR="00E7287B" w:rsidRPr="002516C1" w:rsidRDefault="00E7287B" w:rsidP="009C668F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69" w:type="dxa"/>
            <w:gridSpan w:val="2"/>
          </w:tcPr>
          <w:p w14:paraId="7FF8E7D6" w14:textId="06F2E9EF" w:rsidR="00E7287B" w:rsidRPr="002516C1" w:rsidRDefault="00A026BE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7287B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73" w:type="dxa"/>
            <w:gridSpan w:val="2"/>
          </w:tcPr>
          <w:p w14:paraId="0AE2EAAA" w14:textId="77777777" w:rsidR="00E7287B" w:rsidRPr="002516C1" w:rsidRDefault="00E7287B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514137" w14:textId="04141AA5" w:rsidR="00E7287B" w:rsidRPr="002516C1" w:rsidRDefault="00A026BE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7287B"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  <w:tc>
          <w:tcPr>
            <w:tcW w:w="236" w:type="dxa"/>
            <w:gridSpan w:val="2"/>
          </w:tcPr>
          <w:p w14:paraId="4E3FC36E" w14:textId="77777777" w:rsidR="00E7287B" w:rsidRPr="002516C1" w:rsidRDefault="00E7287B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7F3934BD" w14:textId="77777777" w:rsidR="00E7287B" w:rsidRPr="002516C1" w:rsidRDefault="00E7287B" w:rsidP="009C668F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59" w:type="dxa"/>
            <w:gridSpan w:val="2"/>
          </w:tcPr>
          <w:p w14:paraId="50A9386F" w14:textId="77777777" w:rsidR="00E7287B" w:rsidRPr="002516C1" w:rsidRDefault="00E7287B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6E6EB3F" w14:textId="77777777" w:rsidR="00E7287B" w:rsidRPr="002516C1" w:rsidRDefault="00E7287B" w:rsidP="009C668F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241" w:type="dxa"/>
            <w:gridSpan w:val="2"/>
          </w:tcPr>
          <w:p w14:paraId="63DB7918" w14:textId="77777777" w:rsidR="00E7287B" w:rsidRPr="002516C1" w:rsidRDefault="00E7287B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5C18A2C" w14:textId="58040F91" w:rsidR="00E7287B" w:rsidRPr="002516C1" w:rsidRDefault="00A026BE" w:rsidP="009C668F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E7287B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A626DD" w:rsidRPr="002516C1" w14:paraId="20E77A31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37FF140E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4FB13739" w14:textId="1C0B9BB7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73" w:type="dxa"/>
            <w:gridSpan w:val="2"/>
          </w:tcPr>
          <w:p w14:paraId="5CA07340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2724D86" w14:textId="2A910BAB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  <w:tc>
          <w:tcPr>
            <w:tcW w:w="236" w:type="dxa"/>
            <w:gridSpan w:val="2"/>
          </w:tcPr>
          <w:p w14:paraId="4614B70A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3BEDEAA" w14:textId="278BABD1" w:rsidR="00A626DD" w:rsidRPr="002516C1" w:rsidRDefault="00A626DD" w:rsidP="00A626DD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6C70E60A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235F602" w14:textId="24AD1BCB" w:rsidR="00A626DD" w:rsidRPr="002516C1" w:rsidRDefault="00A626DD" w:rsidP="00A626DD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2B2B859E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FB1BE8A" w14:textId="5F84DC31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516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81</w:t>
            </w:r>
          </w:p>
        </w:tc>
      </w:tr>
      <w:tr w:rsidR="00A626DD" w:rsidRPr="002516C1" w14:paraId="37F4E356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05AE5291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0BA22D5E" w14:textId="75005C3D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999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273" w:type="dxa"/>
            <w:gridSpan w:val="2"/>
          </w:tcPr>
          <w:p w14:paraId="67B31476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C24DE3D" w14:textId="0030B76E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674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36" w:type="dxa"/>
            <w:gridSpan w:val="2"/>
          </w:tcPr>
          <w:p w14:paraId="0D6EAF2B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A42B266" w14:textId="206EBE7A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430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59" w:type="dxa"/>
            <w:gridSpan w:val="2"/>
          </w:tcPr>
          <w:p w14:paraId="1BC2F296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20E11DD1" w14:textId="2A58B1FC" w:rsidR="00A626DD" w:rsidRPr="002516C1" w:rsidRDefault="009247C4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77418CAD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28BEBA11" w14:textId="0B3811A7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104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</w:tr>
      <w:tr w:rsidR="00A626DD" w:rsidRPr="002516C1" w14:paraId="60B20C5C" w14:textId="77777777" w:rsidTr="00226E22">
        <w:trPr>
          <w:trHeight w:val="338"/>
        </w:trPr>
        <w:tc>
          <w:tcPr>
            <w:tcW w:w="2703" w:type="dxa"/>
            <w:gridSpan w:val="2"/>
          </w:tcPr>
          <w:p w14:paraId="48C226D2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  <w:gridSpan w:val="2"/>
          </w:tcPr>
          <w:p w14:paraId="5B581231" w14:textId="60FEBA38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3" w:type="dxa"/>
            <w:gridSpan w:val="2"/>
          </w:tcPr>
          <w:p w14:paraId="5CBEBBB7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1C343420" w14:textId="765F4C4E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236" w:type="dxa"/>
            <w:gridSpan w:val="2"/>
          </w:tcPr>
          <w:p w14:paraId="19C05E88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03F75603" w14:textId="1C8A0E76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59" w:type="dxa"/>
            <w:gridSpan w:val="2"/>
          </w:tcPr>
          <w:p w14:paraId="42AB52F5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19A5EBD" w14:textId="46611453" w:rsidR="00A626DD" w:rsidRPr="002516C1" w:rsidRDefault="009247C4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5A315B6A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328CDAC9" w14:textId="38535595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A626DD" w:rsidRPr="002516C1" w14:paraId="60719105" w14:textId="77777777" w:rsidTr="00226E22">
        <w:trPr>
          <w:trHeight w:val="122"/>
        </w:trPr>
        <w:tc>
          <w:tcPr>
            <w:tcW w:w="2703" w:type="dxa"/>
            <w:gridSpan w:val="2"/>
            <w:hideMark/>
          </w:tcPr>
          <w:p w14:paraId="2991203B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3F8E461C" w14:textId="2B642DD4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273" w:type="dxa"/>
            <w:gridSpan w:val="2"/>
            <w:vAlign w:val="bottom"/>
          </w:tcPr>
          <w:p w14:paraId="50246F5F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20D16921" w14:textId="3DAA024E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03</w:t>
            </w:r>
          </w:p>
        </w:tc>
        <w:tc>
          <w:tcPr>
            <w:tcW w:w="236" w:type="dxa"/>
            <w:gridSpan w:val="2"/>
            <w:vAlign w:val="bottom"/>
          </w:tcPr>
          <w:p w14:paraId="1CBAD3C2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65A78DE" w14:textId="0483379C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  <w:tc>
          <w:tcPr>
            <w:tcW w:w="259" w:type="dxa"/>
            <w:gridSpan w:val="2"/>
            <w:vAlign w:val="bottom"/>
          </w:tcPr>
          <w:p w14:paraId="17DBA9C1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610C0111" w14:textId="43E9CBF2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41" w:type="dxa"/>
            <w:gridSpan w:val="2"/>
            <w:vAlign w:val="bottom"/>
          </w:tcPr>
          <w:p w14:paraId="2491CC9C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08633193" w14:textId="56A2D69F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28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</w:tr>
      <w:tr w:rsidR="00A626DD" w:rsidRPr="002516C1" w14:paraId="3EE14060" w14:textId="77777777" w:rsidTr="00226E22">
        <w:trPr>
          <w:trHeight w:val="338"/>
        </w:trPr>
        <w:tc>
          <w:tcPr>
            <w:tcW w:w="2703" w:type="dxa"/>
            <w:gridSpan w:val="2"/>
          </w:tcPr>
          <w:p w14:paraId="7FD544A1" w14:textId="77777777" w:rsidR="00A626DD" w:rsidRPr="002516C1" w:rsidRDefault="00A626DD" w:rsidP="00A626D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6D032" w14:textId="09D8E043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15636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367</w:t>
            </w:r>
            <w:r w:rsidR="0015636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273" w:type="dxa"/>
            <w:gridSpan w:val="2"/>
          </w:tcPr>
          <w:p w14:paraId="075DE3D0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F94747" w14:textId="1F269B59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251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</w:t>
            </w:r>
          </w:p>
        </w:tc>
        <w:tc>
          <w:tcPr>
            <w:tcW w:w="236" w:type="dxa"/>
            <w:gridSpan w:val="2"/>
          </w:tcPr>
          <w:p w14:paraId="713048C7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650043" w14:textId="27B635AF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260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259" w:type="dxa"/>
            <w:gridSpan w:val="2"/>
          </w:tcPr>
          <w:p w14:paraId="11C801DB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FBD72C" w14:textId="02994076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41" w:type="dxa"/>
            <w:gridSpan w:val="2"/>
          </w:tcPr>
          <w:p w14:paraId="187A77B2" w14:textId="77777777" w:rsidR="00A626DD" w:rsidRPr="002516C1" w:rsidRDefault="00A626DD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4EB0CC" w14:textId="6E22B2EF" w:rsidR="00A626DD" w:rsidRPr="002516C1" w:rsidRDefault="00A026BE" w:rsidP="00A626D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512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</w:tr>
      <w:tr w:rsidR="00A626DD" w:rsidRPr="002516C1" w14:paraId="7C9BD174" w14:textId="77777777" w:rsidTr="00226E22">
        <w:trPr>
          <w:trHeight w:val="292"/>
        </w:trPr>
        <w:tc>
          <w:tcPr>
            <w:tcW w:w="2703" w:type="dxa"/>
            <w:gridSpan w:val="2"/>
          </w:tcPr>
          <w:p w14:paraId="626F7A8A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9BCEDE7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dxa"/>
            <w:gridSpan w:val="2"/>
          </w:tcPr>
          <w:p w14:paraId="0FFF94BB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AF98D4B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AE5B67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5F53A22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9" w:type="dxa"/>
            <w:gridSpan w:val="2"/>
          </w:tcPr>
          <w:p w14:paraId="0BC421A4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7E4B4AA5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297B9361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4D1B866" w14:textId="77777777" w:rsidR="00A626DD" w:rsidRPr="002516C1" w:rsidRDefault="00A626DD" w:rsidP="00226E22">
            <w:pPr>
              <w:pStyle w:val="block"/>
              <w:spacing w:after="0" w:line="240" w:lineRule="auto"/>
              <w:ind w:left="540"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6E22" w:rsidRPr="002516C1" w14:paraId="11FE6B89" w14:textId="77777777" w:rsidTr="00226E22">
        <w:trPr>
          <w:trHeight w:val="371"/>
        </w:trPr>
        <w:tc>
          <w:tcPr>
            <w:tcW w:w="2703" w:type="dxa"/>
            <w:gridSpan w:val="2"/>
            <w:vAlign w:val="bottom"/>
            <w:hideMark/>
          </w:tcPr>
          <w:p w14:paraId="27C0CA4E" w14:textId="7052A0E9" w:rsidR="00226E22" w:rsidRPr="002516C1" w:rsidRDefault="00226E22" w:rsidP="00303F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169" w:type="dxa"/>
            <w:gridSpan w:val="2"/>
            <w:vAlign w:val="bottom"/>
          </w:tcPr>
          <w:p w14:paraId="58B54F1F" w14:textId="7067B437" w:rsidR="00226E22" w:rsidRPr="002516C1" w:rsidRDefault="00226E22" w:rsidP="00303F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EA947D5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F357B9C" w14:textId="6B7B3330" w:rsidR="00226E22" w:rsidRPr="002516C1" w:rsidRDefault="00226E22" w:rsidP="00303F6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1D40995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E8060FB" w14:textId="510943CF" w:rsidR="00226E22" w:rsidRPr="002516C1" w:rsidRDefault="00226E22" w:rsidP="00303F6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gridSpan w:val="2"/>
            <w:vAlign w:val="bottom"/>
          </w:tcPr>
          <w:p w14:paraId="1E1584CE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3A94A3FC" w14:textId="5DA6549F" w:rsidR="00226E22" w:rsidRPr="002516C1" w:rsidRDefault="00226E22" w:rsidP="00303F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  <w:gridSpan w:val="2"/>
            <w:vAlign w:val="bottom"/>
          </w:tcPr>
          <w:p w14:paraId="7363C985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5636DE63" w14:textId="57547200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E22" w:rsidRPr="002516C1" w14:paraId="672D11FA" w14:textId="77777777" w:rsidTr="00226E22">
        <w:trPr>
          <w:trHeight w:val="354"/>
        </w:trPr>
        <w:tc>
          <w:tcPr>
            <w:tcW w:w="2703" w:type="dxa"/>
            <w:gridSpan w:val="2"/>
            <w:hideMark/>
          </w:tcPr>
          <w:p w14:paraId="187236E4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70B07795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3CE881A8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EC2E944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67BAA5F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6143E217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445758F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77BBA352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74757FB7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AB1844B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6E22" w:rsidRPr="002516C1" w14:paraId="6F3FBFF4" w14:textId="77777777" w:rsidTr="00226E22">
        <w:trPr>
          <w:trHeight w:val="338"/>
        </w:trPr>
        <w:tc>
          <w:tcPr>
            <w:tcW w:w="2703" w:type="dxa"/>
            <w:gridSpan w:val="2"/>
          </w:tcPr>
          <w:p w14:paraId="104F5F96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เงินกู้ระยะสั้นจากสถาบันการเงิน</w:t>
            </w:r>
          </w:p>
        </w:tc>
        <w:tc>
          <w:tcPr>
            <w:tcW w:w="1169" w:type="dxa"/>
            <w:gridSpan w:val="2"/>
          </w:tcPr>
          <w:p w14:paraId="5012A4AE" w14:textId="4D86112E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755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3" w:type="dxa"/>
            <w:gridSpan w:val="2"/>
          </w:tcPr>
          <w:p w14:paraId="764480F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3D14C186" w14:textId="615B9FC3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  <w:tc>
          <w:tcPr>
            <w:tcW w:w="236" w:type="dxa"/>
            <w:gridSpan w:val="2"/>
          </w:tcPr>
          <w:p w14:paraId="60510F43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0C37886" w14:textId="77777777" w:rsidR="00226E22" w:rsidRPr="002516C1" w:rsidRDefault="00226E22" w:rsidP="00303F6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05F377D6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68490755" w14:textId="77777777" w:rsidR="00226E22" w:rsidRPr="002516C1" w:rsidRDefault="00226E22" w:rsidP="00303F6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54AB49BB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4A385C75" w14:textId="70820DF4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757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226E22" w:rsidRPr="002516C1" w14:paraId="490AE8B8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71790C4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169" w:type="dxa"/>
            <w:gridSpan w:val="2"/>
          </w:tcPr>
          <w:p w14:paraId="6E198D16" w14:textId="2D46ECD2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73" w:type="dxa"/>
            <w:gridSpan w:val="2"/>
          </w:tcPr>
          <w:p w14:paraId="654675AF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5B1D9B9B" w14:textId="08BEF6A2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  <w:tc>
          <w:tcPr>
            <w:tcW w:w="236" w:type="dxa"/>
            <w:gridSpan w:val="2"/>
          </w:tcPr>
          <w:p w14:paraId="19E76BC4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E1E0B9A" w14:textId="77777777" w:rsidR="00226E22" w:rsidRPr="002516C1" w:rsidRDefault="00226E22" w:rsidP="00303F6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41B00523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18C1E2AA" w14:textId="77777777" w:rsidR="00226E22" w:rsidRPr="002516C1" w:rsidRDefault="00226E22" w:rsidP="00303F6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61214A27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526B56D" w14:textId="587C1CD3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716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35</w:t>
            </w:r>
          </w:p>
        </w:tc>
      </w:tr>
      <w:tr w:rsidR="00226E22" w:rsidRPr="002516C1" w14:paraId="65EDED0B" w14:textId="77777777" w:rsidTr="00226E22">
        <w:trPr>
          <w:trHeight w:val="338"/>
        </w:trPr>
        <w:tc>
          <w:tcPr>
            <w:tcW w:w="2703" w:type="dxa"/>
            <w:gridSpan w:val="2"/>
            <w:hideMark/>
          </w:tcPr>
          <w:p w14:paraId="40E29822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9" w:type="dxa"/>
            <w:gridSpan w:val="2"/>
          </w:tcPr>
          <w:p w14:paraId="4FF32445" w14:textId="4A6E3656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277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3" w:type="dxa"/>
            <w:gridSpan w:val="2"/>
          </w:tcPr>
          <w:p w14:paraId="3DC355B1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09BB2CFD" w14:textId="6579A4B2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638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05</w:t>
            </w:r>
          </w:p>
        </w:tc>
        <w:tc>
          <w:tcPr>
            <w:tcW w:w="236" w:type="dxa"/>
            <w:gridSpan w:val="2"/>
          </w:tcPr>
          <w:p w14:paraId="6CB9968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26D1018E" w14:textId="723542AE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561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259" w:type="dxa"/>
            <w:gridSpan w:val="2"/>
          </w:tcPr>
          <w:p w14:paraId="3B355AC2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08E7AAD5" w14:textId="64ED4DA9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197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241" w:type="dxa"/>
            <w:gridSpan w:val="2"/>
          </w:tcPr>
          <w:p w14:paraId="3A916580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76EFBB36" w14:textId="05E0BC91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396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84</w:t>
            </w:r>
          </w:p>
        </w:tc>
      </w:tr>
      <w:tr w:rsidR="00226E22" w:rsidRPr="002516C1" w14:paraId="7D2C2529" w14:textId="77777777" w:rsidTr="00226E22">
        <w:trPr>
          <w:trHeight w:val="338"/>
        </w:trPr>
        <w:tc>
          <w:tcPr>
            <w:tcW w:w="2703" w:type="dxa"/>
            <w:gridSpan w:val="2"/>
          </w:tcPr>
          <w:p w14:paraId="73ABA485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69" w:type="dxa"/>
            <w:gridSpan w:val="2"/>
          </w:tcPr>
          <w:p w14:paraId="1AD3873E" w14:textId="6086EC0F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3" w:type="dxa"/>
            <w:gridSpan w:val="2"/>
          </w:tcPr>
          <w:p w14:paraId="3FF811FE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</w:tcPr>
          <w:p w14:paraId="2AD70728" w14:textId="26922585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gridSpan w:val="2"/>
          </w:tcPr>
          <w:p w14:paraId="163A40C2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</w:tcPr>
          <w:p w14:paraId="53D300EE" w14:textId="1B17C75F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59" w:type="dxa"/>
            <w:gridSpan w:val="2"/>
          </w:tcPr>
          <w:p w14:paraId="60D79BFA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</w:tcPr>
          <w:p w14:paraId="4A87A6C7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  <w:gridSpan w:val="2"/>
          </w:tcPr>
          <w:p w14:paraId="5115FBC8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</w:tcPr>
          <w:p w14:paraId="5368F92D" w14:textId="40174D11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226E22" w:rsidRPr="002516C1" w14:paraId="06888CD4" w14:textId="77777777" w:rsidTr="00226E22">
        <w:trPr>
          <w:trHeight w:val="122"/>
        </w:trPr>
        <w:tc>
          <w:tcPr>
            <w:tcW w:w="2703" w:type="dxa"/>
            <w:gridSpan w:val="2"/>
            <w:hideMark/>
          </w:tcPr>
          <w:p w14:paraId="219A92BA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69" w:type="dxa"/>
            <w:gridSpan w:val="2"/>
            <w:vAlign w:val="bottom"/>
          </w:tcPr>
          <w:p w14:paraId="41FBB4B9" w14:textId="2D93B16C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273" w:type="dxa"/>
            <w:gridSpan w:val="2"/>
            <w:vAlign w:val="bottom"/>
          </w:tcPr>
          <w:p w14:paraId="7050FE2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E336CBE" w14:textId="2F6A0B1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78</w:t>
            </w:r>
          </w:p>
        </w:tc>
        <w:tc>
          <w:tcPr>
            <w:tcW w:w="236" w:type="dxa"/>
            <w:gridSpan w:val="2"/>
            <w:vAlign w:val="bottom"/>
          </w:tcPr>
          <w:p w14:paraId="45DFACFC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0FC120B" w14:textId="77766646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443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59" w:type="dxa"/>
            <w:gridSpan w:val="2"/>
            <w:vAlign w:val="bottom"/>
          </w:tcPr>
          <w:p w14:paraId="514D094F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vAlign w:val="bottom"/>
          </w:tcPr>
          <w:p w14:paraId="136B0953" w14:textId="0B2A24EF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41" w:type="dxa"/>
            <w:gridSpan w:val="2"/>
            <w:vAlign w:val="bottom"/>
          </w:tcPr>
          <w:p w14:paraId="0C515EAB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vAlign w:val="bottom"/>
          </w:tcPr>
          <w:p w14:paraId="28A96B5D" w14:textId="2C888F1A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477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</w:tr>
      <w:tr w:rsidR="00226E22" w:rsidRPr="002516C1" w14:paraId="79F0E347" w14:textId="77777777" w:rsidTr="00226E22">
        <w:trPr>
          <w:trHeight w:val="338"/>
        </w:trPr>
        <w:tc>
          <w:tcPr>
            <w:tcW w:w="2703" w:type="dxa"/>
            <w:gridSpan w:val="2"/>
          </w:tcPr>
          <w:p w14:paraId="3F8F63C7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39D0F" w14:textId="260AC346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448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</w:t>
            </w:r>
          </w:p>
        </w:tc>
        <w:tc>
          <w:tcPr>
            <w:tcW w:w="273" w:type="dxa"/>
            <w:gridSpan w:val="2"/>
          </w:tcPr>
          <w:p w14:paraId="6EDD4B7F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63B80" w14:textId="6C9C50AA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682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</w:p>
        </w:tc>
        <w:tc>
          <w:tcPr>
            <w:tcW w:w="236" w:type="dxa"/>
            <w:gridSpan w:val="2"/>
          </w:tcPr>
          <w:p w14:paraId="16457ACA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45055" w14:textId="34819A49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840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</w:t>
            </w:r>
          </w:p>
        </w:tc>
        <w:tc>
          <w:tcPr>
            <w:tcW w:w="259" w:type="dxa"/>
            <w:gridSpan w:val="2"/>
          </w:tcPr>
          <w:p w14:paraId="290A8228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2FF1A2" w14:textId="735EABAE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204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241" w:type="dxa"/>
            <w:gridSpan w:val="2"/>
          </w:tcPr>
          <w:p w14:paraId="315587B4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3D28B" w14:textId="2AD4868E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727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</w:t>
            </w:r>
          </w:p>
        </w:tc>
      </w:tr>
      <w:tr w:rsidR="00226E22" w:rsidRPr="002516C1" w14:paraId="16B0C3D9" w14:textId="77777777" w:rsidTr="003E23B3">
        <w:trPr>
          <w:trHeight w:val="292"/>
        </w:trPr>
        <w:tc>
          <w:tcPr>
            <w:tcW w:w="2703" w:type="dxa"/>
            <w:gridSpan w:val="2"/>
          </w:tcPr>
          <w:p w14:paraId="294C1142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</w:p>
        </w:tc>
        <w:tc>
          <w:tcPr>
            <w:tcW w:w="116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63ECB32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12061C2D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7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F73AA1D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6351E41D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7A9149C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0C8889FA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1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D22057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  <w:gridSpan w:val="2"/>
          </w:tcPr>
          <w:p w14:paraId="4D38E200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9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A42FB56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7892" w:rsidRPr="002516C1" w14:paraId="019380F6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4847DE36" w14:textId="77777777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601" w:type="dxa"/>
            <w:gridSpan w:val="18"/>
          </w:tcPr>
          <w:p w14:paraId="0824A9D2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7892" w:rsidRPr="002516C1" w14:paraId="4D74934C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12C6FC2A" w14:textId="77777777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3" w:type="dxa"/>
            <w:gridSpan w:val="2"/>
          </w:tcPr>
          <w:p w14:paraId="76C4A3D5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0CE2025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5" w:type="dxa"/>
            <w:gridSpan w:val="14"/>
          </w:tcPr>
          <w:p w14:paraId="2EB4141E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17892" w:rsidRPr="002516C1" w14:paraId="23D2602F" w14:textId="77777777" w:rsidTr="00226E22">
        <w:trPr>
          <w:gridAfter w:val="1"/>
          <w:wAfter w:w="146" w:type="dxa"/>
          <w:trHeight w:val="677"/>
        </w:trPr>
        <w:tc>
          <w:tcPr>
            <w:tcW w:w="2615" w:type="dxa"/>
            <w:vAlign w:val="bottom"/>
            <w:hideMark/>
          </w:tcPr>
          <w:p w14:paraId="0C43A0A1" w14:textId="6FECC826" w:rsidR="00317892" w:rsidRPr="002516C1" w:rsidRDefault="00317892" w:rsidP="00A5169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3" w:type="dxa"/>
            <w:gridSpan w:val="2"/>
            <w:vAlign w:val="bottom"/>
            <w:hideMark/>
          </w:tcPr>
          <w:p w14:paraId="1976080C" w14:textId="77777777" w:rsidR="00317892" w:rsidRPr="002516C1" w:rsidRDefault="00317892" w:rsidP="00A5169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</w:p>
          <w:p w14:paraId="601F79BE" w14:textId="77777777" w:rsidR="00317892" w:rsidRPr="002516C1" w:rsidRDefault="00317892" w:rsidP="00A5169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ตามบัญชี</w:t>
            </w:r>
          </w:p>
        </w:tc>
        <w:tc>
          <w:tcPr>
            <w:tcW w:w="273" w:type="dxa"/>
            <w:gridSpan w:val="2"/>
          </w:tcPr>
          <w:p w14:paraId="328E4F82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  <w:hideMark/>
          </w:tcPr>
          <w:p w14:paraId="188CEDC5" w14:textId="725661D1" w:rsidR="00317892" w:rsidRPr="002516C1" w:rsidRDefault="00317892" w:rsidP="00A5169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ภายใน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ปีหรือน้อยกว่า</w:t>
            </w:r>
          </w:p>
        </w:tc>
        <w:tc>
          <w:tcPr>
            <w:tcW w:w="360" w:type="dxa"/>
            <w:gridSpan w:val="2"/>
          </w:tcPr>
          <w:p w14:paraId="718A533D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  <w:hideMark/>
          </w:tcPr>
          <w:p w14:paraId="62A83F99" w14:textId="23C9B55A" w:rsidR="00317892" w:rsidRPr="002516C1" w:rsidRDefault="00317892" w:rsidP="00A5169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มากกว่า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แต่ไม่เกิน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59" w:type="dxa"/>
            <w:gridSpan w:val="2"/>
            <w:vAlign w:val="bottom"/>
          </w:tcPr>
          <w:p w14:paraId="6B9CB4E9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  <w:hideMark/>
          </w:tcPr>
          <w:p w14:paraId="75D530CC" w14:textId="69B088DF" w:rsidR="00317892" w:rsidRPr="002516C1" w:rsidRDefault="00317892" w:rsidP="00A5169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มากกว่า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gridSpan w:val="2"/>
            <w:vAlign w:val="bottom"/>
          </w:tcPr>
          <w:p w14:paraId="0EBE0084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  <w:hideMark/>
          </w:tcPr>
          <w:p w14:paraId="2A268BEA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317892" w:rsidRPr="002516C1" w14:paraId="2C616AAF" w14:textId="77777777" w:rsidTr="00226E22">
        <w:trPr>
          <w:gridAfter w:val="1"/>
          <w:wAfter w:w="146" w:type="dxa"/>
          <w:trHeight w:val="323"/>
        </w:trPr>
        <w:tc>
          <w:tcPr>
            <w:tcW w:w="2615" w:type="dxa"/>
          </w:tcPr>
          <w:p w14:paraId="58C0AC30" w14:textId="77777777" w:rsidR="00317892" w:rsidRPr="002516C1" w:rsidRDefault="00317892" w:rsidP="00A51699">
            <w:pPr>
              <w:spacing w:line="240" w:lineRule="auto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01" w:type="dxa"/>
            <w:gridSpan w:val="18"/>
            <w:hideMark/>
          </w:tcPr>
          <w:p w14:paraId="729A815B" w14:textId="77777777" w:rsidR="00317892" w:rsidRPr="002516C1" w:rsidRDefault="00317892" w:rsidP="00A51699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2516C1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317892" w:rsidRPr="002516C1" w14:paraId="1C9903AB" w14:textId="77777777" w:rsidTr="00226E22">
        <w:trPr>
          <w:gridAfter w:val="1"/>
          <w:wAfter w:w="146" w:type="dxa"/>
          <w:trHeight w:val="354"/>
        </w:trPr>
        <w:tc>
          <w:tcPr>
            <w:tcW w:w="2615" w:type="dxa"/>
            <w:hideMark/>
          </w:tcPr>
          <w:p w14:paraId="30468155" w14:textId="77777777" w:rsidR="00317892" w:rsidRPr="002516C1" w:rsidRDefault="00317892" w:rsidP="00A516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1BDC77D7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  <w:gridSpan w:val="2"/>
          </w:tcPr>
          <w:p w14:paraId="73EE446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16C30055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  <w:gridSpan w:val="2"/>
          </w:tcPr>
          <w:p w14:paraId="51F07958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116C1537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  <w:gridSpan w:val="2"/>
          </w:tcPr>
          <w:p w14:paraId="7A769633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326D1DB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1F199A4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34402A06" w14:textId="77777777" w:rsidR="00317892" w:rsidRPr="002516C1" w:rsidRDefault="00317892" w:rsidP="00A5169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317892" w:rsidRPr="002516C1" w14:paraId="4D22AA0E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  <w:hideMark/>
          </w:tcPr>
          <w:p w14:paraId="352E88A5" w14:textId="77777777" w:rsidR="00317892" w:rsidRPr="002516C1" w:rsidRDefault="00317892" w:rsidP="00A516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  <w:gridSpan w:val="2"/>
          </w:tcPr>
          <w:p w14:paraId="553CED65" w14:textId="51D6B3B9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273" w:type="dxa"/>
            <w:gridSpan w:val="2"/>
          </w:tcPr>
          <w:p w14:paraId="1D6C1229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560179E6" w14:textId="4F5A6FE7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360" w:type="dxa"/>
            <w:gridSpan w:val="2"/>
          </w:tcPr>
          <w:p w14:paraId="11AE3F94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64C9CE21" w14:textId="671060CB" w:rsidR="00317892" w:rsidRPr="002516C1" w:rsidRDefault="00640BF1" w:rsidP="00A5169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  <w:gridSpan w:val="2"/>
          </w:tcPr>
          <w:p w14:paraId="2CF5BF20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6AB2011E" w14:textId="5C912854" w:rsidR="00317892" w:rsidRPr="002516C1" w:rsidRDefault="00640BF1" w:rsidP="00A5169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49E1DB93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78B18405" w14:textId="6956EE09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</w:tr>
      <w:tr w:rsidR="00C00135" w:rsidRPr="002516C1" w14:paraId="465F19E4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</w:tcPr>
          <w:p w14:paraId="45E2A6D7" w14:textId="77777777" w:rsidR="00C00135" w:rsidRPr="002516C1" w:rsidRDefault="00C00135" w:rsidP="00C0013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  <w:gridSpan w:val="2"/>
          </w:tcPr>
          <w:p w14:paraId="23275216" w14:textId="78AFE438" w:rsidR="00C00135" w:rsidRPr="002516C1" w:rsidRDefault="00A026BE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799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273" w:type="dxa"/>
            <w:gridSpan w:val="2"/>
          </w:tcPr>
          <w:p w14:paraId="3684D083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</w:tcPr>
          <w:p w14:paraId="2040061C" w14:textId="02DEA506" w:rsidR="00C00135" w:rsidRPr="002516C1" w:rsidRDefault="00A026BE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360" w:type="dxa"/>
            <w:gridSpan w:val="2"/>
          </w:tcPr>
          <w:p w14:paraId="533735D0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</w:tcPr>
          <w:p w14:paraId="08185E02" w14:textId="30C33151" w:rsidR="00C00135" w:rsidRPr="002516C1" w:rsidRDefault="00A026BE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809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48</w:t>
            </w:r>
          </w:p>
        </w:tc>
        <w:tc>
          <w:tcPr>
            <w:tcW w:w="259" w:type="dxa"/>
            <w:gridSpan w:val="2"/>
          </w:tcPr>
          <w:p w14:paraId="29DB265B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575B2A4D" w14:textId="6CC46685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5F72C37B" w14:textId="77777777" w:rsidR="00C00135" w:rsidRPr="002516C1" w:rsidRDefault="00C00135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</w:tcPr>
          <w:p w14:paraId="50C23B05" w14:textId="452470EF" w:rsidR="00C00135" w:rsidRPr="002516C1" w:rsidRDefault="00A026BE" w:rsidP="00C0013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C00135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</w:tr>
      <w:tr w:rsidR="00317892" w:rsidRPr="002516C1" w14:paraId="6FAC9DBD" w14:textId="77777777" w:rsidTr="00226E22">
        <w:trPr>
          <w:gridAfter w:val="1"/>
          <w:wAfter w:w="146" w:type="dxa"/>
          <w:trHeight w:val="122"/>
        </w:trPr>
        <w:tc>
          <w:tcPr>
            <w:tcW w:w="2615" w:type="dxa"/>
            <w:hideMark/>
          </w:tcPr>
          <w:p w14:paraId="497108F5" w14:textId="77777777" w:rsidR="00317892" w:rsidRPr="002516C1" w:rsidRDefault="00317892" w:rsidP="00A516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gridSpan w:val="2"/>
            <w:vAlign w:val="bottom"/>
          </w:tcPr>
          <w:p w14:paraId="107183A3" w14:textId="6AE5DA95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A626DD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273" w:type="dxa"/>
            <w:gridSpan w:val="2"/>
            <w:vAlign w:val="bottom"/>
          </w:tcPr>
          <w:p w14:paraId="6DD3B584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vAlign w:val="bottom"/>
          </w:tcPr>
          <w:p w14:paraId="6DE776B8" w14:textId="4E294D61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43</w:t>
            </w:r>
          </w:p>
        </w:tc>
        <w:tc>
          <w:tcPr>
            <w:tcW w:w="360" w:type="dxa"/>
            <w:gridSpan w:val="2"/>
            <w:vAlign w:val="bottom"/>
          </w:tcPr>
          <w:p w14:paraId="63C27517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vAlign w:val="bottom"/>
          </w:tcPr>
          <w:p w14:paraId="3612E420" w14:textId="26B62CF3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259" w:type="dxa"/>
            <w:gridSpan w:val="2"/>
            <w:vAlign w:val="bottom"/>
          </w:tcPr>
          <w:p w14:paraId="0DC66144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vAlign w:val="bottom"/>
          </w:tcPr>
          <w:p w14:paraId="0E8E25AE" w14:textId="1B07F14F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236" w:type="dxa"/>
            <w:gridSpan w:val="2"/>
            <w:vAlign w:val="bottom"/>
          </w:tcPr>
          <w:p w14:paraId="7E482B9F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vAlign w:val="bottom"/>
          </w:tcPr>
          <w:p w14:paraId="31BE616F" w14:textId="772508DD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9247C4"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</w:tr>
      <w:tr w:rsidR="00317892" w:rsidRPr="002516C1" w14:paraId="600B524D" w14:textId="77777777" w:rsidTr="00226E22">
        <w:trPr>
          <w:gridAfter w:val="1"/>
          <w:wAfter w:w="146" w:type="dxa"/>
          <w:trHeight w:val="338"/>
        </w:trPr>
        <w:tc>
          <w:tcPr>
            <w:tcW w:w="2615" w:type="dxa"/>
          </w:tcPr>
          <w:p w14:paraId="4C2C4143" w14:textId="77777777" w:rsidR="00317892" w:rsidRPr="002516C1" w:rsidRDefault="00317892" w:rsidP="00A5169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08CDE" w14:textId="2DC8A129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813</w:t>
            </w:r>
            <w:r w:rsidR="00A626DD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273" w:type="dxa"/>
            <w:gridSpan w:val="2"/>
          </w:tcPr>
          <w:p w14:paraId="53B8FF35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2376EE" w14:textId="7A24EFF8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360" w:type="dxa"/>
            <w:gridSpan w:val="2"/>
          </w:tcPr>
          <w:p w14:paraId="1A969122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4A84D1" w14:textId="735D4A82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822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259" w:type="dxa"/>
            <w:gridSpan w:val="2"/>
          </w:tcPr>
          <w:p w14:paraId="4ED619FF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B01DD6" w14:textId="00D5FAA8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236" w:type="dxa"/>
            <w:gridSpan w:val="2"/>
          </w:tcPr>
          <w:p w14:paraId="2D75582F" w14:textId="77777777" w:rsidR="00317892" w:rsidRPr="002516C1" w:rsidRDefault="00317892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4DAD2" w14:textId="71BF7A1F" w:rsidR="00317892" w:rsidRPr="002516C1" w:rsidRDefault="00A026BE" w:rsidP="00A5169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851</w:t>
            </w:r>
            <w:r w:rsidR="009247C4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</w:t>
            </w:r>
          </w:p>
        </w:tc>
      </w:tr>
    </w:tbl>
    <w:p w14:paraId="2D612DAA" w14:textId="77777777" w:rsidR="00317892" w:rsidRPr="002516C1" w:rsidRDefault="00317892" w:rsidP="00317892">
      <w:pPr>
        <w:spacing w:line="240" w:lineRule="auto"/>
        <w:rPr>
          <w:rFonts w:asciiTheme="majorBidi" w:hAnsiTheme="majorBidi" w:cstheme="majorBidi"/>
          <w:sz w:val="2"/>
          <w:szCs w:val="2"/>
        </w:rPr>
      </w:pPr>
      <w:r w:rsidRPr="002516C1">
        <w:rPr>
          <w:rFonts w:asciiTheme="majorBidi" w:hAnsiTheme="majorBidi" w:cstheme="majorBidi"/>
          <w:sz w:val="2"/>
          <w:szCs w:val="2"/>
          <w:cs/>
        </w:rPr>
        <w:t>ณ</w:t>
      </w:r>
    </w:p>
    <w:tbl>
      <w:tblPr>
        <w:tblStyle w:val="TableGrid"/>
        <w:tblW w:w="9216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5"/>
        <w:gridCol w:w="1083"/>
        <w:gridCol w:w="273"/>
        <w:gridCol w:w="1143"/>
        <w:gridCol w:w="360"/>
        <w:gridCol w:w="1104"/>
        <w:gridCol w:w="259"/>
        <w:gridCol w:w="1095"/>
        <w:gridCol w:w="236"/>
        <w:gridCol w:w="1048"/>
      </w:tblGrid>
      <w:tr w:rsidR="00226E22" w:rsidRPr="002516C1" w14:paraId="6EBABA5C" w14:textId="77777777" w:rsidTr="00226E22">
        <w:trPr>
          <w:trHeight w:val="677"/>
        </w:trPr>
        <w:tc>
          <w:tcPr>
            <w:tcW w:w="2615" w:type="dxa"/>
            <w:vAlign w:val="bottom"/>
            <w:hideMark/>
          </w:tcPr>
          <w:p w14:paraId="0F848582" w14:textId="031DB5E0" w:rsidR="00226E22" w:rsidRPr="002516C1" w:rsidRDefault="00226E22" w:rsidP="00303F6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1083" w:type="dxa"/>
            <w:vAlign w:val="bottom"/>
          </w:tcPr>
          <w:p w14:paraId="7EE6B72B" w14:textId="36024037" w:rsidR="00226E22" w:rsidRPr="002516C1" w:rsidRDefault="00226E22" w:rsidP="00303F69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3" w:type="dxa"/>
          </w:tcPr>
          <w:p w14:paraId="740DEBD9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551DCE28" w14:textId="2B5D513C" w:rsidR="00226E22" w:rsidRPr="002516C1" w:rsidRDefault="00226E22" w:rsidP="00303F69">
            <w:pPr>
              <w:tabs>
                <w:tab w:val="clear" w:pos="680"/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0" w:type="dxa"/>
          </w:tcPr>
          <w:p w14:paraId="737AA4C7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431054BD" w14:textId="210A8356" w:rsidR="00226E22" w:rsidRPr="002516C1" w:rsidRDefault="00226E22" w:rsidP="00303F69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dxa"/>
            <w:vAlign w:val="bottom"/>
          </w:tcPr>
          <w:p w14:paraId="648FA69B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5F7813D" w14:textId="1D56ABD3" w:rsidR="00226E22" w:rsidRPr="002516C1" w:rsidRDefault="00226E22" w:rsidP="00303F69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32607CF" w14:textId="77777777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5065369" w14:textId="3331ECD0" w:rsidR="00226E22" w:rsidRPr="002516C1" w:rsidRDefault="00226E22" w:rsidP="00303F6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6E22" w:rsidRPr="002516C1" w14:paraId="13AAFAB3" w14:textId="77777777" w:rsidTr="00303F69">
        <w:trPr>
          <w:trHeight w:val="354"/>
        </w:trPr>
        <w:tc>
          <w:tcPr>
            <w:tcW w:w="2615" w:type="dxa"/>
            <w:hideMark/>
          </w:tcPr>
          <w:p w14:paraId="6C9AF48E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หนี้สินทางการเงินที่ไม่ใช่อนุพันธ์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FA4E486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3" w:type="dxa"/>
          </w:tcPr>
          <w:p w14:paraId="43DFA2C0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</w:tcPr>
          <w:p w14:paraId="757370D2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60" w:type="dxa"/>
          </w:tcPr>
          <w:p w14:paraId="68BC16A8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</w:tcPr>
          <w:p w14:paraId="12BE1A4E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9" w:type="dxa"/>
          </w:tcPr>
          <w:p w14:paraId="2203CBB3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</w:tcPr>
          <w:p w14:paraId="06AA4FB2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EC025F2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</w:tcPr>
          <w:p w14:paraId="3C7C9D4A" w14:textId="77777777" w:rsidR="00226E22" w:rsidRPr="002516C1" w:rsidRDefault="00226E22" w:rsidP="00303F69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226E22" w:rsidRPr="002516C1" w14:paraId="6B4CC76A" w14:textId="77777777" w:rsidTr="00303F69">
        <w:trPr>
          <w:trHeight w:val="338"/>
        </w:trPr>
        <w:tc>
          <w:tcPr>
            <w:tcW w:w="2615" w:type="dxa"/>
            <w:hideMark/>
          </w:tcPr>
          <w:p w14:paraId="21605E33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เจ้าหนี้การค้า</w:t>
            </w:r>
            <w:r w:rsidRPr="002516C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083" w:type="dxa"/>
          </w:tcPr>
          <w:p w14:paraId="090A94B6" w14:textId="3DA20351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73" w:type="dxa"/>
          </w:tcPr>
          <w:p w14:paraId="75F7B6D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3B2E8D88" w14:textId="63D870DC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360" w:type="dxa"/>
          </w:tcPr>
          <w:p w14:paraId="03F86710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6B967D51" w14:textId="77777777" w:rsidR="00226E22" w:rsidRPr="002516C1" w:rsidRDefault="00226E22" w:rsidP="00303F69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9" w:type="dxa"/>
          </w:tcPr>
          <w:p w14:paraId="07528896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044E9539" w14:textId="77777777" w:rsidR="00226E22" w:rsidRPr="002516C1" w:rsidRDefault="00226E22" w:rsidP="00303F69">
            <w:pPr>
              <w:tabs>
                <w:tab w:val="decimal" w:pos="647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5BF5E0F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298841B0" w14:textId="07B9E469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</w:tr>
      <w:tr w:rsidR="00226E22" w:rsidRPr="002516C1" w14:paraId="67438758" w14:textId="77777777" w:rsidTr="00303F69">
        <w:trPr>
          <w:trHeight w:val="338"/>
        </w:trPr>
        <w:tc>
          <w:tcPr>
            <w:tcW w:w="2615" w:type="dxa"/>
          </w:tcPr>
          <w:p w14:paraId="7B8B1C79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083" w:type="dxa"/>
          </w:tcPr>
          <w:p w14:paraId="22D04E9C" w14:textId="3B67F02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298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273" w:type="dxa"/>
          </w:tcPr>
          <w:p w14:paraId="2C648BDE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</w:tcPr>
          <w:p w14:paraId="28568B48" w14:textId="37CED2B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542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360" w:type="dxa"/>
          </w:tcPr>
          <w:p w14:paraId="1B2A1583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</w:tcPr>
          <w:p w14:paraId="3887F997" w14:textId="10FA32DD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835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88</w:t>
            </w:r>
          </w:p>
        </w:tc>
        <w:tc>
          <w:tcPr>
            <w:tcW w:w="259" w:type="dxa"/>
          </w:tcPr>
          <w:p w14:paraId="537ED5C5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43DBBE15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0180B76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</w:tcPr>
          <w:p w14:paraId="157C93EC" w14:textId="2178164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378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61</w:t>
            </w:r>
          </w:p>
        </w:tc>
      </w:tr>
      <w:tr w:rsidR="00226E22" w:rsidRPr="002516C1" w14:paraId="26938C4C" w14:textId="77777777" w:rsidTr="00303F69">
        <w:trPr>
          <w:trHeight w:val="122"/>
        </w:trPr>
        <w:tc>
          <w:tcPr>
            <w:tcW w:w="2615" w:type="dxa"/>
            <w:hideMark/>
          </w:tcPr>
          <w:p w14:paraId="24AC272B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</w:rPr>
            </w:pPr>
            <w:r w:rsidRPr="002516C1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3" w:type="dxa"/>
            <w:vAlign w:val="bottom"/>
          </w:tcPr>
          <w:p w14:paraId="7B675B2F" w14:textId="3BF97720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73" w:type="dxa"/>
            <w:vAlign w:val="bottom"/>
          </w:tcPr>
          <w:p w14:paraId="47220D9D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3" w:type="dxa"/>
            <w:vAlign w:val="bottom"/>
          </w:tcPr>
          <w:p w14:paraId="00711D7A" w14:textId="1996ACC7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360" w:type="dxa"/>
            <w:vAlign w:val="bottom"/>
          </w:tcPr>
          <w:p w14:paraId="0E8471D8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4" w:type="dxa"/>
            <w:vAlign w:val="bottom"/>
          </w:tcPr>
          <w:p w14:paraId="0A101881" w14:textId="50ADD6EA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01</w:t>
            </w:r>
          </w:p>
        </w:tc>
        <w:tc>
          <w:tcPr>
            <w:tcW w:w="259" w:type="dxa"/>
            <w:vAlign w:val="bottom"/>
          </w:tcPr>
          <w:p w14:paraId="2688D236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9F52C6E" w14:textId="7F0941B7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27</w:t>
            </w:r>
          </w:p>
        </w:tc>
        <w:tc>
          <w:tcPr>
            <w:tcW w:w="236" w:type="dxa"/>
            <w:vAlign w:val="bottom"/>
          </w:tcPr>
          <w:p w14:paraId="7DB6731A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48" w:type="dxa"/>
            <w:vAlign w:val="bottom"/>
          </w:tcPr>
          <w:p w14:paraId="5B6AAD9F" w14:textId="4A80537A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226E22" w:rsidRPr="002516C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sz w:val="26"/>
                <w:szCs w:val="26"/>
              </w:rPr>
              <w:t>68</w:t>
            </w:r>
          </w:p>
        </w:tc>
      </w:tr>
      <w:tr w:rsidR="00226E22" w:rsidRPr="002516C1" w14:paraId="4A2067CE" w14:textId="77777777" w:rsidTr="00303F69">
        <w:trPr>
          <w:trHeight w:val="338"/>
        </w:trPr>
        <w:tc>
          <w:tcPr>
            <w:tcW w:w="2615" w:type="dxa"/>
          </w:tcPr>
          <w:p w14:paraId="057A09CB" w14:textId="77777777" w:rsidR="00226E22" w:rsidRPr="002516C1" w:rsidRDefault="00226E22" w:rsidP="00303F69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6"/>
                <w:szCs w:val="26"/>
                <w:highlight w:val="cyan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65D7B" w14:textId="3F67C531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313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</w:t>
            </w:r>
          </w:p>
        </w:tc>
        <w:tc>
          <w:tcPr>
            <w:tcW w:w="273" w:type="dxa"/>
          </w:tcPr>
          <w:p w14:paraId="7BCCFC04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ED1879" w14:textId="3E62B8D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545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360" w:type="dxa"/>
          </w:tcPr>
          <w:p w14:paraId="7FD08689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C638E5" w14:textId="2B5692A3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845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89</w:t>
            </w:r>
          </w:p>
        </w:tc>
        <w:tc>
          <w:tcPr>
            <w:tcW w:w="259" w:type="dxa"/>
          </w:tcPr>
          <w:p w14:paraId="3881952A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43C5B" w14:textId="369C1900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</w:t>
            </w:r>
          </w:p>
        </w:tc>
        <w:tc>
          <w:tcPr>
            <w:tcW w:w="236" w:type="dxa"/>
          </w:tcPr>
          <w:p w14:paraId="7ACC4F90" w14:textId="77777777" w:rsidR="00226E22" w:rsidRPr="002516C1" w:rsidRDefault="00226E22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545B8" w14:textId="5CB8B0D8" w:rsidR="00226E22" w:rsidRPr="002516C1" w:rsidRDefault="00A026BE" w:rsidP="00303F69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396</w:t>
            </w:r>
            <w:r w:rsidR="00226E22" w:rsidRPr="002516C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</w:tr>
    </w:tbl>
    <w:p w14:paraId="0421967F" w14:textId="79E19D02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17974168" w14:textId="77777777" w:rsidR="00317892" w:rsidRPr="002516C1" w:rsidRDefault="00317892" w:rsidP="00317892">
      <w:pPr>
        <w:spacing w:line="240" w:lineRule="auto"/>
        <w:ind w:left="540"/>
        <w:rPr>
          <w:rFonts w:asciiTheme="majorBidi" w:hAnsiTheme="majorBidi" w:cstheme="majorBidi"/>
          <w:b/>
          <w:bCs/>
          <w:i/>
          <w:iCs/>
        </w:rPr>
      </w:pPr>
      <w:r w:rsidRPr="002516C1">
        <w:rPr>
          <w:rFonts w:asciiTheme="majorBidi" w:hAnsiTheme="majorBidi" w:cstheme="majorBidi"/>
          <w:b/>
          <w:bCs/>
          <w:i/>
          <w:iCs/>
          <w:cs/>
        </w:rPr>
        <w:t>ความเสี่ยงด้านตลาด</w:t>
      </w:r>
    </w:p>
    <w:p w14:paraId="20B50042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AD7B6C5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กลุ่มบริษัท 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208B98C2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700140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ความเสี่ยงด้านอัตราแลกเปลี่ยน</w:t>
      </w:r>
    </w:p>
    <w:p w14:paraId="31ECC5A0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</w:p>
    <w:p w14:paraId="636648A4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สกุลเงินหลักที่กลุ่มบริษัทใช้ในการประกอบธุรกิจคือเงินบาท อย่างไรก็ดี ในบางครั้ง กลุ่มบริษัทอาจมีการขายสินค้าหรือสั่งซื้อสินทรัพย์จากต่างประเทศโดยทำธุรกรรมเป็นสกุลเงินต่างประเทศ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กลุ่มบริษัทมีนโยบายในการใช้เครื่องมือทางการเงิน เช่น สัญญาซื้อขายเงินตราต่างประเทศล่วงหน้า </w:t>
      </w:r>
      <w:r w:rsidRPr="002516C1">
        <w:rPr>
          <w:rFonts w:asciiTheme="majorBidi" w:hAnsiTheme="majorBidi" w:cstheme="majorBidi"/>
          <w:sz w:val="30"/>
          <w:szCs w:val="30"/>
        </w:rPr>
        <w:t xml:space="preserve">(Currency Forward) </w:t>
      </w:r>
      <w:r w:rsidRPr="002516C1">
        <w:rPr>
          <w:rFonts w:asciiTheme="majorBidi" w:hAnsiTheme="majorBidi" w:cstheme="majorBidi"/>
          <w:sz w:val="30"/>
          <w:szCs w:val="30"/>
          <w:cs/>
        </w:rPr>
        <w:t>เพื่อบริหารจัดการความเสี่ยงจากความผันผวนของอัตราแลกเปลี่ยนดังกล่าวตามความเหมาะสม โดย ณ วันที่รายงาน กลุ่มบริษัทไม่มีฐานะเปิดต่อความเสี่ยงด้านอัตราแลกเปลี่ยนอย่างมีนัยสำคัญ</w:t>
      </w:r>
    </w:p>
    <w:p w14:paraId="65FD9A49" w14:textId="7BB3F078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11D1D1C" w14:textId="14F29C35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3A5F5959" w14:textId="76F378BB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756B901F" w14:textId="3A84EE92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18C133E1" w14:textId="77777777" w:rsidR="00226E22" w:rsidRPr="002516C1" w:rsidRDefault="00226E2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highlight w:val="cyan"/>
        </w:rPr>
      </w:pPr>
    </w:p>
    <w:p w14:paraId="4D14D323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ความเสี่ยงด้านอัตราดอกเบี้ย</w:t>
      </w:r>
    </w:p>
    <w:p w14:paraId="32F4BFC8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26E1BDE" w14:textId="6852F02F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ผลกระทบต่อผลการดำเนินงานและกระแสเงินสดของกลุ่มบริษัทเนื่องจากเงินกู้ยืม </w:t>
      </w:r>
      <w:r w:rsidRPr="002516C1">
        <w:rPr>
          <w:rFonts w:asciiTheme="majorBidi" w:hAnsiTheme="majorBidi" w:cstheme="majorBidi"/>
          <w:sz w:val="30"/>
          <w:szCs w:val="30"/>
        </w:rPr>
        <w:t>(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A026BE" w:rsidRPr="00A026BE">
        <w:rPr>
          <w:rFonts w:asciiTheme="majorBidi" w:hAnsiTheme="majorBidi" w:cstheme="majorBidi"/>
          <w:sz w:val="30"/>
          <w:szCs w:val="30"/>
        </w:rPr>
        <w:t>16</w:t>
      </w:r>
      <w:r w:rsidRPr="002516C1">
        <w:rPr>
          <w:rFonts w:asciiTheme="majorBidi" w:hAnsiTheme="majorBidi" w:cstheme="majorBidi"/>
          <w:sz w:val="30"/>
          <w:szCs w:val="30"/>
        </w:rPr>
        <w:t>)</w:t>
      </w:r>
      <w:r w:rsidRPr="002516C1">
        <w:rPr>
          <w:rFonts w:asciiTheme="majorBidi" w:hAnsiTheme="majorBidi" w:cstheme="majorBidi"/>
          <w:sz w:val="30"/>
          <w:szCs w:val="30"/>
          <w:cs/>
        </w:rPr>
        <w:t xml:space="preserve"> ส่วนใหญ่มีอัตราดอกเบี้ยผันแปรทำให้กลุ่มบริษัทมีความเสี่ยงด้านอัตราดอกเบี้ย </w:t>
      </w:r>
    </w:p>
    <w:p w14:paraId="0530070B" w14:textId="46EFF43D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0"/>
        <w:gridCol w:w="990"/>
        <w:gridCol w:w="270"/>
        <w:gridCol w:w="1080"/>
        <w:gridCol w:w="270"/>
        <w:gridCol w:w="1080"/>
        <w:gridCol w:w="268"/>
        <w:gridCol w:w="1082"/>
      </w:tblGrid>
      <w:tr w:rsidR="00317892" w:rsidRPr="002516C1" w14:paraId="754FBCD2" w14:textId="77777777" w:rsidTr="00A51699">
        <w:trPr>
          <w:tblHeader/>
        </w:trPr>
        <w:tc>
          <w:tcPr>
            <w:tcW w:w="4140" w:type="dxa"/>
            <w:hideMark/>
          </w:tcPr>
          <w:p w14:paraId="1E8AD9FC" w14:textId="77777777" w:rsidR="00317892" w:rsidRPr="002516C1" w:rsidRDefault="00317892" w:rsidP="00A51699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340" w:type="dxa"/>
            <w:gridSpan w:val="3"/>
          </w:tcPr>
          <w:p w14:paraId="4FD959BC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60545C2F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0" w:type="dxa"/>
            <w:gridSpan w:val="3"/>
          </w:tcPr>
          <w:p w14:paraId="1F615D94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17892" w:rsidRPr="002516C1" w14:paraId="63567470" w14:textId="77777777" w:rsidTr="00A51699">
        <w:trPr>
          <w:tblHeader/>
        </w:trPr>
        <w:tc>
          <w:tcPr>
            <w:tcW w:w="4140" w:type="dxa"/>
            <w:hideMark/>
          </w:tcPr>
          <w:p w14:paraId="0F0BBE20" w14:textId="1F7746FE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50899296" w14:textId="1B1CD4D6" w:rsidR="00317892" w:rsidRPr="002516C1" w:rsidRDefault="00A026BE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70" w:type="dxa"/>
          </w:tcPr>
          <w:p w14:paraId="48C970D7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2FAB49B" w14:textId="5EAEB027" w:rsidR="00317892" w:rsidRPr="002516C1" w:rsidRDefault="00A026BE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70" w:type="dxa"/>
          </w:tcPr>
          <w:p w14:paraId="16EF899C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hideMark/>
          </w:tcPr>
          <w:p w14:paraId="7E7EDD57" w14:textId="56283ABA" w:rsidR="00317892" w:rsidRPr="002516C1" w:rsidRDefault="00A026BE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2565</w:t>
            </w:r>
          </w:p>
        </w:tc>
        <w:tc>
          <w:tcPr>
            <w:tcW w:w="268" w:type="dxa"/>
          </w:tcPr>
          <w:p w14:paraId="63FE513C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hideMark/>
          </w:tcPr>
          <w:p w14:paraId="2E7F43BD" w14:textId="225251FE" w:rsidR="00317892" w:rsidRPr="002516C1" w:rsidRDefault="00A026BE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2564</w:t>
            </w:r>
          </w:p>
        </w:tc>
      </w:tr>
      <w:tr w:rsidR="00317892" w:rsidRPr="002516C1" w14:paraId="292ED459" w14:textId="77777777" w:rsidTr="00A51699">
        <w:trPr>
          <w:tblHeader/>
        </w:trPr>
        <w:tc>
          <w:tcPr>
            <w:tcW w:w="4140" w:type="dxa"/>
          </w:tcPr>
          <w:p w14:paraId="06BDD12C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040" w:type="dxa"/>
            <w:gridSpan w:val="7"/>
            <w:hideMark/>
          </w:tcPr>
          <w:p w14:paraId="3B0E285A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317892" w:rsidRPr="002516C1" w14:paraId="4771B159" w14:textId="77777777" w:rsidTr="00A51699">
        <w:tc>
          <w:tcPr>
            <w:tcW w:w="4140" w:type="dxa"/>
            <w:hideMark/>
          </w:tcPr>
          <w:p w14:paraId="04951109" w14:textId="77777777" w:rsidR="00317892" w:rsidRPr="002516C1" w:rsidRDefault="00317892" w:rsidP="00A5169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65BB2A4F" w14:textId="77777777" w:rsidR="00317892" w:rsidRPr="002516C1" w:rsidRDefault="00317892" w:rsidP="00A516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85300B3" w14:textId="77777777" w:rsidR="00317892" w:rsidRPr="002516C1" w:rsidRDefault="00317892" w:rsidP="00A516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4EB15E" w14:textId="77777777" w:rsidR="00317892" w:rsidRPr="002516C1" w:rsidRDefault="00317892" w:rsidP="00A516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CF70A8F" w14:textId="77777777" w:rsidR="00317892" w:rsidRPr="002516C1" w:rsidRDefault="00317892" w:rsidP="00A516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C5CFE9F" w14:textId="77777777" w:rsidR="00317892" w:rsidRPr="002516C1" w:rsidRDefault="00317892" w:rsidP="00A5169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06A0EF1C" w14:textId="77777777" w:rsidR="00317892" w:rsidRPr="002516C1" w:rsidRDefault="00317892" w:rsidP="00A516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vAlign w:val="bottom"/>
          </w:tcPr>
          <w:p w14:paraId="6701B460" w14:textId="77777777" w:rsidR="00317892" w:rsidRPr="002516C1" w:rsidRDefault="00317892" w:rsidP="00A5169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317892" w:rsidRPr="002516C1" w14:paraId="1439CAA3" w14:textId="77777777" w:rsidTr="00A51699">
        <w:tc>
          <w:tcPr>
            <w:tcW w:w="4140" w:type="dxa"/>
            <w:hideMark/>
          </w:tcPr>
          <w:p w14:paraId="6FAD8170" w14:textId="039798E1" w:rsidR="00317892" w:rsidRPr="002516C1" w:rsidRDefault="00317892" w:rsidP="00317892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 w:rsidR="00E7287B" w:rsidRPr="002516C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4BAB48" w14:textId="06AD1A7A" w:rsidR="00317892" w:rsidRPr="002516C1" w:rsidRDefault="00A026BE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A626DD" w:rsidRPr="002516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999</w:t>
            </w:r>
            <w:r w:rsidR="00A626D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vAlign w:val="center"/>
          </w:tcPr>
          <w:p w14:paraId="67F6E443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9FC8F7" w14:textId="09B37405" w:rsidR="00317892" w:rsidRPr="002516C1" w:rsidRDefault="00A026BE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277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</w:p>
        </w:tc>
        <w:tc>
          <w:tcPr>
            <w:tcW w:w="270" w:type="dxa"/>
          </w:tcPr>
          <w:p w14:paraId="5DED716A" w14:textId="77777777" w:rsidR="00317892" w:rsidRPr="002516C1" w:rsidRDefault="00317892" w:rsidP="0031789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24C67F" w14:textId="44F45816" w:rsidR="00317892" w:rsidRPr="002516C1" w:rsidRDefault="00A626DD" w:rsidP="0031789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vAlign w:val="center"/>
          </w:tcPr>
          <w:p w14:paraId="12DFF1EC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0A0E9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317892" w:rsidRPr="002516C1" w14:paraId="68764568" w14:textId="77777777" w:rsidTr="00A51699">
        <w:tc>
          <w:tcPr>
            <w:tcW w:w="4140" w:type="dxa"/>
          </w:tcPr>
          <w:p w14:paraId="081F8757" w14:textId="77777777" w:rsidR="00317892" w:rsidRPr="002516C1" w:rsidRDefault="00317892" w:rsidP="00317892">
            <w:pPr>
              <w:pStyle w:val="block"/>
              <w:spacing w:after="0" w:line="240" w:lineRule="atLeast"/>
              <w:ind w:left="166" w:hanging="16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97C9F4" w14:textId="7FBFAC2D" w:rsidR="00317892" w:rsidRPr="002516C1" w:rsidRDefault="00A026BE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A626D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999</w:t>
            </w:r>
            <w:r w:rsidR="00A626D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vAlign w:val="center"/>
          </w:tcPr>
          <w:p w14:paraId="262B7C12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437DA0" w14:textId="529FF969" w:rsidR="00317892" w:rsidRPr="002516C1" w:rsidRDefault="00A026BE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31789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277</w:t>
            </w:r>
            <w:r w:rsidR="0031789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51376114" w14:textId="77777777" w:rsidR="00317892" w:rsidRPr="002516C1" w:rsidRDefault="00317892" w:rsidP="0031789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942324" w14:textId="10470C8D" w:rsidR="00317892" w:rsidRPr="002516C1" w:rsidRDefault="00A626DD" w:rsidP="00317892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68" w:type="dxa"/>
            <w:vAlign w:val="center"/>
          </w:tcPr>
          <w:p w14:paraId="521504FA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6CD00D" w14:textId="77777777" w:rsidR="00317892" w:rsidRPr="002516C1" w:rsidRDefault="00317892" w:rsidP="00317892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C5199F3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18BB9BA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516C1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การวิเคราะห์ความอ่อนไหวในกระแสเงินสดของหนี้สินทางการเงินที่มีอัตราดอกเบี้ยผันแปร</w:t>
      </w:r>
    </w:p>
    <w:p w14:paraId="6860BBC1" w14:textId="77777777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20FDB3D" w14:textId="6BA5F93A" w:rsidR="00317892" w:rsidRPr="002516C1" w:rsidRDefault="00317892" w:rsidP="00317892">
      <w:pPr>
        <w:pStyle w:val="ListParagraph"/>
        <w:tabs>
          <w:tab w:val="left" w:pos="810"/>
        </w:tabs>
        <w:spacing w:line="240" w:lineRule="atLeast"/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516C1">
        <w:rPr>
          <w:rFonts w:asciiTheme="majorBidi" w:hAnsiTheme="majorBidi" w:cstheme="majorBidi"/>
          <w:sz w:val="30"/>
          <w:szCs w:val="30"/>
          <w:cs/>
        </w:rPr>
        <w:t xml:space="preserve">การเปลี่ยนแปลงของอัตราดอกเบี้ยที่ </w:t>
      </w:r>
      <w:r w:rsidR="00A026BE" w:rsidRPr="00A026BE">
        <w:rPr>
          <w:rFonts w:asciiTheme="majorBidi" w:hAnsiTheme="majorBidi" w:cstheme="majorBidi"/>
          <w:sz w:val="30"/>
          <w:szCs w:val="30"/>
        </w:rPr>
        <w:t>1</w:t>
      </w:r>
      <w:r w:rsidRPr="002516C1">
        <w:rPr>
          <w:rFonts w:asciiTheme="majorBidi" w:hAnsiTheme="majorBidi" w:cstheme="majorBidi"/>
          <w:sz w:val="30"/>
          <w:szCs w:val="30"/>
        </w:rPr>
        <w:t xml:space="preserve">% </w:t>
      </w:r>
      <w:r w:rsidRPr="002516C1">
        <w:rPr>
          <w:rFonts w:asciiTheme="majorBidi" w:hAnsiTheme="majorBidi" w:cstheme="majorBidi"/>
          <w:sz w:val="30"/>
          <w:szCs w:val="30"/>
          <w:cs/>
        </w:rPr>
        <w:t>ซึ่งเป็นไปได้อย่างสมเหตุสมผล ณ วันที่รายงาน</w:t>
      </w:r>
      <w:r w:rsidRPr="002516C1">
        <w:rPr>
          <w:rFonts w:asciiTheme="majorBidi" w:hAnsiTheme="majorBidi" w:cstheme="majorBidi"/>
          <w:sz w:val="30"/>
          <w:szCs w:val="30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</w:rPr>
        <w:t>โดยตั้งอยู่บนข้อสมมติที่ว่าตัวแปรอื่นโดยเฉพาะอัตราแลกเปลี่ยนเงินตราต่างประเทศมีค่าคงที่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155AAFB2" w14:textId="77777777" w:rsidR="00317892" w:rsidRPr="002516C1" w:rsidRDefault="00317892" w:rsidP="00317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cs/>
          <w:lang w:val="en-GB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2070"/>
        <w:gridCol w:w="180"/>
        <w:gridCol w:w="1890"/>
      </w:tblGrid>
      <w:tr w:rsidR="00317892" w:rsidRPr="002516C1" w14:paraId="2D1F0A7C" w14:textId="77777777" w:rsidTr="00640BF1">
        <w:tc>
          <w:tcPr>
            <w:tcW w:w="5220" w:type="dxa"/>
          </w:tcPr>
          <w:p w14:paraId="5312EECB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185FC541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17892" w:rsidRPr="002516C1" w14:paraId="2FC254C3" w14:textId="77777777" w:rsidTr="00640BF1">
        <w:tc>
          <w:tcPr>
            <w:tcW w:w="5220" w:type="dxa"/>
          </w:tcPr>
          <w:p w14:paraId="1AE1EF8C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68AF7FAF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กำไรหรือขาดทุน</w:t>
            </w:r>
          </w:p>
        </w:tc>
      </w:tr>
      <w:tr w:rsidR="00317892" w:rsidRPr="002516C1" w14:paraId="0893FDCB" w14:textId="77777777" w:rsidTr="00640BF1">
        <w:tc>
          <w:tcPr>
            <w:tcW w:w="5220" w:type="dxa"/>
          </w:tcPr>
          <w:p w14:paraId="4D3A7DCD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140" w:type="dxa"/>
            <w:gridSpan w:val="3"/>
            <w:shd w:val="clear" w:color="auto" w:fill="auto"/>
            <w:hideMark/>
          </w:tcPr>
          <w:p w14:paraId="57F90DD1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7892" w:rsidRPr="002516C1" w14:paraId="4B0A52F9" w14:textId="77777777" w:rsidTr="00640BF1">
        <w:trPr>
          <w:trHeight w:val="758"/>
        </w:trPr>
        <w:tc>
          <w:tcPr>
            <w:tcW w:w="5220" w:type="dxa"/>
            <w:hideMark/>
          </w:tcPr>
          <w:p w14:paraId="307C19AE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3F2063F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  <w:shd w:val="clear" w:color="auto" w:fill="auto"/>
            <w:hideMark/>
          </w:tcPr>
          <w:p w14:paraId="16E67728" w14:textId="7EC8E428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อัตราดอกเบี้ยเพิ่มขึ้น 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  <w:tc>
          <w:tcPr>
            <w:tcW w:w="180" w:type="dxa"/>
            <w:shd w:val="clear" w:color="auto" w:fill="auto"/>
          </w:tcPr>
          <w:p w14:paraId="2275EBF6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  <w:shd w:val="clear" w:color="auto" w:fill="auto"/>
            <w:hideMark/>
          </w:tcPr>
          <w:p w14:paraId="20E9F936" w14:textId="3AA729E9" w:rsidR="00317892" w:rsidRPr="002516C1" w:rsidRDefault="00317892" w:rsidP="00A5169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 xml:space="preserve">อัตราดอกเบี้ยลดลง </w:t>
            </w:r>
            <w:r w:rsidR="00A026BE" w:rsidRPr="00A026BE">
              <w:rPr>
                <w:rFonts w:asciiTheme="majorBidi" w:hAnsiTheme="majorBidi" w:cstheme="majorBidi"/>
                <w:bCs/>
                <w:sz w:val="30"/>
                <w:szCs w:val="30"/>
              </w:rPr>
              <w:t>1</w:t>
            </w:r>
            <w:r w:rsidRPr="002516C1">
              <w:rPr>
                <w:rFonts w:asciiTheme="majorBidi" w:hAnsiTheme="majorBidi" w:cstheme="majorBidi"/>
                <w:bCs/>
                <w:sz w:val="30"/>
                <w:szCs w:val="30"/>
              </w:rPr>
              <w:t>%</w:t>
            </w:r>
          </w:p>
        </w:tc>
      </w:tr>
      <w:tr w:rsidR="00317892" w:rsidRPr="002516C1" w14:paraId="49E4C7A6" w14:textId="77777777" w:rsidTr="00A51699">
        <w:trPr>
          <w:trHeight w:val="317"/>
        </w:trPr>
        <w:tc>
          <w:tcPr>
            <w:tcW w:w="5220" w:type="dxa"/>
          </w:tcPr>
          <w:p w14:paraId="661E09CC" w14:textId="2E9EB48B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070" w:type="dxa"/>
          </w:tcPr>
          <w:p w14:paraId="296AD42B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5A2F2C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D04B47" w14:textId="77777777" w:rsidR="00317892" w:rsidRPr="002516C1" w:rsidRDefault="00317892" w:rsidP="00A5169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</w:tr>
      <w:tr w:rsidR="00317892" w:rsidRPr="002516C1" w14:paraId="1E620041" w14:textId="77777777" w:rsidTr="00A51699">
        <w:tc>
          <w:tcPr>
            <w:tcW w:w="5220" w:type="dxa"/>
            <w:hideMark/>
          </w:tcPr>
          <w:p w14:paraId="68CC0883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766F884A" w14:textId="728729B6" w:rsidR="00317892" w:rsidRPr="002516C1" w:rsidRDefault="00640BF1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14:paraId="2FCC8501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4175699" w14:textId="3BC585AD" w:rsidR="00317892" w:rsidRPr="002516C1" w:rsidRDefault="00A026BE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640BF1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317892" w:rsidRPr="002516C1" w14:paraId="11F12152" w14:textId="77777777" w:rsidTr="00A51699">
        <w:tc>
          <w:tcPr>
            <w:tcW w:w="5220" w:type="dxa"/>
          </w:tcPr>
          <w:p w14:paraId="30B07AD5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7D650036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6C618B8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AF237D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345ACADD" w14:textId="77777777" w:rsidTr="00A51699">
        <w:trPr>
          <w:trHeight w:val="434"/>
        </w:trPr>
        <w:tc>
          <w:tcPr>
            <w:tcW w:w="5220" w:type="dxa"/>
            <w:hideMark/>
          </w:tcPr>
          <w:p w14:paraId="6A97EF06" w14:textId="03A9ECF5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A026BE" w:rsidRPr="00A026B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2070" w:type="dxa"/>
          </w:tcPr>
          <w:p w14:paraId="61B9A7C6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" w:type="dxa"/>
          </w:tcPr>
          <w:p w14:paraId="2A6634AB" w14:textId="77777777" w:rsidR="00317892" w:rsidRPr="002516C1" w:rsidRDefault="00317892" w:rsidP="00A5169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FF4084" w14:textId="77777777" w:rsidR="00317892" w:rsidRPr="002516C1" w:rsidRDefault="00317892" w:rsidP="00A51699">
            <w:pPr>
              <w:pStyle w:val="Pa3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317892" w:rsidRPr="002516C1" w14:paraId="0C0E1892" w14:textId="77777777" w:rsidTr="00A51699">
        <w:tc>
          <w:tcPr>
            <w:tcW w:w="5220" w:type="dxa"/>
          </w:tcPr>
          <w:p w14:paraId="1A2561FF" w14:textId="77777777" w:rsidR="00317892" w:rsidRPr="002516C1" w:rsidRDefault="00317892" w:rsidP="00317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070" w:type="dxa"/>
          </w:tcPr>
          <w:p w14:paraId="272D21B8" w14:textId="71BDFF26" w:rsidR="00317892" w:rsidRPr="002516C1" w:rsidRDefault="00317892" w:rsidP="00317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19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026BE" w:rsidRPr="00A026B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735E86" w14:textId="77777777" w:rsidR="00317892" w:rsidRPr="002516C1" w:rsidRDefault="00317892" w:rsidP="00317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29FDE384" w14:textId="08F97ED4" w:rsidR="00317892" w:rsidRPr="002516C1" w:rsidRDefault="00A026BE" w:rsidP="0031789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 w:right="280"/>
              <w:jc w:val="righ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</w:tbl>
    <w:p w14:paraId="173779B2" w14:textId="7E799628" w:rsidR="00317892" w:rsidRPr="002516C1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1982801C" w14:textId="3E796426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5203E590" w14:textId="7A8AA465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33D1A3CA" w14:textId="77777777" w:rsidR="00226E22" w:rsidRPr="002516C1" w:rsidRDefault="00226E2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</w:p>
    <w:p w14:paraId="0191239C" w14:textId="13706302" w:rsidR="00317892" w:rsidRPr="002516C1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ภาระผูกพันกับบุคคลหรือกิจการที่ไม่เกี่ยวข้องกัน</w:t>
      </w:r>
    </w:p>
    <w:p w14:paraId="380FD471" w14:textId="77777777" w:rsidR="00317892" w:rsidRPr="002516C1" w:rsidRDefault="00317892" w:rsidP="00317892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3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52"/>
        <w:gridCol w:w="1170"/>
        <w:gridCol w:w="270"/>
        <w:gridCol w:w="1170"/>
        <w:gridCol w:w="270"/>
        <w:gridCol w:w="1170"/>
        <w:gridCol w:w="270"/>
        <w:gridCol w:w="13"/>
        <w:gridCol w:w="1157"/>
      </w:tblGrid>
      <w:tr w:rsidR="00317892" w:rsidRPr="002516C1" w14:paraId="2123469C" w14:textId="77777777" w:rsidTr="00A51699">
        <w:trPr>
          <w:tblHeader/>
        </w:trPr>
        <w:tc>
          <w:tcPr>
            <w:tcW w:w="3852" w:type="dxa"/>
            <w:shd w:val="clear" w:color="auto" w:fill="auto"/>
          </w:tcPr>
          <w:p w14:paraId="5255B27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CAB719E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83288B4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0" w:type="dxa"/>
            <w:gridSpan w:val="4"/>
            <w:shd w:val="clear" w:color="auto" w:fill="auto"/>
          </w:tcPr>
          <w:p w14:paraId="65B30DBF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516C1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17892" w:rsidRPr="002516C1" w14:paraId="19A78C4F" w14:textId="77777777" w:rsidTr="00A51699">
        <w:trPr>
          <w:tblHeader/>
        </w:trPr>
        <w:tc>
          <w:tcPr>
            <w:tcW w:w="3852" w:type="dxa"/>
          </w:tcPr>
          <w:p w14:paraId="61588990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CA250AD" w14:textId="3AC83F18" w:rsidR="00317892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9FDBDE3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66A7A6B" w14:textId="61900BED" w:rsidR="00317892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2DE72341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shd w:val="clear" w:color="auto" w:fill="auto"/>
          </w:tcPr>
          <w:p w14:paraId="174039ED" w14:textId="5562BFD6" w:rsidR="00317892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15FAED40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14:paraId="566C73E9" w14:textId="1790FF6D" w:rsidR="00317892" w:rsidRPr="002516C1" w:rsidRDefault="00A026BE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17892" w:rsidRPr="002516C1" w14:paraId="26E74741" w14:textId="77777777" w:rsidTr="00A51699">
        <w:trPr>
          <w:tblHeader/>
        </w:trPr>
        <w:tc>
          <w:tcPr>
            <w:tcW w:w="3852" w:type="dxa"/>
          </w:tcPr>
          <w:p w14:paraId="4BBE844C" w14:textId="77777777" w:rsidR="00317892" w:rsidRPr="002516C1" w:rsidRDefault="00317892" w:rsidP="00A5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8"/>
          </w:tcPr>
          <w:p w14:paraId="66E62A07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17892" w:rsidRPr="002516C1" w14:paraId="6F4C3A90" w14:textId="77777777" w:rsidTr="00A51699">
        <w:tc>
          <w:tcPr>
            <w:tcW w:w="3852" w:type="dxa"/>
          </w:tcPr>
          <w:p w14:paraId="11A553FF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0" w:type="dxa"/>
          </w:tcPr>
          <w:p w14:paraId="0E9406C7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D4A90D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650BA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3FD2E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84D999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109CC795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9A1627D" w14:textId="77777777" w:rsidR="00317892" w:rsidRPr="002516C1" w:rsidRDefault="00317892" w:rsidP="00A516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4F025AC9" w14:textId="77777777" w:rsidTr="00A51699">
        <w:tc>
          <w:tcPr>
            <w:tcW w:w="3852" w:type="dxa"/>
          </w:tcPr>
          <w:p w14:paraId="5A6F8864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  <w:r w:rsidRPr="002516C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ติดตั้งเครื่องจักรและอื่นๆ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5BB1" w14:textId="369CA476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6B5A565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F1490" w14:textId="050FCCF9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EB47A67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C8B410" w14:textId="284679A1" w:rsidR="00317892" w:rsidRPr="002516C1" w:rsidRDefault="00BB386D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5AB079FD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3F44D73F" w14:textId="5488535E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317892" w:rsidRPr="002516C1" w14:paraId="5674AA74" w14:textId="77777777" w:rsidTr="006A67E3">
        <w:tc>
          <w:tcPr>
            <w:tcW w:w="3852" w:type="dxa"/>
            <w:shd w:val="clear" w:color="auto" w:fill="auto"/>
          </w:tcPr>
          <w:p w14:paraId="2861B520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76E59E0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7ACAA0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4BC5DAD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6291EF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58560B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58DCB6C8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shd w:val="clear" w:color="auto" w:fill="auto"/>
          </w:tcPr>
          <w:p w14:paraId="265CF01F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67E3" w:rsidRPr="002516C1" w14:paraId="4E236EC3" w14:textId="77777777" w:rsidTr="006A67E3">
        <w:tc>
          <w:tcPr>
            <w:tcW w:w="3852" w:type="dxa"/>
            <w:shd w:val="clear" w:color="auto" w:fill="auto"/>
          </w:tcPr>
          <w:p w14:paraId="2AFADD87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113AE3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0D152B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F1F274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5EF3232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656AC6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21BE1A21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shd w:val="clear" w:color="auto" w:fill="auto"/>
          </w:tcPr>
          <w:p w14:paraId="14FD228E" w14:textId="77777777" w:rsidR="006A67E3" w:rsidRPr="002516C1" w:rsidRDefault="006A67E3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72BF3643" w14:textId="77777777" w:rsidTr="00A51699">
        <w:tc>
          <w:tcPr>
            <w:tcW w:w="3852" w:type="dxa"/>
          </w:tcPr>
          <w:p w14:paraId="54BC1222" w14:textId="77777777" w:rsidR="00317892" w:rsidRPr="002516C1" w:rsidRDefault="00317892" w:rsidP="00317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  <w:p w14:paraId="4E109511" w14:textId="086D19BB" w:rsidR="00317892" w:rsidRPr="002516C1" w:rsidRDefault="00317892" w:rsidP="00FD65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0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  </w:t>
            </w:r>
            <w:r w:rsidR="006A67E3" w:rsidRPr="002516C1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170" w:type="dxa"/>
          </w:tcPr>
          <w:p w14:paraId="6D338A89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6900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0F3F4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FB9827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08F911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5247E667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B5EE68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204E3EFA" w14:textId="77777777" w:rsidTr="00A51699">
        <w:tc>
          <w:tcPr>
            <w:tcW w:w="3852" w:type="dxa"/>
          </w:tcPr>
          <w:p w14:paraId="2C91AB64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0" w:type="dxa"/>
          </w:tcPr>
          <w:p w14:paraId="6B68E953" w14:textId="60C4EECF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32CC18BA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DD6FE9" w14:textId="646C9D97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C1B1D6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43D781" w14:textId="4CBE595A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83" w:type="dxa"/>
            <w:gridSpan w:val="2"/>
          </w:tcPr>
          <w:p w14:paraId="40AF36AC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CD130EA" w14:textId="407D5DBD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317892" w:rsidRPr="002516C1" w14:paraId="351427F0" w14:textId="77777777" w:rsidTr="00A51699">
        <w:tc>
          <w:tcPr>
            <w:tcW w:w="3852" w:type="dxa"/>
          </w:tcPr>
          <w:p w14:paraId="74D2B89C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0" w:type="dxa"/>
          </w:tcPr>
          <w:p w14:paraId="530136ED" w14:textId="34C2E0D2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270" w:type="dxa"/>
          </w:tcPr>
          <w:p w14:paraId="70A4FE7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C3B377" w14:textId="08BDDCF3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</w:tcPr>
          <w:p w14:paraId="62C89C98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2C4E2F" w14:textId="246ED953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83" w:type="dxa"/>
            <w:gridSpan w:val="2"/>
          </w:tcPr>
          <w:p w14:paraId="4FC0282E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9D25504" w14:textId="71855187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</w:tr>
      <w:tr w:rsidR="00317892" w:rsidRPr="002516C1" w14:paraId="49482BDB" w14:textId="77777777" w:rsidTr="00A51699">
        <w:tc>
          <w:tcPr>
            <w:tcW w:w="3852" w:type="dxa"/>
          </w:tcPr>
          <w:p w14:paraId="614CDF7A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263B7D" w14:textId="692BA041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EC50108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C5427D" w14:textId="77DDEF20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589459D3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46D821" w14:textId="3C0E5438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B386D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83" w:type="dxa"/>
            <w:gridSpan w:val="2"/>
          </w:tcPr>
          <w:p w14:paraId="0EDE5A1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0332A748" w14:textId="26135F70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206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</w:tr>
      <w:tr w:rsidR="00317892" w:rsidRPr="002516C1" w14:paraId="0F4F8DDD" w14:textId="77777777" w:rsidTr="00A51699">
        <w:tc>
          <w:tcPr>
            <w:tcW w:w="3852" w:type="dxa"/>
          </w:tcPr>
          <w:p w14:paraId="70C73AF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62DEE5F" w14:textId="0293C8BF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BB386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4B1E87D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4EB220" w14:textId="6F5209AC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  <w:r w:rsidR="0031789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7F146018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BB77D44" w14:textId="6FE3573C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BB386D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283" w:type="dxa"/>
            <w:gridSpan w:val="2"/>
          </w:tcPr>
          <w:p w14:paraId="594D7FF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0D3397B4" w14:textId="6941B7A7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317892" w:rsidRPr="002516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</w:p>
        </w:tc>
      </w:tr>
      <w:tr w:rsidR="00317892" w:rsidRPr="002516C1" w14:paraId="3EBA7277" w14:textId="77777777" w:rsidTr="00A51699">
        <w:tc>
          <w:tcPr>
            <w:tcW w:w="3852" w:type="dxa"/>
          </w:tcPr>
          <w:p w14:paraId="7A0216F9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38376F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B3633C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F2BA54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6E317EF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1A098F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</w:tcPr>
          <w:p w14:paraId="1EED95B5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1B9503A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17892" w:rsidRPr="002516C1" w14:paraId="145519F4" w14:textId="77777777" w:rsidTr="00A51699">
        <w:tc>
          <w:tcPr>
            <w:tcW w:w="3852" w:type="dxa"/>
          </w:tcPr>
          <w:p w14:paraId="11C613AE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0" w:type="dxa"/>
          </w:tcPr>
          <w:p w14:paraId="76EDA285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0BDE2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013A6E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B51B2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9FB4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  <w:gridSpan w:val="2"/>
          </w:tcPr>
          <w:p w14:paraId="205A601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4624FEF0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17892" w:rsidRPr="002516C1" w14:paraId="695FE1A2" w14:textId="77777777" w:rsidTr="00A51699">
        <w:tc>
          <w:tcPr>
            <w:tcW w:w="3852" w:type="dxa"/>
          </w:tcPr>
          <w:p w14:paraId="1FD1542C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0" w:type="dxa"/>
          </w:tcPr>
          <w:p w14:paraId="3C96EE1B" w14:textId="497D1466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AE5027"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05395EA6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F0BBCF" w14:textId="4D535F5F" w:rsidR="00317892" w:rsidRPr="002516C1" w:rsidRDefault="00A026BE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026B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317892" w:rsidRPr="002516C1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026B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2619BD7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26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A43DF5" w14:textId="7A9C0F2B" w:rsidR="00317892" w:rsidRPr="002516C1" w:rsidRDefault="00AE5027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  <w:gridSpan w:val="2"/>
          </w:tcPr>
          <w:p w14:paraId="58E991FB" w14:textId="77777777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39229F2" w14:textId="77938FD5" w:rsidR="00317892" w:rsidRPr="002516C1" w:rsidRDefault="00317892" w:rsidP="00317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2516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</w:tbl>
    <w:p w14:paraId="1E5FF0F3" w14:textId="77777777" w:rsidR="00317892" w:rsidRPr="002516C1" w:rsidRDefault="00317892" w:rsidP="00317892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1AB5FBC" w14:textId="5D9D24BA" w:rsidR="00317892" w:rsidRPr="002516C1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คดีความ</w:t>
      </w:r>
    </w:p>
    <w:p w14:paraId="068497C0" w14:textId="77777777" w:rsidR="00317892" w:rsidRPr="002516C1" w:rsidRDefault="00317892" w:rsidP="0031789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 w:hanging="90"/>
        <w:rPr>
          <w:rFonts w:asciiTheme="majorBidi" w:hAnsiTheme="majorBidi" w:cstheme="majorBidi"/>
        </w:rPr>
      </w:pPr>
      <w:r w:rsidRPr="002516C1">
        <w:rPr>
          <w:rFonts w:asciiTheme="majorBidi" w:hAnsiTheme="majorBidi" w:cstheme="majorBidi"/>
          <w:cs/>
        </w:rPr>
        <w:tab/>
      </w:r>
    </w:p>
    <w:p w14:paraId="4CE2B908" w14:textId="66CF2634" w:rsidR="00317892" w:rsidRPr="002516C1" w:rsidRDefault="00582AF4" w:rsidP="0031789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rFonts w:asciiTheme="majorBidi" w:hAnsiTheme="majorBidi" w:cstheme="majorBidi"/>
          <w:color w:val="000000"/>
          <w:cs/>
        </w:rPr>
      </w:pPr>
      <w:r w:rsidRPr="002516C1">
        <w:rPr>
          <w:rFonts w:asciiTheme="majorBidi" w:hAnsiTheme="majorBidi" w:cstheme="majorBidi"/>
          <w:color w:val="000000"/>
          <w:cs/>
        </w:rPr>
        <w:t xml:space="preserve">ในเดือนกรกฎาคม </w:t>
      </w:r>
      <w:r w:rsidR="00A026BE" w:rsidRPr="00A026BE">
        <w:rPr>
          <w:rFonts w:asciiTheme="majorBidi" w:hAnsiTheme="majorBidi" w:cstheme="majorBidi"/>
          <w:color w:val="000000"/>
        </w:rPr>
        <w:t>2564</w:t>
      </w:r>
      <w:r w:rsidRPr="002516C1">
        <w:rPr>
          <w:rFonts w:asciiTheme="majorBidi" w:hAnsiTheme="majorBidi" w:cstheme="majorBidi"/>
          <w:color w:val="000000"/>
          <w:cs/>
        </w:rPr>
        <w:t xml:space="preserve"> บริษัทย่อยแห่งหนึ่งถูกยื่นเสนอข้อพิพาทกล่าวหาว่าบริษัทย่อยปฏิบัติผิดสัญญาจ้างทําของ โดยผู้รับเหมาได้ยื่นคําเสนอข้อพิพาทต่อสถาบันอนุญาโตตุลาการ เพื่อให้บริษัทย่อยชําระค่าเสียหายจากการผิด สัญญาก่อสร้างโรงงาน เป็นจํานวนเงิน </w:t>
      </w:r>
      <w:r w:rsidR="00A026BE" w:rsidRPr="00A026BE">
        <w:rPr>
          <w:rFonts w:asciiTheme="majorBidi" w:hAnsiTheme="majorBidi" w:cstheme="majorBidi"/>
          <w:color w:val="000000"/>
        </w:rPr>
        <w:t>121</w:t>
      </w:r>
      <w:r w:rsidRPr="002516C1">
        <w:rPr>
          <w:rFonts w:asciiTheme="majorBidi" w:hAnsiTheme="majorBidi" w:cstheme="majorBidi"/>
          <w:color w:val="000000"/>
          <w:cs/>
        </w:rPr>
        <w:t>.</w:t>
      </w:r>
      <w:r w:rsidR="00A026BE" w:rsidRPr="00A026BE">
        <w:rPr>
          <w:rFonts w:asciiTheme="majorBidi" w:hAnsiTheme="majorBidi" w:cstheme="majorBidi"/>
          <w:color w:val="000000"/>
        </w:rPr>
        <w:t>18</w:t>
      </w:r>
      <w:r w:rsidRPr="002516C1">
        <w:rPr>
          <w:rFonts w:asciiTheme="majorBidi" w:hAnsiTheme="majorBidi" w:cstheme="majorBidi"/>
          <w:color w:val="000000"/>
          <w:cs/>
        </w:rPr>
        <w:t xml:space="preserve"> ล้านบาท ซึ่งในเดือนกันยายน </w:t>
      </w:r>
      <w:r w:rsidR="00A026BE" w:rsidRPr="00A026BE">
        <w:rPr>
          <w:rFonts w:asciiTheme="majorBidi" w:hAnsiTheme="majorBidi" w:cstheme="majorBidi"/>
          <w:color w:val="000000"/>
        </w:rPr>
        <w:t>2564</w:t>
      </w:r>
      <w:r w:rsidRPr="002516C1">
        <w:rPr>
          <w:rFonts w:asciiTheme="majorBidi" w:hAnsiTheme="majorBidi" w:cstheme="majorBidi"/>
          <w:color w:val="000000"/>
          <w:cs/>
        </w:rPr>
        <w:t xml:space="preserve"> บริษัทย่อยได้ยื่นคําคัดค้าน และ คําเรียกร้องแย้งต่อสถาบันอนุญาโตตุลาการ ข้อพิพาทดังกล่าวอยู่ในกระบวนการอนุญาโตตุลาการ ในเดือนกุมภาพันธ์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  <w:cs/>
        </w:rPr>
        <w:t xml:space="preserve"> บริษัทย่อยถูกยื่นคำร้องห้ามใช้ประโยชน์ในโรงงานที่มีข้อพิพาทเป็นการชั่วคราวซึ่งศาลแพ่งได้มีคำสั่งยกคำร้องดังกล่าวแล้ว อย่างไรก็ตาม ในเดือนตุลาคม </w:t>
      </w:r>
      <w:r w:rsidR="00A026BE" w:rsidRPr="00A026BE">
        <w:rPr>
          <w:rFonts w:asciiTheme="majorBidi" w:hAnsiTheme="majorBidi" w:cstheme="majorBidi"/>
          <w:color w:val="000000"/>
        </w:rPr>
        <w:t>2565</w:t>
      </w:r>
      <w:r w:rsidRPr="002516C1">
        <w:rPr>
          <w:rFonts w:asciiTheme="majorBidi" w:hAnsiTheme="majorBidi" w:cstheme="majorBidi"/>
          <w:color w:val="000000"/>
          <w:cs/>
        </w:rPr>
        <w:t xml:space="preserve"> บริษัทย่อยถูกยื่นคําร้อง ห้ามใช้ประโยชน์ในโรงงานที่มีข้อพิพาทเป็นการชั่วคราวอีกครั้ง ซึ่งปัจจุบันอยู่ระหว่างการสู้คดีและรอคำสั่งของศาลแพ่ง ผู้บริหารของบริษัทย่อยเห็นว่าบริษัทย่อยไม่ได้ทําผิดสัญญาแต่อย่างใด บริษัทย่อยจึงไม่ได้บันทึกหนี้สินหรือผลกระทบอื่นที่อาจเกิดขึ้นจากข้อพิพาทดังกล่าว ณ วันที่ </w:t>
      </w:r>
      <w:r w:rsidR="00A026BE" w:rsidRPr="00A026BE">
        <w:rPr>
          <w:rFonts w:asciiTheme="majorBidi" w:hAnsiTheme="majorBidi" w:cstheme="majorBidi"/>
          <w:color w:val="000000"/>
        </w:rPr>
        <w:t>31</w:t>
      </w:r>
      <w:r w:rsidRPr="002516C1">
        <w:rPr>
          <w:rFonts w:asciiTheme="majorBidi" w:hAnsiTheme="majorBidi" w:cstheme="majorBidi"/>
          <w:color w:val="000000"/>
          <w:cs/>
        </w:rPr>
        <w:t xml:space="preserve"> </w:t>
      </w:r>
      <w:r w:rsidR="00AE5027" w:rsidRPr="002516C1">
        <w:rPr>
          <w:rFonts w:asciiTheme="majorBidi" w:hAnsiTheme="majorBidi" w:cstheme="majorBidi"/>
          <w:color w:val="000000"/>
          <w:cs/>
        </w:rPr>
        <w:t>ธันวาคม</w:t>
      </w:r>
      <w:r w:rsidRPr="002516C1">
        <w:rPr>
          <w:rFonts w:asciiTheme="majorBidi" w:hAnsiTheme="majorBidi" w:cstheme="majorBidi"/>
          <w:color w:val="000000"/>
          <w:cs/>
        </w:rPr>
        <w:t xml:space="preserve"> </w:t>
      </w:r>
      <w:r w:rsidR="00A026BE" w:rsidRPr="00A026BE">
        <w:rPr>
          <w:rFonts w:asciiTheme="majorBidi" w:hAnsiTheme="majorBidi" w:cstheme="majorBidi"/>
          <w:color w:val="000000"/>
        </w:rPr>
        <w:t>2565</w:t>
      </w:r>
    </w:p>
    <w:p w14:paraId="524D12E2" w14:textId="77777777" w:rsidR="00582AF4" w:rsidRPr="002516C1" w:rsidRDefault="00582AF4" w:rsidP="00317892">
      <w:pPr>
        <w:tabs>
          <w:tab w:val="clear" w:pos="454"/>
          <w:tab w:val="clear" w:pos="680"/>
          <w:tab w:val="left" w:pos="540"/>
        </w:tabs>
        <w:autoSpaceDE w:val="0"/>
        <w:autoSpaceDN w:val="0"/>
        <w:spacing w:before="40" w:after="40"/>
        <w:ind w:left="540"/>
        <w:jc w:val="thaiDistribute"/>
        <w:rPr>
          <w:rFonts w:asciiTheme="majorBidi" w:hAnsiTheme="majorBidi" w:cstheme="majorBidi"/>
          <w:color w:val="000000"/>
        </w:rPr>
      </w:pPr>
    </w:p>
    <w:p w14:paraId="30E158D3" w14:textId="7413BBDC" w:rsidR="00317892" w:rsidRPr="002516C1" w:rsidRDefault="00317892" w:rsidP="000463E7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left="540" w:right="-43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2516C1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C1F917F" w14:textId="721D8C93" w:rsidR="00D6449B" w:rsidRPr="002516C1" w:rsidRDefault="00D6449B" w:rsidP="00D01840">
      <w:pPr>
        <w:pStyle w:val="index"/>
        <w:tabs>
          <w:tab w:val="left" w:pos="540"/>
        </w:tabs>
        <w:spacing w:line="240" w:lineRule="auto"/>
        <w:ind w:left="540" w:right="-43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5E9D74E5" w14:textId="79FDD03B" w:rsidR="00670C16" w:rsidRPr="002516C1" w:rsidRDefault="00670C16" w:rsidP="003D222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ในวันที่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16</w:t>
      </w:r>
      <w:r w:rsidR="0025586C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กุมภาพันธ์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25586C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ที่ประชุมคณะกรรมการบริษัท ครั้งที่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25586C" w:rsidRPr="002516C1">
        <w:rPr>
          <w:rFonts w:asciiTheme="majorBidi" w:hAnsiTheme="majorBidi" w:cstheme="majorBidi"/>
          <w:sz w:val="30"/>
          <w:szCs w:val="30"/>
          <w:lang w:bidi="th-TH"/>
        </w:rPr>
        <w:t>/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="0025586C" w:rsidRPr="002516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ได้มีมติเห็นชอบให้เสนอที่ประชุมสามัญผู้ถือหุ้นเรื่องจ่ายเงินปันผลประจำปี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5586C" w:rsidRPr="002516C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>ในอัตราหุ้นละ</w:t>
      </w:r>
      <w:r w:rsidR="00016A7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16A70">
        <w:rPr>
          <w:rFonts w:asciiTheme="majorBidi" w:hAnsiTheme="majorBidi" w:cstheme="majorBidi"/>
          <w:sz w:val="30"/>
          <w:szCs w:val="30"/>
          <w:lang w:val="en-US" w:bidi="th-TH"/>
        </w:rPr>
        <w:t>0.25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บาท ซึ่งบริษัทได้จ่ายเงินปันผลระหว่างกาลไปแล้วในอัตราหุ้นละ </w:t>
      </w:r>
      <w:r w:rsidR="00016A70">
        <w:rPr>
          <w:rFonts w:asciiTheme="majorBidi" w:hAnsiTheme="majorBidi" w:cstheme="majorBidi"/>
          <w:sz w:val="30"/>
          <w:szCs w:val="30"/>
          <w:lang w:val="en-US" w:bidi="th-TH"/>
        </w:rPr>
        <w:t xml:space="preserve">0.20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และจะจ่ายเงินปันผลงวดสุดท้ายในอัตราหุ้นละ </w:t>
      </w:r>
      <w:r w:rsidR="00016A70">
        <w:rPr>
          <w:rFonts w:asciiTheme="majorBidi" w:hAnsiTheme="majorBidi" w:cstheme="majorBidi"/>
          <w:sz w:val="30"/>
          <w:szCs w:val="30"/>
          <w:lang w:val="en-US" w:bidi="th-TH"/>
        </w:rPr>
        <w:t>0.</w:t>
      </w:r>
      <w:r w:rsidR="004E71D2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="00016A70">
        <w:rPr>
          <w:rFonts w:asciiTheme="majorBidi" w:hAnsiTheme="majorBidi" w:cstheme="majorBidi"/>
          <w:sz w:val="30"/>
          <w:szCs w:val="30"/>
          <w:lang w:val="en-US" w:bidi="th-TH"/>
        </w:rPr>
        <w:t xml:space="preserve">5 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บาท ให้แก่ผู้ถือหุ้นเฉพาะผู้ที่มีสิทธิรับเงินปันผล ทั้งนี้การจ่ายเงินปันผลดังกล่าวขึ้นอยู่กับการอนุมัติจากที่ประชุมสามัญผู้ถือหุ้นในวันที่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2516C1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เมษายน </w:t>
      </w:r>
      <w:r w:rsidR="00A026BE" w:rsidRPr="00A026BE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</w:p>
    <w:p w14:paraId="757BF71C" w14:textId="77777777" w:rsidR="00226E22" w:rsidRPr="002516C1" w:rsidRDefault="00226E22" w:rsidP="00670C1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12FCFF8B" w14:textId="0C8541D8" w:rsidR="00317892" w:rsidRPr="002516C1" w:rsidRDefault="0031789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6F3BBD8E" w14:textId="61E3D25E" w:rsidR="00226E22" w:rsidRPr="002516C1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14:paraId="7C0A3BA2" w14:textId="77777777" w:rsidR="00226E22" w:rsidRPr="002516C1" w:rsidRDefault="00226E22" w:rsidP="008217CD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</w:pPr>
    </w:p>
    <w:sectPr w:rsidR="00226E22" w:rsidRPr="002516C1" w:rsidSect="004F4578">
      <w:headerReference w:type="default" r:id="rId26"/>
      <w:footerReference w:type="default" r:id="rId27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E40736" w14:textId="77777777" w:rsidR="00236435" w:rsidRDefault="00236435">
      <w:r>
        <w:separator/>
      </w:r>
    </w:p>
    <w:p w14:paraId="75F5A9A3" w14:textId="77777777" w:rsidR="00236435" w:rsidRDefault="00236435"/>
  </w:endnote>
  <w:endnote w:type="continuationSeparator" w:id="0">
    <w:p w14:paraId="14A1D1A0" w14:textId="77777777" w:rsidR="00236435" w:rsidRDefault="00236435">
      <w:r>
        <w:continuationSeparator/>
      </w:r>
    </w:p>
    <w:p w14:paraId="1EF3AFE2" w14:textId="77777777" w:rsidR="00236435" w:rsidRDefault="002364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7A83" w14:textId="73C757F3" w:rsidR="007B1FED" w:rsidRDefault="007B1FED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99DDE" w14:textId="77777777" w:rsidR="00906D31" w:rsidRDefault="00906D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07F29" w14:textId="77777777" w:rsidR="00906D31" w:rsidRDefault="00906D3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9BC87" w14:textId="7D6DF61C" w:rsidR="00780BA0" w:rsidRDefault="00780BA0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EC35E" w14:textId="2BC6C596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D23ED" w14:textId="472C2655" w:rsidR="00976E27" w:rsidRDefault="00976E27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F4A25" w14:textId="6AF523DB" w:rsidR="00EC0F8E" w:rsidRDefault="00EC0F8E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D459A" w14:textId="5258BFEF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B5552" w14:textId="4437863E" w:rsidR="00317892" w:rsidRDefault="00317892" w:rsidP="00954A30">
    <w:pPr>
      <w:pStyle w:val="Footer"/>
      <w:jc w:val="center"/>
    </w:pPr>
    <w:r w:rsidRPr="0055579C">
      <w:rPr>
        <w:rFonts w:ascii="Angsana New" w:hAnsi="Angsana New"/>
        <w:sz w:val="30"/>
        <w:szCs w:val="30"/>
      </w:rPr>
      <w:fldChar w:fldCharType="begin"/>
    </w:r>
    <w:r w:rsidRPr="0055579C">
      <w:rPr>
        <w:rFonts w:ascii="Angsana New" w:hAnsi="Angsana New"/>
        <w:sz w:val="30"/>
        <w:szCs w:val="30"/>
      </w:rPr>
      <w:instrText xml:space="preserve"> PAGE   \* MERGEFORMAT </w:instrText>
    </w:r>
    <w:r w:rsidRPr="0055579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</w:t>
    </w:r>
    <w:r w:rsidR="00A026BE" w:rsidRPr="00A026BE">
      <w:rPr>
        <w:rFonts w:ascii="Angsana New" w:hAnsi="Angsana New"/>
        <w:noProof/>
        <w:sz w:val="30"/>
        <w:szCs w:val="30"/>
      </w:rPr>
      <w:t>1</w:t>
    </w:r>
    <w:r w:rsidRPr="0055579C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B74611" w14:textId="77777777" w:rsidR="00236435" w:rsidRDefault="00236435">
      <w:r>
        <w:separator/>
      </w:r>
    </w:p>
    <w:p w14:paraId="4A07CACC" w14:textId="77777777" w:rsidR="00236435" w:rsidRDefault="00236435"/>
  </w:footnote>
  <w:footnote w:type="continuationSeparator" w:id="0">
    <w:p w14:paraId="04A81778" w14:textId="77777777" w:rsidR="00236435" w:rsidRDefault="00236435">
      <w:r>
        <w:continuationSeparator/>
      </w:r>
    </w:p>
    <w:p w14:paraId="3F98F6BD" w14:textId="77777777" w:rsidR="00236435" w:rsidRDefault="002364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1525E" w14:textId="77777777" w:rsidR="007B1FED" w:rsidRDefault="007B1FED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D1FCA30" w14:textId="77777777" w:rsidR="007B1FED" w:rsidRPr="00F47951" w:rsidRDefault="007B1FE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79C772A" w14:textId="05410764" w:rsidR="007B1FED" w:rsidRPr="009E7F0B" w:rsidRDefault="007B1FE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</w:t>
    </w:r>
    <w:r w:rsidR="00572D44">
      <w:rPr>
        <w:rFonts w:hint="cs"/>
        <w:b/>
        <w:bCs/>
        <w:sz w:val="32"/>
        <w:szCs w:val="32"/>
        <w:cs/>
      </w:rPr>
      <w:t>วัน</w:t>
    </w:r>
    <w:r>
      <w:rPr>
        <w:rFonts w:hint="cs"/>
        <w:b/>
        <w:bCs/>
        <w:sz w:val="32"/>
        <w:szCs w:val="32"/>
        <w:cs/>
      </w:rPr>
      <w:t>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48947D78" w14:textId="77777777" w:rsidR="007B1FED" w:rsidRDefault="007B1FED" w:rsidP="00C1315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5BBAE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C3DC1FA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8475D67" w14:textId="73C96580" w:rsidR="00317892" w:rsidRDefault="00317892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54D6FA21" w14:textId="77777777" w:rsidR="00317892" w:rsidRDefault="00317892" w:rsidP="00162F39">
    <w:pPr>
      <w:pStyle w:val="Header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8F1E2" w14:textId="77777777" w:rsidR="00317892" w:rsidRDefault="00317892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6ED44BFB" w14:textId="77777777" w:rsidR="00317892" w:rsidRPr="00F47951" w:rsidRDefault="00317892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173D710" w14:textId="2E5E2529" w:rsidR="00317892" w:rsidRDefault="00317892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340E7CD2" w14:textId="77777777" w:rsidR="00317892" w:rsidRDefault="00317892" w:rsidP="00162F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0AD83" w14:textId="77777777" w:rsidR="008217CD" w:rsidRDefault="008217CD" w:rsidP="000D3A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07D63CA" w14:textId="77777777" w:rsidR="008217CD" w:rsidRPr="00F47951" w:rsidRDefault="008217CD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756A171E" w14:textId="6C39D953" w:rsidR="008217CD" w:rsidRPr="009E7F0B" w:rsidRDefault="008217CD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0205D8D5" w14:textId="77777777" w:rsidR="008217CD" w:rsidRDefault="008217CD" w:rsidP="00764E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06B45" w14:textId="77777777" w:rsidR="00906D31" w:rsidRDefault="00906D3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BB901" w14:textId="77777777" w:rsidR="00906D31" w:rsidRDefault="00906D31" w:rsidP="00FF15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174547CA" w14:textId="77777777" w:rsidR="00906D31" w:rsidRPr="00F47951" w:rsidRDefault="00906D31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7DFBD90" w14:textId="4BEC9005" w:rsidR="00906D31" w:rsidRPr="009E7F0B" w:rsidRDefault="00906D31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ปีสิ้นสุดวันที่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3D782B75" w14:textId="77777777" w:rsidR="00906D31" w:rsidRDefault="00906D31" w:rsidP="00C131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764EA" w14:textId="77777777" w:rsidR="00906D31" w:rsidRDefault="00906D3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9BC93" w14:textId="77777777" w:rsidR="00780BA0" w:rsidRDefault="00780BA0" w:rsidP="000D3A7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" w:firstLine="1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b/>
        <w:bCs/>
        <w:sz w:val="32"/>
        <w:szCs w:val="32"/>
      </w:rPr>
      <w:t>(</w:t>
    </w:r>
    <w:r>
      <w:rPr>
        <w:rFonts w:hint="cs"/>
        <w:b/>
        <w:bCs/>
        <w:sz w:val="32"/>
        <w:szCs w:val="32"/>
        <w:cs/>
      </w:rPr>
      <w:t>มหาชน</w:t>
    </w:r>
    <w:r>
      <w:rPr>
        <w:b/>
        <w:bCs/>
        <w:sz w:val="32"/>
        <w:szCs w:val="32"/>
      </w:rPr>
      <w:t>)</w:t>
    </w:r>
    <w:r>
      <w:rPr>
        <w:rFonts w:hint="cs"/>
        <w:b/>
        <w:bCs/>
        <w:sz w:val="32"/>
        <w:szCs w:val="32"/>
        <w:cs/>
      </w:rPr>
      <w:t xml:space="preserve"> </w:t>
    </w:r>
    <w:r w:rsidRPr="00152EE6">
      <w:rPr>
        <w:b/>
        <w:bCs/>
        <w:sz w:val="32"/>
        <w:szCs w:val="32"/>
        <w:cs/>
      </w:rPr>
      <w:t>และบริษัทย่อย</w:t>
    </w:r>
  </w:p>
  <w:p w14:paraId="3784551B" w14:textId="77777777" w:rsidR="00780BA0" w:rsidRPr="00F47951" w:rsidRDefault="00780BA0" w:rsidP="00005B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6AC1B077" w14:textId="27835314" w:rsidR="00780BA0" w:rsidRPr="009E7F0B" w:rsidRDefault="00780BA0" w:rsidP="00005B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cs/>
      </w:rPr>
    </w:pPr>
    <w:r w:rsidRPr="00152EE6">
      <w:rPr>
        <w:b/>
        <w:bCs/>
        <w:sz w:val="32"/>
        <w:szCs w:val="32"/>
        <w:cs/>
      </w:rPr>
      <w:t>สำหรับ</w:t>
    </w:r>
    <w:r>
      <w:rPr>
        <w:rFonts w:hint="cs"/>
        <w:b/>
        <w:bCs/>
        <w:sz w:val="32"/>
        <w:szCs w:val="32"/>
        <w:cs/>
      </w:rPr>
      <w:t>ปีสิ้นสุดที่</w:t>
    </w:r>
    <w:r w:rsidRPr="00152EE6">
      <w:rPr>
        <w:b/>
        <w:bCs/>
        <w:sz w:val="32"/>
        <w:szCs w:val="32"/>
        <w:cs/>
      </w:rPr>
      <w:t xml:space="preserve"> </w:t>
    </w:r>
    <w:r w:rsidR="00A026BE" w:rsidRPr="00A026BE">
      <w:rPr>
        <w:b/>
        <w:bCs/>
        <w:sz w:val="32"/>
        <w:szCs w:val="32"/>
      </w:rPr>
      <w:t>31</w:t>
    </w:r>
    <w:r w:rsidRPr="00152EE6">
      <w:rPr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239BC642" w14:textId="77777777" w:rsidR="00780BA0" w:rsidRDefault="00780BA0" w:rsidP="00764E9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0E04" w14:textId="61C5050E" w:rsidR="007B1FED" w:rsidRDefault="007B1FED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0F2496D3" w14:textId="77777777" w:rsidR="007B1FED" w:rsidRPr="00F47951" w:rsidRDefault="007B1FED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09BAC92A" w14:textId="2E0D8448" w:rsidR="007B1FED" w:rsidRDefault="007B1FED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5DC3FFB0" w14:textId="77777777" w:rsidR="007B1FED" w:rsidRDefault="007B1FED" w:rsidP="00162F39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175D2" w14:textId="77777777" w:rsidR="00976E27" w:rsidRDefault="00976E27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57D1CEB5" w14:textId="77777777" w:rsidR="00976E27" w:rsidRPr="00F47951" w:rsidRDefault="00976E27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26F3D24B" w14:textId="0F8E170B" w:rsidR="00976E27" w:rsidRDefault="00976E27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72D7473B" w14:textId="77777777" w:rsidR="00976E27" w:rsidRDefault="00976E27" w:rsidP="00162F39">
    <w:pPr>
      <w:pStyle w:val="Header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4F5DE" w14:textId="77777777" w:rsidR="00EC0F8E" w:rsidRDefault="00EC0F8E" w:rsidP="008F748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180" w:hanging="180"/>
      <w:rPr>
        <w:b/>
        <w:bCs/>
        <w:sz w:val="32"/>
        <w:szCs w:val="32"/>
      </w:rPr>
    </w:pPr>
    <w:r w:rsidRPr="00152EE6">
      <w:rPr>
        <w:b/>
        <w:bCs/>
        <w:sz w:val="32"/>
        <w:szCs w:val="32"/>
        <w:cs/>
      </w:rPr>
      <w:t xml:space="preserve">บริษัท บีบีจีไอ จำกัด </w:t>
    </w:r>
    <w:r>
      <w:rPr>
        <w:rFonts w:hint="cs"/>
        <w:b/>
        <w:bCs/>
        <w:sz w:val="32"/>
        <w:szCs w:val="32"/>
        <w:cs/>
      </w:rPr>
      <w:t xml:space="preserve">(มหาชน) </w:t>
    </w:r>
    <w:r w:rsidRPr="00152EE6">
      <w:rPr>
        <w:b/>
        <w:bCs/>
        <w:sz w:val="32"/>
        <w:szCs w:val="32"/>
        <w:cs/>
      </w:rPr>
      <w:t>และบริษัทย่อย</w:t>
    </w:r>
  </w:p>
  <w:p w14:paraId="42193046" w14:textId="77777777" w:rsidR="00EC0F8E" w:rsidRPr="00F47951" w:rsidRDefault="00EC0F8E" w:rsidP="002675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</w:p>
  <w:p w14:paraId="5B5DB330" w14:textId="56D71A79" w:rsidR="00EC0F8E" w:rsidRDefault="00EC0F8E" w:rsidP="0026752C">
    <w:pPr>
      <w:pStyle w:val="Header"/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 w:rsidR="00A026BE" w:rsidRPr="00A026BE">
      <w:rPr>
        <w:b/>
        <w:bCs/>
        <w:sz w:val="32"/>
        <w:szCs w:val="32"/>
      </w:rPr>
      <w:t>31</w:t>
    </w:r>
    <w:r>
      <w:rPr>
        <w:rFonts w:hint="cs"/>
        <w:b/>
        <w:bCs/>
        <w:sz w:val="32"/>
        <w:szCs w:val="32"/>
        <w:cs/>
      </w:rPr>
      <w:t xml:space="preserve"> ธันวาคม </w:t>
    </w:r>
    <w:r w:rsidR="00A026BE" w:rsidRPr="00A026BE">
      <w:rPr>
        <w:b/>
        <w:bCs/>
        <w:sz w:val="32"/>
        <w:szCs w:val="32"/>
      </w:rPr>
      <w:t>2565</w:t>
    </w:r>
  </w:p>
  <w:p w14:paraId="34B01666" w14:textId="77777777" w:rsidR="00EC0F8E" w:rsidRDefault="00EC0F8E" w:rsidP="00162F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1" w15:restartNumberingAfterBreak="0">
    <w:nsid w:val="1A4A40E8"/>
    <w:multiLevelType w:val="hybridMultilevel"/>
    <w:tmpl w:val="6FE66DD2"/>
    <w:lvl w:ilvl="0" w:tplc="A4C6CBA0">
      <w:start w:val="1"/>
      <w:numFmt w:val="bullet"/>
      <w:lvlText w:val="-"/>
      <w:lvlJc w:val="left"/>
      <w:pPr>
        <w:ind w:left="1755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A4C6CBA0">
      <w:start w:val="1"/>
      <w:numFmt w:val="bullet"/>
      <w:lvlText w:val="-"/>
      <w:lvlJc w:val="left"/>
      <w:pPr>
        <w:ind w:left="4635" w:hanging="360"/>
      </w:pPr>
      <w:rPr>
        <w:rFonts w:ascii="Angsana New" w:hAnsi="Angsana New" w:hint="default"/>
        <w:color w:val="auto"/>
        <w:sz w:val="22"/>
      </w:rPr>
    </w:lvl>
    <w:lvl w:ilvl="5" w:tplc="0409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2" w15:restartNumberingAfterBreak="0">
    <w:nsid w:val="236224AE"/>
    <w:multiLevelType w:val="hybridMultilevel"/>
    <w:tmpl w:val="24B6B08E"/>
    <w:lvl w:ilvl="0" w:tplc="D2209ED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2E7C11F0"/>
    <w:multiLevelType w:val="multilevel"/>
    <w:tmpl w:val="51D6F4D6"/>
    <w:lvl w:ilvl="0">
      <w:start w:val="1"/>
      <w:numFmt w:val="decimal"/>
      <w:lvlText w:val="%1"/>
      <w:lvlJc w:val="left"/>
      <w:pPr>
        <w:tabs>
          <w:tab w:val="num" w:pos="2950"/>
        </w:tabs>
        <w:ind w:left="295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Angsana New" w:hAnsi="Angsana New" w:cs="Angsana New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4A67685"/>
    <w:multiLevelType w:val="multilevel"/>
    <w:tmpl w:val="4D4E1664"/>
    <w:lvl w:ilvl="0">
      <w:start w:val="1"/>
      <w:numFmt w:val="decimal"/>
      <w:pStyle w:val="Style1"/>
      <w:lvlText w:val="%1."/>
      <w:lvlJc w:val="left"/>
      <w:pPr>
        <w:ind w:left="682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6" w15:restartNumberingAfterBreak="0">
    <w:nsid w:val="44A53C9C"/>
    <w:multiLevelType w:val="hybridMultilevel"/>
    <w:tmpl w:val="A6BE4DC4"/>
    <w:lvl w:ilvl="0" w:tplc="52586AA2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BC4927"/>
    <w:multiLevelType w:val="hybridMultilevel"/>
    <w:tmpl w:val="EFC05C62"/>
    <w:lvl w:ilvl="0" w:tplc="A87658C0">
      <w:start w:val="1"/>
      <w:numFmt w:val="bullet"/>
      <w:lvlText w:val="–"/>
      <w:lvlJc w:val="left"/>
      <w:pPr>
        <w:ind w:left="702" w:hanging="360"/>
      </w:pPr>
      <w:rPr>
        <w:rFonts w:ascii="Angsana New" w:hAnsi="Angsana New" w:cs="Angsana New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8" w15:restartNumberingAfterBreak="0">
    <w:nsid w:val="5A8F6619"/>
    <w:multiLevelType w:val="multilevel"/>
    <w:tmpl w:val="328C9B2E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hint="cs"/>
        <w:b/>
        <w:bCs/>
        <w:i/>
        <w:sz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0"/>
  </w:num>
  <w:num w:numId="5">
    <w:abstractNumId w:val="2"/>
  </w:num>
  <w:num w:numId="6">
    <w:abstractNumId w:val="7"/>
  </w:num>
  <w:num w:numId="7">
    <w:abstractNumId w:val="9"/>
  </w:num>
  <w:num w:numId="8">
    <w:abstractNumId w:val="1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A4B"/>
    <w:rsid w:val="00000AA0"/>
    <w:rsid w:val="00000E7A"/>
    <w:rsid w:val="00000EC9"/>
    <w:rsid w:val="00001236"/>
    <w:rsid w:val="0000124E"/>
    <w:rsid w:val="0000125A"/>
    <w:rsid w:val="00001303"/>
    <w:rsid w:val="000014F2"/>
    <w:rsid w:val="000019FE"/>
    <w:rsid w:val="00001B5A"/>
    <w:rsid w:val="00001EE6"/>
    <w:rsid w:val="00002210"/>
    <w:rsid w:val="00002415"/>
    <w:rsid w:val="0000245C"/>
    <w:rsid w:val="0000272F"/>
    <w:rsid w:val="0000286E"/>
    <w:rsid w:val="00002961"/>
    <w:rsid w:val="00002DA3"/>
    <w:rsid w:val="00002FB3"/>
    <w:rsid w:val="000030A1"/>
    <w:rsid w:val="000030AC"/>
    <w:rsid w:val="00003361"/>
    <w:rsid w:val="00003588"/>
    <w:rsid w:val="000035CD"/>
    <w:rsid w:val="0000389B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F45"/>
    <w:rsid w:val="0000505B"/>
    <w:rsid w:val="000051B1"/>
    <w:rsid w:val="0000554D"/>
    <w:rsid w:val="0000595B"/>
    <w:rsid w:val="00005ABE"/>
    <w:rsid w:val="00005B3E"/>
    <w:rsid w:val="00005B5E"/>
    <w:rsid w:val="00005BAB"/>
    <w:rsid w:val="00005CEC"/>
    <w:rsid w:val="00005FCD"/>
    <w:rsid w:val="00006129"/>
    <w:rsid w:val="00006172"/>
    <w:rsid w:val="000061E3"/>
    <w:rsid w:val="0000688B"/>
    <w:rsid w:val="00006CAA"/>
    <w:rsid w:val="00006D38"/>
    <w:rsid w:val="00007163"/>
    <w:rsid w:val="0000717C"/>
    <w:rsid w:val="0000722C"/>
    <w:rsid w:val="000076AB"/>
    <w:rsid w:val="00007B57"/>
    <w:rsid w:val="00007EED"/>
    <w:rsid w:val="0001007D"/>
    <w:rsid w:val="000106B0"/>
    <w:rsid w:val="00010D81"/>
    <w:rsid w:val="00010DB5"/>
    <w:rsid w:val="00011104"/>
    <w:rsid w:val="0001142A"/>
    <w:rsid w:val="0001186C"/>
    <w:rsid w:val="0001192B"/>
    <w:rsid w:val="00012154"/>
    <w:rsid w:val="0001218C"/>
    <w:rsid w:val="000122D3"/>
    <w:rsid w:val="0001249E"/>
    <w:rsid w:val="000124CF"/>
    <w:rsid w:val="000125F9"/>
    <w:rsid w:val="00012607"/>
    <w:rsid w:val="00012611"/>
    <w:rsid w:val="0001261F"/>
    <w:rsid w:val="00012687"/>
    <w:rsid w:val="00012848"/>
    <w:rsid w:val="00012D7D"/>
    <w:rsid w:val="00012EA7"/>
    <w:rsid w:val="00012F70"/>
    <w:rsid w:val="00013025"/>
    <w:rsid w:val="0001364C"/>
    <w:rsid w:val="00013762"/>
    <w:rsid w:val="00013ACC"/>
    <w:rsid w:val="00013D04"/>
    <w:rsid w:val="000141FB"/>
    <w:rsid w:val="00014263"/>
    <w:rsid w:val="00014696"/>
    <w:rsid w:val="000154D2"/>
    <w:rsid w:val="00015608"/>
    <w:rsid w:val="00015C52"/>
    <w:rsid w:val="00015CE4"/>
    <w:rsid w:val="00015D9B"/>
    <w:rsid w:val="00015EB3"/>
    <w:rsid w:val="00015F69"/>
    <w:rsid w:val="000164E6"/>
    <w:rsid w:val="000168AF"/>
    <w:rsid w:val="00016A70"/>
    <w:rsid w:val="00016CAF"/>
    <w:rsid w:val="00016D97"/>
    <w:rsid w:val="00016FB4"/>
    <w:rsid w:val="00017578"/>
    <w:rsid w:val="00017772"/>
    <w:rsid w:val="0001787C"/>
    <w:rsid w:val="000179F5"/>
    <w:rsid w:val="00017A4A"/>
    <w:rsid w:val="00017BB5"/>
    <w:rsid w:val="00017DD0"/>
    <w:rsid w:val="00017E43"/>
    <w:rsid w:val="000203B7"/>
    <w:rsid w:val="0002055E"/>
    <w:rsid w:val="000206B6"/>
    <w:rsid w:val="00020DA6"/>
    <w:rsid w:val="000213CB"/>
    <w:rsid w:val="000213FB"/>
    <w:rsid w:val="0002172B"/>
    <w:rsid w:val="00021848"/>
    <w:rsid w:val="000219C5"/>
    <w:rsid w:val="0002286D"/>
    <w:rsid w:val="00022E7E"/>
    <w:rsid w:val="00023310"/>
    <w:rsid w:val="0002378F"/>
    <w:rsid w:val="00023CE6"/>
    <w:rsid w:val="00023E30"/>
    <w:rsid w:val="00023F16"/>
    <w:rsid w:val="0002400A"/>
    <w:rsid w:val="000240D5"/>
    <w:rsid w:val="0002410E"/>
    <w:rsid w:val="0002452E"/>
    <w:rsid w:val="000246A2"/>
    <w:rsid w:val="0002491C"/>
    <w:rsid w:val="00024953"/>
    <w:rsid w:val="00024B3C"/>
    <w:rsid w:val="00024E70"/>
    <w:rsid w:val="000256A5"/>
    <w:rsid w:val="0002581D"/>
    <w:rsid w:val="000260F9"/>
    <w:rsid w:val="0002616A"/>
    <w:rsid w:val="0002655C"/>
    <w:rsid w:val="0002666D"/>
    <w:rsid w:val="0002669B"/>
    <w:rsid w:val="0002678A"/>
    <w:rsid w:val="00026AF3"/>
    <w:rsid w:val="00026E4E"/>
    <w:rsid w:val="0003016C"/>
    <w:rsid w:val="00030344"/>
    <w:rsid w:val="00030354"/>
    <w:rsid w:val="0003053C"/>
    <w:rsid w:val="0003078C"/>
    <w:rsid w:val="000307B1"/>
    <w:rsid w:val="00030B64"/>
    <w:rsid w:val="00030FB5"/>
    <w:rsid w:val="00031008"/>
    <w:rsid w:val="000312C2"/>
    <w:rsid w:val="000316C8"/>
    <w:rsid w:val="00031F70"/>
    <w:rsid w:val="000321EA"/>
    <w:rsid w:val="000323D6"/>
    <w:rsid w:val="0003248D"/>
    <w:rsid w:val="000326CD"/>
    <w:rsid w:val="00032745"/>
    <w:rsid w:val="00032BEF"/>
    <w:rsid w:val="00032E4E"/>
    <w:rsid w:val="000331F7"/>
    <w:rsid w:val="00033203"/>
    <w:rsid w:val="00033526"/>
    <w:rsid w:val="00033A4B"/>
    <w:rsid w:val="00033EFB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2A4"/>
    <w:rsid w:val="00035372"/>
    <w:rsid w:val="00035425"/>
    <w:rsid w:val="0003564C"/>
    <w:rsid w:val="00035738"/>
    <w:rsid w:val="000357B4"/>
    <w:rsid w:val="00035A15"/>
    <w:rsid w:val="00035F20"/>
    <w:rsid w:val="00035FFA"/>
    <w:rsid w:val="00036185"/>
    <w:rsid w:val="000363FC"/>
    <w:rsid w:val="00036500"/>
    <w:rsid w:val="00036764"/>
    <w:rsid w:val="000369F7"/>
    <w:rsid w:val="00036B3C"/>
    <w:rsid w:val="0003700C"/>
    <w:rsid w:val="00037315"/>
    <w:rsid w:val="00037418"/>
    <w:rsid w:val="000376DB"/>
    <w:rsid w:val="00037A7C"/>
    <w:rsid w:val="0004013F"/>
    <w:rsid w:val="0004049C"/>
    <w:rsid w:val="000407E9"/>
    <w:rsid w:val="00040ABE"/>
    <w:rsid w:val="00040D85"/>
    <w:rsid w:val="00040F1A"/>
    <w:rsid w:val="00040F1D"/>
    <w:rsid w:val="0004106B"/>
    <w:rsid w:val="00041074"/>
    <w:rsid w:val="0004126D"/>
    <w:rsid w:val="00041280"/>
    <w:rsid w:val="000417E5"/>
    <w:rsid w:val="00041842"/>
    <w:rsid w:val="0004186C"/>
    <w:rsid w:val="00041C82"/>
    <w:rsid w:val="00042225"/>
    <w:rsid w:val="0004238C"/>
    <w:rsid w:val="00042C68"/>
    <w:rsid w:val="00042CCD"/>
    <w:rsid w:val="00042DDD"/>
    <w:rsid w:val="00042EDE"/>
    <w:rsid w:val="00042F74"/>
    <w:rsid w:val="00042FCA"/>
    <w:rsid w:val="00043495"/>
    <w:rsid w:val="000434F1"/>
    <w:rsid w:val="000435B5"/>
    <w:rsid w:val="0004361D"/>
    <w:rsid w:val="00043851"/>
    <w:rsid w:val="000438C0"/>
    <w:rsid w:val="00043972"/>
    <w:rsid w:val="00043B68"/>
    <w:rsid w:val="00043F68"/>
    <w:rsid w:val="00044509"/>
    <w:rsid w:val="00044514"/>
    <w:rsid w:val="0004454A"/>
    <w:rsid w:val="00044A31"/>
    <w:rsid w:val="00044A7F"/>
    <w:rsid w:val="00044D8E"/>
    <w:rsid w:val="00044E36"/>
    <w:rsid w:val="0004515E"/>
    <w:rsid w:val="00045309"/>
    <w:rsid w:val="000454B2"/>
    <w:rsid w:val="000454C9"/>
    <w:rsid w:val="00045617"/>
    <w:rsid w:val="000457D0"/>
    <w:rsid w:val="00045947"/>
    <w:rsid w:val="000459B7"/>
    <w:rsid w:val="00045A16"/>
    <w:rsid w:val="00046013"/>
    <w:rsid w:val="000461DB"/>
    <w:rsid w:val="000463E7"/>
    <w:rsid w:val="00046416"/>
    <w:rsid w:val="00046576"/>
    <w:rsid w:val="000465F5"/>
    <w:rsid w:val="00046AD3"/>
    <w:rsid w:val="00046AD8"/>
    <w:rsid w:val="00046C02"/>
    <w:rsid w:val="00046E6D"/>
    <w:rsid w:val="000473C8"/>
    <w:rsid w:val="000476D9"/>
    <w:rsid w:val="00047715"/>
    <w:rsid w:val="000478BC"/>
    <w:rsid w:val="000478DE"/>
    <w:rsid w:val="00047A2E"/>
    <w:rsid w:val="00047DAD"/>
    <w:rsid w:val="00050348"/>
    <w:rsid w:val="000505D7"/>
    <w:rsid w:val="00050660"/>
    <w:rsid w:val="000506AA"/>
    <w:rsid w:val="000508D9"/>
    <w:rsid w:val="00050955"/>
    <w:rsid w:val="00050990"/>
    <w:rsid w:val="00050992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15"/>
    <w:rsid w:val="00052BDB"/>
    <w:rsid w:val="0005305C"/>
    <w:rsid w:val="00053104"/>
    <w:rsid w:val="000532CB"/>
    <w:rsid w:val="00053816"/>
    <w:rsid w:val="00053859"/>
    <w:rsid w:val="000538F8"/>
    <w:rsid w:val="00053A37"/>
    <w:rsid w:val="00053E16"/>
    <w:rsid w:val="00053E1E"/>
    <w:rsid w:val="00053F33"/>
    <w:rsid w:val="00054433"/>
    <w:rsid w:val="000546F1"/>
    <w:rsid w:val="00054741"/>
    <w:rsid w:val="00054A5D"/>
    <w:rsid w:val="00054E0E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0FB"/>
    <w:rsid w:val="0005619E"/>
    <w:rsid w:val="00056603"/>
    <w:rsid w:val="00056A2E"/>
    <w:rsid w:val="00056A46"/>
    <w:rsid w:val="00056FDB"/>
    <w:rsid w:val="000571A9"/>
    <w:rsid w:val="000574CB"/>
    <w:rsid w:val="000575BC"/>
    <w:rsid w:val="00057619"/>
    <w:rsid w:val="0005798F"/>
    <w:rsid w:val="00057CCC"/>
    <w:rsid w:val="00057D3B"/>
    <w:rsid w:val="00057DE5"/>
    <w:rsid w:val="00057E9A"/>
    <w:rsid w:val="000600BB"/>
    <w:rsid w:val="00060335"/>
    <w:rsid w:val="000604E4"/>
    <w:rsid w:val="00060709"/>
    <w:rsid w:val="00060990"/>
    <w:rsid w:val="00060F5D"/>
    <w:rsid w:val="00061325"/>
    <w:rsid w:val="000614C7"/>
    <w:rsid w:val="0006161C"/>
    <w:rsid w:val="00061968"/>
    <w:rsid w:val="00061B46"/>
    <w:rsid w:val="00061CC0"/>
    <w:rsid w:val="00062766"/>
    <w:rsid w:val="0006276B"/>
    <w:rsid w:val="00062825"/>
    <w:rsid w:val="0006292C"/>
    <w:rsid w:val="00062BE1"/>
    <w:rsid w:val="00062E71"/>
    <w:rsid w:val="000636A1"/>
    <w:rsid w:val="0006376B"/>
    <w:rsid w:val="000639A9"/>
    <w:rsid w:val="00063AAE"/>
    <w:rsid w:val="00063AFB"/>
    <w:rsid w:val="00063D2D"/>
    <w:rsid w:val="00063DFF"/>
    <w:rsid w:val="00063EAB"/>
    <w:rsid w:val="00064083"/>
    <w:rsid w:val="00064160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E3A"/>
    <w:rsid w:val="00065F6D"/>
    <w:rsid w:val="00066786"/>
    <w:rsid w:val="00066C4D"/>
    <w:rsid w:val="00066CD3"/>
    <w:rsid w:val="000675C1"/>
    <w:rsid w:val="000676AE"/>
    <w:rsid w:val="00067824"/>
    <w:rsid w:val="00067877"/>
    <w:rsid w:val="000679B9"/>
    <w:rsid w:val="000679C5"/>
    <w:rsid w:val="00067C6A"/>
    <w:rsid w:val="00067FE1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6E7"/>
    <w:rsid w:val="000717A0"/>
    <w:rsid w:val="000718B8"/>
    <w:rsid w:val="00071D9F"/>
    <w:rsid w:val="00071E82"/>
    <w:rsid w:val="00072019"/>
    <w:rsid w:val="000722F7"/>
    <w:rsid w:val="00072C65"/>
    <w:rsid w:val="0007317C"/>
    <w:rsid w:val="00073582"/>
    <w:rsid w:val="00073731"/>
    <w:rsid w:val="00073ABD"/>
    <w:rsid w:val="00073C00"/>
    <w:rsid w:val="00073D07"/>
    <w:rsid w:val="00073E9C"/>
    <w:rsid w:val="00073F5D"/>
    <w:rsid w:val="00074009"/>
    <w:rsid w:val="000741BF"/>
    <w:rsid w:val="000742F7"/>
    <w:rsid w:val="0007468C"/>
    <w:rsid w:val="00074A4E"/>
    <w:rsid w:val="00074CC9"/>
    <w:rsid w:val="00074D92"/>
    <w:rsid w:val="00074E69"/>
    <w:rsid w:val="00074FAA"/>
    <w:rsid w:val="000755A1"/>
    <w:rsid w:val="00075935"/>
    <w:rsid w:val="00075A69"/>
    <w:rsid w:val="00075B1F"/>
    <w:rsid w:val="00075BE4"/>
    <w:rsid w:val="000761C2"/>
    <w:rsid w:val="00076599"/>
    <w:rsid w:val="00076B75"/>
    <w:rsid w:val="00076BB7"/>
    <w:rsid w:val="00076C2D"/>
    <w:rsid w:val="00076C4D"/>
    <w:rsid w:val="00076F5C"/>
    <w:rsid w:val="00077192"/>
    <w:rsid w:val="00077244"/>
    <w:rsid w:val="000772CD"/>
    <w:rsid w:val="00077796"/>
    <w:rsid w:val="000777BB"/>
    <w:rsid w:val="00077EEA"/>
    <w:rsid w:val="00077F0E"/>
    <w:rsid w:val="00077FE4"/>
    <w:rsid w:val="00080027"/>
    <w:rsid w:val="0008009A"/>
    <w:rsid w:val="0008040C"/>
    <w:rsid w:val="0008041D"/>
    <w:rsid w:val="000806B9"/>
    <w:rsid w:val="000809F1"/>
    <w:rsid w:val="00080AA7"/>
    <w:rsid w:val="00080CC3"/>
    <w:rsid w:val="00080D17"/>
    <w:rsid w:val="0008102C"/>
    <w:rsid w:val="00081383"/>
    <w:rsid w:val="00081BDB"/>
    <w:rsid w:val="000823F8"/>
    <w:rsid w:val="0008244A"/>
    <w:rsid w:val="00082881"/>
    <w:rsid w:val="00082D0B"/>
    <w:rsid w:val="00082DC5"/>
    <w:rsid w:val="00082E2D"/>
    <w:rsid w:val="000830D9"/>
    <w:rsid w:val="000838BF"/>
    <w:rsid w:val="000838E3"/>
    <w:rsid w:val="00083F82"/>
    <w:rsid w:val="0008401E"/>
    <w:rsid w:val="00084189"/>
    <w:rsid w:val="000847D1"/>
    <w:rsid w:val="00084D3B"/>
    <w:rsid w:val="00084D6C"/>
    <w:rsid w:val="00084EAD"/>
    <w:rsid w:val="00085591"/>
    <w:rsid w:val="00085887"/>
    <w:rsid w:val="00085B5E"/>
    <w:rsid w:val="00085EAB"/>
    <w:rsid w:val="000860D4"/>
    <w:rsid w:val="00086220"/>
    <w:rsid w:val="0008684E"/>
    <w:rsid w:val="000869F1"/>
    <w:rsid w:val="00086A41"/>
    <w:rsid w:val="00086C1E"/>
    <w:rsid w:val="000870CA"/>
    <w:rsid w:val="00087223"/>
    <w:rsid w:val="00087605"/>
    <w:rsid w:val="00087697"/>
    <w:rsid w:val="00087870"/>
    <w:rsid w:val="00087EFC"/>
    <w:rsid w:val="00087F39"/>
    <w:rsid w:val="0009003E"/>
    <w:rsid w:val="000901E2"/>
    <w:rsid w:val="0009038B"/>
    <w:rsid w:val="000906D7"/>
    <w:rsid w:val="0009077D"/>
    <w:rsid w:val="0009085F"/>
    <w:rsid w:val="00090A15"/>
    <w:rsid w:val="00090DCB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410"/>
    <w:rsid w:val="00092488"/>
    <w:rsid w:val="00092AFE"/>
    <w:rsid w:val="00092B09"/>
    <w:rsid w:val="00092BCE"/>
    <w:rsid w:val="00092E21"/>
    <w:rsid w:val="00092E73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99"/>
    <w:rsid w:val="000955A7"/>
    <w:rsid w:val="000958E5"/>
    <w:rsid w:val="00095A5F"/>
    <w:rsid w:val="00095F79"/>
    <w:rsid w:val="000964E2"/>
    <w:rsid w:val="00096747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567"/>
    <w:rsid w:val="000A0655"/>
    <w:rsid w:val="000A0D54"/>
    <w:rsid w:val="000A0DE6"/>
    <w:rsid w:val="000A0FBB"/>
    <w:rsid w:val="000A1032"/>
    <w:rsid w:val="000A10C6"/>
    <w:rsid w:val="000A116B"/>
    <w:rsid w:val="000A11A3"/>
    <w:rsid w:val="000A12A1"/>
    <w:rsid w:val="000A163E"/>
    <w:rsid w:val="000A171A"/>
    <w:rsid w:val="000A19C7"/>
    <w:rsid w:val="000A1B30"/>
    <w:rsid w:val="000A2229"/>
    <w:rsid w:val="000A25A7"/>
    <w:rsid w:val="000A261A"/>
    <w:rsid w:val="000A28C1"/>
    <w:rsid w:val="000A29B9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6B8"/>
    <w:rsid w:val="000A5891"/>
    <w:rsid w:val="000A5E90"/>
    <w:rsid w:val="000A5F94"/>
    <w:rsid w:val="000A601B"/>
    <w:rsid w:val="000A6076"/>
    <w:rsid w:val="000A60FF"/>
    <w:rsid w:val="000A64CB"/>
    <w:rsid w:val="000A69BB"/>
    <w:rsid w:val="000A6CAE"/>
    <w:rsid w:val="000A6E95"/>
    <w:rsid w:val="000A71C1"/>
    <w:rsid w:val="000A7238"/>
    <w:rsid w:val="000A78E1"/>
    <w:rsid w:val="000A79D0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E3B"/>
    <w:rsid w:val="000B1F08"/>
    <w:rsid w:val="000B2493"/>
    <w:rsid w:val="000B2B31"/>
    <w:rsid w:val="000B2B99"/>
    <w:rsid w:val="000B2C29"/>
    <w:rsid w:val="000B2F23"/>
    <w:rsid w:val="000B2FD5"/>
    <w:rsid w:val="000B300F"/>
    <w:rsid w:val="000B33FE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7F9"/>
    <w:rsid w:val="000B5996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A7E"/>
    <w:rsid w:val="000B7AE4"/>
    <w:rsid w:val="000B7D3C"/>
    <w:rsid w:val="000C00BB"/>
    <w:rsid w:val="000C0380"/>
    <w:rsid w:val="000C0391"/>
    <w:rsid w:val="000C0996"/>
    <w:rsid w:val="000C0B67"/>
    <w:rsid w:val="000C0C07"/>
    <w:rsid w:val="000C1616"/>
    <w:rsid w:val="000C16AF"/>
    <w:rsid w:val="000C1B90"/>
    <w:rsid w:val="000C1D60"/>
    <w:rsid w:val="000C2081"/>
    <w:rsid w:val="000C2103"/>
    <w:rsid w:val="000C2874"/>
    <w:rsid w:val="000C28E4"/>
    <w:rsid w:val="000C2BF8"/>
    <w:rsid w:val="000C2BFF"/>
    <w:rsid w:val="000C2D25"/>
    <w:rsid w:val="000C300B"/>
    <w:rsid w:val="000C3150"/>
    <w:rsid w:val="000C35C6"/>
    <w:rsid w:val="000C37E2"/>
    <w:rsid w:val="000C39D6"/>
    <w:rsid w:val="000C3A61"/>
    <w:rsid w:val="000C3C13"/>
    <w:rsid w:val="000C3F3C"/>
    <w:rsid w:val="000C42FC"/>
    <w:rsid w:val="000C4465"/>
    <w:rsid w:val="000C44FC"/>
    <w:rsid w:val="000C45BD"/>
    <w:rsid w:val="000C4853"/>
    <w:rsid w:val="000C4A1E"/>
    <w:rsid w:val="000C4DF0"/>
    <w:rsid w:val="000C4FA5"/>
    <w:rsid w:val="000C5029"/>
    <w:rsid w:val="000C5061"/>
    <w:rsid w:val="000C52F1"/>
    <w:rsid w:val="000C539F"/>
    <w:rsid w:val="000C575D"/>
    <w:rsid w:val="000C583D"/>
    <w:rsid w:val="000C58AF"/>
    <w:rsid w:val="000C628B"/>
    <w:rsid w:val="000C6622"/>
    <w:rsid w:val="000C690B"/>
    <w:rsid w:val="000C6B3B"/>
    <w:rsid w:val="000C6E34"/>
    <w:rsid w:val="000C6F11"/>
    <w:rsid w:val="000C71B7"/>
    <w:rsid w:val="000C728F"/>
    <w:rsid w:val="000C7370"/>
    <w:rsid w:val="000C76A5"/>
    <w:rsid w:val="000C775A"/>
    <w:rsid w:val="000C7BEA"/>
    <w:rsid w:val="000C7C2A"/>
    <w:rsid w:val="000C7E00"/>
    <w:rsid w:val="000D02B8"/>
    <w:rsid w:val="000D09E9"/>
    <w:rsid w:val="000D0A01"/>
    <w:rsid w:val="000D0ACE"/>
    <w:rsid w:val="000D0C62"/>
    <w:rsid w:val="000D0DD6"/>
    <w:rsid w:val="000D0FEF"/>
    <w:rsid w:val="000D1047"/>
    <w:rsid w:val="000D156A"/>
    <w:rsid w:val="000D15BD"/>
    <w:rsid w:val="000D1647"/>
    <w:rsid w:val="000D17D9"/>
    <w:rsid w:val="000D1947"/>
    <w:rsid w:val="000D1E47"/>
    <w:rsid w:val="000D1F85"/>
    <w:rsid w:val="000D2689"/>
    <w:rsid w:val="000D2C5B"/>
    <w:rsid w:val="000D3059"/>
    <w:rsid w:val="000D327A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69F"/>
    <w:rsid w:val="000D5A54"/>
    <w:rsid w:val="000D5A61"/>
    <w:rsid w:val="000D60A2"/>
    <w:rsid w:val="000D6696"/>
    <w:rsid w:val="000D6971"/>
    <w:rsid w:val="000D6D15"/>
    <w:rsid w:val="000D7450"/>
    <w:rsid w:val="000D7602"/>
    <w:rsid w:val="000D79DE"/>
    <w:rsid w:val="000D7E99"/>
    <w:rsid w:val="000E0051"/>
    <w:rsid w:val="000E0346"/>
    <w:rsid w:val="000E03F9"/>
    <w:rsid w:val="000E0459"/>
    <w:rsid w:val="000E04AA"/>
    <w:rsid w:val="000E073A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B43"/>
    <w:rsid w:val="000E2CBD"/>
    <w:rsid w:val="000E2F11"/>
    <w:rsid w:val="000E3218"/>
    <w:rsid w:val="000E323E"/>
    <w:rsid w:val="000E354B"/>
    <w:rsid w:val="000E38B6"/>
    <w:rsid w:val="000E39A2"/>
    <w:rsid w:val="000E4011"/>
    <w:rsid w:val="000E4066"/>
    <w:rsid w:val="000E40AA"/>
    <w:rsid w:val="000E4133"/>
    <w:rsid w:val="000E4210"/>
    <w:rsid w:val="000E4515"/>
    <w:rsid w:val="000E51C9"/>
    <w:rsid w:val="000E51CF"/>
    <w:rsid w:val="000E53C5"/>
    <w:rsid w:val="000E57FD"/>
    <w:rsid w:val="000E5F8B"/>
    <w:rsid w:val="000E65A5"/>
    <w:rsid w:val="000E676C"/>
    <w:rsid w:val="000E6788"/>
    <w:rsid w:val="000E696D"/>
    <w:rsid w:val="000E6B6F"/>
    <w:rsid w:val="000E6E6F"/>
    <w:rsid w:val="000E6E81"/>
    <w:rsid w:val="000E6FCA"/>
    <w:rsid w:val="000E741C"/>
    <w:rsid w:val="000E782E"/>
    <w:rsid w:val="000F035A"/>
    <w:rsid w:val="000F0B0D"/>
    <w:rsid w:val="000F0E5B"/>
    <w:rsid w:val="000F11C3"/>
    <w:rsid w:val="000F13E0"/>
    <w:rsid w:val="000F1EED"/>
    <w:rsid w:val="000F23C4"/>
    <w:rsid w:val="000F2499"/>
    <w:rsid w:val="000F27E3"/>
    <w:rsid w:val="000F2E2F"/>
    <w:rsid w:val="000F2F22"/>
    <w:rsid w:val="000F3043"/>
    <w:rsid w:val="000F30E3"/>
    <w:rsid w:val="000F31BE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5B4"/>
    <w:rsid w:val="000F4876"/>
    <w:rsid w:val="000F4CF5"/>
    <w:rsid w:val="000F4EC1"/>
    <w:rsid w:val="000F4F1E"/>
    <w:rsid w:val="000F4FD3"/>
    <w:rsid w:val="000F5737"/>
    <w:rsid w:val="000F5767"/>
    <w:rsid w:val="000F5A9F"/>
    <w:rsid w:val="000F63C6"/>
    <w:rsid w:val="000F64B5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4B"/>
    <w:rsid w:val="000F7D6C"/>
    <w:rsid w:val="000F7F40"/>
    <w:rsid w:val="00100142"/>
    <w:rsid w:val="00100AC8"/>
    <w:rsid w:val="00100ECF"/>
    <w:rsid w:val="00101BA1"/>
    <w:rsid w:val="00101E1D"/>
    <w:rsid w:val="00102393"/>
    <w:rsid w:val="0010273D"/>
    <w:rsid w:val="001028B4"/>
    <w:rsid w:val="001029D8"/>
    <w:rsid w:val="00102B9E"/>
    <w:rsid w:val="00102C67"/>
    <w:rsid w:val="00102F27"/>
    <w:rsid w:val="00103288"/>
    <w:rsid w:val="00103335"/>
    <w:rsid w:val="001035A3"/>
    <w:rsid w:val="0010375D"/>
    <w:rsid w:val="001041C1"/>
    <w:rsid w:val="00104306"/>
    <w:rsid w:val="00104D1F"/>
    <w:rsid w:val="00104F7D"/>
    <w:rsid w:val="0010506C"/>
    <w:rsid w:val="001051E2"/>
    <w:rsid w:val="00105676"/>
    <w:rsid w:val="00105772"/>
    <w:rsid w:val="00105A5D"/>
    <w:rsid w:val="00105AB1"/>
    <w:rsid w:val="00105AD9"/>
    <w:rsid w:val="00105C5D"/>
    <w:rsid w:val="00105DC2"/>
    <w:rsid w:val="00105E0D"/>
    <w:rsid w:val="00105EA7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07E31"/>
    <w:rsid w:val="001102B1"/>
    <w:rsid w:val="00110329"/>
    <w:rsid w:val="0011038D"/>
    <w:rsid w:val="00110575"/>
    <w:rsid w:val="00110D7C"/>
    <w:rsid w:val="00110DFC"/>
    <w:rsid w:val="00110FB3"/>
    <w:rsid w:val="00111084"/>
    <w:rsid w:val="001111FD"/>
    <w:rsid w:val="00111215"/>
    <w:rsid w:val="001112E4"/>
    <w:rsid w:val="0011161C"/>
    <w:rsid w:val="001118CF"/>
    <w:rsid w:val="00111A53"/>
    <w:rsid w:val="00111CA7"/>
    <w:rsid w:val="001121A8"/>
    <w:rsid w:val="00112855"/>
    <w:rsid w:val="00112868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87C"/>
    <w:rsid w:val="001138DD"/>
    <w:rsid w:val="00113924"/>
    <w:rsid w:val="001139EF"/>
    <w:rsid w:val="00113F3A"/>
    <w:rsid w:val="00113FF0"/>
    <w:rsid w:val="001140B8"/>
    <w:rsid w:val="001141C7"/>
    <w:rsid w:val="00114403"/>
    <w:rsid w:val="0011490B"/>
    <w:rsid w:val="00114BB3"/>
    <w:rsid w:val="001155ED"/>
    <w:rsid w:val="001157A9"/>
    <w:rsid w:val="00115B10"/>
    <w:rsid w:val="00115C79"/>
    <w:rsid w:val="00115FDE"/>
    <w:rsid w:val="0011609E"/>
    <w:rsid w:val="00116247"/>
    <w:rsid w:val="00116301"/>
    <w:rsid w:val="001167A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958"/>
    <w:rsid w:val="00120C4E"/>
    <w:rsid w:val="00120F74"/>
    <w:rsid w:val="00121185"/>
    <w:rsid w:val="001212DC"/>
    <w:rsid w:val="0012171E"/>
    <w:rsid w:val="0012186F"/>
    <w:rsid w:val="00121944"/>
    <w:rsid w:val="00121980"/>
    <w:rsid w:val="00121B3B"/>
    <w:rsid w:val="00121E79"/>
    <w:rsid w:val="0012263F"/>
    <w:rsid w:val="00122877"/>
    <w:rsid w:val="00122881"/>
    <w:rsid w:val="00122A10"/>
    <w:rsid w:val="00122CA4"/>
    <w:rsid w:val="001230F3"/>
    <w:rsid w:val="001231ED"/>
    <w:rsid w:val="001234AB"/>
    <w:rsid w:val="001235A5"/>
    <w:rsid w:val="00123779"/>
    <w:rsid w:val="00123888"/>
    <w:rsid w:val="00123E14"/>
    <w:rsid w:val="00124283"/>
    <w:rsid w:val="001246D8"/>
    <w:rsid w:val="00124969"/>
    <w:rsid w:val="001249C0"/>
    <w:rsid w:val="001250BC"/>
    <w:rsid w:val="00125172"/>
    <w:rsid w:val="001253F1"/>
    <w:rsid w:val="0012560D"/>
    <w:rsid w:val="0012597D"/>
    <w:rsid w:val="00125D8A"/>
    <w:rsid w:val="0012608F"/>
    <w:rsid w:val="00126201"/>
    <w:rsid w:val="0012634C"/>
    <w:rsid w:val="00126570"/>
    <w:rsid w:val="001265D6"/>
    <w:rsid w:val="001266C2"/>
    <w:rsid w:val="00126981"/>
    <w:rsid w:val="00126C4B"/>
    <w:rsid w:val="00126EF4"/>
    <w:rsid w:val="00126F43"/>
    <w:rsid w:val="001271E0"/>
    <w:rsid w:val="00127B76"/>
    <w:rsid w:val="00127E1F"/>
    <w:rsid w:val="00127E56"/>
    <w:rsid w:val="00127FE3"/>
    <w:rsid w:val="00130039"/>
    <w:rsid w:val="001300E6"/>
    <w:rsid w:val="001304EF"/>
    <w:rsid w:val="001308CD"/>
    <w:rsid w:val="00130B36"/>
    <w:rsid w:val="00130B71"/>
    <w:rsid w:val="00130C38"/>
    <w:rsid w:val="00131009"/>
    <w:rsid w:val="001311D3"/>
    <w:rsid w:val="0013126F"/>
    <w:rsid w:val="0013133A"/>
    <w:rsid w:val="0013153C"/>
    <w:rsid w:val="001315DF"/>
    <w:rsid w:val="00131892"/>
    <w:rsid w:val="00131B88"/>
    <w:rsid w:val="001321E9"/>
    <w:rsid w:val="0013240C"/>
    <w:rsid w:val="00132B1A"/>
    <w:rsid w:val="00132BD3"/>
    <w:rsid w:val="00132E78"/>
    <w:rsid w:val="00132F57"/>
    <w:rsid w:val="001330E6"/>
    <w:rsid w:val="00133109"/>
    <w:rsid w:val="00133187"/>
    <w:rsid w:val="00133323"/>
    <w:rsid w:val="001337FD"/>
    <w:rsid w:val="00133810"/>
    <w:rsid w:val="00133C17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818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7B3"/>
    <w:rsid w:val="0013790B"/>
    <w:rsid w:val="001379EB"/>
    <w:rsid w:val="00137C0A"/>
    <w:rsid w:val="00137C13"/>
    <w:rsid w:val="00137DD8"/>
    <w:rsid w:val="00137F8F"/>
    <w:rsid w:val="00140739"/>
    <w:rsid w:val="00140779"/>
    <w:rsid w:val="0014094E"/>
    <w:rsid w:val="001409DD"/>
    <w:rsid w:val="00140A53"/>
    <w:rsid w:val="00140BB0"/>
    <w:rsid w:val="001419E2"/>
    <w:rsid w:val="00141B22"/>
    <w:rsid w:val="00141C40"/>
    <w:rsid w:val="00141DA9"/>
    <w:rsid w:val="001422FE"/>
    <w:rsid w:val="00142737"/>
    <w:rsid w:val="0014284B"/>
    <w:rsid w:val="00142D3A"/>
    <w:rsid w:val="00142D9E"/>
    <w:rsid w:val="00142EAF"/>
    <w:rsid w:val="00142EE7"/>
    <w:rsid w:val="001431D3"/>
    <w:rsid w:val="0014320E"/>
    <w:rsid w:val="00143296"/>
    <w:rsid w:val="001434DF"/>
    <w:rsid w:val="001435A3"/>
    <w:rsid w:val="0014370F"/>
    <w:rsid w:val="00143DC3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D7B"/>
    <w:rsid w:val="00145F34"/>
    <w:rsid w:val="00146027"/>
    <w:rsid w:val="00146628"/>
    <w:rsid w:val="00146739"/>
    <w:rsid w:val="00146A18"/>
    <w:rsid w:val="00146A90"/>
    <w:rsid w:val="00146A9A"/>
    <w:rsid w:val="00146E81"/>
    <w:rsid w:val="00146F25"/>
    <w:rsid w:val="00146FFC"/>
    <w:rsid w:val="001473E0"/>
    <w:rsid w:val="00147676"/>
    <w:rsid w:val="00147965"/>
    <w:rsid w:val="00147ACC"/>
    <w:rsid w:val="00147C30"/>
    <w:rsid w:val="00147F8D"/>
    <w:rsid w:val="00147FD4"/>
    <w:rsid w:val="00150180"/>
    <w:rsid w:val="00150518"/>
    <w:rsid w:val="00150D1A"/>
    <w:rsid w:val="00150D3A"/>
    <w:rsid w:val="00150DBB"/>
    <w:rsid w:val="00150F18"/>
    <w:rsid w:val="001511A3"/>
    <w:rsid w:val="0015140E"/>
    <w:rsid w:val="00151555"/>
    <w:rsid w:val="001516B0"/>
    <w:rsid w:val="001519B4"/>
    <w:rsid w:val="00151A61"/>
    <w:rsid w:val="00151B9B"/>
    <w:rsid w:val="00151CA8"/>
    <w:rsid w:val="00151F30"/>
    <w:rsid w:val="00152306"/>
    <w:rsid w:val="001525DB"/>
    <w:rsid w:val="0015268D"/>
    <w:rsid w:val="001529C2"/>
    <w:rsid w:val="00152A52"/>
    <w:rsid w:val="00152E88"/>
    <w:rsid w:val="00152EE6"/>
    <w:rsid w:val="00153026"/>
    <w:rsid w:val="00153160"/>
    <w:rsid w:val="0015320A"/>
    <w:rsid w:val="0015337F"/>
    <w:rsid w:val="001533EB"/>
    <w:rsid w:val="0015390F"/>
    <w:rsid w:val="00153E15"/>
    <w:rsid w:val="00153FA1"/>
    <w:rsid w:val="001542FF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2FE"/>
    <w:rsid w:val="001554B6"/>
    <w:rsid w:val="001554FB"/>
    <w:rsid w:val="00155A5A"/>
    <w:rsid w:val="00155CB7"/>
    <w:rsid w:val="00155E62"/>
    <w:rsid w:val="00156362"/>
    <w:rsid w:val="001566A2"/>
    <w:rsid w:val="00156D7B"/>
    <w:rsid w:val="00156DD6"/>
    <w:rsid w:val="00157406"/>
    <w:rsid w:val="0015742D"/>
    <w:rsid w:val="0015754B"/>
    <w:rsid w:val="0015757A"/>
    <w:rsid w:val="00157656"/>
    <w:rsid w:val="00157B80"/>
    <w:rsid w:val="00157EB2"/>
    <w:rsid w:val="001601D0"/>
    <w:rsid w:val="00160426"/>
    <w:rsid w:val="001604DE"/>
    <w:rsid w:val="00160FED"/>
    <w:rsid w:val="00161153"/>
    <w:rsid w:val="00161190"/>
    <w:rsid w:val="00161367"/>
    <w:rsid w:val="001618F0"/>
    <w:rsid w:val="00161AC9"/>
    <w:rsid w:val="00161EA3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A3E"/>
    <w:rsid w:val="0016418C"/>
    <w:rsid w:val="00164448"/>
    <w:rsid w:val="00164452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5AC"/>
    <w:rsid w:val="00165653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6DA4"/>
    <w:rsid w:val="001670C5"/>
    <w:rsid w:val="001673C3"/>
    <w:rsid w:val="00167592"/>
    <w:rsid w:val="0016767F"/>
    <w:rsid w:val="00167779"/>
    <w:rsid w:val="00167EB5"/>
    <w:rsid w:val="00167F43"/>
    <w:rsid w:val="00167FBC"/>
    <w:rsid w:val="00170273"/>
    <w:rsid w:val="00170309"/>
    <w:rsid w:val="0017094A"/>
    <w:rsid w:val="00170AFD"/>
    <w:rsid w:val="00170B49"/>
    <w:rsid w:val="00170EB5"/>
    <w:rsid w:val="00171128"/>
    <w:rsid w:val="001714B4"/>
    <w:rsid w:val="00171659"/>
    <w:rsid w:val="0017167C"/>
    <w:rsid w:val="0017186A"/>
    <w:rsid w:val="00171BBF"/>
    <w:rsid w:val="00171CD6"/>
    <w:rsid w:val="00171EEE"/>
    <w:rsid w:val="00171FEA"/>
    <w:rsid w:val="00171FFB"/>
    <w:rsid w:val="0017205B"/>
    <w:rsid w:val="001722F3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F0"/>
    <w:rsid w:val="0017373E"/>
    <w:rsid w:val="00173CDD"/>
    <w:rsid w:val="00173D24"/>
    <w:rsid w:val="00174182"/>
    <w:rsid w:val="001741AC"/>
    <w:rsid w:val="00174263"/>
    <w:rsid w:val="001745D0"/>
    <w:rsid w:val="00174E3D"/>
    <w:rsid w:val="00174FBE"/>
    <w:rsid w:val="001751A8"/>
    <w:rsid w:val="00175293"/>
    <w:rsid w:val="00175466"/>
    <w:rsid w:val="001757D0"/>
    <w:rsid w:val="00175891"/>
    <w:rsid w:val="00175CBC"/>
    <w:rsid w:val="00175F20"/>
    <w:rsid w:val="00175F62"/>
    <w:rsid w:val="001762C9"/>
    <w:rsid w:val="001776DC"/>
    <w:rsid w:val="001778B5"/>
    <w:rsid w:val="001779EC"/>
    <w:rsid w:val="00177FB9"/>
    <w:rsid w:val="001800B3"/>
    <w:rsid w:val="0018014A"/>
    <w:rsid w:val="00180255"/>
    <w:rsid w:val="001807AE"/>
    <w:rsid w:val="00180C51"/>
    <w:rsid w:val="00180E18"/>
    <w:rsid w:val="00181380"/>
    <w:rsid w:val="00181E9C"/>
    <w:rsid w:val="00181F37"/>
    <w:rsid w:val="00181F78"/>
    <w:rsid w:val="0018201D"/>
    <w:rsid w:val="00182132"/>
    <w:rsid w:val="00182207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F30"/>
    <w:rsid w:val="00186041"/>
    <w:rsid w:val="00186163"/>
    <w:rsid w:val="00186403"/>
    <w:rsid w:val="0018681D"/>
    <w:rsid w:val="00186E89"/>
    <w:rsid w:val="00186F3E"/>
    <w:rsid w:val="001876DD"/>
    <w:rsid w:val="00187F70"/>
    <w:rsid w:val="00190334"/>
    <w:rsid w:val="00190403"/>
    <w:rsid w:val="00190624"/>
    <w:rsid w:val="00190B78"/>
    <w:rsid w:val="00190E05"/>
    <w:rsid w:val="00190E2D"/>
    <w:rsid w:val="00190E4A"/>
    <w:rsid w:val="0019134A"/>
    <w:rsid w:val="00191B7A"/>
    <w:rsid w:val="00191C18"/>
    <w:rsid w:val="00191D5A"/>
    <w:rsid w:val="00192198"/>
    <w:rsid w:val="001923C4"/>
    <w:rsid w:val="00192D6A"/>
    <w:rsid w:val="00192E5D"/>
    <w:rsid w:val="00192EE8"/>
    <w:rsid w:val="00193247"/>
    <w:rsid w:val="001933AD"/>
    <w:rsid w:val="00193868"/>
    <w:rsid w:val="001938C9"/>
    <w:rsid w:val="00193BFA"/>
    <w:rsid w:val="00193ECB"/>
    <w:rsid w:val="001942A8"/>
    <w:rsid w:val="00194346"/>
    <w:rsid w:val="001945EF"/>
    <w:rsid w:val="001948B8"/>
    <w:rsid w:val="001948E6"/>
    <w:rsid w:val="001950C5"/>
    <w:rsid w:val="0019515A"/>
    <w:rsid w:val="00195304"/>
    <w:rsid w:val="001957FB"/>
    <w:rsid w:val="00195A60"/>
    <w:rsid w:val="00195A98"/>
    <w:rsid w:val="00195CBB"/>
    <w:rsid w:val="00195DBB"/>
    <w:rsid w:val="001962D5"/>
    <w:rsid w:val="00196A75"/>
    <w:rsid w:val="00196AEA"/>
    <w:rsid w:val="00196B35"/>
    <w:rsid w:val="00196B3A"/>
    <w:rsid w:val="00196BE1"/>
    <w:rsid w:val="0019739F"/>
    <w:rsid w:val="00197640"/>
    <w:rsid w:val="00197660"/>
    <w:rsid w:val="00197787"/>
    <w:rsid w:val="00197A2B"/>
    <w:rsid w:val="00197D03"/>
    <w:rsid w:val="00197F79"/>
    <w:rsid w:val="00197FBC"/>
    <w:rsid w:val="001A0346"/>
    <w:rsid w:val="001A069F"/>
    <w:rsid w:val="001A0871"/>
    <w:rsid w:val="001A0ED9"/>
    <w:rsid w:val="001A1270"/>
    <w:rsid w:val="001A1290"/>
    <w:rsid w:val="001A136B"/>
    <w:rsid w:val="001A1AFC"/>
    <w:rsid w:val="001A1B98"/>
    <w:rsid w:val="001A1CB7"/>
    <w:rsid w:val="001A1F5B"/>
    <w:rsid w:val="001A2141"/>
    <w:rsid w:val="001A248B"/>
    <w:rsid w:val="001A25F3"/>
    <w:rsid w:val="001A2B38"/>
    <w:rsid w:val="001A2D20"/>
    <w:rsid w:val="001A2DF8"/>
    <w:rsid w:val="001A2FF3"/>
    <w:rsid w:val="001A37C9"/>
    <w:rsid w:val="001A385C"/>
    <w:rsid w:val="001A3917"/>
    <w:rsid w:val="001A3C38"/>
    <w:rsid w:val="001A3C3D"/>
    <w:rsid w:val="001A3D9C"/>
    <w:rsid w:val="001A3E3D"/>
    <w:rsid w:val="001A3E6E"/>
    <w:rsid w:val="001A4624"/>
    <w:rsid w:val="001A484C"/>
    <w:rsid w:val="001A485D"/>
    <w:rsid w:val="001A4B4F"/>
    <w:rsid w:val="001A4CB9"/>
    <w:rsid w:val="001A4DF2"/>
    <w:rsid w:val="001A4FEB"/>
    <w:rsid w:val="001A5082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6FE9"/>
    <w:rsid w:val="001A7067"/>
    <w:rsid w:val="001A716E"/>
    <w:rsid w:val="001A7466"/>
    <w:rsid w:val="001A74CA"/>
    <w:rsid w:val="001A7EA2"/>
    <w:rsid w:val="001B0096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12A"/>
    <w:rsid w:val="001B22D3"/>
    <w:rsid w:val="001B2358"/>
    <w:rsid w:val="001B24AE"/>
    <w:rsid w:val="001B25AA"/>
    <w:rsid w:val="001B27BD"/>
    <w:rsid w:val="001B2937"/>
    <w:rsid w:val="001B29D6"/>
    <w:rsid w:val="001B3028"/>
    <w:rsid w:val="001B30DB"/>
    <w:rsid w:val="001B327F"/>
    <w:rsid w:val="001B33B7"/>
    <w:rsid w:val="001B35EA"/>
    <w:rsid w:val="001B377E"/>
    <w:rsid w:val="001B3BEA"/>
    <w:rsid w:val="001B3CAE"/>
    <w:rsid w:val="001B3D0E"/>
    <w:rsid w:val="001B3DA4"/>
    <w:rsid w:val="001B4491"/>
    <w:rsid w:val="001B44E8"/>
    <w:rsid w:val="001B4782"/>
    <w:rsid w:val="001B4B0B"/>
    <w:rsid w:val="001B4B0E"/>
    <w:rsid w:val="001B4D45"/>
    <w:rsid w:val="001B50AF"/>
    <w:rsid w:val="001B55FE"/>
    <w:rsid w:val="001B5739"/>
    <w:rsid w:val="001B5C00"/>
    <w:rsid w:val="001B5C08"/>
    <w:rsid w:val="001B6142"/>
    <w:rsid w:val="001B631E"/>
    <w:rsid w:val="001B633A"/>
    <w:rsid w:val="001B6470"/>
    <w:rsid w:val="001B662B"/>
    <w:rsid w:val="001B669D"/>
    <w:rsid w:val="001B6A30"/>
    <w:rsid w:val="001B6A36"/>
    <w:rsid w:val="001B6E53"/>
    <w:rsid w:val="001B6EAF"/>
    <w:rsid w:val="001B7249"/>
    <w:rsid w:val="001B7900"/>
    <w:rsid w:val="001B7E3A"/>
    <w:rsid w:val="001C0194"/>
    <w:rsid w:val="001C03A5"/>
    <w:rsid w:val="001C03C8"/>
    <w:rsid w:val="001C044B"/>
    <w:rsid w:val="001C069E"/>
    <w:rsid w:val="001C08EF"/>
    <w:rsid w:val="001C0AE8"/>
    <w:rsid w:val="001C0B22"/>
    <w:rsid w:val="001C0F8C"/>
    <w:rsid w:val="001C122A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4F"/>
    <w:rsid w:val="001C26E5"/>
    <w:rsid w:val="001C2768"/>
    <w:rsid w:val="001C2AF0"/>
    <w:rsid w:val="001C2CCE"/>
    <w:rsid w:val="001C2D38"/>
    <w:rsid w:val="001C3126"/>
    <w:rsid w:val="001C31C3"/>
    <w:rsid w:val="001C326F"/>
    <w:rsid w:val="001C364B"/>
    <w:rsid w:val="001C369C"/>
    <w:rsid w:val="001C3B39"/>
    <w:rsid w:val="001C3DA7"/>
    <w:rsid w:val="001C3F54"/>
    <w:rsid w:val="001C3FEB"/>
    <w:rsid w:val="001C4135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E68"/>
    <w:rsid w:val="001C65F6"/>
    <w:rsid w:val="001C6B2D"/>
    <w:rsid w:val="001C6D23"/>
    <w:rsid w:val="001C6D26"/>
    <w:rsid w:val="001C701C"/>
    <w:rsid w:val="001C72AC"/>
    <w:rsid w:val="001C72FC"/>
    <w:rsid w:val="001C742F"/>
    <w:rsid w:val="001C7A07"/>
    <w:rsid w:val="001C7B71"/>
    <w:rsid w:val="001C7D62"/>
    <w:rsid w:val="001C7DDB"/>
    <w:rsid w:val="001D02FF"/>
    <w:rsid w:val="001D0304"/>
    <w:rsid w:val="001D0CEB"/>
    <w:rsid w:val="001D0E3E"/>
    <w:rsid w:val="001D0E57"/>
    <w:rsid w:val="001D0EFA"/>
    <w:rsid w:val="001D0FAE"/>
    <w:rsid w:val="001D14C5"/>
    <w:rsid w:val="001D1520"/>
    <w:rsid w:val="001D1521"/>
    <w:rsid w:val="001D163C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B4D"/>
    <w:rsid w:val="001D2ECE"/>
    <w:rsid w:val="001D2EE5"/>
    <w:rsid w:val="001D2F06"/>
    <w:rsid w:val="001D303D"/>
    <w:rsid w:val="001D303F"/>
    <w:rsid w:val="001D3102"/>
    <w:rsid w:val="001D311B"/>
    <w:rsid w:val="001D36B3"/>
    <w:rsid w:val="001D3711"/>
    <w:rsid w:val="001D3760"/>
    <w:rsid w:val="001D3B43"/>
    <w:rsid w:val="001D3D83"/>
    <w:rsid w:val="001D3FE9"/>
    <w:rsid w:val="001D4048"/>
    <w:rsid w:val="001D421A"/>
    <w:rsid w:val="001D42A9"/>
    <w:rsid w:val="001D42D0"/>
    <w:rsid w:val="001D42FD"/>
    <w:rsid w:val="001D433B"/>
    <w:rsid w:val="001D43E2"/>
    <w:rsid w:val="001D43F1"/>
    <w:rsid w:val="001D4759"/>
    <w:rsid w:val="001D499E"/>
    <w:rsid w:val="001D4B53"/>
    <w:rsid w:val="001D4B97"/>
    <w:rsid w:val="001D4C53"/>
    <w:rsid w:val="001D4EE4"/>
    <w:rsid w:val="001D506B"/>
    <w:rsid w:val="001D55DD"/>
    <w:rsid w:val="001D57F5"/>
    <w:rsid w:val="001D581B"/>
    <w:rsid w:val="001D5991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F43"/>
    <w:rsid w:val="001E106B"/>
    <w:rsid w:val="001E14FC"/>
    <w:rsid w:val="001E152F"/>
    <w:rsid w:val="001E16D1"/>
    <w:rsid w:val="001E1F68"/>
    <w:rsid w:val="001E2191"/>
    <w:rsid w:val="001E2286"/>
    <w:rsid w:val="001E22C0"/>
    <w:rsid w:val="001E231F"/>
    <w:rsid w:val="001E2899"/>
    <w:rsid w:val="001E28ED"/>
    <w:rsid w:val="001E2AFE"/>
    <w:rsid w:val="001E2D10"/>
    <w:rsid w:val="001E2F01"/>
    <w:rsid w:val="001E2FEC"/>
    <w:rsid w:val="001E354C"/>
    <w:rsid w:val="001E35A8"/>
    <w:rsid w:val="001E36EB"/>
    <w:rsid w:val="001E3AB2"/>
    <w:rsid w:val="001E3D06"/>
    <w:rsid w:val="001E3ED5"/>
    <w:rsid w:val="001E443E"/>
    <w:rsid w:val="001E47F2"/>
    <w:rsid w:val="001E4A43"/>
    <w:rsid w:val="001E524A"/>
    <w:rsid w:val="001E5298"/>
    <w:rsid w:val="001E532B"/>
    <w:rsid w:val="001E56F2"/>
    <w:rsid w:val="001E57D7"/>
    <w:rsid w:val="001E5DBA"/>
    <w:rsid w:val="001E60C3"/>
    <w:rsid w:val="001E619B"/>
    <w:rsid w:val="001E6485"/>
    <w:rsid w:val="001E6606"/>
    <w:rsid w:val="001E6831"/>
    <w:rsid w:val="001E68C1"/>
    <w:rsid w:val="001E6B46"/>
    <w:rsid w:val="001E6D06"/>
    <w:rsid w:val="001E70B9"/>
    <w:rsid w:val="001E70F8"/>
    <w:rsid w:val="001E71CF"/>
    <w:rsid w:val="001E762E"/>
    <w:rsid w:val="001E76FE"/>
    <w:rsid w:val="001E7718"/>
    <w:rsid w:val="001E7747"/>
    <w:rsid w:val="001E78DA"/>
    <w:rsid w:val="001E7A95"/>
    <w:rsid w:val="001E7B57"/>
    <w:rsid w:val="001E7EF8"/>
    <w:rsid w:val="001E7F9B"/>
    <w:rsid w:val="001F0158"/>
    <w:rsid w:val="001F02D8"/>
    <w:rsid w:val="001F06B7"/>
    <w:rsid w:val="001F077C"/>
    <w:rsid w:val="001F1028"/>
    <w:rsid w:val="001F127B"/>
    <w:rsid w:val="001F134A"/>
    <w:rsid w:val="001F14CB"/>
    <w:rsid w:val="001F1798"/>
    <w:rsid w:val="001F179A"/>
    <w:rsid w:val="001F18CF"/>
    <w:rsid w:val="001F1A1C"/>
    <w:rsid w:val="001F1A27"/>
    <w:rsid w:val="001F1C27"/>
    <w:rsid w:val="001F1CA5"/>
    <w:rsid w:val="001F1DFA"/>
    <w:rsid w:val="001F1EF5"/>
    <w:rsid w:val="001F2079"/>
    <w:rsid w:val="001F21C6"/>
    <w:rsid w:val="001F2343"/>
    <w:rsid w:val="001F248C"/>
    <w:rsid w:val="001F2BD4"/>
    <w:rsid w:val="001F3569"/>
    <w:rsid w:val="001F3B56"/>
    <w:rsid w:val="001F3BA0"/>
    <w:rsid w:val="001F3FCB"/>
    <w:rsid w:val="001F416E"/>
    <w:rsid w:val="001F4290"/>
    <w:rsid w:val="001F47C0"/>
    <w:rsid w:val="001F4A6C"/>
    <w:rsid w:val="001F4ECF"/>
    <w:rsid w:val="001F511F"/>
    <w:rsid w:val="001F568E"/>
    <w:rsid w:val="001F5BAC"/>
    <w:rsid w:val="001F5C3D"/>
    <w:rsid w:val="001F5CA5"/>
    <w:rsid w:val="001F5E6E"/>
    <w:rsid w:val="001F61C7"/>
    <w:rsid w:val="001F6556"/>
    <w:rsid w:val="001F6DAD"/>
    <w:rsid w:val="001F741E"/>
    <w:rsid w:val="001F769D"/>
    <w:rsid w:val="0020027C"/>
    <w:rsid w:val="002002B7"/>
    <w:rsid w:val="002004F3"/>
    <w:rsid w:val="0020072C"/>
    <w:rsid w:val="0020076A"/>
    <w:rsid w:val="00200958"/>
    <w:rsid w:val="00200CA3"/>
    <w:rsid w:val="00200EA3"/>
    <w:rsid w:val="00200EBE"/>
    <w:rsid w:val="002012C8"/>
    <w:rsid w:val="00201484"/>
    <w:rsid w:val="00201706"/>
    <w:rsid w:val="002018FD"/>
    <w:rsid w:val="00201D11"/>
    <w:rsid w:val="0020238A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3C6"/>
    <w:rsid w:val="00204594"/>
    <w:rsid w:val="002045D4"/>
    <w:rsid w:val="0020462F"/>
    <w:rsid w:val="002047AA"/>
    <w:rsid w:val="00204F14"/>
    <w:rsid w:val="0020504D"/>
    <w:rsid w:val="002050D4"/>
    <w:rsid w:val="002054D4"/>
    <w:rsid w:val="00205560"/>
    <w:rsid w:val="00206074"/>
    <w:rsid w:val="002060B5"/>
    <w:rsid w:val="002061F1"/>
    <w:rsid w:val="00206783"/>
    <w:rsid w:val="002068BB"/>
    <w:rsid w:val="0020690E"/>
    <w:rsid w:val="00206CFA"/>
    <w:rsid w:val="00206D87"/>
    <w:rsid w:val="00206E45"/>
    <w:rsid w:val="00206E4C"/>
    <w:rsid w:val="0020725D"/>
    <w:rsid w:val="002072FB"/>
    <w:rsid w:val="00207344"/>
    <w:rsid w:val="002073AD"/>
    <w:rsid w:val="002074A1"/>
    <w:rsid w:val="00207832"/>
    <w:rsid w:val="002078E6"/>
    <w:rsid w:val="002079C2"/>
    <w:rsid w:val="00207B9F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E2D"/>
    <w:rsid w:val="00211F92"/>
    <w:rsid w:val="0021287D"/>
    <w:rsid w:val="00212CBB"/>
    <w:rsid w:val="00213097"/>
    <w:rsid w:val="0021312B"/>
    <w:rsid w:val="002131C2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944"/>
    <w:rsid w:val="00216B00"/>
    <w:rsid w:val="00216B11"/>
    <w:rsid w:val="00216BEF"/>
    <w:rsid w:val="00216CCD"/>
    <w:rsid w:val="00216F6A"/>
    <w:rsid w:val="00217275"/>
    <w:rsid w:val="002172A2"/>
    <w:rsid w:val="002175E4"/>
    <w:rsid w:val="00217A5F"/>
    <w:rsid w:val="00217A80"/>
    <w:rsid w:val="00217F18"/>
    <w:rsid w:val="00220665"/>
    <w:rsid w:val="00220C53"/>
    <w:rsid w:val="00220EF5"/>
    <w:rsid w:val="002216E6"/>
    <w:rsid w:val="00221731"/>
    <w:rsid w:val="002217D2"/>
    <w:rsid w:val="00221D70"/>
    <w:rsid w:val="00221DCE"/>
    <w:rsid w:val="00221E93"/>
    <w:rsid w:val="00221EB8"/>
    <w:rsid w:val="00222360"/>
    <w:rsid w:val="00222558"/>
    <w:rsid w:val="0022261D"/>
    <w:rsid w:val="00222643"/>
    <w:rsid w:val="0022313D"/>
    <w:rsid w:val="00223349"/>
    <w:rsid w:val="00223386"/>
    <w:rsid w:val="00223512"/>
    <w:rsid w:val="00223650"/>
    <w:rsid w:val="00223AEC"/>
    <w:rsid w:val="00223C3A"/>
    <w:rsid w:val="00223F85"/>
    <w:rsid w:val="002245F8"/>
    <w:rsid w:val="00224753"/>
    <w:rsid w:val="00224855"/>
    <w:rsid w:val="00224BB2"/>
    <w:rsid w:val="00224EC3"/>
    <w:rsid w:val="002253FE"/>
    <w:rsid w:val="00225D19"/>
    <w:rsid w:val="00226311"/>
    <w:rsid w:val="00226958"/>
    <w:rsid w:val="00226B21"/>
    <w:rsid w:val="00226E22"/>
    <w:rsid w:val="00227123"/>
    <w:rsid w:val="002271AA"/>
    <w:rsid w:val="0022736F"/>
    <w:rsid w:val="002273EE"/>
    <w:rsid w:val="00227545"/>
    <w:rsid w:val="00227646"/>
    <w:rsid w:val="00227785"/>
    <w:rsid w:val="00227988"/>
    <w:rsid w:val="002279DA"/>
    <w:rsid w:val="00227F4C"/>
    <w:rsid w:val="00230754"/>
    <w:rsid w:val="0023083A"/>
    <w:rsid w:val="00230A4D"/>
    <w:rsid w:val="00230A85"/>
    <w:rsid w:val="00230B99"/>
    <w:rsid w:val="00230C7A"/>
    <w:rsid w:val="00230E56"/>
    <w:rsid w:val="002315A4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B52"/>
    <w:rsid w:val="00232E65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6ED"/>
    <w:rsid w:val="002349FF"/>
    <w:rsid w:val="00234FDF"/>
    <w:rsid w:val="0023512A"/>
    <w:rsid w:val="0023564E"/>
    <w:rsid w:val="00235682"/>
    <w:rsid w:val="002358B1"/>
    <w:rsid w:val="002362C6"/>
    <w:rsid w:val="00236319"/>
    <w:rsid w:val="00236435"/>
    <w:rsid w:val="00236654"/>
    <w:rsid w:val="0023678E"/>
    <w:rsid w:val="00236B2A"/>
    <w:rsid w:val="00236E25"/>
    <w:rsid w:val="00236EFF"/>
    <w:rsid w:val="00236F97"/>
    <w:rsid w:val="0023760E"/>
    <w:rsid w:val="0023769E"/>
    <w:rsid w:val="002377C8"/>
    <w:rsid w:val="00240327"/>
    <w:rsid w:val="00240379"/>
    <w:rsid w:val="002404A9"/>
    <w:rsid w:val="002405F0"/>
    <w:rsid w:val="00240937"/>
    <w:rsid w:val="0024098A"/>
    <w:rsid w:val="00240DDF"/>
    <w:rsid w:val="00240FE9"/>
    <w:rsid w:val="00241736"/>
    <w:rsid w:val="00241D24"/>
    <w:rsid w:val="00241EDF"/>
    <w:rsid w:val="00241F72"/>
    <w:rsid w:val="00242424"/>
    <w:rsid w:val="002424A2"/>
    <w:rsid w:val="0024263A"/>
    <w:rsid w:val="00242BDC"/>
    <w:rsid w:val="00242DBC"/>
    <w:rsid w:val="00242E4C"/>
    <w:rsid w:val="00243142"/>
    <w:rsid w:val="002431B3"/>
    <w:rsid w:val="002432B5"/>
    <w:rsid w:val="002434C1"/>
    <w:rsid w:val="00243648"/>
    <w:rsid w:val="0024368F"/>
    <w:rsid w:val="002437FA"/>
    <w:rsid w:val="002438B9"/>
    <w:rsid w:val="00243EEC"/>
    <w:rsid w:val="00243FBE"/>
    <w:rsid w:val="00244053"/>
    <w:rsid w:val="002441CE"/>
    <w:rsid w:val="00244205"/>
    <w:rsid w:val="002442F8"/>
    <w:rsid w:val="00244360"/>
    <w:rsid w:val="00244522"/>
    <w:rsid w:val="0024461F"/>
    <w:rsid w:val="002446BB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5B1"/>
    <w:rsid w:val="00246E0D"/>
    <w:rsid w:val="00246E70"/>
    <w:rsid w:val="00246FFE"/>
    <w:rsid w:val="002475BE"/>
    <w:rsid w:val="002477FB"/>
    <w:rsid w:val="00250096"/>
    <w:rsid w:val="00250423"/>
    <w:rsid w:val="0025048D"/>
    <w:rsid w:val="0025049E"/>
    <w:rsid w:val="002505DE"/>
    <w:rsid w:val="00250803"/>
    <w:rsid w:val="002508F1"/>
    <w:rsid w:val="00250DFD"/>
    <w:rsid w:val="0025105F"/>
    <w:rsid w:val="0025127C"/>
    <w:rsid w:val="00251444"/>
    <w:rsid w:val="002515F9"/>
    <w:rsid w:val="0025164D"/>
    <w:rsid w:val="0025168F"/>
    <w:rsid w:val="002516C1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989"/>
    <w:rsid w:val="00252A5D"/>
    <w:rsid w:val="00252DAB"/>
    <w:rsid w:val="00253076"/>
    <w:rsid w:val="002530EF"/>
    <w:rsid w:val="0025339E"/>
    <w:rsid w:val="002533B5"/>
    <w:rsid w:val="002533DC"/>
    <w:rsid w:val="002538BA"/>
    <w:rsid w:val="002539C6"/>
    <w:rsid w:val="00253DCD"/>
    <w:rsid w:val="00253ECD"/>
    <w:rsid w:val="00253FB6"/>
    <w:rsid w:val="002547BF"/>
    <w:rsid w:val="002547DB"/>
    <w:rsid w:val="002549D6"/>
    <w:rsid w:val="00254B04"/>
    <w:rsid w:val="00254E21"/>
    <w:rsid w:val="00254E53"/>
    <w:rsid w:val="00254E57"/>
    <w:rsid w:val="0025586C"/>
    <w:rsid w:val="00255C1A"/>
    <w:rsid w:val="00255D0E"/>
    <w:rsid w:val="00255F2B"/>
    <w:rsid w:val="00255F4A"/>
    <w:rsid w:val="00256100"/>
    <w:rsid w:val="00256169"/>
    <w:rsid w:val="00256539"/>
    <w:rsid w:val="002566E3"/>
    <w:rsid w:val="0025692A"/>
    <w:rsid w:val="00256980"/>
    <w:rsid w:val="00256B9D"/>
    <w:rsid w:val="00256DC1"/>
    <w:rsid w:val="002570EE"/>
    <w:rsid w:val="002573B5"/>
    <w:rsid w:val="002573F9"/>
    <w:rsid w:val="002574D7"/>
    <w:rsid w:val="002578B1"/>
    <w:rsid w:val="002578FE"/>
    <w:rsid w:val="00257A67"/>
    <w:rsid w:val="00257CA7"/>
    <w:rsid w:val="00257EC8"/>
    <w:rsid w:val="00260C71"/>
    <w:rsid w:val="00260D21"/>
    <w:rsid w:val="00260F18"/>
    <w:rsid w:val="0026105A"/>
    <w:rsid w:val="002611E9"/>
    <w:rsid w:val="00261305"/>
    <w:rsid w:val="002613A4"/>
    <w:rsid w:val="00261E12"/>
    <w:rsid w:val="00261E68"/>
    <w:rsid w:val="002620D0"/>
    <w:rsid w:val="002622EE"/>
    <w:rsid w:val="002624BE"/>
    <w:rsid w:val="002626D4"/>
    <w:rsid w:val="00262730"/>
    <w:rsid w:val="002628B5"/>
    <w:rsid w:val="00262E44"/>
    <w:rsid w:val="00262E7A"/>
    <w:rsid w:val="0026303D"/>
    <w:rsid w:val="0026306A"/>
    <w:rsid w:val="002631A7"/>
    <w:rsid w:val="00263417"/>
    <w:rsid w:val="00263F59"/>
    <w:rsid w:val="00263FC8"/>
    <w:rsid w:val="0026409F"/>
    <w:rsid w:val="002643A6"/>
    <w:rsid w:val="00264686"/>
    <w:rsid w:val="00265023"/>
    <w:rsid w:val="00265067"/>
    <w:rsid w:val="002653A9"/>
    <w:rsid w:val="00265620"/>
    <w:rsid w:val="002657F0"/>
    <w:rsid w:val="0026588F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396"/>
    <w:rsid w:val="0026743F"/>
    <w:rsid w:val="0026752C"/>
    <w:rsid w:val="0026753E"/>
    <w:rsid w:val="00267975"/>
    <w:rsid w:val="0027104F"/>
    <w:rsid w:val="002710E8"/>
    <w:rsid w:val="00271D6F"/>
    <w:rsid w:val="00271E2F"/>
    <w:rsid w:val="0027214E"/>
    <w:rsid w:val="002725B0"/>
    <w:rsid w:val="00272D23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BDF"/>
    <w:rsid w:val="00274C1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01"/>
    <w:rsid w:val="00276B34"/>
    <w:rsid w:val="00276B4F"/>
    <w:rsid w:val="00276CA7"/>
    <w:rsid w:val="00276D66"/>
    <w:rsid w:val="002771CC"/>
    <w:rsid w:val="00277283"/>
    <w:rsid w:val="002772F7"/>
    <w:rsid w:val="0027730D"/>
    <w:rsid w:val="0027745D"/>
    <w:rsid w:val="002778E4"/>
    <w:rsid w:val="00277FBC"/>
    <w:rsid w:val="0028005E"/>
    <w:rsid w:val="002800A1"/>
    <w:rsid w:val="002802A0"/>
    <w:rsid w:val="00280768"/>
    <w:rsid w:val="00280BBD"/>
    <w:rsid w:val="0028109D"/>
    <w:rsid w:val="002811F0"/>
    <w:rsid w:val="002814E1"/>
    <w:rsid w:val="00281644"/>
    <w:rsid w:val="0028168A"/>
    <w:rsid w:val="00281690"/>
    <w:rsid w:val="00281802"/>
    <w:rsid w:val="00281AD4"/>
    <w:rsid w:val="00281D3D"/>
    <w:rsid w:val="0028227A"/>
    <w:rsid w:val="00282693"/>
    <w:rsid w:val="00282773"/>
    <w:rsid w:val="00282905"/>
    <w:rsid w:val="00282964"/>
    <w:rsid w:val="00282D64"/>
    <w:rsid w:val="002832CD"/>
    <w:rsid w:val="00283596"/>
    <w:rsid w:val="002836A9"/>
    <w:rsid w:val="0028377A"/>
    <w:rsid w:val="00283B28"/>
    <w:rsid w:val="00283C62"/>
    <w:rsid w:val="002842AB"/>
    <w:rsid w:val="0028447D"/>
    <w:rsid w:val="002844F8"/>
    <w:rsid w:val="002846A7"/>
    <w:rsid w:val="0028476D"/>
    <w:rsid w:val="00284991"/>
    <w:rsid w:val="00284A0D"/>
    <w:rsid w:val="00284D68"/>
    <w:rsid w:val="00284E12"/>
    <w:rsid w:val="00284E7F"/>
    <w:rsid w:val="00284FE0"/>
    <w:rsid w:val="0028581D"/>
    <w:rsid w:val="00285AD6"/>
    <w:rsid w:val="00285ADB"/>
    <w:rsid w:val="00285AF5"/>
    <w:rsid w:val="00286303"/>
    <w:rsid w:val="00286617"/>
    <w:rsid w:val="00286644"/>
    <w:rsid w:val="00286671"/>
    <w:rsid w:val="002900E8"/>
    <w:rsid w:val="002906DC"/>
    <w:rsid w:val="00290792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2186"/>
    <w:rsid w:val="002921B9"/>
    <w:rsid w:val="0029233B"/>
    <w:rsid w:val="00292511"/>
    <w:rsid w:val="00292691"/>
    <w:rsid w:val="00292774"/>
    <w:rsid w:val="00293041"/>
    <w:rsid w:val="002930A1"/>
    <w:rsid w:val="0029340F"/>
    <w:rsid w:val="00293475"/>
    <w:rsid w:val="002938FD"/>
    <w:rsid w:val="00293AC0"/>
    <w:rsid w:val="00293DAA"/>
    <w:rsid w:val="002941BC"/>
    <w:rsid w:val="00294264"/>
    <w:rsid w:val="00294959"/>
    <w:rsid w:val="002949CF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6CD"/>
    <w:rsid w:val="00296A6E"/>
    <w:rsid w:val="00296B0F"/>
    <w:rsid w:val="00296F98"/>
    <w:rsid w:val="002975B1"/>
    <w:rsid w:val="00297A7E"/>
    <w:rsid w:val="002A0071"/>
    <w:rsid w:val="002A04B9"/>
    <w:rsid w:val="002A09D5"/>
    <w:rsid w:val="002A0A15"/>
    <w:rsid w:val="002A0D3D"/>
    <w:rsid w:val="002A0E5D"/>
    <w:rsid w:val="002A1331"/>
    <w:rsid w:val="002A1539"/>
    <w:rsid w:val="002A16A1"/>
    <w:rsid w:val="002A16FC"/>
    <w:rsid w:val="002A1E5F"/>
    <w:rsid w:val="002A25C7"/>
    <w:rsid w:val="002A268F"/>
    <w:rsid w:val="002A26E3"/>
    <w:rsid w:val="002A2816"/>
    <w:rsid w:val="002A29CC"/>
    <w:rsid w:val="002A2A8F"/>
    <w:rsid w:val="002A2CB4"/>
    <w:rsid w:val="002A2D02"/>
    <w:rsid w:val="002A2FA1"/>
    <w:rsid w:val="002A315D"/>
    <w:rsid w:val="002A322C"/>
    <w:rsid w:val="002A32A0"/>
    <w:rsid w:val="002A32D7"/>
    <w:rsid w:val="002A340F"/>
    <w:rsid w:val="002A34D3"/>
    <w:rsid w:val="002A3661"/>
    <w:rsid w:val="002A3766"/>
    <w:rsid w:val="002A3AA0"/>
    <w:rsid w:val="002A3B3C"/>
    <w:rsid w:val="002A3BD7"/>
    <w:rsid w:val="002A3BF5"/>
    <w:rsid w:val="002A3E2C"/>
    <w:rsid w:val="002A3EAF"/>
    <w:rsid w:val="002A3FD8"/>
    <w:rsid w:val="002A41C0"/>
    <w:rsid w:val="002A447F"/>
    <w:rsid w:val="002A4546"/>
    <w:rsid w:val="002A45C3"/>
    <w:rsid w:val="002A49E9"/>
    <w:rsid w:val="002A4A18"/>
    <w:rsid w:val="002A4E4B"/>
    <w:rsid w:val="002A525B"/>
    <w:rsid w:val="002A5D61"/>
    <w:rsid w:val="002A5E5E"/>
    <w:rsid w:val="002A62BD"/>
    <w:rsid w:val="002A6930"/>
    <w:rsid w:val="002A69F3"/>
    <w:rsid w:val="002A6A7C"/>
    <w:rsid w:val="002A6C97"/>
    <w:rsid w:val="002A6D18"/>
    <w:rsid w:val="002A6F92"/>
    <w:rsid w:val="002A7379"/>
    <w:rsid w:val="002A78F3"/>
    <w:rsid w:val="002A79E6"/>
    <w:rsid w:val="002A7BA5"/>
    <w:rsid w:val="002A7C69"/>
    <w:rsid w:val="002A7FF2"/>
    <w:rsid w:val="002B0449"/>
    <w:rsid w:val="002B051A"/>
    <w:rsid w:val="002B0660"/>
    <w:rsid w:val="002B089D"/>
    <w:rsid w:val="002B0B7B"/>
    <w:rsid w:val="002B0E2E"/>
    <w:rsid w:val="002B1303"/>
    <w:rsid w:val="002B1317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346"/>
    <w:rsid w:val="002B2779"/>
    <w:rsid w:val="002B2F6A"/>
    <w:rsid w:val="002B3168"/>
    <w:rsid w:val="002B33EE"/>
    <w:rsid w:val="002B35E0"/>
    <w:rsid w:val="002B376C"/>
    <w:rsid w:val="002B39DE"/>
    <w:rsid w:val="002B3BA8"/>
    <w:rsid w:val="002B3E01"/>
    <w:rsid w:val="002B403B"/>
    <w:rsid w:val="002B4448"/>
    <w:rsid w:val="002B462A"/>
    <w:rsid w:val="002B48D0"/>
    <w:rsid w:val="002B4AB6"/>
    <w:rsid w:val="002B4CB8"/>
    <w:rsid w:val="002B4D0B"/>
    <w:rsid w:val="002B4D66"/>
    <w:rsid w:val="002B5252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18"/>
    <w:rsid w:val="002C102B"/>
    <w:rsid w:val="002C1163"/>
    <w:rsid w:val="002C1297"/>
    <w:rsid w:val="002C129D"/>
    <w:rsid w:val="002C15AE"/>
    <w:rsid w:val="002C16A6"/>
    <w:rsid w:val="002C1BF4"/>
    <w:rsid w:val="002C1E41"/>
    <w:rsid w:val="002C1EEF"/>
    <w:rsid w:val="002C2232"/>
    <w:rsid w:val="002C2464"/>
    <w:rsid w:val="002C2625"/>
    <w:rsid w:val="002C30A5"/>
    <w:rsid w:val="002C31C1"/>
    <w:rsid w:val="002C340B"/>
    <w:rsid w:val="002C35A5"/>
    <w:rsid w:val="002C3873"/>
    <w:rsid w:val="002C39CB"/>
    <w:rsid w:val="002C3BC6"/>
    <w:rsid w:val="002C3CD6"/>
    <w:rsid w:val="002C3D69"/>
    <w:rsid w:val="002C4297"/>
    <w:rsid w:val="002C4620"/>
    <w:rsid w:val="002C47E9"/>
    <w:rsid w:val="002C4A99"/>
    <w:rsid w:val="002C4D4A"/>
    <w:rsid w:val="002C4EE1"/>
    <w:rsid w:val="002C50BE"/>
    <w:rsid w:val="002C514D"/>
    <w:rsid w:val="002C53B6"/>
    <w:rsid w:val="002C552A"/>
    <w:rsid w:val="002C553C"/>
    <w:rsid w:val="002C59D3"/>
    <w:rsid w:val="002C5B3F"/>
    <w:rsid w:val="002C5E7B"/>
    <w:rsid w:val="002C5EED"/>
    <w:rsid w:val="002C5FAF"/>
    <w:rsid w:val="002C6465"/>
    <w:rsid w:val="002C6538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E9"/>
    <w:rsid w:val="002D0A31"/>
    <w:rsid w:val="002D0A8C"/>
    <w:rsid w:val="002D0F25"/>
    <w:rsid w:val="002D1084"/>
    <w:rsid w:val="002D11CF"/>
    <w:rsid w:val="002D12DA"/>
    <w:rsid w:val="002D16B9"/>
    <w:rsid w:val="002D1801"/>
    <w:rsid w:val="002D1958"/>
    <w:rsid w:val="002D1C58"/>
    <w:rsid w:val="002D1D09"/>
    <w:rsid w:val="002D23D5"/>
    <w:rsid w:val="002D2533"/>
    <w:rsid w:val="002D2759"/>
    <w:rsid w:val="002D2960"/>
    <w:rsid w:val="002D38BC"/>
    <w:rsid w:val="002D3C0A"/>
    <w:rsid w:val="002D3E1A"/>
    <w:rsid w:val="002D4141"/>
    <w:rsid w:val="002D444E"/>
    <w:rsid w:val="002D4C58"/>
    <w:rsid w:val="002D500C"/>
    <w:rsid w:val="002D5239"/>
    <w:rsid w:val="002D5240"/>
    <w:rsid w:val="002D6501"/>
    <w:rsid w:val="002D68A2"/>
    <w:rsid w:val="002D68B4"/>
    <w:rsid w:val="002D6D42"/>
    <w:rsid w:val="002D6F06"/>
    <w:rsid w:val="002D7019"/>
    <w:rsid w:val="002D7052"/>
    <w:rsid w:val="002D7384"/>
    <w:rsid w:val="002D7C30"/>
    <w:rsid w:val="002D7D91"/>
    <w:rsid w:val="002D7FA1"/>
    <w:rsid w:val="002E00DF"/>
    <w:rsid w:val="002E013F"/>
    <w:rsid w:val="002E0241"/>
    <w:rsid w:val="002E0626"/>
    <w:rsid w:val="002E0663"/>
    <w:rsid w:val="002E06F1"/>
    <w:rsid w:val="002E0C3E"/>
    <w:rsid w:val="002E0C4B"/>
    <w:rsid w:val="002E0CE6"/>
    <w:rsid w:val="002E0D41"/>
    <w:rsid w:val="002E0D89"/>
    <w:rsid w:val="002E0E1F"/>
    <w:rsid w:val="002E1339"/>
    <w:rsid w:val="002E1519"/>
    <w:rsid w:val="002E1566"/>
    <w:rsid w:val="002E16F4"/>
    <w:rsid w:val="002E1702"/>
    <w:rsid w:val="002E1941"/>
    <w:rsid w:val="002E1961"/>
    <w:rsid w:val="002E1E29"/>
    <w:rsid w:val="002E20B4"/>
    <w:rsid w:val="002E2330"/>
    <w:rsid w:val="002E2641"/>
    <w:rsid w:val="002E27E0"/>
    <w:rsid w:val="002E2BAF"/>
    <w:rsid w:val="002E2CC0"/>
    <w:rsid w:val="002E2D2D"/>
    <w:rsid w:val="002E2D90"/>
    <w:rsid w:val="002E2F7E"/>
    <w:rsid w:val="002E3039"/>
    <w:rsid w:val="002E3999"/>
    <w:rsid w:val="002E3C83"/>
    <w:rsid w:val="002E3FC1"/>
    <w:rsid w:val="002E4776"/>
    <w:rsid w:val="002E482F"/>
    <w:rsid w:val="002E48E7"/>
    <w:rsid w:val="002E4A19"/>
    <w:rsid w:val="002E4C36"/>
    <w:rsid w:val="002E4C37"/>
    <w:rsid w:val="002E4CD5"/>
    <w:rsid w:val="002E4FE9"/>
    <w:rsid w:val="002E5006"/>
    <w:rsid w:val="002E526D"/>
    <w:rsid w:val="002E52F6"/>
    <w:rsid w:val="002E5683"/>
    <w:rsid w:val="002E5A40"/>
    <w:rsid w:val="002E5BA9"/>
    <w:rsid w:val="002E5D25"/>
    <w:rsid w:val="002E5F7F"/>
    <w:rsid w:val="002E6263"/>
    <w:rsid w:val="002E63B3"/>
    <w:rsid w:val="002E646B"/>
    <w:rsid w:val="002E6470"/>
    <w:rsid w:val="002E654A"/>
    <w:rsid w:val="002E65DE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E7F5C"/>
    <w:rsid w:val="002F0017"/>
    <w:rsid w:val="002F0096"/>
    <w:rsid w:val="002F0A19"/>
    <w:rsid w:val="002F0BCF"/>
    <w:rsid w:val="002F0D26"/>
    <w:rsid w:val="002F0EA8"/>
    <w:rsid w:val="002F0FC5"/>
    <w:rsid w:val="002F10CD"/>
    <w:rsid w:val="002F133F"/>
    <w:rsid w:val="002F13FA"/>
    <w:rsid w:val="002F182A"/>
    <w:rsid w:val="002F1A97"/>
    <w:rsid w:val="002F1BBE"/>
    <w:rsid w:val="002F1CB4"/>
    <w:rsid w:val="002F1CCE"/>
    <w:rsid w:val="002F1CED"/>
    <w:rsid w:val="002F2067"/>
    <w:rsid w:val="002F2479"/>
    <w:rsid w:val="002F25CD"/>
    <w:rsid w:val="002F28EC"/>
    <w:rsid w:val="002F2A08"/>
    <w:rsid w:val="002F2C62"/>
    <w:rsid w:val="002F2CCC"/>
    <w:rsid w:val="002F2D2D"/>
    <w:rsid w:val="002F2F74"/>
    <w:rsid w:val="002F3A4D"/>
    <w:rsid w:val="002F3B94"/>
    <w:rsid w:val="002F3EDE"/>
    <w:rsid w:val="002F3FCF"/>
    <w:rsid w:val="002F3FDE"/>
    <w:rsid w:val="002F43D4"/>
    <w:rsid w:val="002F4A74"/>
    <w:rsid w:val="002F4C04"/>
    <w:rsid w:val="002F4FE6"/>
    <w:rsid w:val="002F5019"/>
    <w:rsid w:val="002F5840"/>
    <w:rsid w:val="002F59C9"/>
    <w:rsid w:val="002F5A9E"/>
    <w:rsid w:val="002F5AFC"/>
    <w:rsid w:val="002F6148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309"/>
    <w:rsid w:val="002F7530"/>
    <w:rsid w:val="002F7A60"/>
    <w:rsid w:val="002F7AB5"/>
    <w:rsid w:val="002F7BEA"/>
    <w:rsid w:val="002F7C8C"/>
    <w:rsid w:val="002F7CDE"/>
    <w:rsid w:val="002F7E04"/>
    <w:rsid w:val="0030047A"/>
    <w:rsid w:val="00300509"/>
    <w:rsid w:val="0030075E"/>
    <w:rsid w:val="00300944"/>
    <w:rsid w:val="00300CBB"/>
    <w:rsid w:val="0030118B"/>
    <w:rsid w:val="00301552"/>
    <w:rsid w:val="00301774"/>
    <w:rsid w:val="00301BC5"/>
    <w:rsid w:val="00301C87"/>
    <w:rsid w:val="00301E59"/>
    <w:rsid w:val="00301EBC"/>
    <w:rsid w:val="0030213B"/>
    <w:rsid w:val="003021AC"/>
    <w:rsid w:val="00302477"/>
    <w:rsid w:val="00302603"/>
    <w:rsid w:val="00302634"/>
    <w:rsid w:val="00302658"/>
    <w:rsid w:val="00302924"/>
    <w:rsid w:val="00302C1E"/>
    <w:rsid w:val="00302D43"/>
    <w:rsid w:val="00302D59"/>
    <w:rsid w:val="00302E0C"/>
    <w:rsid w:val="003030CB"/>
    <w:rsid w:val="00303186"/>
    <w:rsid w:val="00303E1E"/>
    <w:rsid w:val="00304187"/>
    <w:rsid w:val="003044BE"/>
    <w:rsid w:val="0030490B"/>
    <w:rsid w:val="003049C9"/>
    <w:rsid w:val="00304BC6"/>
    <w:rsid w:val="00304D2A"/>
    <w:rsid w:val="00304F0F"/>
    <w:rsid w:val="003051B6"/>
    <w:rsid w:val="0030530E"/>
    <w:rsid w:val="00305451"/>
    <w:rsid w:val="00305521"/>
    <w:rsid w:val="003056A8"/>
    <w:rsid w:val="00305A79"/>
    <w:rsid w:val="00305B63"/>
    <w:rsid w:val="00305DDF"/>
    <w:rsid w:val="00306378"/>
    <w:rsid w:val="003063EB"/>
    <w:rsid w:val="003063F7"/>
    <w:rsid w:val="00306413"/>
    <w:rsid w:val="00306981"/>
    <w:rsid w:val="00306A7E"/>
    <w:rsid w:val="00306D83"/>
    <w:rsid w:val="00307345"/>
    <w:rsid w:val="00307485"/>
    <w:rsid w:val="003076F6"/>
    <w:rsid w:val="00310366"/>
    <w:rsid w:val="00310392"/>
    <w:rsid w:val="00310737"/>
    <w:rsid w:val="003107E2"/>
    <w:rsid w:val="00310E57"/>
    <w:rsid w:val="00311591"/>
    <w:rsid w:val="00311727"/>
    <w:rsid w:val="00311A0B"/>
    <w:rsid w:val="00312001"/>
    <w:rsid w:val="003122F4"/>
    <w:rsid w:val="00312373"/>
    <w:rsid w:val="003126B6"/>
    <w:rsid w:val="0031289A"/>
    <w:rsid w:val="00312CAA"/>
    <w:rsid w:val="00312CFE"/>
    <w:rsid w:val="00312D54"/>
    <w:rsid w:val="00312F84"/>
    <w:rsid w:val="0031310C"/>
    <w:rsid w:val="0031319B"/>
    <w:rsid w:val="00313335"/>
    <w:rsid w:val="00313761"/>
    <w:rsid w:val="00313E50"/>
    <w:rsid w:val="00313EA8"/>
    <w:rsid w:val="00313F24"/>
    <w:rsid w:val="0031417E"/>
    <w:rsid w:val="0031475B"/>
    <w:rsid w:val="0031489E"/>
    <w:rsid w:val="003149DC"/>
    <w:rsid w:val="00314F86"/>
    <w:rsid w:val="00314FCF"/>
    <w:rsid w:val="00315835"/>
    <w:rsid w:val="00316171"/>
    <w:rsid w:val="003162DC"/>
    <w:rsid w:val="003163DB"/>
    <w:rsid w:val="003168DE"/>
    <w:rsid w:val="003169D9"/>
    <w:rsid w:val="00316D11"/>
    <w:rsid w:val="00316D4A"/>
    <w:rsid w:val="00316F6B"/>
    <w:rsid w:val="00316FD5"/>
    <w:rsid w:val="00317628"/>
    <w:rsid w:val="003177CF"/>
    <w:rsid w:val="003177FD"/>
    <w:rsid w:val="00317890"/>
    <w:rsid w:val="00317892"/>
    <w:rsid w:val="003178F4"/>
    <w:rsid w:val="00317CA2"/>
    <w:rsid w:val="00317D16"/>
    <w:rsid w:val="00317E60"/>
    <w:rsid w:val="00320221"/>
    <w:rsid w:val="00320294"/>
    <w:rsid w:val="003204DB"/>
    <w:rsid w:val="00320571"/>
    <w:rsid w:val="00320899"/>
    <w:rsid w:val="00320F0C"/>
    <w:rsid w:val="00320F2B"/>
    <w:rsid w:val="0032100E"/>
    <w:rsid w:val="003211F0"/>
    <w:rsid w:val="00321624"/>
    <w:rsid w:val="00321755"/>
    <w:rsid w:val="00321786"/>
    <w:rsid w:val="00321829"/>
    <w:rsid w:val="00321924"/>
    <w:rsid w:val="00321AFB"/>
    <w:rsid w:val="00321DB4"/>
    <w:rsid w:val="00321E9E"/>
    <w:rsid w:val="00322028"/>
    <w:rsid w:val="00322201"/>
    <w:rsid w:val="0032277C"/>
    <w:rsid w:val="003229C8"/>
    <w:rsid w:val="00322A70"/>
    <w:rsid w:val="003235BB"/>
    <w:rsid w:val="0032386B"/>
    <w:rsid w:val="00323971"/>
    <w:rsid w:val="0032399E"/>
    <w:rsid w:val="00323A8A"/>
    <w:rsid w:val="00323E0D"/>
    <w:rsid w:val="00323E60"/>
    <w:rsid w:val="00323F24"/>
    <w:rsid w:val="00324055"/>
    <w:rsid w:val="00324214"/>
    <w:rsid w:val="00324705"/>
    <w:rsid w:val="00324774"/>
    <w:rsid w:val="003248F3"/>
    <w:rsid w:val="0032505E"/>
    <w:rsid w:val="00325077"/>
    <w:rsid w:val="0032529C"/>
    <w:rsid w:val="003253D8"/>
    <w:rsid w:val="00325B83"/>
    <w:rsid w:val="00325BFD"/>
    <w:rsid w:val="00325C0C"/>
    <w:rsid w:val="00325C3D"/>
    <w:rsid w:val="00325C89"/>
    <w:rsid w:val="00326105"/>
    <w:rsid w:val="0032635F"/>
    <w:rsid w:val="00326B51"/>
    <w:rsid w:val="00326BD3"/>
    <w:rsid w:val="0032708F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F98"/>
    <w:rsid w:val="003326CA"/>
    <w:rsid w:val="00332C41"/>
    <w:rsid w:val="00332F2A"/>
    <w:rsid w:val="003331AD"/>
    <w:rsid w:val="003331CB"/>
    <w:rsid w:val="0033392A"/>
    <w:rsid w:val="00333A3C"/>
    <w:rsid w:val="00333C21"/>
    <w:rsid w:val="00333F48"/>
    <w:rsid w:val="00334229"/>
    <w:rsid w:val="0033430C"/>
    <w:rsid w:val="00334390"/>
    <w:rsid w:val="003346A9"/>
    <w:rsid w:val="00334A3B"/>
    <w:rsid w:val="00334D1C"/>
    <w:rsid w:val="00334F26"/>
    <w:rsid w:val="00335111"/>
    <w:rsid w:val="003351CF"/>
    <w:rsid w:val="003354FE"/>
    <w:rsid w:val="0033594C"/>
    <w:rsid w:val="00335B1E"/>
    <w:rsid w:val="00335C7E"/>
    <w:rsid w:val="00335FCD"/>
    <w:rsid w:val="0033606D"/>
    <w:rsid w:val="0033708B"/>
    <w:rsid w:val="003370DD"/>
    <w:rsid w:val="003374BE"/>
    <w:rsid w:val="00337711"/>
    <w:rsid w:val="0033781D"/>
    <w:rsid w:val="00337DAE"/>
    <w:rsid w:val="00340220"/>
    <w:rsid w:val="00340488"/>
    <w:rsid w:val="00340657"/>
    <w:rsid w:val="00340693"/>
    <w:rsid w:val="00340AB5"/>
    <w:rsid w:val="00340AB7"/>
    <w:rsid w:val="00340CDC"/>
    <w:rsid w:val="00340FAB"/>
    <w:rsid w:val="003410F7"/>
    <w:rsid w:val="00341482"/>
    <w:rsid w:val="00341547"/>
    <w:rsid w:val="0034195B"/>
    <w:rsid w:val="00341A47"/>
    <w:rsid w:val="00341B7F"/>
    <w:rsid w:val="00341C07"/>
    <w:rsid w:val="003426A3"/>
    <w:rsid w:val="00342D17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9F4"/>
    <w:rsid w:val="00344C41"/>
    <w:rsid w:val="00344CBF"/>
    <w:rsid w:val="0034532A"/>
    <w:rsid w:val="00345528"/>
    <w:rsid w:val="003457A7"/>
    <w:rsid w:val="00345B6A"/>
    <w:rsid w:val="00345CB6"/>
    <w:rsid w:val="00345D14"/>
    <w:rsid w:val="00345E16"/>
    <w:rsid w:val="00345E38"/>
    <w:rsid w:val="00345FD5"/>
    <w:rsid w:val="003462AF"/>
    <w:rsid w:val="003463C0"/>
    <w:rsid w:val="0034644D"/>
    <w:rsid w:val="0034674D"/>
    <w:rsid w:val="00346971"/>
    <w:rsid w:val="00346AF6"/>
    <w:rsid w:val="00346B13"/>
    <w:rsid w:val="003471B7"/>
    <w:rsid w:val="0034745D"/>
    <w:rsid w:val="00347695"/>
    <w:rsid w:val="00347912"/>
    <w:rsid w:val="00347BE8"/>
    <w:rsid w:val="00347CD9"/>
    <w:rsid w:val="003501A3"/>
    <w:rsid w:val="00350244"/>
    <w:rsid w:val="00350475"/>
    <w:rsid w:val="00350525"/>
    <w:rsid w:val="00350532"/>
    <w:rsid w:val="00350916"/>
    <w:rsid w:val="00350981"/>
    <w:rsid w:val="003509F7"/>
    <w:rsid w:val="00350B80"/>
    <w:rsid w:val="0035160D"/>
    <w:rsid w:val="00351862"/>
    <w:rsid w:val="003519A5"/>
    <w:rsid w:val="003519B6"/>
    <w:rsid w:val="00351BC7"/>
    <w:rsid w:val="00351F2F"/>
    <w:rsid w:val="00352149"/>
    <w:rsid w:val="003522B5"/>
    <w:rsid w:val="00352438"/>
    <w:rsid w:val="003524E3"/>
    <w:rsid w:val="00352A37"/>
    <w:rsid w:val="00352C2C"/>
    <w:rsid w:val="00352CD9"/>
    <w:rsid w:val="00352D30"/>
    <w:rsid w:val="00353487"/>
    <w:rsid w:val="00353816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3D5"/>
    <w:rsid w:val="003567BD"/>
    <w:rsid w:val="00356989"/>
    <w:rsid w:val="00356C2E"/>
    <w:rsid w:val="00356EC8"/>
    <w:rsid w:val="0035720A"/>
    <w:rsid w:val="00357223"/>
    <w:rsid w:val="0035740D"/>
    <w:rsid w:val="003576B7"/>
    <w:rsid w:val="00357815"/>
    <w:rsid w:val="00357AA5"/>
    <w:rsid w:val="003600A5"/>
    <w:rsid w:val="00360476"/>
    <w:rsid w:val="003604DC"/>
    <w:rsid w:val="003607A9"/>
    <w:rsid w:val="003607C7"/>
    <w:rsid w:val="00360AE2"/>
    <w:rsid w:val="00360C3F"/>
    <w:rsid w:val="00361505"/>
    <w:rsid w:val="003618DE"/>
    <w:rsid w:val="00361900"/>
    <w:rsid w:val="00361B11"/>
    <w:rsid w:val="00362174"/>
    <w:rsid w:val="00362344"/>
    <w:rsid w:val="003623AA"/>
    <w:rsid w:val="0036244B"/>
    <w:rsid w:val="00362672"/>
    <w:rsid w:val="003626C2"/>
    <w:rsid w:val="00362820"/>
    <w:rsid w:val="00362A8F"/>
    <w:rsid w:val="00362C36"/>
    <w:rsid w:val="00362E2D"/>
    <w:rsid w:val="00362F07"/>
    <w:rsid w:val="003631E9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BBC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52C"/>
    <w:rsid w:val="00370822"/>
    <w:rsid w:val="00370853"/>
    <w:rsid w:val="00371489"/>
    <w:rsid w:val="003714DF"/>
    <w:rsid w:val="003715C0"/>
    <w:rsid w:val="003718C6"/>
    <w:rsid w:val="00371AA5"/>
    <w:rsid w:val="00371AB1"/>
    <w:rsid w:val="00371C3D"/>
    <w:rsid w:val="00371CE1"/>
    <w:rsid w:val="00371F51"/>
    <w:rsid w:val="00371FD3"/>
    <w:rsid w:val="0037248A"/>
    <w:rsid w:val="00372AAC"/>
    <w:rsid w:val="00372D1A"/>
    <w:rsid w:val="00372EEB"/>
    <w:rsid w:val="00373214"/>
    <w:rsid w:val="003733A8"/>
    <w:rsid w:val="0037352F"/>
    <w:rsid w:val="00373994"/>
    <w:rsid w:val="00373B66"/>
    <w:rsid w:val="00373DB4"/>
    <w:rsid w:val="0037444B"/>
    <w:rsid w:val="0037457A"/>
    <w:rsid w:val="0037472B"/>
    <w:rsid w:val="00374809"/>
    <w:rsid w:val="003748F3"/>
    <w:rsid w:val="00374CDF"/>
    <w:rsid w:val="00374CE6"/>
    <w:rsid w:val="00374E27"/>
    <w:rsid w:val="00375071"/>
    <w:rsid w:val="003754AB"/>
    <w:rsid w:val="0037559B"/>
    <w:rsid w:val="00375B8B"/>
    <w:rsid w:val="00375F2D"/>
    <w:rsid w:val="00376302"/>
    <w:rsid w:val="0037634F"/>
    <w:rsid w:val="00376CB5"/>
    <w:rsid w:val="00376F17"/>
    <w:rsid w:val="00377076"/>
    <w:rsid w:val="00377375"/>
    <w:rsid w:val="003776F6"/>
    <w:rsid w:val="00377A01"/>
    <w:rsid w:val="00377CA5"/>
    <w:rsid w:val="00377CB8"/>
    <w:rsid w:val="00377CE9"/>
    <w:rsid w:val="00377DC5"/>
    <w:rsid w:val="00380402"/>
    <w:rsid w:val="003804CC"/>
    <w:rsid w:val="00380572"/>
    <w:rsid w:val="003807CB"/>
    <w:rsid w:val="00380A33"/>
    <w:rsid w:val="00380D9C"/>
    <w:rsid w:val="003813DD"/>
    <w:rsid w:val="003817E2"/>
    <w:rsid w:val="00381BAD"/>
    <w:rsid w:val="00381BBD"/>
    <w:rsid w:val="00381EA3"/>
    <w:rsid w:val="003821AE"/>
    <w:rsid w:val="00382A2B"/>
    <w:rsid w:val="00382D03"/>
    <w:rsid w:val="00382FFC"/>
    <w:rsid w:val="0038368E"/>
    <w:rsid w:val="00383727"/>
    <w:rsid w:val="00383AD3"/>
    <w:rsid w:val="00383EE3"/>
    <w:rsid w:val="003840E0"/>
    <w:rsid w:val="00384359"/>
    <w:rsid w:val="00384667"/>
    <w:rsid w:val="00384874"/>
    <w:rsid w:val="00384CB6"/>
    <w:rsid w:val="00384FD6"/>
    <w:rsid w:val="0038519D"/>
    <w:rsid w:val="003851D3"/>
    <w:rsid w:val="003852E2"/>
    <w:rsid w:val="00385379"/>
    <w:rsid w:val="0038574A"/>
    <w:rsid w:val="003858E6"/>
    <w:rsid w:val="00385926"/>
    <w:rsid w:val="00385B28"/>
    <w:rsid w:val="00385BE4"/>
    <w:rsid w:val="00385CFC"/>
    <w:rsid w:val="00385F08"/>
    <w:rsid w:val="00385FB8"/>
    <w:rsid w:val="00385FDD"/>
    <w:rsid w:val="0038619D"/>
    <w:rsid w:val="003864CF"/>
    <w:rsid w:val="00386725"/>
    <w:rsid w:val="00386D74"/>
    <w:rsid w:val="00386FF8"/>
    <w:rsid w:val="00387362"/>
    <w:rsid w:val="00387388"/>
    <w:rsid w:val="003873D9"/>
    <w:rsid w:val="00387614"/>
    <w:rsid w:val="003876EB"/>
    <w:rsid w:val="00387856"/>
    <w:rsid w:val="003878CD"/>
    <w:rsid w:val="00387B39"/>
    <w:rsid w:val="00390046"/>
    <w:rsid w:val="003904D5"/>
    <w:rsid w:val="00390809"/>
    <w:rsid w:val="00390C49"/>
    <w:rsid w:val="00390E3B"/>
    <w:rsid w:val="003910AC"/>
    <w:rsid w:val="00391252"/>
    <w:rsid w:val="003914B9"/>
    <w:rsid w:val="003915D3"/>
    <w:rsid w:val="00391648"/>
    <w:rsid w:val="00391CFC"/>
    <w:rsid w:val="00392038"/>
    <w:rsid w:val="0039293C"/>
    <w:rsid w:val="0039315B"/>
    <w:rsid w:val="003934FC"/>
    <w:rsid w:val="003936BC"/>
    <w:rsid w:val="003938C9"/>
    <w:rsid w:val="00393BC2"/>
    <w:rsid w:val="00393C3C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DE"/>
    <w:rsid w:val="003960A5"/>
    <w:rsid w:val="0039652E"/>
    <w:rsid w:val="0039653C"/>
    <w:rsid w:val="003966F2"/>
    <w:rsid w:val="00396930"/>
    <w:rsid w:val="00396DDB"/>
    <w:rsid w:val="00396F13"/>
    <w:rsid w:val="003974EB"/>
    <w:rsid w:val="00397B36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86"/>
    <w:rsid w:val="003A1313"/>
    <w:rsid w:val="003A1415"/>
    <w:rsid w:val="003A20B0"/>
    <w:rsid w:val="003A24DA"/>
    <w:rsid w:val="003A270E"/>
    <w:rsid w:val="003A2785"/>
    <w:rsid w:val="003A2AE0"/>
    <w:rsid w:val="003A3593"/>
    <w:rsid w:val="003A38A3"/>
    <w:rsid w:val="003A38C0"/>
    <w:rsid w:val="003A38D5"/>
    <w:rsid w:val="003A3B2C"/>
    <w:rsid w:val="003A3BE2"/>
    <w:rsid w:val="003A3CEC"/>
    <w:rsid w:val="003A3D67"/>
    <w:rsid w:val="003A3E52"/>
    <w:rsid w:val="003A3ECD"/>
    <w:rsid w:val="003A412D"/>
    <w:rsid w:val="003A45F7"/>
    <w:rsid w:val="003A4859"/>
    <w:rsid w:val="003A4876"/>
    <w:rsid w:val="003A4FBA"/>
    <w:rsid w:val="003A4FEB"/>
    <w:rsid w:val="003A50D8"/>
    <w:rsid w:val="003A52A8"/>
    <w:rsid w:val="003A52E8"/>
    <w:rsid w:val="003A54B4"/>
    <w:rsid w:val="003A5640"/>
    <w:rsid w:val="003A5831"/>
    <w:rsid w:val="003A5AF9"/>
    <w:rsid w:val="003A5AFC"/>
    <w:rsid w:val="003A5C94"/>
    <w:rsid w:val="003A5EAD"/>
    <w:rsid w:val="003A5F14"/>
    <w:rsid w:val="003A5FA1"/>
    <w:rsid w:val="003A699A"/>
    <w:rsid w:val="003A6A91"/>
    <w:rsid w:val="003A6C0B"/>
    <w:rsid w:val="003A6CBF"/>
    <w:rsid w:val="003A6E20"/>
    <w:rsid w:val="003A6F75"/>
    <w:rsid w:val="003A71D2"/>
    <w:rsid w:val="003A71D9"/>
    <w:rsid w:val="003A769F"/>
    <w:rsid w:val="003A787C"/>
    <w:rsid w:val="003A7B12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BE8"/>
    <w:rsid w:val="003B0CA7"/>
    <w:rsid w:val="003B0E6D"/>
    <w:rsid w:val="003B11BB"/>
    <w:rsid w:val="003B1266"/>
    <w:rsid w:val="003B14F8"/>
    <w:rsid w:val="003B15DC"/>
    <w:rsid w:val="003B1608"/>
    <w:rsid w:val="003B16BC"/>
    <w:rsid w:val="003B16C3"/>
    <w:rsid w:val="003B1F78"/>
    <w:rsid w:val="003B2095"/>
    <w:rsid w:val="003B2210"/>
    <w:rsid w:val="003B223D"/>
    <w:rsid w:val="003B22E2"/>
    <w:rsid w:val="003B2516"/>
    <w:rsid w:val="003B259F"/>
    <w:rsid w:val="003B28AB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FBE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4F4"/>
    <w:rsid w:val="003B6775"/>
    <w:rsid w:val="003B6CF8"/>
    <w:rsid w:val="003B6D54"/>
    <w:rsid w:val="003B7250"/>
    <w:rsid w:val="003B72EE"/>
    <w:rsid w:val="003B7311"/>
    <w:rsid w:val="003B78FE"/>
    <w:rsid w:val="003B795D"/>
    <w:rsid w:val="003B7969"/>
    <w:rsid w:val="003B7D06"/>
    <w:rsid w:val="003C0740"/>
    <w:rsid w:val="003C095F"/>
    <w:rsid w:val="003C0C14"/>
    <w:rsid w:val="003C0D05"/>
    <w:rsid w:val="003C11A5"/>
    <w:rsid w:val="003C181A"/>
    <w:rsid w:val="003C1A5B"/>
    <w:rsid w:val="003C1A9C"/>
    <w:rsid w:val="003C1D77"/>
    <w:rsid w:val="003C226A"/>
    <w:rsid w:val="003C25FF"/>
    <w:rsid w:val="003C291C"/>
    <w:rsid w:val="003C298B"/>
    <w:rsid w:val="003C2993"/>
    <w:rsid w:val="003C306C"/>
    <w:rsid w:val="003C30A8"/>
    <w:rsid w:val="003C30FC"/>
    <w:rsid w:val="003C3236"/>
    <w:rsid w:val="003C34CA"/>
    <w:rsid w:val="003C3546"/>
    <w:rsid w:val="003C3678"/>
    <w:rsid w:val="003C3813"/>
    <w:rsid w:val="003C3A62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51A1"/>
    <w:rsid w:val="003C595A"/>
    <w:rsid w:val="003C5D54"/>
    <w:rsid w:val="003C5D5A"/>
    <w:rsid w:val="003C5FDD"/>
    <w:rsid w:val="003C607F"/>
    <w:rsid w:val="003C60E3"/>
    <w:rsid w:val="003C60FE"/>
    <w:rsid w:val="003C6346"/>
    <w:rsid w:val="003C667E"/>
    <w:rsid w:val="003C6699"/>
    <w:rsid w:val="003C676A"/>
    <w:rsid w:val="003C695F"/>
    <w:rsid w:val="003C6A8F"/>
    <w:rsid w:val="003C6C41"/>
    <w:rsid w:val="003C6E1D"/>
    <w:rsid w:val="003C7005"/>
    <w:rsid w:val="003C70C8"/>
    <w:rsid w:val="003C71F5"/>
    <w:rsid w:val="003C7A5A"/>
    <w:rsid w:val="003C7B79"/>
    <w:rsid w:val="003D0073"/>
    <w:rsid w:val="003D0106"/>
    <w:rsid w:val="003D02CF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AD"/>
    <w:rsid w:val="003D19FC"/>
    <w:rsid w:val="003D1A50"/>
    <w:rsid w:val="003D1AF0"/>
    <w:rsid w:val="003D1C00"/>
    <w:rsid w:val="003D2226"/>
    <w:rsid w:val="003D229F"/>
    <w:rsid w:val="003D231D"/>
    <w:rsid w:val="003D28B2"/>
    <w:rsid w:val="003D2B41"/>
    <w:rsid w:val="003D2C8C"/>
    <w:rsid w:val="003D30EE"/>
    <w:rsid w:val="003D34CA"/>
    <w:rsid w:val="003D3526"/>
    <w:rsid w:val="003D36CA"/>
    <w:rsid w:val="003D3D3A"/>
    <w:rsid w:val="003D3EE1"/>
    <w:rsid w:val="003D3F3E"/>
    <w:rsid w:val="003D437C"/>
    <w:rsid w:val="003D44A4"/>
    <w:rsid w:val="003D4774"/>
    <w:rsid w:val="003D4975"/>
    <w:rsid w:val="003D4A6C"/>
    <w:rsid w:val="003D514F"/>
    <w:rsid w:val="003D5256"/>
    <w:rsid w:val="003D54DB"/>
    <w:rsid w:val="003D566F"/>
    <w:rsid w:val="003D613D"/>
    <w:rsid w:val="003D6141"/>
    <w:rsid w:val="003D6907"/>
    <w:rsid w:val="003D6959"/>
    <w:rsid w:val="003D6A0C"/>
    <w:rsid w:val="003D6BA4"/>
    <w:rsid w:val="003D73D4"/>
    <w:rsid w:val="003D740D"/>
    <w:rsid w:val="003D756E"/>
    <w:rsid w:val="003D7789"/>
    <w:rsid w:val="003D7823"/>
    <w:rsid w:val="003D7885"/>
    <w:rsid w:val="003D7A85"/>
    <w:rsid w:val="003D7DAB"/>
    <w:rsid w:val="003D7EDD"/>
    <w:rsid w:val="003D7F24"/>
    <w:rsid w:val="003E0010"/>
    <w:rsid w:val="003E03D0"/>
    <w:rsid w:val="003E0AD5"/>
    <w:rsid w:val="003E138C"/>
    <w:rsid w:val="003E158D"/>
    <w:rsid w:val="003E1CF5"/>
    <w:rsid w:val="003E1FA2"/>
    <w:rsid w:val="003E20B7"/>
    <w:rsid w:val="003E22A3"/>
    <w:rsid w:val="003E23B3"/>
    <w:rsid w:val="003E2695"/>
    <w:rsid w:val="003E2A37"/>
    <w:rsid w:val="003E2BA3"/>
    <w:rsid w:val="003E2DB3"/>
    <w:rsid w:val="003E3286"/>
    <w:rsid w:val="003E33E8"/>
    <w:rsid w:val="003E34CF"/>
    <w:rsid w:val="003E3654"/>
    <w:rsid w:val="003E3A23"/>
    <w:rsid w:val="003E3DB5"/>
    <w:rsid w:val="003E3FC2"/>
    <w:rsid w:val="003E40BA"/>
    <w:rsid w:val="003E4635"/>
    <w:rsid w:val="003E4903"/>
    <w:rsid w:val="003E4B57"/>
    <w:rsid w:val="003E4C5E"/>
    <w:rsid w:val="003E535C"/>
    <w:rsid w:val="003E5707"/>
    <w:rsid w:val="003E5A71"/>
    <w:rsid w:val="003E5D90"/>
    <w:rsid w:val="003E5DC2"/>
    <w:rsid w:val="003E6515"/>
    <w:rsid w:val="003E6718"/>
    <w:rsid w:val="003E70F3"/>
    <w:rsid w:val="003E732D"/>
    <w:rsid w:val="003E757D"/>
    <w:rsid w:val="003E7740"/>
    <w:rsid w:val="003F039F"/>
    <w:rsid w:val="003F03B5"/>
    <w:rsid w:val="003F03ED"/>
    <w:rsid w:val="003F0527"/>
    <w:rsid w:val="003F0577"/>
    <w:rsid w:val="003F06E0"/>
    <w:rsid w:val="003F0D8D"/>
    <w:rsid w:val="003F119C"/>
    <w:rsid w:val="003F148A"/>
    <w:rsid w:val="003F156D"/>
    <w:rsid w:val="003F157F"/>
    <w:rsid w:val="003F1630"/>
    <w:rsid w:val="003F16A2"/>
    <w:rsid w:val="003F1746"/>
    <w:rsid w:val="003F1C53"/>
    <w:rsid w:val="003F1F42"/>
    <w:rsid w:val="003F24F7"/>
    <w:rsid w:val="003F257E"/>
    <w:rsid w:val="003F27BE"/>
    <w:rsid w:val="003F2914"/>
    <w:rsid w:val="003F2996"/>
    <w:rsid w:val="003F2AC4"/>
    <w:rsid w:val="003F2BF9"/>
    <w:rsid w:val="003F2D18"/>
    <w:rsid w:val="003F2DC4"/>
    <w:rsid w:val="003F314D"/>
    <w:rsid w:val="003F325E"/>
    <w:rsid w:val="003F3594"/>
    <w:rsid w:val="003F3655"/>
    <w:rsid w:val="003F387C"/>
    <w:rsid w:val="003F3925"/>
    <w:rsid w:val="003F3C92"/>
    <w:rsid w:val="003F3CEF"/>
    <w:rsid w:val="003F3D3E"/>
    <w:rsid w:val="003F3EA6"/>
    <w:rsid w:val="003F41A5"/>
    <w:rsid w:val="003F440C"/>
    <w:rsid w:val="003F4A30"/>
    <w:rsid w:val="003F4B02"/>
    <w:rsid w:val="003F4C5D"/>
    <w:rsid w:val="003F4CF9"/>
    <w:rsid w:val="003F51DD"/>
    <w:rsid w:val="003F54BD"/>
    <w:rsid w:val="003F5551"/>
    <w:rsid w:val="003F5578"/>
    <w:rsid w:val="003F568E"/>
    <w:rsid w:val="003F5C7D"/>
    <w:rsid w:val="003F6010"/>
    <w:rsid w:val="003F61A8"/>
    <w:rsid w:val="003F63D6"/>
    <w:rsid w:val="003F6588"/>
    <w:rsid w:val="003F66D1"/>
    <w:rsid w:val="003F6A12"/>
    <w:rsid w:val="003F6E27"/>
    <w:rsid w:val="003F71A0"/>
    <w:rsid w:val="003F71F7"/>
    <w:rsid w:val="003F725D"/>
    <w:rsid w:val="003F7403"/>
    <w:rsid w:val="003F7462"/>
    <w:rsid w:val="003F7769"/>
    <w:rsid w:val="003F78E0"/>
    <w:rsid w:val="003F7B68"/>
    <w:rsid w:val="003F7D7B"/>
    <w:rsid w:val="0040023F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277"/>
    <w:rsid w:val="0040297E"/>
    <w:rsid w:val="00402ACB"/>
    <w:rsid w:val="00402B14"/>
    <w:rsid w:val="00402CAC"/>
    <w:rsid w:val="00402EA4"/>
    <w:rsid w:val="00402F83"/>
    <w:rsid w:val="00403A31"/>
    <w:rsid w:val="00403CBA"/>
    <w:rsid w:val="00403E72"/>
    <w:rsid w:val="00404911"/>
    <w:rsid w:val="00404C63"/>
    <w:rsid w:val="00404D17"/>
    <w:rsid w:val="00404E6D"/>
    <w:rsid w:val="00404F81"/>
    <w:rsid w:val="00405581"/>
    <w:rsid w:val="00405696"/>
    <w:rsid w:val="004057E2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6E71"/>
    <w:rsid w:val="004071B6"/>
    <w:rsid w:val="00407470"/>
    <w:rsid w:val="00407699"/>
    <w:rsid w:val="00407A4F"/>
    <w:rsid w:val="00407A6B"/>
    <w:rsid w:val="00407AB0"/>
    <w:rsid w:val="00407AC0"/>
    <w:rsid w:val="00407DF7"/>
    <w:rsid w:val="00407E84"/>
    <w:rsid w:val="004102ED"/>
    <w:rsid w:val="00410586"/>
    <w:rsid w:val="0041075A"/>
    <w:rsid w:val="004108C7"/>
    <w:rsid w:val="00410928"/>
    <w:rsid w:val="00410C82"/>
    <w:rsid w:val="00410E9D"/>
    <w:rsid w:val="00410F2E"/>
    <w:rsid w:val="00410F53"/>
    <w:rsid w:val="004113AB"/>
    <w:rsid w:val="00411563"/>
    <w:rsid w:val="0041175A"/>
    <w:rsid w:val="00411DB0"/>
    <w:rsid w:val="00412004"/>
    <w:rsid w:val="004126C6"/>
    <w:rsid w:val="00412D31"/>
    <w:rsid w:val="00412E20"/>
    <w:rsid w:val="00413140"/>
    <w:rsid w:val="004132DF"/>
    <w:rsid w:val="00413666"/>
    <w:rsid w:val="00413B39"/>
    <w:rsid w:val="00414685"/>
    <w:rsid w:val="004146E0"/>
    <w:rsid w:val="00414843"/>
    <w:rsid w:val="004148B4"/>
    <w:rsid w:val="0041490B"/>
    <w:rsid w:val="00414AE9"/>
    <w:rsid w:val="0041541C"/>
    <w:rsid w:val="004159A9"/>
    <w:rsid w:val="00415B1B"/>
    <w:rsid w:val="00415BA7"/>
    <w:rsid w:val="00415BC0"/>
    <w:rsid w:val="00415DA2"/>
    <w:rsid w:val="00415E3E"/>
    <w:rsid w:val="00416023"/>
    <w:rsid w:val="0041605E"/>
    <w:rsid w:val="0041606F"/>
    <w:rsid w:val="0041609C"/>
    <w:rsid w:val="00416764"/>
    <w:rsid w:val="0041684C"/>
    <w:rsid w:val="00416B55"/>
    <w:rsid w:val="00416BA7"/>
    <w:rsid w:val="0041703A"/>
    <w:rsid w:val="0041745D"/>
    <w:rsid w:val="00417546"/>
    <w:rsid w:val="00417754"/>
    <w:rsid w:val="004178BF"/>
    <w:rsid w:val="00417A12"/>
    <w:rsid w:val="00417E25"/>
    <w:rsid w:val="00420030"/>
    <w:rsid w:val="004200B8"/>
    <w:rsid w:val="004201BC"/>
    <w:rsid w:val="0042043D"/>
    <w:rsid w:val="0042084F"/>
    <w:rsid w:val="00420978"/>
    <w:rsid w:val="00420B5E"/>
    <w:rsid w:val="00420BC8"/>
    <w:rsid w:val="004210F2"/>
    <w:rsid w:val="00421255"/>
    <w:rsid w:val="00421440"/>
    <w:rsid w:val="00421D9B"/>
    <w:rsid w:val="00422130"/>
    <w:rsid w:val="00422790"/>
    <w:rsid w:val="00422A09"/>
    <w:rsid w:val="00422AB7"/>
    <w:rsid w:val="00422F60"/>
    <w:rsid w:val="00422FDE"/>
    <w:rsid w:val="004230CE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5048"/>
    <w:rsid w:val="0042517A"/>
    <w:rsid w:val="004251D8"/>
    <w:rsid w:val="004251E0"/>
    <w:rsid w:val="00425306"/>
    <w:rsid w:val="0042587C"/>
    <w:rsid w:val="00425ECA"/>
    <w:rsid w:val="00425FA5"/>
    <w:rsid w:val="004266F7"/>
    <w:rsid w:val="00426B67"/>
    <w:rsid w:val="0042704C"/>
    <w:rsid w:val="0042719B"/>
    <w:rsid w:val="0042720E"/>
    <w:rsid w:val="00427317"/>
    <w:rsid w:val="0042765C"/>
    <w:rsid w:val="00427664"/>
    <w:rsid w:val="00427722"/>
    <w:rsid w:val="00427C3B"/>
    <w:rsid w:val="00427CE8"/>
    <w:rsid w:val="00427D65"/>
    <w:rsid w:val="0043018B"/>
    <w:rsid w:val="00430319"/>
    <w:rsid w:val="0043034F"/>
    <w:rsid w:val="004305AF"/>
    <w:rsid w:val="0043060B"/>
    <w:rsid w:val="004306F3"/>
    <w:rsid w:val="004308E8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007"/>
    <w:rsid w:val="0043246C"/>
    <w:rsid w:val="004325D5"/>
    <w:rsid w:val="00432778"/>
    <w:rsid w:val="00432809"/>
    <w:rsid w:val="00432871"/>
    <w:rsid w:val="004328D6"/>
    <w:rsid w:val="00432A49"/>
    <w:rsid w:val="00432B27"/>
    <w:rsid w:val="00432DE7"/>
    <w:rsid w:val="00432FE5"/>
    <w:rsid w:val="004330E4"/>
    <w:rsid w:val="004330FC"/>
    <w:rsid w:val="00433174"/>
    <w:rsid w:val="0043317A"/>
    <w:rsid w:val="004332E8"/>
    <w:rsid w:val="00433598"/>
    <w:rsid w:val="004338D8"/>
    <w:rsid w:val="00433ADF"/>
    <w:rsid w:val="00433CBF"/>
    <w:rsid w:val="00433F36"/>
    <w:rsid w:val="00434186"/>
    <w:rsid w:val="0043422F"/>
    <w:rsid w:val="00434419"/>
    <w:rsid w:val="00434551"/>
    <w:rsid w:val="00434806"/>
    <w:rsid w:val="00434BFE"/>
    <w:rsid w:val="00434D50"/>
    <w:rsid w:val="004350B0"/>
    <w:rsid w:val="004353E7"/>
    <w:rsid w:val="004354FE"/>
    <w:rsid w:val="00435550"/>
    <w:rsid w:val="00435690"/>
    <w:rsid w:val="0043579A"/>
    <w:rsid w:val="00435A26"/>
    <w:rsid w:val="00435E79"/>
    <w:rsid w:val="00435F14"/>
    <w:rsid w:val="00436311"/>
    <w:rsid w:val="0043687A"/>
    <w:rsid w:val="00436968"/>
    <w:rsid w:val="00436B48"/>
    <w:rsid w:val="00436DB8"/>
    <w:rsid w:val="00436F74"/>
    <w:rsid w:val="0043728C"/>
    <w:rsid w:val="0043740F"/>
    <w:rsid w:val="00437741"/>
    <w:rsid w:val="00437845"/>
    <w:rsid w:val="004378B0"/>
    <w:rsid w:val="00437BAF"/>
    <w:rsid w:val="00437BC1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51"/>
    <w:rsid w:val="00441E8F"/>
    <w:rsid w:val="004421F2"/>
    <w:rsid w:val="00442221"/>
    <w:rsid w:val="0044225B"/>
    <w:rsid w:val="00442360"/>
    <w:rsid w:val="004425D4"/>
    <w:rsid w:val="004425EB"/>
    <w:rsid w:val="00442775"/>
    <w:rsid w:val="004428F5"/>
    <w:rsid w:val="00442BAC"/>
    <w:rsid w:val="00442DDE"/>
    <w:rsid w:val="00442FF3"/>
    <w:rsid w:val="004438EE"/>
    <w:rsid w:val="00443C5C"/>
    <w:rsid w:val="00443D7C"/>
    <w:rsid w:val="00443D8B"/>
    <w:rsid w:val="00444326"/>
    <w:rsid w:val="00444384"/>
    <w:rsid w:val="004445CA"/>
    <w:rsid w:val="00444656"/>
    <w:rsid w:val="00444D43"/>
    <w:rsid w:val="00444EAE"/>
    <w:rsid w:val="0044505E"/>
    <w:rsid w:val="004450BA"/>
    <w:rsid w:val="00445139"/>
    <w:rsid w:val="0044531B"/>
    <w:rsid w:val="0044573C"/>
    <w:rsid w:val="00445AFD"/>
    <w:rsid w:val="00445CA6"/>
    <w:rsid w:val="0044629A"/>
    <w:rsid w:val="004464D5"/>
    <w:rsid w:val="004467D9"/>
    <w:rsid w:val="00446905"/>
    <w:rsid w:val="00446CCE"/>
    <w:rsid w:val="00446E3D"/>
    <w:rsid w:val="00446FC5"/>
    <w:rsid w:val="004470D6"/>
    <w:rsid w:val="004473A1"/>
    <w:rsid w:val="004476D0"/>
    <w:rsid w:val="00447716"/>
    <w:rsid w:val="00447732"/>
    <w:rsid w:val="0044776A"/>
    <w:rsid w:val="004479A3"/>
    <w:rsid w:val="004479F2"/>
    <w:rsid w:val="00447A6D"/>
    <w:rsid w:val="00447B81"/>
    <w:rsid w:val="00447EC8"/>
    <w:rsid w:val="00450096"/>
    <w:rsid w:val="004501DA"/>
    <w:rsid w:val="004504B6"/>
    <w:rsid w:val="00450552"/>
    <w:rsid w:val="00450630"/>
    <w:rsid w:val="004509AD"/>
    <w:rsid w:val="00450CAA"/>
    <w:rsid w:val="00450D54"/>
    <w:rsid w:val="00450DF5"/>
    <w:rsid w:val="00451015"/>
    <w:rsid w:val="0045105F"/>
    <w:rsid w:val="0045106C"/>
    <w:rsid w:val="004510AC"/>
    <w:rsid w:val="0045141E"/>
    <w:rsid w:val="00451447"/>
    <w:rsid w:val="00451769"/>
    <w:rsid w:val="004517DA"/>
    <w:rsid w:val="00451991"/>
    <w:rsid w:val="0045199F"/>
    <w:rsid w:val="00451D1B"/>
    <w:rsid w:val="00451EDA"/>
    <w:rsid w:val="0045214F"/>
    <w:rsid w:val="00452224"/>
    <w:rsid w:val="004523DA"/>
    <w:rsid w:val="0045245D"/>
    <w:rsid w:val="004527D1"/>
    <w:rsid w:val="00452DD0"/>
    <w:rsid w:val="00452DD5"/>
    <w:rsid w:val="00453054"/>
    <w:rsid w:val="00453067"/>
    <w:rsid w:val="0045318F"/>
    <w:rsid w:val="004533C0"/>
    <w:rsid w:val="0045359D"/>
    <w:rsid w:val="00453791"/>
    <w:rsid w:val="00453907"/>
    <w:rsid w:val="00453B4B"/>
    <w:rsid w:val="00453DAA"/>
    <w:rsid w:val="00453EAF"/>
    <w:rsid w:val="0045400B"/>
    <w:rsid w:val="00454085"/>
    <w:rsid w:val="00454120"/>
    <w:rsid w:val="004543BA"/>
    <w:rsid w:val="004545D3"/>
    <w:rsid w:val="00454BD8"/>
    <w:rsid w:val="00454BF7"/>
    <w:rsid w:val="00454CC8"/>
    <w:rsid w:val="00454F7E"/>
    <w:rsid w:val="00454FF3"/>
    <w:rsid w:val="00455055"/>
    <w:rsid w:val="004550BD"/>
    <w:rsid w:val="004550CA"/>
    <w:rsid w:val="004557AF"/>
    <w:rsid w:val="004557FF"/>
    <w:rsid w:val="00455831"/>
    <w:rsid w:val="00455A0E"/>
    <w:rsid w:val="00455B24"/>
    <w:rsid w:val="00455B54"/>
    <w:rsid w:val="00455C95"/>
    <w:rsid w:val="00455D77"/>
    <w:rsid w:val="00455FD0"/>
    <w:rsid w:val="004563B2"/>
    <w:rsid w:val="0045643F"/>
    <w:rsid w:val="0045652F"/>
    <w:rsid w:val="00456603"/>
    <w:rsid w:val="004566F9"/>
    <w:rsid w:val="00456A3C"/>
    <w:rsid w:val="00456D93"/>
    <w:rsid w:val="004573D7"/>
    <w:rsid w:val="00457543"/>
    <w:rsid w:val="004578C1"/>
    <w:rsid w:val="00457B70"/>
    <w:rsid w:val="00457EFA"/>
    <w:rsid w:val="00460110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DE7"/>
    <w:rsid w:val="00463089"/>
    <w:rsid w:val="0046315D"/>
    <w:rsid w:val="0046322C"/>
    <w:rsid w:val="00463416"/>
    <w:rsid w:val="004634E4"/>
    <w:rsid w:val="004635F9"/>
    <w:rsid w:val="00463634"/>
    <w:rsid w:val="00463A00"/>
    <w:rsid w:val="00463B01"/>
    <w:rsid w:val="00464064"/>
    <w:rsid w:val="004640CE"/>
    <w:rsid w:val="0046437E"/>
    <w:rsid w:val="0046448E"/>
    <w:rsid w:val="00464995"/>
    <w:rsid w:val="00464ACE"/>
    <w:rsid w:val="00464CFF"/>
    <w:rsid w:val="00464E3F"/>
    <w:rsid w:val="00464ED8"/>
    <w:rsid w:val="004651FF"/>
    <w:rsid w:val="004654DC"/>
    <w:rsid w:val="004655B7"/>
    <w:rsid w:val="00465636"/>
    <w:rsid w:val="00465BD1"/>
    <w:rsid w:val="00465CC4"/>
    <w:rsid w:val="00466578"/>
    <w:rsid w:val="004665EE"/>
    <w:rsid w:val="004668A6"/>
    <w:rsid w:val="00466EF8"/>
    <w:rsid w:val="00467279"/>
    <w:rsid w:val="0046795C"/>
    <w:rsid w:val="00467D5D"/>
    <w:rsid w:val="00470444"/>
    <w:rsid w:val="0047059F"/>
    <w:rsid w:val="00470AC8"/>
    <w:rsid w:val="00470B0D"/>
    <w:rsid w:val="00470E45"/>
    <w:rsid w:val="004711CA"/>
    <w:rsid w:val="00471303"/>
    <w:rsid w:val="00471382"/>
    <w:rsid w:val="004713B2"/>
    <w:rsid w:val="004713C8"/>
    <w:rsid w:val="00471462"/>
    <w:rsid w:val="00471875"/>
    <w:rsid w:val="00471BE9"/>
    <w:rsid w:val="00471DC9"/>
    <w:rsid w:val="00471E38"/>
    <w:rsid w:val="00471EB9"/>
    <w:rsid w:val="00471F36"/>
    <w:rsid w:val="00471F3B"/>
    <w:rsid w:val="00471F66"/>
    <w:rsid w:val="00472038"/>
    <w:rsid w:val="004721F0"/>
    <w:rsid w:val="00472261"/>
    <w:rsid w:val="004723F4"/>
    <w:rsid w:val="004729B2"/>
    <w:rsid w:val="00472B32"/>
    <w:rsid w:val="00472BB2"/>
    <w:rsid w:val="00472BC9"/>
    <w:rsid w:val="00472C45"/>
    <w:rsid w:val="00472C93"/>
    <w:rsid w:val="00472CAC"/>
    <w:rsid w:val="00472E2A"/>
    <w:rsid w:val="00472F78"/>
    <w:rsid w:val="00472FB7"/>
    <w:rsid w:val="00473AE4"/>
    <w:rsid w:val="00473B39"/>
    <w:rsid w:val="00473D8B"/>
    <w:rsid w:val="0047429E"/>
    <w:rsid w:val="004745E7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76"/>
    <w:rsid w:val="00476481"/>
    <w:rsid w:val="0047648C"/>
    <w:rsid w:val="004765E2"/>
    <w:rsid w:val="00476601"/>
    <w:rsid w:val="004766B3"/>
    <w:rsid w:val="004766EC"/>
    <w:rsid w:val="00476793"/>
    <w:rsid w:val="00476817"/>
    <w:rsid w:val="00476D8C"/>
    <w:rsid w:val="00476EBA"/>
    <w:rsid w:val="004770D0"/>
    <w:rsid w:val="00477138"/>
    <w:rsid w:val="0047753D"/>
    <w:rsid w:val="0047753F"/>
    <w:rsid w:val="00477541"/>
    <w:rsid w:val="00477925"/>
    <w:rsid w:val="00477CA3"/>
    <w:rsid w:val="00480144"/>
    <w:rsid w:val="004803BC"/>
    <w:rsid w:val="00480571"/>
    <w:rsid w:val="004806B6"/>
    <w:rsid w:val="00480846"/>
    <w:rsid w:val="00480FB4"/>
    <w:rsid w:val="0048107D"/>
    <w:rsid w:val="0048115C"/>
    <w:rsid w:val="00481448"/>
    <w:rsid w:val="004819FA"/>
    <w:rsid w:val="00481DD5"/>
    <w:rsid w:val="00481F79"/>
    <w:rsid w:val="0048211F"/>
    <w:rsid w:val="0048214D"/>
    <w:rsid w:val="00482262"/>
    <w:rsid w:val="00482363"/>
    <w:rsid w:val="004824CA"/>
    <w:rsid w:val="0048265E"/>
    <w:rsid w:val="004826B3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F32"/>
    <w:rsid w:val="004841B0"/>
    <w:rsid w:val="00484522"/>
    <w:rsid w:val="00484606"/>
    <w:rsid w:val="0048496F"/>
    <w:rsid w:val="00484A1B"/>
    <w:rsid w:val="00484E64"/>
    <w:rsid w:val="00484FDB"/>
    <w:rsid w:val="004850EE"/>
    <w:rsid w:val="0048523F"/>
    <w:rsid w:val="004852E2"/>
    <w:rsid w:val="00485477"/>
    <w:rsid w:val="0048588D"/>
    <w:rsid w:val="00485AA2"/>
    <w:rsid w:val="00485CE7"/>
    <w:rsid w:val="004862B0"/>
    <w:rsid w:val="00486332"/>
    <w:rsid w:val="00486336"/>
    <w:rsid w:val="00486456"/>
    <w:rsid w:val="00486664"/>
    <w:rsid w:val="00486739"/>
    <w:rsid w:val="004867C5"/>
    <w:rsid w:val="00486BFE"/>
    <w:rsid w:val="004879F6"/>
    <w:rsid w:val="00487D31"/>
    <w:rsid w:val="00487E80"/>
    <w:rsid w:val="00487F29"/>
    <w:rsid w:val="00487F3F"/>
    <w:rsid w:val="00490138"/>
    <w:rsid w:val="0049036F"/>
    <w:rsid w:val="00490445"/>
    <w:rsid w:val="00490693"/>
    <w:rsid w:val="00490841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B64"/>
    <w:rsid w:val="00491DDB"/>
    <w:rsid w:val="00491F36"/>
    <w:rsid w:val="00492BD0"/>
    <w:rsid w:val="0049300B"/>
    <w:rsid w:val="00493113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19A"/>
    <w:rsid w:val="0049432F"/>
    <w:rsid w:val="00494348"/>
    <w:rsid w:val="004944FD"/>
    <w:rsid w:val="0049451D"/>
    <w:rsid w:val="004946E4"/>
    <w:rsid w:val="00494B65"/>
    <w:rsid w:val="00494E11"/>
    <w:rsid w:val="004951CC"/>
    <w:rsid w:val="004952C0"/>
    <w:rsid w:val="004955DB"/>
    <w:rsid w:val="004959E0"/>
    <w:rsid w:val="00495A32"/>
    <w:rsid w:val="00495B0C"/>
    <w:rsid w:val="00495D5F"/>
    <w:rsid w:val="00495E97"/>
    <w:rsid w:val="004960AC"/>
    <w:rsid w:val="00496381"/>
    <w:rsid w:val="00496541"/>
    <w:rsid w:val="00496D6C"/>
    <w:rsid w:val="00496DDF"/>
    <w:rsid w:val="00497384"/>
    <w:rsid w:val="004973AE"/>
    <w:rsid w:val="0049786B"/>
    <w:rsid w:val="00497C99"/>
    <w:rsid w:val="004A0185"/>
    <w:rsid w:val="004A03B5"/>
    <w:rsid w:val="004A08A0"/>
    <w:rsid w:val="004A08A6"/>
    <w:rsid w:val="004A08B4"/>
    <w:rsid w:val="004A0FA8"/>
    <w:rsid w:val="004A10CD"/>
    <w:rsid w:val="004A11A0"/>
    <w:rsid w:val="004A17C4"/>
    <w:rsid w:val="004A17DB"/>
    <w:rsid w:val="004A1899"/>
    <w:rsid w:val="004A18F9"/>
    <w:rsid w:val="004A195A"/>
    <w:rsid w:val="004A1AAC"/>
    <w:rsid w:val="004A1AAE"/>
    <w:rsid w:val="004A1C40"/>
    <w:rsid w:val="004A1D3B"/>
    <w:rsid w:val="004A1FA2"/>
    <w:rsid w:val="004A2189"/>
    <w:rsid w:val="004A23D5"/>
    <w:rsid w:val="004A2683"/>
    <w:rsid w:val="004A2781"/>
    <w:rsid w:val="004A2DC5"/>
    <w:rsid w:val="004A319A"/>
    <w:rsid w:val="004A3660"/>
    <w:rsid w:val="004A3A62"/>
    <w:rsid w:val="004A425E"/>
    <w:rsid w:val="004A4303"/>
    <w:rsid w:val="004A4361"/>
    <w:rsid w:val="004A4670"/>
    <w:rsid w:val="004A46D9"/>
    <w:rsid w:val="004A48C2"/>
    <w:rsid w:val="004A4B0E"/>
    <w:rsid w:val="004A4CFA"/>
    <w:rsid w:val="004A506A"/>
    <w:rsid w:val="004A5676"/>
    <w:rsid w:val="004A5732"/>
    <w:rsid w:val="004A5D50"/>
    <w:rsid w:val="004A5EF7"/>
    <w:rsid w:val="004A63A8"/>
    <w:rsid w:val="004A63D3"/>
    <w:rsid w:val="004A67CA"/>
    <w:rsid w:val="004A683E"/>
    <w:rsid w:val="004A6985"/>
    <w:rsid w:val="004A6995"/>
    <w:rsid w:val="004A6E84"/>
    <w:rsid w:val="004A7121"/>
    <w:rsid w:val="004A74A0"/>
    <w:rsid w:val="004A75C9"/>
    <w:rsid w:val="004A7603"/>
    <w:rsid w:val="004A7642"/>
    <w:rsid w:val="004A79A3"/>
    <w:rsid w:val="004A7B84"/>
    <w:rsid w:val="004A7DBF"/>
    <w:rsid w:val="004A7E74"/>
    <w:rsid w:val="004B0183"/>
    <w:rsid w:val="004B09C1"/>
    <w:rsid w:val="004B0CCD"/>
    <w:rsid w:val="004B0DE6"/>
    <w:rsid w:val="004B0E2B"/>
    <w:rsid w:val="004B0E9C"/>
    <w:rsid w:val="004B0EE2"/>
    <w:rsid w:val="004B1438"/>
    <w:rsid w:val="004B15A3"/>
    <w:rsid w:val="004B1836"/>
    <w:rsid w:val="004B1DAC"/>
    <w:rsid w:val="004B1DFE"/>
    <w:rsid w:val="004B1FF5"/>
    <w:rsid w:val="004B224B"/>
    <w:rsid w:val="004B22AC"/>
    <w:rsid w:val="004B247F"/>
    <w:rsid w:val="004B24EF"/>
    <w:rsid w:val="004B26F7"/>
    <w:rsid w:val="004B2DEA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4D"/>
    <w:rsid w:val="004B4C91"/>
    <w:rsid w:val="004B53AE"/>
    <w:rsid w:val="004B54DA"/>
    <w:rsid w:val="004B575C"/>
    <w:rsid w:val="004B5A21"/>
    <w:rsid w:val="004B5B8D"/>
    <w:rsid w:val="004B5BD3"/>
    <w:rsid w:val="004B6460"/>
    <w:rsid w:val="004B6BB8"/>
    <w:rsid w:val="004B6DD6"/>
    <w:rsid w:val="004B6E61"/>
    <w:rsid w:val="004B71F3"/>
    <w:rsid w:val="004B7532"/>
    <w:rsid w:val="004B75A0"/>
    <w:rsid w:val="004C005F"/>
    <w:rsid w:val="004C0110"/>
    <w:rsid w:val="004C03B2"/>
    <w:rsid w:val="004C03F9"/>
    <w:rsid w:val="004C042E"/>
    <w:rsid w:val="004C04AF"/>
    <w:rsid w:val="004C08B2"/>
    <w:rsid w:val="004C0B59"/>
    <w:rsid w:val="004C0B70"/>
    <w:rsid w:val="004C0C6B"/>
    <w:rsid w:val="004C0E38"/>
    <w:rsid w:val="004C0EFE"/>
    <w:rsid w:val="004C0F13"/>
    <w:rsid w:val="004C112D"/>
    <w:rsid w:val="004C1555"/>
    <w:rsid w:val="004C16D0"/>
    <w:rsid w:val="004C1903"/>
    <w:rsid w:val="004C1EEC"/>
    <w:rsid w:val="004C207D"/>
    <w:rsid w:val="004C23BC"/>
    <w:rsid w:val="004C289A"/>
    <w:rsid w:val="004C2BB0"/>
    <w:rsid w:val="004C2C4A"/>
    <w:rsid w:val="004C2E0D"/>
    <w:rsid w:val="004C309B"/>
    <w:rsid w:val="004C323A"/>
    <w:rsid w:val="004C331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1E5"/>
    <w:rsid w:val="004C52A4"/>
    <w:rsid w:val="004C54EF"/>
    <w:rsid w:val="004C5AE7"/>
    <w:rsid w:val="004C5C31"/>
    <w:rsid w:val="004C5CA0"/>
    <w:rsid w:val="004C5E4D"/>
    <w:rsid w:val="004C5F2E"/>
    <w:rsid w:val="004C634D"/>
    <w:rsid w:val="004C6392"/>
    <w:rsid w:val="004C6B27"/>
    <w:rsid w:val="004C6BF0"/>
    <w:rsid w:val="004C6EED"/>
    <w:rsid w:val="004C70C2"/>
    <w:rsid w:val="004C7172"/>
    <w:rsid w:val="004C72A9"/>
    <w:rsid w:val="004C75CC"/>
    <w:rsid w:val="004C7737"/>
    <w:rsid w:val="004C791D"/>
    <w:rsid w:val="004C7C57"/>
    <w:rsid w:val="004D01C2"/>
    <w:rsid w:val="004D0359"/>
    <w:rsid w:val="004D0C4C"/>
    <w:rsid w:val="004D0C65"/>
    <w:rsid w:val="004D0DE6"/>
    <w:rsid w:val="004D13BA"/>
    <w:rsid w:val="004D186E"/>
    <w:rsid w:val="004D1886"/>
    <w:rsid w:val="004D1B22"/>
    <w:rsid w:val="004D1B6B"/>
    <w:rsid w:val="004D1C80"/>
    <w:rsid w:val="004D1CC7"/>
    <w:rsid w:val="004D269C"/>
    <w:rsid w:val="004D2887"/>
    <w:rsid w:val="004D28E5"/>
    <w:rsid w:val="004D2A3E"/>
    <w:rsid w:val="004D2B6C"/>
    <w:rsid w:val="004D2C27"/>
    <w:rsid w:val="004D3039"/>
    <w:rsid w:val="004D318A"/>
    <w:rsid w:val="004D34F1"/>
    <w:rsid w:val="004D3D14"/>
    <w:rsid w:val="004D3D24"/>
    <w:rsid w:val="004D3ED1"/>
    <w:rsid w:val="004D42D6"/>
    <w:rsid w:val="004D439A"/>
    <w:rsid w:val="004D46FA"/>
    <w:rsid w:val="004D4ABF"/>
    <w:rsid w:val="004D4B9D"/>
    <w:rsid w:val="004D4C59"/>
    <w:rsid w:val="004D4DD0"/>
    <w:rsid w:val="004D4E15"/>
    <w:rsid w:val="004D4E34"/>
    <w:rsid w:val="004D50BB"/>
    <w:rsid w:val="004D50DF"/>
    <w:rsid w:val="004D5732"/>
    <w:rsid w:val="004D57BD"/>
    <w:rsid w:val="004D57D2"/>
    <w:rsid w:val="004D59E4"/>
    <w:rsid w:val="004D5D57"/>
    <w:rsid w:val="004D5EE1"/>
    <w:rsid w:val="004D5F19"/>
    <w:rsid w:val="004D60BB"/>
    <w:rsid w:val="004D6449"/>
    <w:rsid w:val="004D6667"/>
    <w:rsid w:val="004D698A"/>
    <w:rsid w:val="004D69E8"/>
    <w:rsid w:val="004D6A54"/>
    <w:rsid w:val="004D6DF1"/>
    <w:rsid w:val="004D6DF9"/>
    <w:rsid w:val="004D6E50"/>
    <w:rsid w:val="004D7198"/>
    <w:rsid w:val="004D725F"/>
    <w:rsid w:val="004D74E8"/>
    <w:rsid w:val="004D779A"/>
    <w:rsid w:val="004D7A58"/>
    <w:rsid w:val="004D7B75"/>
    <w:rsid w:val="004D7D51"/>
    <w:rsid w:val="004D7EB5"/>
    <w:rsid w:val="004E0646"/>
    <w:rsid w:val="004E0712"/>
    <w:rsid w:val="004E095F"/>
    <w:rsid w:val="004E0CBC"/>
    <w:rsid w:val="004E0D80"/>
    <w:rsid w:val="004E0F1F"/>
    <w:rsid w:val="004E103C"/>
    <w:rsid w:val="004E162A"/>
    <w:rsid w:val="004E1CB9"/>
    <w:rsid w:val="004E1EB0"/>
    <w:rsid w:val="004E22CD"/>
    <w:rsid w:val="004E2477"/>
    <w:rsid w:val="004E2860"/>
    <w:rsid w:val="004E287A"/>
    <w:rsid w:val="004E290E"/>
    <w:rsid w:val="004E2B41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DD0"/>
    <w:rsid w:val="004E4EFF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C3"/>
    <w:rsid w:val="004E6B69"/>
    <w:rsid w:val="004E6CBB"/>
    <w:rsid w:val="004E6DF5"/>
    <w:rsid w:val="004E70DA"/>
    <w:rsid w:val="004E71D2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B8F"/>
    <w:rsid w:val="004F0CF3"/>
    <w:rsid w:val="004F0DD6"/>
    <w:rsid w:val="004F0E00"/>
    <w:rsid w:val="004F0FAD"/>
    <w:rsid w:val="004F10A1"/>
    <w:rsid w:val="004F135D"/>
    <w:rsid w:val="004F1500"/>
    <w:rsid w:val="004F16EB"/>
    <w:rsid w:val="004F1737"/>
    <w:rsid w:val="004F17F3"/>
    <w:rsid w:val="004F1E0A"/>
    <w:rsid w:val="004F1FE8"/>
    <w:rsid w:val="004F2068"/>
    <w:rsid w:val="004F23E0"/>
    <w:rsid w:val="004F27A8"/>
    <w:rsid w:val="004F2D6D"/>
    <w:rsid w:val="004F2E95"/>
    <w:rsid w:val="004F3060"/>
    <w:rsid w:val="004F3498"/>
    <w:rsid w:val="004F35E2"/>
    <w:rsid w:val="004F3823"/>
    <w:rsid w:val="004F3AE6"/>
    <w:rsid w:val="004F4040"/>
    <w:rsid w:val="004F4578"/>
    <w:rsid w:val="004F45B2"/>
    <w:rsid w:val="004F46D2"/>
    <w:rsid w:val="004F49C5"/>
    <w:rsid w:val="004F4E97"/>
    <w:rsid w:val="004F516C"/>
    <w:rsid w:val="004F5658"/>
    <w:rsid w:val="004F5B6B"/>
    <w:rsid w:val="004F5D88"/>
    <w:rsid w:val="004F696D"/>
    <w:rsid w:val="004F6E0A"/>
    <w:rsid w:val="004F6E5F"/>
    <w:rsid w:val="004F7085"/>
    <w:rsid w:val="004F730D"/>
    <w:rsid w:val="004F77F8"/>
    <w:rsid w:val="004F78E9"/>
    <w:rsid w:val="004F7A51"/>
    <w:rsid w:val="004F7CF3"/>
    <w:rsid w:val="004F7DDC"/>
    <w:rsid w:val="00500264"/>
    <w:rsid w:val="005006C7"/>
    <w:rsid w:val="00500CB9"/>
    <w:rsid w:val="00500F0C"/>
    <w:rsid w:val="00501235"/>
    <w:rsid w:val="005013C1"/>
    <w:rsid w:val="00501474"/>
    <w:rsid w:val="0050172A"/>
    <w:rsid w:val="0050196A"/>
    <w:rsid w:val="00501FD5"/>
    <w:rsid w:val="005020DD"/>
    <w:rsid w:val="0050224F"/>
    <w:rsid w:val="0050227D"/>
    <w:rsid w:val="0050253A"/>
    <w:rsid w:val="005026DE"/>
    <w:rsid w:val="005029CA"/>
    <w:rsid w:val="00502B76"/>
    <w:rsid w:val="00502E7F"/>
    <w:rsid w:val="005038EE"/>
    <w:rsid w:val="00503BBD"/>
    <w:rsid w:val="00503C83"/>
    <w:rsid w:val="00503F11"/>
    <w:rsid w:val="005043EC"/>
    <w:rsid w:val="00504A8B"/>
    <w:rsid w:val="00504BB7"/>
    <w:rsid w:val="00504C02"/>
    <w:rsid w:val="00504C74"/>
    <w:rsid w:val="00504F42"/>
    <w:rsid w:val="005053A5"/>
    <w:rsid w:val="0050555C"/>
    <w:rsid w:val="005058B8"/>
    <w:rsid w:val="00505FD9"/>
    <w:rsid w:val="0050606A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D52"/>
    <w:rsid w:val="00507EE4"/>
    <w:rsid w:val="00510850"/>
    <w:rsid w:val="00510BE9"/>
    <w:rsid w:val="00511046"/>
    <w:rsid w:val="005110A0"/>
    <w:rsid w:val="0051113E"/>
    <w:rsid w:val="005112CD"/>
    <w:rsid w:val="005115AD"/>
    <w:rsid w:val="00511627"/>
    <w:rsid w:val="005117FE"/>
    <w:rsid w:val="0051181B"/>
    <w:rsid w:val="0051199B"/>
    <w:rsid w:val="005119FC"/>
    <w:rsid w:val="00511B5E"/>
    <w:rsid w:val="00511BFC"/>
    <w:rsid w:val="00511DC7"/>
    <w:rsid w:val="005128F2"/>
    <w:rsid w:val="005132D5"/>
    <w:rsid w:val="005133CE"/>
    <w:rsid w:val="005134EC"/>
    <w:rsid w:val="0051363E"/>
    <w:rsid w:val="005136D3"/>
    <w:rsid w:val="0051380E"/>
    <w:rsid w:val="005138B5"/>
    <w:rsid w:val="00513CF1"/>
    <w:rsid w:val="005142D6"/>
    <w:rsid w:val="0051438E"/>
    <w:rsid w:val="00514392"/>
    <w:rsid w:val="005144D8"/>
    <w:rsid w:val="0051477E"/>
    <w:rsid w:val="0051489E"/>
    <w:rsid w:val="00514B27"/>
    <w:rsid w:val="00514B49"/>
    <w:rsid w:val="00514E6D"/>
    <w:rsid w:val="005151C4"/>
    <w:rsid w:val="005152A6"/>
    <w:rsid w:val="005156E2"/>
    <w:rsid w:val="005157F3"/>
    <w:rsid w:val="00515B33"/>
    <w:rsid w:val="00515B7C"/>
    <w:rsid w:val="00515C0E"/>
    <w:rsid w:val="00516286"/>
    <w:rsid w:val="00516338"/>
    <w:rsid w:val="00516B73"/>
    <w:rsid w:val="00517100"/>
    <w:rsid w:val="005171D1"/>
    <w:rsid w:val="005171EE"/>
    <w:rsid w:val="00517BCD"/>
    <w:rsid w:val="00517E5F"/>
    <w:rsid w:val="00520042"/>
    <w:rsid w:val="005200AE"/>
    <w:rsid w:val="005203FC"/>
    <w:rsid w:val="005205AE"/>
    <w:rsid w:val="0052062F"/>
    <w:rsid w:val="00520C78"/>
    <w:rsid w:val="005211A6"/>
    <w:rsid w:val="0052182B"/>
    <w:rsid w:val="00521933"/>
    <w:rsid w:val="00521DF5"/>
    <w:rsid w:val="00521E1E"/>
    <w:rsid w:val="005220FD"/>
    <w:rsid w:val="005223B2"/>
    <w:rsid w:val="00522C5D"/>
    <w:rsid w:val="00522C6D"/>
    <w:rsid w:val="00522CD7"/>
    <w:rsid w:val="005236A6"/>
    <w:rsid w:val="00523820"/>
    <w:rsid w:val="00523878"/>
    <w:rsid w:val="00523A6E"/>
    <w:rsid w:val="00523FD8"/>
    <w:rsid w:val="0052495C"/>
    <w:rsid w:val="00524CB6"/>
    <w:rsid w:val="00524F9F"/>
    <w:rsid w:val="00525134"/>
    <w:rsid w:val="00525174"/>
    <w:rsid w:val="0052517B"/>
    <w:rsid w:val="0052549D"/>
    <w:rsid w:val="0052561A"/>
    <w:rsid w:val="005259A6"/>
    <w:rsid w:val="00525B7C"/>
    <w:rsid w:val="00526035"/>
    <w:rsid w:val="00526089"/>
    <w:rsid w:val="00526D35"/>
    <w:rsid w:val="00526EE5"/>
    <w:rsid w:val="00527208"/>
    <w:rsid w:val="0052744F"/>
    <w:rsid w:val="0052764D"/>
    <w:rsid w:val="0052785D"/>
    <w:rsid w:val="00527A45"/>
    <w:rsid w:val="00527C63"/>
    <w:rsid w:val="00527C86"/>
    <w:rsid w:val="005302D4"/>
    <w:rsid w:val="00530447"/>
    <w:rsid w:val="00530457"/>
    <w:rsid w:val="005304E3"/>
    <w:rsid w:val="0053066E"/>
    <w:rsid w:val="0053083D"/>
    <w:rsid w:val="0053085A"/>
    <w:rsid w:val="005308AB"/>
    <w:rsid w:val="00530C97"/>
    <w:rsid w:val="00530FCD"/>
    <w:rsid w:val="00531129"/>
    <w:rsid w:val="00531200"/>
    <w:rsid w:val="0053132A"/>
    <w:rsid w:val="005313F9"/>
    <w:rsid w:val="005314E9"/>
    <w:rsid w:val="00531638"/>
    <w:rsid w:val="00531820"/>
    <w:rsid w:val="00531F70"/>
    <w:rsid w:val="00531FFE"/>
    <w:rsid w:val="0053208B"/>
    <w:rsid w:val="0053219E"/>
    <w:rsid w:val="0053253F"/>
    <w:rsid w:val="0053256B"/>
    <w:rsid w:val="00532626"/>
    <w:rsid w:val="00532B45"/>
    <w:rsid w:val="00532C31"/>
    <w:rsid w:val="005330C1"/>
    <w:rsid w:val="005337E0"/>
    <w:rsid w:val="00533D9A"/>
    <w:rsid w:val="00533DA7"/>
    <w:rsid w:val="00534108"/>
    <w:rsid w:val="0053442B"/>
    <w:rsid w:val="00534C48"/>
    <w:rsid w:val="00535049"/>
    <w:rsid w:val="00535404"/>
    <w:rsid w:val="005356E4"/>
    <w:rsid w:val="00535AEB"/>
    <w:rsid w:val="00535B02"/>
    <w:rsid w:val="00535DBD"/>
    <w:rsid w:val="00536509"/>
    <w:rsid w:val="00536912"/>
    <w:rsid w:val="00536E26"/>
    <w:rsid w:val="00536F64"/>
    <w:rsid w:val="00537798"/>
    <w:rsid w:val="005378EE"/>
    <w:rsid w:val="00537B95"/>
    <w:rsid w:val="00537CA9"/>
    <w:rsid w:val="00537D00"/>
    <w:rsid w:val="00537D12"/>
    <w:rsid w:val="00537DF2"/>
    <w:rsid w:val="00537E77"/>
    <w:rsid w:val="005401A3"/>
    <w:rsid w:val="0054047B"/>
    <w:rsid w:val="005405CD"/>
    <w:rsid w:val="0054080D"/>
    <w:rsid w:val="00540895"/>
    <w:rsid w:val="00540AF3"/>
    <w:rsid w:val="00540D39"/>
    <w:rsid w:val="00540D8C"/>
    <w:rsid w:val="00540DAA"/>
    <w:rsid w:val="0054124D"/>
    <w:rsid w:val="0054139B"/>
    <w:rsid w:val="00541668"/>
    <w:rsid w:val="00541ACF"/>
    <w:rsid w:val="00541B16"/>
    <w:rsid w:val="0054222C"/>
    <w:rsid w:val="00542419"/>
    <w:rsid w:val="0054269E"/>
    <w:rsid w:val="00542700"/>
    <w:rsid w:val="00542790"/>
    <w:rsid w:val="005430CD"/>
    <w:rsid w:val="005431B5"/>
    <w:rsid w:val="00543489"/>
    <w:rsid w:val="005434C7"/>
    <w:rsid w:val="005434D4"/>
    <w:rsid w:val="00543E2D"/>
    <w:rsid w:val="005443E5"/>
    <w:rsid w:val="005444D4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57D"/>
    <w:rsid w:val="005466F0"/>
    <w:rsid w:val="00546AF9"/>
    <w:rsid w:val="00546EA9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264"/>
    <w:rsid w:val="005502D6"/>
    <w:rsid w:val="0055070F"/>
    <w:rsid w:val="00550772"/>
    <w:rsid w:val="0055083D"/>
    <w:rsid w:val="00550CC7"/>
    <w:rsid w:val="00550D4F"/>
    <w:rsid w:val="00550EEF"/>
    <w:rsid w:val="00550F2D"/>
    <w:rsid w:val="005510A3"/>
    <w:rsid w:val="00551183"/>
    <w:rsid w:val="005511D4"/>
    <w:rsid w:val="00551378"/>
    <w:rsid w:val="00551DD8"/>
    <w:rsid w:val="00551F37"/>
    <w:rsid w:val="0055222E"/>
    <w:rsid w:val="00552340"/>
    <w:rsid w:val="005523D6"/>
    <w:rsid w:val="00552639"/>
    <w:rsid w:val="005528DF"/>
    <w:rsid w:val="00552B0D"/>
    <w:rsid w:val="00552C6E"/>
    <w:rsid w:val="00553039"/>
    <w:rsid w:val="00553203"/>
    <w:rsid w:val="005533CA"/>
    <w:rsid w:val="005533FE"/>
    <w:rsid w:val="00553B61"/>
    <w:rsid w:val="00553B89"/>
    <w:rsid w:val="00553D1A"/>
    <w:rsid w:val="00553EAE"/>
    <w:rsid w:val="00554061"/>
    <w:rsid w:val="00554112"/>
    <w:rsid w:val="00554531"/>
    <w:rsid w:val="0055464B"/>
    <w:rsid w:val="00554BE6"/>
    <w:rsid w:val="00554E22"/>
    <w:rsid w:val="005550F3"/>
    <w:rsid w:val="0055579C"/>
    <w:rsid w:val="00555857"/>
    <w:rsid w:val="00555B4B"/>
    <w:rsid w:val="00555D73"/>
    <w:rsid w:val="005561B1"/>
    <w:rsid w:val="005563BA"/>
    <w:rsid w:val="005564B6"/>
    <w:rsid w:val="0055689A"/>
    <w:rsid w:val="00556C91"/>
    <w:rsid w:val="00556DF7"/>
    <w:rsid w:val="00556F49"/>
    <w:rsid w:val="00556F4C"/>
    <w:rsid w:val="005570A3"/>
    <w:rsid w:val="005575A1"/>
    <w:rsid w:val="00557AC3"/>
    <w:rsid w:val="00557C93"/>
    <w:rsid w:val="00557E06"/>
    <w:rsid w:val="00557E1B"/>
    <w:rsid w:val="00560059"/>
    <w:rsid w:val="005604D4"/>
    <w:rsid w:val="00560631"/>
    <w:rsid w:val="0056078D"/>
    <w:rsid w:val="00560943"/>
    <w:rsid w:val="00560D1F"/>
    <w:rsid w:val="00561165"/>
    <w:rsid w:val="005611F0"/>
    <w:rsid w:val="005616EB"/>
    <w:rsid w:val="00561BF6"/>
    <w:rsid w:val="00561C73"/>
    <w:rsid w:val="00562642"/>
    <w:rsid w:val="00562715"/>
    <w:rsid w:val="00562729"/>
    <w:rsid w:val="00562AE9"/>
    <w:rsid w:val="0056322E"/>
    <w:rsid w:val="005638F2"/>
    <w:rsid w:val="00563935"/>
    <w:rsid w:val="00563AE3"/>
    <w:rsid w:val="00563E3C"/>
    <w:rsid w:val="00564210"/>
    <w:rsid w:val="005643F6"/>
    <w:rsid w:val="00564AE2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8A0"/>
    <w:rsid w:val="00565B03"/>
    <w:rsid w:val="00565D63"/>
    <w:rsid w:val="005660DE"/>
    <w:rsid w:val="00566403"/>
    <w:rsid w:val="0056670A"/>
    <w:rsid w:val="00566C06"/>
    <w:rsid w:val="00566C53"/>
    <w:rsid w:val="00566EDC"/>
    <w:rsid w:val="005672DA"/>
    <w:rsid w:val="00567935"/>
    <w:rsid w:val="00567950"/>
    <w:rsid w:val="00567A25"/>
    <w:rsid w:val="00567B72"/>
    <w:rsid w:val="00567BE6"/>
    <w:rsid w:val="005700C4"/>
    <w:rsid w:val="0057012A"/>
    <w:rsid w:val="00570600"/>
    <w:rsid w:val="0057083E"/>
    <w:rsid w:val="005709D8"/>
    <w:rsid w:val="00570C93"/>
    <w:rsid w:val="00570D4E"/>
    <w:rsid w:val="00570D6D"/>
    <w:rsid w:val="00570D78"/>
    <w:rsid w:val="0057161B"/>
    <w:rsid w:val="00571775"/>
    <w:rsid w:val="00571B31"/>
    <w:rsid w:val="00571B86"/>
    <w:rsid w:val="00572117"/>
    <w:rsid w:val="0057213F"/>
    <w:rsid w:val="0057279F"/>
    <w:rsid w:val="00572873"/>
    <w:rsid w:val="00572CE4"/>
    <w:rsid w:val="00572D44"/>
    <w:rsid w:val="00572EAB"/>
    <w:rsid w:val="00572EC7"/>
    <w:rsid w:val="00573064"/>
    <w:rsid w:val="00573127"/>
    <w:rsid w:val="00573B5D"/>
    <w:rsid w:val="00573C9C"/>
    <w:rsid w:val="00573F1D"/>
    <w:rsid w:val="00574158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C1F"/>
    <w:rsid w:val="00577136"/>
    <w:rsid w:val="0057730C"/>
    <w:rsid w:val="005773EB"/>
    <w:rsid w:val="0057741C"/>
    <w:rsid w:val="005774A9"/>
    <w:rsid w:val="005775AF"/>
    <w:rsid w:val="00577714"/>
    <w:rsid w:val="00577AD7"/>
    <w:rsid w:val="00577AFB"/>
    <w:rsid w:val="00577B93"/>
    <w:rsid w:val="00577C76"/>
    <w:rsid w:val="00577E99"/>
    <w:rsid w:val="0058056D"/>
    <w:rsid w:val="00580A66"/>
    <w:rsid w:val="00580C41"/>
    <w:rsid w:val="005813E6"/>
    <w:rsid w:val="005819D6"/>
    <w:rsid w:val="00581A64"/>
    <w:rsid w:val="0058202C"/>
    <w:rsid w:val="00582148"/>
    <w:rsid w:val="005821ED"/>
    <w:rsid w:val="0058262F"/>
    <w:rsid w:val="00582845"/>
    <w:rsid w:val="0058286D"/>
    <w:rsid w:val="00582AF2"/>
    <w:rsid w:val="00582AF4"/>
    <w:rsid w:val="0058316B"/>
    <w:rsid w:val="005832F5"/>
    <w:rsid w:val="0058343F"/>
    <w:rsid w:val="00583CF9"/>
    <w:rsid w:val="00583EB2"/>
    <w:rsid w:val="005840A0"/>
    <w:rsid w:val="00584278"/>
    <w:rsid w:val="005842D3"/>
    <w:rsid w:val="0058440C"/>
    <w:rsid w:val="005844A9"/>
    <w:rsid w:val="00584508"/>
    <w:rsid w:val="005846E9"/>
    <w:rsid w:val="00584D8B"/>
    <w:rsid w:val="00584E2E"/>
    <w:rsid w:val="0058532E"/>
    <w:rsid w:val="00585B5C"/>
    <w:rsid w:val="00585F11"/>
    <w:rsid w:val="0058677E"/>
    <w:rsid w:val="005867B8"/>
    <w:rsid w:val="005867C0"/>
    <w:rsid w:val="005869E6"/>
    <w:rsid w:val="00586B51"/>
    <w:rsid w:val="00586B57"/>
    <w:rsid w:val="00586E0F"/>
    <w:rsid w:val="00587067"/>
    <w:rsid w:val="005870E3"/>
    <w:rsid w:val="0058778E"/>
    <w:rsid w:val="005877B7"/>
    <w:rsid w:val="005878A1"/>
    <w:rsid w:val="00587D8C"/>
    <w:rsid w:val="00587E48"/>
    <w:rsid w:val="00590187"/>
    <w:rsid w:val="0059024E"/>
    <w:rsid w:val="00590275"/>
    <w:rsid w:val="0059049B"/>
    <w:rsid w:val="00590A00"/>
    <w:rsid w:val="00590AEA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789"/>
    <w:rsid w:val="00592A43"/>
    <w:rsid w:val="00592D1C"/>
    <w:rsid w:val="005932BE"/>
    <w:rsid w:val="0059334C"/>
    <w:rsid w:val="005938CA"/>
    <w:rsid w:val="00593ABD"/>
    <w:rsid w:val="00593AF3"/>
    <w:rsid w:val="00593D03"/>
    <w:rsid w:val="00593F0E"/>
    <w:rsid w:val="0059462B"/>
    <w:rsid w:val="00594793"/>
    <w:rsid w:val="0059491B"/>
    <w:rsid w:val="0059543E"/>
    <w:rsid w:val="00595487"/>
    <w:rsid w:val="0059556A"/>
    <w:rsid w:val="00595766"/>
    <w:rsid w:val="005958D2"/>
    <w:rsid w:val="005958F2"/>
    <w:rsid w:val="00595ABC"/>
    <w:rsid w:val="00595E4A"/>
    <w:rsid w:val="00596256"/>
    <w:rsid w:val="005964A7"/>
    <w:rsid w:val="005964BC"/>
    <w:rsid w:val="005968C3"/>
    <w:rsid w:val="00596934"/>
    <w:rsid w:val="00596A1F"/>
    <w:rsid w:val="00596C04"/>
    <w:rsid w:val="00596CDC"/>
    <w:rsid w:val="00596F1F"/>
    <w:rsid w:val="00597062"/>
    <w:rsid w:val="005974F0"/>
    <w:rsid w:val="005975A8"/>
    <w:rsid w:val="00597987"/>
    <w:rsid w:val="00597996"/>
    <w:rsid w:val="005979F8"/>
    <w:rsid w:val="00597B1B"/>
    <w:rsid w:val="00597C7A"/>
    <w:rsid w:val="00597F53"/>
    <w:rsid w:val="005A0C67"/>
    <w:rsid w:val="005A0D28"/>
    <w:rsid w:val="005A0E12"/>
    <w:rsid w:val="005A1149"/>
    <w:rsid w:val="005A1346"/>
    <w:rsid w:val="005A1437"/>
    <w:rsid w:val="005A1797"/>
    <w:rsid w:val="005A198D"/>
    <w:rsid w:val="005A1E20"/>
    <w:rsid w:val="005A1E33"/>
    <w:rsid w:val="005A208F"/>
    <w:rsid w:val="005A20C5"/>
    <w:rsid w:val="005A20EB"/>
    <w:rsid w:val="005A2373"/>
    <w:rsid w:val="005A25CB"/>
    <w:rsid w:val="005A2792"/>
    <w:rsid w:val="005A28D8"/>
    <w:rsid w:val="005A2C97"/>
    <w:rsid w:val="005A2E7C"/>
    <w:rsid w:val="005A30FA"/>
    <w:rsid w:val="005A3212"/>
    <w:rsid w:val="005A325F"/>
    <w:rsid w:val="005A3464"/>
    <w:rsid w:val="005A356F"/>
    <w:rsid w:val="005A35A4"/>
    <w:rsid w:val="005A3A43"/>
    <w:rsid w:val="005A3B66"/>
    <w:rsid w:val="005A3F43"/>
    <w:rsid w:val="005A3F44"/>
    <w:rsid w:val="005A40AE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686"/>
    <w:rsid w:val="005A6B62"/>
    <w:rsid w:val="005A6DB7"/>
    <w:rsid w:val="005A7188"/>
    <w:rsid w:val="005A759C"/>
    <w:rsid w:val="005A7949"/>
    <w:rsid w:val="005B0227"/>
    <w:rsid w:val="005B04E3"/>
    <w:rsid w:val="005B0652"/>
    <w:rsid w:val="005B06D5"/>
    <w:rsid w:val="005B06D8"/>
    <w:rsid w:val="005B082D"/>
    <w:rsid w:val="005B0985"/>
    <w:rsid w:val="005B13BC"/>
    <w:rsid w:val="005B1458"/>
    <w:rsid w:val="005B1541"/>
    <w:rsid w:val="005B1629"/>
    <w:rsid w:val="005B1658"/>
    <w:rsid w:val="005B17A9"/>
    <w:rsid w:val="005B1852"/>
    <w:rsid w:val="005B1D9D"/>
    <w:rsid w:val="005B1DC7"/>
    <w:rsid w:val="005B205B"/>
    <w:rsid w:val="005B2071"/>
    <w:rsid w:val="005B2147"/>
    <w:rsid w:val="005B2375"/>
    <w:rsid w:val="005B2461"/>
    <w:rsid w:val="005B263A"/>
    <w:rsid w:val="005B273B"/>
    <w:rsid w:val="005B29F2"/>
    <w:rsid w:val="005B2BE6"/>
    <w:rsid w:val="005B2DCD"/>
    <w:rsid w:val="005B2E16"/>
    <w:rsid w:val="005B2FCA"/>
    <w:rsid w:val="005B34C0"/>
    <w:rsid w:val="005B35AE"/>
    <w:rsid w:val="005B3686"/>
    <w:rsid w:val="005B3A94"/>
    <w:rsid w:val="005B3C40"/>
    <w:rsid w:val="005B4219"/>
    <w:rsid w:val="005B4286"/>
    <w:rsid w:val="005B4502"/>
    <w:rsid w:val="005B45C5"/>
    <w:rsid w:val="005B469F"/>
    <w:rsid w:val="005B46A4"/>
    <w:rsid w:val="005B46D1"/>
    <w:rsid w:val="005B4974"/>
    <w:rsid w:val="005B5052"/>
    <w:rsid w:val="005B50DC"/>
    <w:rsid w:val="005B50FC"/>
    <w:rsid w:val="005B52F9"/>
    <w:rsid w:val="005B55BD"/>
    <w:rsid w:val="005B5606"/>
    <w:rsid w:val="005B585E"/>
    <w:rsid w:val="005B5E51"/>
    <w:rsid w:val="005B5EBB"/>
    <w:rsid w:val="005B60B3"/>
    <w:rsid w:val="005B61A8"/>
    <w:rsid w:val="005B63BF"/>
    <w:rsid w:val="005B673D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B7D97"/>
    <w:rsid w:val="005C036D"/>
    <w:rsid w:val="005C0504"/>
    <w:rsid w:val="005C0627"/>
    <w:rsid w:val="005C0688"/>
    <w:rsid w:val="005C0874"/>
    <w:rsid w:val="005C0AC0"/>
    <w:rsid w:val="005C0B5E"/>
    <w:rsid w:val="005C0BB3"/>
    <w:rsid w:val="005C0CDA"/>
    <w:rsid w:val="005C0E42"/>
    <w:rsid w:val="005C0FD6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1D8E"/>
    <w:rsid w:val="005C1EA5"/>
    <w:rsid w:val="005C1F82"/>
    <w:rsid w:val="005C22BC"/>
    <w:rsid w:val="005C2427"/>
    <w:rsid w:val="005C2527"/>
    <w:rsid w:val="005C2704"/>
    <w:rsid w:val="005C2958"/>
    <w:rsid w:val="005C2B66"/>
    <w:rsid w:val="005C2EFC"/>
    <w:rsid w:val="005C2F7E"/>
    <w:rsid w:val="005C30E0"/>
    <w:rsid w:val="005C3258"/>
    <w:rsid w:val="005C3285"/>
    <w:rsid w:val="005C3298"/>
    <w:rsid w:val="005C3830"/>
    <w:rsid w:val="005C3B9D"/>
    <w:rsid w:val="005C40B1"/>
    <w:rsid w:val="005C4256"/>
    <w:rsid w:val="005C435D"/>
    <w:rsid w:val="005C44A8"/>
    <w:rsid w:val="005C4A6D"/>
    <w:rsid w:val="005C4C82"/>
    <w:rsid w:val="005C4E8B"/>
    <w:rsid w:val="005C4EA9"/>
    <w:rsid w:val="005C5A2B"/>
    <w:rsid w:val="005C6007"/>
    <w:rsid w:val="005C6026"/>
    <w:rsid w:val="005C6311"/>
    <w:rsid w:val="005C6347"/>
    <w:rsid w:val="005C64C5"/>
    <w:rsid w:val="005C65C0"/>
    <w:rsid w:val="005C6858"/>
    <w:rsid w:val="005C69EF"/>
    <w:rsid w:val="005C6D24"/>
    <w:rsid w:val="005C6FF8"/>
    <w:rsid w:val="005C71A4"/>
    <w:rsid w:val="005C732E"/>
    <w:rsid w:val="005C754F"/>
    <w:rsid w:val="005C79CC"/>
    <w:rsid w:val="005C7B2E"/>
    <w:rsid w:val="005C7CE6"/>
    <w:rsid w:val="005C7F86"/>
    <w:rsid w:val="005D0045"/>
    <w:rsid w:val="005D0119"/>
    <w:rsid w:val="005D0357"/>
    <w:rsid w:val="005D05A5"/>
    <w:rsid w:val="005D05E1"/>
    <w:rsid w:val="005D0677"/>
    <w:rsid w:val="005D0713"/>
    <w:rsid w:val="005D0773"/>
    <w:rsid w:val="005D0A30"/>
    <w:rsid w:val="005D0A3A"/>
    <w:rsid w:val="005D1260"/>
    <w:rsid w:val="005D1409"/>
    <w:rsid w:val="005D142A"/>
    <w:rsid w:val="005D1848"/>
    <w:rsid w:val="005D199D"/>
    <w:rsid w:val="005D1A5D"/>
    <w:rsid w:val="005D1D67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6CF"/>
    <w:rsid w:val="005D39F1"/>
    <w:rsid w:val="005D3A21"/>
    <w:rsid w:val="005D3C8E"/>
    <w:rsid w:val="005D3F6F"/>
    <w:rsid w:val="005D407D"/>
    <w:rsid w:val="005D421E"/>
    <w:rsid w:val="005D4711"/>
    <w:rsid w:val="005D49A6"/>
    <w:rsid w:val="005D4B71"/>
    <w:rsid w:val="005D4D2F"/>
    <w:rsid w:val="005D4D5A"/>
    <w:rsid w:val="005D4E43"/>
    <w:rsid w:val="005D4FFF"/>
    <w:rsid w:val="005D506E"/>
    <w:rsid w:val="005D5473"/>
    <w:rsid w:val="005D5573"/>
    <w:rsid w:val="005D55BC"/>
    <w:rsid w:val="005D5834"/>
    <w:rsid w:val="005D5B49"/>
    <w:rsid w:val="005D5FD6"/>
    <w:rsid w:val="005D61F5"/>
    <w:rsid w:val="005D6253"/>
    <w:rsid w:val="005D6537"/>
    <w:rsid w:val="005D656D"/>
    <w:rsid w:val="005D65F6"/>
    <w:rsid w:val="005D66BE"/>
    <w:rsid w:val="005D67D5"/>
    <w:rsid w:val="005D69C0"/>
    <w:rsid w:val="005D6C66"/>
    <w:rsid w:val="005D6DF2"/>
    <w:rsid w:val="005D6F5C"/>
    <w:rsid w:val="005D7108"/>
    <w:rsid w:val="005D729A"/>
    <w:rsid w:val="005D729E"/>
    <w:rsid w:val="005D78AE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0FB6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4EF"/>
    <w:rsid w:val="005E2688"/>
    <w:rsid w:val="005E28CB"/>
    <w:rsid w:val="005E28F2"/>
    <w:rsid w:val="005E2A83"/>
    <w:rsid w:val="005E2ABB"/>
    <w:rsid w:val="005E2B3C"/>
    <w:rsid w:val="005E347C"/>
    <w:rsid w:val="005E3B8F"/>
    <w:rsid w:val="005E3C22"/>
    <w:rsid w:val="005E4175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C0E"/>
    <w:rsid w:val="005E5E3D"/>
    <w:rsid w:val="005E5FFF"/>
    <w:rsid w:val="005E633E"/>
    <w:rsid w:val="005E634A"/>
    <w:rsid w:val="005E640E"/>
    <w:rsid w:val="005E64EF"/>
    <w:rsid w:val="005E66F7"/>
    <w:rsid w:val="005E6B69"/>
    <w:rsid w:val="005E7266"/>
    <w:rsid w:val="005E726C"/>
    <w:rsid w:val="005E7752"/>
    <w:rsid w:val="005F0434"/>
    <w:rsid w:val="005F0749"/>
    <w:rsid w:val="005F0871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495"/>
    <w:rsid w:val="005F4687"/>
    <w:rsid w:val="005F4968"/>
    <w:rsid w:val="005F4A46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C4C"/>
    <w:rsid w:val="005F6E07"/>
    <w:rsid w:val="005F6E7A"/>
    <w:rsid w:val="005F7563"/>
    <w:rsid w:val="005F7760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25E"/>
    <w:rsid w:val="0060135B"/>
    <w:rsid w:val="00601620"/>
    <w:rsid w:val="006016CC"/>
    <w:rsid w:val="0060192A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5"/>
    <w:rsid w:val="00603102"/>
    <w:rsid w:val="006034BA"/>
    <w:rsid w:val="00603693"/>
    <w:rsid w:val="006036DC"/>
    <w:rsid w:val="006037A4"/>
    <w:rsid w:val="006038D0"/>
    <w:rsid w:val="00603991"/>
    <w:rsid w:val="00603A61"/>
    <w:rsid w:val="00603EBF"/>
    <w:rsid w:val="006040AC"/>
    <w:rsid w:val="00604320"/>
    <w:rsid w:val="00604368"/>
    <w:rsid w:val="006046EB"/>
    <w:rsid w:val="00604A00"/>
    <w:rsid w:val="00604A7F"/>
    <w:rsid w:val="00604C01"/>
    <w:rsid w:val="00604D90"/>
    <w:rsid w:val="0060556C"/>
    <w:rsid w:val="00605A61"/>
    <w:rsid w:val="00605AA7"/>
    <w:rsid w:val="00605AD4"/>
    <w:rsid w:val="00605B4B"/>
    <w:rsid w:val="00606008"/>
    <w:rsid w:val="006060CF"/>
    <w:rsid w:val="00606255"/>
    <w:rsid w:val="0060672A"/>
    <w:rsid w:val="0060675E"/>
    <w:rsid w:val="0060676F"/>
    <w:rsid w:val="00606CCE"/>
    <w:rsid w:val="00607218"/>
    <w:rsid w:val="006072A0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1F12"/>
    <w:rsid w:val="006124E3"/>
    <w:rsid w:val="00612814"/>
    <w:rsid w:val="00612D7C"/>
    <w:rsid w:val="00613016"/>
    <w:rsid w:val="00613364"/>
    <w:rsid w:val="006133D1"/>
    <w:rsid w:val="006135DD"/>
    <w:rsid w:val="0061375C"/>
    <w:rsid w:val="006137D5"/>
    <w:rsid w:val="0061397C"/>
    <w:rsid w:val="00613A13"/>
    <w:rsid w:val="00613ECB"/>
    <w:rsid w:val="00613EF7"/>
    <w:rsid w:val="006141B5"/>
    <w:rsid w:val="006144AA"/>
    <w:rsid w:val="0061458F"/>
    <w:rsid w:val="0061475A"/>
    <w:rsid w:val="006147F0"/>
    <w:rsid w:val="00614C99"/>
    <w:rsid w:val="00614F17"/>
    <w:rsid w:val="0061507C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0A0"/>
    <w:rsid w:val="00617159"/>
    <w:rsid w:val="006171F1"/>
    <w:rsid w:val="00617337"/>
    <w:rsid w:val="00617E3A"/>
    <w:rsid w:val="00617EAB"/>
    <w:rsid w:val="00620109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2F9"/>
    <w:rsid w:val="00621562"/>
    <w:rsid w:val="00621567"/>
    <w:rsid w:val="0062169D"/>
    <w:rsid w:val="0062176C"/>
    <w:rsid w:val="006217AD"/>
    <w:rsid w:val="00621A70"/>
    <w:rsid w:val="00621E01"/>
    <w:rsid w:val="00621F39"/>
    <w:rsid w:val="00621F66"/>
    <w:rsid w:val="006221F1"/>
    <w:rsid w:val="006223C1"/>
    <w:rsid w:val="006224CF"/>
    <w:rsid w:val="00622793"/>
    <w:rsid w:val="00622895"/>
    <w:rsid w:val="00622ACD"/>
    <w:rsid w:val="00622BCF"/>
    <w:rsid w:val="00622C04"/>
    <w:rsid w:val="00622CC0"/>
    <w:rsid w:val="00622CE4"/>
    <w:rsid w:val="00622DAD"/>
    <w:rsid w:val="006230FB"/>
    <w:rsid w:val="006238B6"/>
    <w:rsid w:val="0062396D"/>
    <w:rsid w:val="006239FD"/>
    <w:rsid w:val="00623C20"/>
    <w:rsid w:val="00623FF5"/>
    <w:rsid w:val="00624107"/>
    <w:rsid w:val="006241F5"/>
    <w:rsid w:val="00624383"/>
    <w:rsid w:val="006245EC"/>
    <w:rsid w:val="00624B8B"/>
    <w:rsid w:val="00624D58"/>
    <w:rsid w:val="006253EE"/>
    <w:rsid w:val="006253F6"/>
    <w:rsid w:val="006255B2"/>
    <w:rsid w:val="00625898"/>
    <w:rsid w:val="00625A54"/>
    <w:rsid w:val="00625A77"/>
    <w:rsid w:val="00625AB6"/>
    <w:rsid w:val="00625B37"/>
    <w:rsid w:val="00625D4E"/>
    <w:rsid w:val="00625DA7"/>
    <w:rsid w:val="006263A0"/>
    <w:rsid w:val="006265B1"/>
    <w:rsid w:val="00626F28"/>
    <w:rsid w:val="00626F8C"/>
    <w:rsid w:val="0062704F"/>
    <w:rsid w:val="00627139"/>
    <w:rsid w:val="00627229"/>
    <w:rsid w:val="00627605"/>
    <w:rsid w:val="00627622"/>
    <w:rsid w:val="006276B5"/>
    <w:rsid w:val="00627AA5"/>
    <w:rsid w:val="00627E26"/>
    <w:rsid w:val="00627FE1"/>
    <w:rsid w:val="00630231"/>
    <w:rsid w:val="00630E0B"/>
    <w:rsid w:val="00631099"/>
    <w:rsid w:val="00631105"/>
    <w:rsid w:val="006311D4"/>
    <w:rsid w:val="006312B9"/>
    <w:rsid w:val="0063134C"/>
    <w:rsid w:val="00631A26"/>
    <w:rsid w:val="00631BFD"/>
    <w:rsid w:val="006321D0"/>
    <w:rsid w:val="006324E5"/>
    <w:rsid w:val="00632C9F"/>
    <w:rsid w:val="006333FB"/>
    <w:rsid w:val="006335FA"/>
    <w:rsid w:val="0063375B"/>
    <w:rsid w:val="00633A25"/>
    <w:rsid w:val="00633EBE"/>
    <w:rsid w:val="006343B8"/>
    <w:rsid w:val="0063450A"/>
    <w:rsid w:val="006347A2"/>
    <w:rsid w:val="00634CD4"/>
    <w:rsid w:val="00634EB1"/>
    <w:rsid w:val="00634F15"/>
    <w:rsid w:val="006354F8"/>
    <w:rsid w:val="0063553D"/>
    <w:rsid w:val="006356B9"/>
    <w:rsid w:val="00635A01"/>
    <w:rsid w:val="00635B75"/>
    <w:rsid w:val="00635CCC"/>
    <w:rsid w:val="00635D4E"/>
    <w:rsid w:val="00636388"/>
    <w:rsid w:val="00636420"/>
    <w:rsid w:val="00636596"/>
    <w:rsid w:val="00636877"/>
    <w:rsid w:val="00636D92"/>
    <w:rsid w:val="00636DD8"/>
    <w:rsid w:val="00636FFA"/>
    <w:rsid w:val="006370A1"/>
    <w:rsid w:val="006371E2"/>
    <w:rsid w:val="006372E3"/>
    <w:rsid w:val="006372F6"/>
    <w:rsid w:val="006375C8"/>
    <w:rsid w:val="006377FD"/>
    <w:rsid w:val="006378BB"/>
    <w:rsid w:val="006378D3"/>
    <w:rsid w:val="00637D35"/>
    <w:rsid w:val="00640182"/>
    <w:rsid w:val="00640204"/>
    <w:rsid w:val="00640267"/>
    <w:rsid w:val="006406F4"/>
    <w:rsid w:val="0064070C"/>
    <w:rsid w:val="00640BF1"/>
    <w:rsid w:val="0064114D"/>
    <w:rsid w:val="0064127C"/>
    <w:rsid w:val="006414CB"/>
    <w:rsid w:val="0064190C"/>
    <w:rsid w:val="00641B75"/>
    <w:rsid w:val="00641F0C"/>
    <w:rsid w:val="00641F3D"/>
    <w:rsid w:val="0064236D"/>
    <w:rsid w:val="006426F2"/>
    <w:rsid w:val="00642F96"/>
    <w:rsid w:val="00643256"/>
    <w:rsid w:val="006432C1"/>
    <w:rsid w:val="006433BB"/>
    <w:rsid w:val="0064350E"/>
    <w:rsid w:val="006435EC"/>
    <w:rsid w:val="00643BB6"/>
    <w:rsid w:val="00643F65"/>
    <w:rsid w:val="006442C7"/>
    <w:rsid w:val="0064452A"/>
    <w:rsid w:val="00644D37"/>
    <w:rsid w:val="00644E62"/>
    <w:rsid w:val="00644F67"/>
    <w:rsid w:val="006450E7"/>
    <w:rsid w:val="00645295"/>
    <w:rsid w:val="006453D5"/>
    <w:rsid w:val="00645605"/>
    <w:rsid w:val="00645E02"/>
    <w:rsid w:val="00645EC1"/>
    <w:rsid w:val="00646153"/>
    <w:rsid w:val="006461EB"/>
    <w:rsid w:val="006464CE"/>
    <w:rsid w:val="00646BC6"/>
    <w:rsid w:val="00647089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E4F"/>
    <w:rsid w:val="006520BA"/>
    <w:rsid w:val="0065253A"/>
    <w:rsid w:val="00652649"/>
    <w:rsid w:val="006526B1"/>
    <w:rsid w:val="00652856"/>
    <w:rsid w:val="0065293D"/>
    <w:rsid w:val="00652D71"/>
    <w:rsid w:val="006532FF"/>
    <w:rsid w:val="00653371"/>
    <w:rsid w:val="00653832"/>
    <w:rsid w:val="006539F9"/>
    <w:rsid w:val="00653B57"/>
    <w:rsid w:val="00653BFF"/>
    <w:rsid w:val="00653EFB"/>
    <w:rsid w:val="0065403E"/>
    <w:rsid w:val="006540E7"/>
    <w:rsid w:val="006544C4"/>
    <w:rsid w:val="006547AF"/>
    <w:rsid w:val="0065482B"/>
    <w:rsid w:val="00654A8B"/>
    <w:rsid w:val="006553CD"/>
    <w:rsid w:val="00655719"/>
    <w:rsid w:val="00655A8C"/>
    <w:rsid w:val="00655FE7"/>
    <w:rsid w:val="00656400"/>
    <w:rsid w:val="0065667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627"/>
    <w:rsid w:val="00657801"/>
    <w:rsid w:val="006578AA"/>
    <w:rsid w:val="00657AF0"/>
    <w:rsid w:val="00657F44"/>
    <w:rsid w:val="00657F55"/>
    <w:rsid w:val="006600BE"/>
    <w:rsid w:val="00660164"/>
    <w:rsid w:val="0066033C"/>
    <w:rsid w:val="006603D7"/>
    <w:rsid w:val="006608CB"/>
    <w:rsid w:val="00660A9A"/>
    <w:rsid w:val="00660E1D"/>
    <w:rsid w:val="0066108E"/>
    <w:rsid w:val="0066140F"/>
    <w:rsid w:val="00661908"/>
    <w:rsid w:val="00661C39"/>
    <w:rsid w:val="00662A77"/>
    <w:rsid w:val="00662BB5"/>
    <w:rsid w:val="00662F7A"/>
    <w:rsid w:val="0066313E"/>
    <w:rsid w:val="0066338E"/>
    <w:rsid w:val="00663A07"/>
    <w:rsid w:val="00663E03"/>
    <w:rsid w:val="00663E6A"/>
    <w:rsid w:val="00664000"/>
    <w:rsid w:val="00664077"/>
    <w:rsid w:val="00664156"/>
    <w:rsid w:val="006641A1"/>
    <w:rsid w:val="00664374"/>
    <w:rsid w:val="00664481"/>
    <w:rsid w:val="006648F5"/>
    <w:rsid w:val="00664966"/>
    <w:rsid w:val="00664E7D"/>
    <w:rsid w:val="00664F2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428"/>
    <w:rsid w:val="00666543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9A7"/>
    <w:rsid w:val="00670A49"/>
    <w:rsid w:val="00670C16"/>
    <w:rsid w:val="00670D74"/>
    <w:rsid w:val="006710A0"/>
    <w:rsid w:val="00671681"/>
    <w:rsid w:val="006716CA"/>
    <w:rsid w:val="006718D1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735"/>
    <w:rsid w:val="00672AEA"/>
    <w:rsid w:val="00672B35"/>
    <w:rsid w:val="00672B82"/>
    <w:rsid w:val="00672FEF"/>
    <w:rsid w:val="00673393"/>
    <w:rsid w:val="0067347C"/>
    <w:rsid w:val="00673700"/>
    <w:rsid w:val="0067372C"/>
    <w:rsid w:val="0067375F"/>
    <w:rsid w:val="006737C8"/>
    <w:rsid w:val="0067440B"/>
    <w:rsid w:val="00674527"/>
    <w:rsid w:val="006747FF"/>
    <w:rsid w:val="00674935"/>
    <w:rsid w:val="006749F2"/>
    <w:rsid w:val="00674AD1"/>
    <w:rsid w:val="00674CB8"/>
    <w:rsid w:val="006753A2"/>
    <w:rsid w:val="00675719"/>
    <w:rsid w:val="006759E2"/>
    <w:rsid w:val="00675C1A"/>
    <w:rsid w:val="00675CDF"/>
    <w:rsid w:val="00675CFA"/>
    <w:rsid w:val="00675D44"/>
    <w:rsid w:val="00675D9D"/>
    <w:rsid w:val="00676513"/>
    <w:rsid w:val="006767B5"/>
    <w:rsid w:val="006769C9"/>
    <w:rsid w:val="00676B0D"/>
    <w:rsid w:val="00676B40"/>
    <w:rsid w:val="00676BC7"/>
    <w:rsid w:val="00676C39"/>
    <w:rsid w:val="00676C5C"/>
    <w:rsid w:val="00676D07"/>
    <w:rsid w:val="00676F71"/>
    <w:rsid w:val="006770AA"/>
    <w:rsid w:val="00677BD7"/>
    <w:rsid w:val="00677C0C"/>
    <w:rsid w:val="00677C9B"/>
    <w:rsid w:val="00677D77"/>
    <w:rsid w:val="00677EB1"/>
    <w:rsid w:val="00680396"/>
    <w:rsid w:val="00680F1D"/>
    <w:rsid w:val="00680F83"/>
    <w:rsid w:val="00681225"/>
    <w:rsid w:val="00681233"/>
    <w:rsid w:val="0068137E"/>
    <w:rsid w:val="0068187D"/>
    <w:rsid w:val="00681BE5"/>
    <w:rsid w:val="00681C0A"/>
    <w:rsid w:val="00681D4F"/>
    <w:rsid w:val="00681D93"/>
    <w:rsid w:val="00682483"/>
    <w:rsid w:val="0068255F"/>
    <w:rsid w:val="006825C4"/>
    <w:rsid w:val="006826D5"/>
    <w:rsid w:val="00682A0B"/>
    <w:rsid w:val="00682B0C"/>
    <w:rsid w:val="00682DF8"/>
    <w:rsid w:val="00683046"/>
    <w:rsid w:val="006831C5"/>
    <w:rsid w:val="0068321F"/>
    <w:rsid w:val="006832AD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19"/>
    <w:rsid w:val="00684642"/>
    <w:rsid w:val="00684CF5"/>
    <w:rsid w:val="00684F63"/>
    <w:rsid w:val="00684FE8"/>
    <w:rsid w:val="006852A3"/>
    <w:rsid w:val="0068562E"/>
    <w:rsid w:val="00685734"/>
    <w:rsid w:val="00685A3A"/>
    <w:rsid w:val="00685AE9"/>
    <w:rsid w:val="00685C02"/>
    <w:rsid w:val="00685EB4"/>
    <w:rsid w:val="006862A4"/>
    <w:rsid w:val="00686376"/>
    <w:rsid w:val="0068653A"/>
    <w:rsid w:val="006865B2"/>
    <w:rsid w:val="006867C3"/>
    <w:rsid w:val="00686B9A"/>
    <w:rsid w:val="00686E7F"/>
    <w:rsid w:val="00687014"/>
    <w:rsid w:val="006872DA"/>
    <w:rsid w:val="00687341"/>
    <w:rsid w:val="00687557"/>
    <w:rsid w:val="00687564"/>
    <w:rsid w:val="00687BBC"/>
    <w:rsid w:val="00687E7B"/>
    <w:rsid w:val="00687EAD"/>
    <w:rsid w:val="00687F2D"/>
    <w:rsid w:val="006901D9"/>
    <w:rsid w:val="00690218"/>
    <w:rsid w:val="0069024B"/>
    <w:rsid w:val="006902E0"/>
    <w:rsid w:val="006905A4"/>
    <w:rsid w:val="006905A7"/>
    <w:rsid w:val="006905C6"/>
    <w:rsid w:val="006905DD"/>
    <w:rsid w:val="006908F0"/>
    <w:rsid w:val="00690B8C"/>
    <w:rsid w:val="0069107A"/>
    <w:rsid w:val="006911E0"/>
    <w:rsid w:val="0069129F"/>
    <w:rsid w:val="00691B99"/>
    <w:rsid w:val="00691BB6"/>
    <w:rsid w:val="0069212D"/>
    <w:rsid w:val="006924EE"/>
    <w:rsid w:val="00692606"/>
    <w:rsid w:val="00692A47"/>
    <w:rsid w:val="00692B06"/>
    <w:rsid w:val="006930F8"/>
    <w:rsid w:val="0069389C"/>
    <w:rsid w:val="00693A7A"/>
    <w:rsid w:val="0069417F"/>
    <w:rsid w:val="006941D8"/>
    <w:rsid w:val="0069445E"/>
    <w:rsid w:val="006944AF"/>
    <w:rsid w:val="00694995"/>
    <w:rsid w:val="00695024"/>
    <w:rsid w:val="006956C0"/>
    <w:rsid w:val="006957E5"/>
    <w:rsid w:val="00695B63"/>
    <w:rsid w:val="00695DD9"/>
    <w:rsid w:val="00696813"/>
    <w:rsid w:val="00696AFD"/>
    <w:rsid w:val="00696FAC"/>
    <w:rsid w:val="006970C1"/>
    <w:rsid w:val="0069780E"/>
    <w:rsid w:val="00697B76"/>
    <w:rsid w:val="00697E42"/>
    <w:rsid w:val="006A004B"/>
    <w:rsid w:val="006A0094"/>
    <w:rsid w:val="006A0112"/>
    <w:rsid w:val="006A0181"/>
    <w:rsid w:val="006A039C"/>
    <w:rsid w:val="006A09A7"/>
    <w:rsid w:val="006A0AF5"/>
    <w:rsid w:val="006A0B39"/>
    <w:rsid w:val="006A0CD2"/>
    <w:rsid w:val="006A0EA2"/>
    <w:rsid w:val="006A10B8"/>
    <w:rsid w:val="006A1197"/>
    <w:rsid w:val="006A130C"/>
    <w:rsid w:val="006A132D"/>
    <w:rsid w:val="006A1411"/>
    <w:rsid w:val="006A16A8"/>
    <w:rsid w:val="006A19FF"/>
    <w:rsid w:val="006A1B37"/>
    <w:rsid w:val="006A1DF3"/>
    <w:rsid w:val="006A2292"/>
    <w:rsid w:val="006A22D4"/>
    <w:rsid w:val="006A2695"/>
    <w:rsid w:val="006A26C4"/>
    <w:rsid w:val="006A26DB"/>
    <w:rsid w:val="006A2BA1"/>
    <w:rsid w:val="006A34CA"/>
    <w:rsid w:val="006A3B4C"/>
    <w:rsid w:val="006A3CDE"/>
    <w:rsid w:val="006A3FD6"/>
    <w:rsid w:val="006A4140"/>
    <w:rsid w:val="006A4461"/>
    <w:rsid w:val="006A483F"/>
    <w:rsid w:val="006A4879"/>
    <w:rsid w:val="006A4A4C"/>
    <w:rsid w:val="006A4BA6"/>
    <w:rsid w:val="006A5048"/>
    <w:rsid w:val="006A5331"/>
    <w:rsid w:val="006A5659"/>
    <w:rsid w:val="006A56F9"/>
    <w:rsid w:val="006A5FF1"/>
    <w:rsid w:val="006A6136"/>
    <w:rsid w:val="006A6484"/>
    <w:rsid w:val="006A6742"/>
    <w:rsid w:val="006A67D7"/>
    <w:rsid w:val="006A67E3"/>
    <w:rsid w:val="006A691B"/>
    <w:rsid w:val="006A6DE7"/>
    <w:rsid w:val="006A708F"/>
    <w:rsid w:val="006A713B"/>
    <w:rsid w:val="006A74BD"/>
    <w:rsid w:val="006A77A6"/>
    <w:rsid w:val="006A78D3"/>
    <w:rsid w:val="006A7CEE"/>
    <w:rsid w:val="006B0572"/>
    <w:rsid w:val="006B09FE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8C0"/>
    <w:rsid w:val="006B29B7"/>
    <w:rsid w:val="006B2C47"/>
    <w:rsid w:val="006B2E17"/>
    <w:rsid w:val="006B2E93"/>
    <w:rsid w:val="006B312B"/>
    <w:rsid w:val="006B3683"/>
    <w:rsid w:val="006B38BA"/>
    <w:rsid w:val="006B38F5"/>
    <w:rsid w:val="006B39BF"/>
    <w:rsid w:val="006B3B4D"/>
    <w:rsid w:val="006B4309"/>
    <w:rsid w:val="006B43B3"/>
    <w:rsid w:val="006B4403"/>
    <w:rsid w:val="006B47F2"/>
    <w:rsid w:val="006B4820"/>
    <w:rsid w:val="006B4B71"/>
    <w:rsid w:val="006B4CBC"/>
    <w:rsid w:val="006B4EA0"/>
    <w:rsid w:val="006B502D"/>
    <w:rsid w:val="006B529B"/>
    <w:rsid w:val="006B541D"/>
    <w:rsid w:val="006B543D"/>
    <w:rsid w:val="006B5AE7"/>
    <w:rsid w:val="006B5EF7"/>
    <w:rsid w:val="006B5FD0"/>
    <w:rsid w:val="006B6133"/>
    <w:rsid w:val="006B64F4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79"/>
    <w:rsid w:val="006B7387"/>
    <w:rsid w:val="006B7491"/>
    <w:rsid w:val="006B79CA"/>
    <w:rsid w:val="006B7F02"/>
    <w:rsid w:val="006C01F9"/>
    <w:rsid w:val="006C071A"/>
    <w:rsid w:val="006C0D80"/>
    <w:rsid w:val="006C0EC5"/>
    <w:rsid w:val="006C0EDD"/>
    <w:rsid w:val="006C1462"/>
    <w:rsid w:val="006C1975"/>
    <w:rsid w:val="006C19BE"/>
    <w:rsid w:val="006C1A3A"/>
    <w:rsid w:val="006C1BA5"/>
    <w:rsid w:val="006C1BAB"/>
    <w:rsid w:val="006C1C84"/>
    <w:rsid w:val="006C1CE4"/>
    <w:rsid w:val="006C1F1C"/>
    <w:rsid w:val="006C2098"/>
    <w:rsid w:val="006C2465"/>
    <w:rsid w:val="006C2498"/>
    <w:rsid w:val="006C2547"/>
    <w:rsid w:val="006C25EF"/>
    <w:rsid w:val="006C2675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E6F"/>
    <w:rsid w:val="006C3052"/>
    <w:rsid w:val="006C3078"/>
    <w:rsid w:val="006C3102"/>
    <w:rsid w:val="006C3178"/>
    <w:rsid w:val="006C323F"/>
    <w:rsid w:val="006C3357"/>
    <w:rsid w:val="006C3399"/>
    <w:rsid w:val="006C36E5"/>
    <w:rsid w:val="006C36ED"/>
    <w:rsid w:val="006C3D1E"/>
    <w:rsid w:val="006C41C1"/>
    <w:rsid w:val="006C448B"/>
    <w:rsid w:val="006C4E6C"/>
    <w:rsid w:val="006C4F56"/>
    <w:rsid w:val="006C520D"/>
    <w:rsid w:val="006C52FF"/>
    <w:rsid w:val="006C55ED"/>
    <w:rsid w:val="006C596A"/>
    <w:rsid w:val="006C5B1F"/>
    <w:rsid w:val="006C5BBC"/>
    <w:rsid w:val="006C5CCC"/>
    <w:rsid w:val="006C5E8C"/>
    <w:rsid w:val="006C6048"/>
    <w:rsid w:val="006C6096"/>
    <w:rsid w:val="006C611B"/>
    <w:rsid w:val="006C65D4"/>
    <w:rsid w:val="006C663D"/>
    <w:rsid w:val="006C67D6"/>
    <w:rsid w:val="006C6CF9"/>
    <w:rsid w:val="006C720D"/>
    <w:rsid w:val="006C75CD"/>
    <w:rsid w:val="006C7638"/>
    <w:rsid w:val="006C7A6C"/>
    <w:rsid w:val="006C7C69"/>
    <w:rsid w:val="006D0365"/>
    <w:rsid w:val="006D05E5"/>
    <w:rsid w:val="006D0C4B"/>
    <w:rsid w:val="006D0D38"/>
    <w:rsid w:val="006D0F2B"/>
    <w:rsid w:val="006D11B2"/>
    <w:rsid w:val="006D1410"/>
    <w:rsid w:val="006D1454"/>
    <w:rsid w:val="006D1561"/>
    <w:rsid w:val="006D1636"/>
    <w:rsid w:val="006D1980"/>
    <w:rsid w:val="006D1995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C0"/>
    <w:rsid w:val="006D2C57"/>
    <w:rsid w:val="006D2F7D"/>
    <w:rsid w:val="006D2FF6"/>
    <w:rsid w:val="006D3231"/>
    <w:rsid w:val="006D3533"/>
    <w:rsid w:val="006D37C2"/>
    <w:rsid w:val="006D38B9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7B0"/>
    <w:rsid w:val="006D4D59"/>
    <w:rsid w:val="006D4E1D"/>
    <w:rsid w:val="006D4E26"/>
    <w:rsid w:val="006D59BC"/>
    <w:rsid w:val="006D5BD7"/>
    <w:rsid w:val="006D5E4E"/>
    <w:rsid w:val="006D6141"/>
    <w:rsid w:val="006D6709"/>
    <w:rsid w:val="006D6866"/>
    <w:rsid w:val="006D6E4B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758"/>
    <w:rsid w:val="006E0D41"/>
    <w:rsid w:val="006E163D"/>
    <w:rsid w:val="006E1B4E"/>
    <w:rsid w:val="006E1F8B"/>
    <w:rsid w:val="006E22C3"/>
    <w:rsid w:val="006E2D16"/>
    <w:rsid w:val="006E2E64"/>
    <w:rsid w:val="006E32D4"/>
    <w:rsid w:val="006E34D4"/>
    <w:rsid w:val="006E3939"/>
    <w:rsid w:val="006E3B4E"/>
    <w:rsid w:val="006E3FDC"/>
    <w:rsid w:val="006E4286"/>
    <w:rsid w:val="006E4343"/>
    <w:rsid w:val="006E4381"/>
    <w:rsid w:val="006E4AE9"/>
    <w:rsid w:val="006E4C50"/>
    <w:rsid w:val="006E5212"/>
    <w:rsid w:val="006E52D1"/>
    <w:rsid w:val="006E5738"/>
    <w:rsid w:val="006E5A53"/>
    <w:rsid w:val="006E5C1C"/>
    <w:rsid w:val="006E5EDC"/>
    <w:rsid w:val="006E62BC"/>
    <w:rsid w:val="006E6471"/>
    <w:rsid w:val="006E6866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3F4"/>
    <w:rsid w:val="006F4428"/>
    <w:rsid w:val="006F4771"/>
    <w:rsid w:val="006F47E3"/>
    <w:rsid w:val="006F4B1F"/>
    <w:rsid w:val="006F4CC8"/>
    <w:rsid w:val="006F4EEE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A85"/>
    <w:rsid w:val="006F7AF8"/>
    <w:rsid w:val="006F7C14"/>
    <w:rsid w:val="006F7F62"/>
    <w:rsid w:val="007000FD"/>
    <w:rsid w:val="00700342"/>
    <w:rsid w:val="00700657"/>
    <w:rsid w:val="00700A14"/>
    <w:rsid w:val="00700FB0"/>
    <w:rsid w:val="00701002"/>
    <w:rsid w:val="007013A5"/>
    <w:rsid w:val="007014B9"/>
    <w:rsid w:val="007016BD"/>
    <w:rsid w:val="00701779"/>
    <w:rsid w:val="00701882"/>
    <w:rsid w:val="00701B79"/>
    <w:rsid w:val="00701F99"/>
    <w:rsid w:val="00702877"/>
    <w:rsid w:val="00702A9F"/>
    <w:rsid w:val="00702AC5"/>
    <w:rsid w:val="00702E66"/>
    <w:rsid w:val="00703164"/>
    <w:rsid w:val="007031F8"/>
    <w:rsid w:val="007032C6"/>
    <w:rsid w:val="00703805"/>
    <w:rsid w:val="0070380A"/>
    <w:rsid w:val="00703E9A"/>
    <w:rsid w:val="00704C79"/>
    <w:rsid w:val="007051F3"/>
    <w:rsid w:val="0070527A"/>
    <w:rsid w:val="007053FC"/>
    <w:rsid w:val="007059F0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21A"/>
    <w:rsid w:val="007076A9"/>
    <w:rsid w:val="007076E9"/>
    <w:rsid w:val="007077B5"/>
    <w:rsid w:val="00707938"/>
    <w:rsid w:val="00707979"/>
    <w:rsid w:val="00707998"/>
    <w:rsid w:val="00707F21"/>
    <w:rsid w:val="0071038C"/>
    <w:rsid w:val="00710391"/>
    <w:rsid w:val="0071048E"/>
    <w:rsid w:val="007108B1"/>
    <w:rsid w:val="00710AA6"/>
    <w:rsid w:val="0071119A"/>
    <w:rsid w:val="00711215"/>
    <w:rsid w:val="007112FD"/>
    <w:rsid w:val="00711445"/>
    <w:rsid w:val="00711593"/>
    <w:rsid w:val="007115DD"/>
    <w:rsid w:val="0071187E"/>
    <w:rsid w:val="00711F1C"/>
    <w:rsid w:val="00711FEE"/>
    <w:rsid w:val="00712106"/>
    <w:rsid w:val="00712390"/>
    <w:rsid w:val="007126F4"/>
    <w:rsid w:val="0071292C"/>
    <w:rsid w:val="0071365C"/>
    <w:rsid w:val="0071374E"/>
    <w:rsid w:val="00713968"/>
    <w:rsid w:val="007139BC"/>
    <w:rsid w:val="007139E4"/>
    <w:rsid w:val="00713A1D"/>
    <w:rsid w:val="00713C32"/>
    <w:rsid w:val="00713CEE"/>
    <w:rsid w:val="00713D63"/>
    <w:rsid w:val="00713EB7"/>
    <w:rsid w:val="00713FBC"/>
    <w:rsid w:val="007144A7"/>
    <w:rsid w:val="007147AC"/>
    <w:rsid w:val="007148ED"/>
    <w:rsid w:val="00715247"/>
    <w:rsid w:val="00715475"/>
    <w:rsid w:val="007155D1"/>
    <w:rsid w:val="00715D40"/>
    <w:rsid w:val="00715D75"/>
    <w:rsid w:val="00715EBB"/>
    <w:rsid w:val="00715EC8"/>
    <w:rsid w:val="00715EEA"/>
    <w:rsid w:val="00716080"/>
    <w:rsid w:val="0071611D"/>
    <w:rsid w:val="00716A80"/>
    <w:rsid w:val="00716AC0"/>
    <w:rsid w:val="00716BE7"/>
    <w:rsid w:val="00716CD6"/>
    <w:rsid w:val="007171E1"/>
    <w:rsid w:val="007172DC"/>
    <w:rsid w:val="007176C3"/>
    <w:rsid w:val="00717890"/>
    <w:rsid w:val="00717E4A"/>
    <w:rsid w:val="00720039"/>
    <w:rsid w:val="007202A6"/>
    <w:rsid w:val="007203C5"/>
    <w:rsid w:val="00720458"/>
    <w:rsid w:val="00720675"/>
    <w:rsid w:val="00720973"/>
    <w:rsid w:val="00721B7D"/>
    <w:rsid w:val="00721C9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832"/>
    <w:rsid w:val="00723C09"/>
    <w:rsid w:val="00723EAC"/>
    <w:rsid w:val="00723F22"/>
    <w:rsid w:val="00724046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720"/>
    <w:rsid w:val="00725887"/>
    <w:rsid w:val="0072596A"/>
    <w:rsid w:val="00725D51"/>
    <w:rsid w:val="00725EF8"/>
    <w:rsid w:val="00725F97"/>
    <w:rsid w:val="007261F3"/>
    <w:rsid w:val="007264F3"/>
    <w:rsid w:val="00726F4D"/>
    <w:rsid w:val="00727027"/>
    <w:rsid w:val="007270EA"/>
    <w:rsid w:val="007274D0"/>
    <w:rsid w:val="007274FF"/>
    <w:rsid w:val="00727653"/>
    <w:rsid w:val="007278BC"/>
    <w:rsid w:val="00727C29"/>
    <w:rsid w:val="00730260"/>
    <w:rsid w:val="007305E6"/>
    <w:rsid w:val="0073070A"/>
    <w:rsid w:val="00730AB5"/>
    <w:rsid w:val="00730ADD"/>
    <w:rsid w:val="00730B4D"/>
    <w:rsid w:val="00730CAC"/>
    <w:rsid w:val="00730DB3"/>
    <w:rsid w:val="00730F64"/>
    <w:rsid w:val="0073101F"/>
    <w:rsid w:val="007310C0"/>
    <w:rsid w:val="0073132B"/>
    <w:rsid w:val="0073135B"/>
    <w:rsid w:val="00731690"/>
    <w:rsid w:val="00731AE9"/>
    <w:rsid w:val="00731C0A"/>
    <w:rsid w:val="00732048"/>
    <w:rsid w:val="00732145"/>
    <w:rsid w:val="0073219E"/>
    <w:rsid w:val="00732268"/>
    <w:rsid w:val="00732277"/>
    <w:rsid w:val="0073290E"/>
    <w:rsid w:val="007329A2"/>
    <w:rsid w:val="00732D96"/>
    <w:rsid w:val="00732ED1"/>
    <w:rsid w:val="00733465"/>
    <w:rsid w:val="0073350B"/>
    <w:rsid w:val="00733729"/>
    <w:rsid w:val="0073386D"/>
    <w:rsid w:val="0073397B"/>
    <w:rsid w:val="00733A62"/>
    <w:rsid w:val="00733C2E"/>
    <w:rsid w:val="00733EF2"/>
    <w:rsid w:val="00733FC0"/>
    <w:rsid w:val="0073453D"/>
    <w:rsid w:val="00734799"/>
    <w:rsid w:val="007348EE"/>
    <w:rsid w:val="00734AD7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5C0B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2D5"/>
    <w:rsid w:val="00740432"/>
    <w:rsid w:val="0074083C"/>
    <w:rsid w:val="007408D7"/>
    <w:rsid w:val="00740A74"/>
    <w:rsid w:val="00740C03"/>
    <w:rsid w:val="0074118A"/>
    <w:rsid w:val="00741464"/>
    <w:rsid w:val="00741486"/>
    <w:rsid w:val="007414C4"/>
    <w:rsid w:val="0074152E"/>
    <w:rsid w:val="0074186C"/>
    <w:rsid w:val="00741F5D"/>
    <w:rsid w:val="00741F61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3121"/>
    <w:rsid w:val="00743383"/>
    <w:rsid w:val="00743404"/>
    <w:rsid w:val="007437D6"/>
    <w:rsid w:val="00743AD4"/>
    <w:rsid w:val="00743FE9"/>
    <w:rsid w:val="0074450F"/>
    <w:rsid w:val="00744529"/>
    <w:rsid w:val="00744BFC"/>
    <w:rsid w:val="00744F2E"/>
    <w:rsid w:val="00744F56"/>
    <w:rsid w:val="007451AA"/>
    <w:rsid w:val="007454A3"/>
    <w:rsid w:val="00745693"/>
    <w:rsid w:val="00745B12"/>
    <w:rsid w:val="00745C79"/>
    <w:rsid w:val="00745EB8"/>
    <w:rsid w:val="0074607A"/>
    <w:rsid w:val="00746460"/>
    <w:rsid w:val="007467FF"/>
    <w:rsid w:val="00746B9A"/>
    <w:rsid w:val="00746D89"/>
    <w:rsid w:val="00747311"/>
    <w:rsid w:val="00747354"/>
    <w:rsid w:val="00747432"/>
    <w:rsid w:val="00747AE5"/>
    <w:rsid w:val="00747DC7"/>
    <w:rsid w:val="00747EF9"/>
    <w:rsid w:val="007501BE"/>
    <w:rsid w:val="007502EA"/>
    <w:rsid w:val="007505D6"/>
    <w:rsid w:val="007505FA"/>
    <w:rsid w:val="007508BE"/>
    <w:rsid w:val="00750975"/>
    <w:rsid w:val="00750EC8"/>
    <w:rsid w:val="00750F88"/>
    <w:rsid w:val="00750F8C"/>
    <w:rsid w:val="0075134F"/>
    <w:rsid w:val="0075157E"/>
    <w:rsid w:val="0075171C"/>
    <w:rsid w:val="00751FE9"/>
    <w:rsid w:val="0075213C"/>
    <w:rsid w:val="007521FC"/>
    <w:rsid w:val="007525AC"/>
    <w:rsid w:val="00752600"/>
    <w:rsid w:val="00752892"/>
    <w:rsid w:val="007528D9"/>
    <w:rsid w:val="00752D47"/>
    <w:rsid w:val="00753269"/>
    <w:rsid w:val="00753637"/>
    <w:rsid w:val="00753B84"/>
    <w:rsid w:val="00753CA4"/>
    <w:rsid w:val="00753E07"/>
    <w:rsid w:val="00754003"/>
    <w:rsid w:val="00754107"/>
    <w:rsid w:val="00754435"/>
    <w:rsid w:val="00754994"/>
    <w:rsid w:val="00754B90"/>
    <w:rsid w:val="00754D9D"/>
    <w:rsid w:val="00754F28"/>
    <w:rsid w:val="00755047"/>
    <w:rsid w:val="00755210"/>
    <w:rsid w:val="007553B2"/>
    <w:rsid w:val="00755920"/>
    <w:rsid w:val="00755A58"/>
    <w:rsid w:val="00755B8A"/>
    <w:rsid w:val="00755BE2"/>
    <w:rsid w:val="00755F75"/>
    <w:rsid w:val="007560CC"/>
    <w:rsid w:val="00756139"/>
    <w:rsid w:val="00756564"/>
    <w:rsid w:val="00756A25"/>
    <w:rsid w:val="00756FCA"/>
    <w:rsid w:val="00756FFD"/>
    <w:rsid w:val="00757032"/>
    <w:rsid w:val="007572B5"/>
    <w:rsid w:val="0075795F"/>
    <w:rsid w:val="00757AE1"/>
    <w:rsid w:val="00757BCE"/>
    <w:rsid w:val="00757C06"/>
    <w:rsid w:val="00757CE6"/>
    <w:rsid w:val="00760145"/>
    <w:rsid w:val="007601A2"/>
    <w:rsid w:val="00760283"/>
    <w:rsid w:val="0076031D"/>
    <w:rsid w:val="00760486"/>
    <w:rsid w:val="0076075F"/>
    <w:rsid w:val="00760A74"/>
    <w:rsid w:val="00762088"/>
    <w:rsid w:val="007622A2"/>
    <w:rsid w:val="0076299F"/>
    <w:rsid w:val="00762FFD"/>
    <w:rsid w:val="007631D3"/>
    <w:rsid w:val="0076320C"/>
    <w:rsid w:val="00763221"/>
    <w:rsid w:val="00763278"/>
    <w:rsid w:val="007635FE"/>
    <w:rsid w:val="00763DFC"/>
    <w:rsid w:val="00764180"/>
    <w:rsid w:val="00764238"/>
    <w:rsid w:val="00764310"/>
    <w:rsid w:val="007646AA"/>
    <w:rsid w:val="007648C5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DB8"/>
    <w:rsid w:val="00766F3D"/>
    <w:rsid w:val="007673BF"/>
    <w:rsid w:val="007674B5"/>
    <w:rsid w:val="00767748"/>
    <w:rsid w:val="00767753"/>
    <w:rsid w:val="007678A1"/>
    <w:rsid w:val="00767AED"/>
    <w:rsid w:val="00767D62"/>
    <w:rsid w:val="0077019E"/>
    <w:rsid w:val="00770265"/>
    <w:rsid w:val="007704E8"/>
    <w:rsid w:val="00770C52"/>
    <w:rsid w:val="00770D51"/>
    <w:rsid w:val="00770DDB"/>
    <w:rsid w:val="00771018"/>
    <w:rsid w:val="0077119C"/>
    <w:rsid w:val="007715C1"/>
    <w:rsid w:val="007718AC"/>
    <w:rsid w:val="00771AC5"/>
    <w:rsid w:val="00771BB4"/>
    <w:rsid w:val="00771C04"/>
    <w:rsid w:val="00771C85"/>
    <w:rsid w:val="00771EB8"/>
    <w:rsid w:val="0077236D"/>
    <w:rsid w:val="007726D3"/>
    <w:rsid w:val="007726D9"/>
    <w:rsid w:val="007727C2"/>
    <w:rsid w:val="007729B7"/>
    <w:rsid w:val="00772CB5"/>
    <w:rsid w:val="00772FE0"/>
    <w:rsid w:val="00773559"/>
    <w:rsid w:val="007737C1"/>
    <w:rsid w:val="00773B13"/>
    <w:rsid w:val="00773B76"/>
    <w:rsid w:val="00773E40"/>
    <w:rsid w:val="007742CB"/>
    <w:rsid w:val="00774667"/>
    <w:rsid w:val="00774DE9"/>
    <w:rsid w:val="00775044"/>
    <w:rsid w:val="007750F0"/>
    <w:rsid w:val="0077587F"/>
    <w:rsid w:val="00775F89"/>
    <w:rsid w:val="0077647D"/>
    <w:rsid w:val="007768EB"/>
    <w:rsid w:val="00776AC6"/>
    <w:rsid w:val="00776B3B"/>
    <w:rsid w:val="00776CC3"/>
    <w:rsid w:val="00776F31"/>
    <w:rsid w:val="007773A2"/>
    <w:rsid w:val="0077740F"/>
    <w:rsid w:val="007777E9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95A"/>
    <w:rsid w:val="00780BA0"/>
    <w:rsid w:val="00780F60"/>
    <w:rsid w:val="00780FD8"/>
    <w:rsid w:val="0078108B"/>
    <w:rsid w:val="00781252"/>
    <w:rsid w:val="007813EB"/>
    <w:rsid w:val="007814B0"/>
    <w:rsid w:val="00781772"/>
    <w:rsid w:val="00781A08"/>
    <w:rsid w:val="00781A7B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0BD"/>
    <w:rsid w:val="0078332D"/>
    <w:rsid w:val="00783603"/>
    <w:rsid w:val="00783AA0"/>
    <w:rsid w:val="00783C4C"/>
    <w:rsid w:val="007842B8"/>
    <w:rsid w:val="00784469"/>
    <w:rsid w:val="00784567"/>
    <w:rsid w:val="00784589"/>
    <w:rsid w:val="007845FA"/>
    <w:rsid w:val="007846D6"/>
    <w:rsid w:val="00784B8A"/>
    <w:rsid w:val="00784ED3"/>
    <w:rsid w:val="00785295"/>
    <w:rsid w:val="00785417"/>
    <w:rsid w:val="00785619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7CC"/>
    <w:rsid w:val="00787819"/>
    <w:rsid w:val="007878FB"/>
    <w:rsid w:val="007879E1"/>
    <w:rsid w:val="00787AD1"/>
    <w:rsid w:val="00787B37"/>
    <w:rsid w:val="00787C6A"/>
    <w:rsid w:val="00787CF9"/>
    <w:rsid w:val="00787D49"/>
    <w:rsid w:val="0079063C"/>
    <w:rsid w:val="00790652"/>
    <w:rsid w:val="007907BD"/>
    <w:rsid w:val="0079091D"/>
    <w:rsid w:val="00790A0F"/>
    <w:rsid w:val="00790C2A"/>
    <w:rsid w:val="00790DE2"/>
    <w:rsid w:val="00790DE3"/>
    <w:rsid w:val="00790E20"/>
    <w:rsid w:val="007910E4"/>
    <w:rsid w:val="00791165"/>
    <w:rsid w:val="00791546"/>
    <w:rsid w:val="0079166A"/>
    <w:rsid w:val="0079177F"/>
    <w:rsid w:val="007918B7"/>
    <w:rsid w:val="00791A08"/>
    <w:rsid w:val="00791AB9"/>
    <w:rsid w:val="00791BC3"/>
    <w:rsid w:val="00791D05"/>
    <w:rsid w:val="00792185"/>
    <w:rsid w:val="007923F7"/>
    <w:rsid w:val="00792497"/>
    <w:rsid w:val="00792969"/>
    <w:rsid w:val="007930DC"/>
    <w:rsid w:val="007932A6"/>
    <w:rsid w:val="00793638"/>
    <w:rsid w:val="00793AC0"/>
    <w:rsid w:val="00793C65"/>
    <w:rsid w:val="00793F58"/>
    <w:rsid w:val="00793F86"/>
    <w:rsid w:val="007941B2"/>
    <w:rsid w:val="007941B7"/>
    <w:rsid w:val="007941C4"/>
    <w:rsid w:val="007949E7"/>
    <w:rsid w:val="00794B54"/>
    <w:rsid w:val="00794BCC"/>
    <w:rsid w:val="00794DBD"/>
    <w:rsid w:val="00794DE8"/>
    <w:rsid w:val="0079524F"/>
    <w:rsid w:val="007953F0"/>
    <w:rsid w:val="0079571D"/>
    <w:rsid w:val="00795AB9"/>
    <w:rsid w:val="007961D3"/>
    <w:rsid w:val="0079647D"/>
    <w:rsid w:val="00796808"/>
    <w:rsid w:val="00796B22"/>
    <w:rsid w:val="00796CDA"/>
    <w:rsid w:val="00796FB4"/>
    <w:rsid w:val="007971D0"/>
    <w:rsid w:val="007975BA"/>
    <w:rsid w:val="007976BF"/>
    <w:rsid w:val="0079793D"/>
    <w:rsid w:val="007A00C1"/>
    <w:rsid w:val="007A0120"/>
    <w:rsid w:val="007A03BA"/>
    <w:rsid w:val="007A041D"/>
    <w:rsid w:val="007A042F"/>
    <w:rsid w:val="007A045F"/>
    <w:rsid w:val="007A0C8B"/>
    <w:rsid w:val="007A10F4"/>
    <w:rsid w:val="007A111C"/>
    <w:rsid w:val="007A118A"/>
    <w:rsid w:val="007A1415"/>
    <w:rsid w:val="007A1C68"/>
    <w:rsid w:val="007A1CAF"/>
    <w:rsid w:val="007A1DA3"/>
    <w:rsid w:val="007A2120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C22"/>
    <w:rsid w:val="007A4C79"/>
    <w:rsid w:val="007A4D05"/>
    <w:rsid w:val="007A4DE2"/>
    <w:rsid w:val="007A523B"/>
    <w:rsid w:val="007A572E"/>
    <w:rsid w:val="007A5BC2"/>
    <w:rsid w:val="007A5CDC"/>
    <w:rsid w:val="007A5CE7"/>
    <w:rsid w:val="007A5D5E"/>
    <w:rsid w:val="007A6044"/>
    <w:rsid w:val="007A60EF"/>
    <w:rsid w:val="007A629F"/>
    <w:rsid w:val="007A6359"/>
    <w:rsid w:val="007A6395"/>
    <w:rsid w:val="007A6B33"/>
    <w:rsid w:val="007A6F71"/>
    <w:rsid w:val="007A7177"/>
    <w:rsid w:val="007A731E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3F0"/>
    <w:rsid w:val="007B16AA"/>
    <w:rsid w:val="007B176E"/>
    <w:rsid w:val="007B1AA9"/>
    <w:rsid w:val="007B1BCF"/>
    <w:rsid w:val="007B1C96"/>
    <w:rsid w:val="007B1FED"/>
    <w:rsid w:val="007B217A"/>
    <w:rsid w:val="007B2196"/>
    <w:rsid w:val="007B2633"/>
    <w:rsid w:val="007B2956"/>
    <w:rsid w:val="007B2AC7"/>
    <w:rsid w:val="007B2AE8"/>
    <w:rsid w:val="007B2BF0"/>
    <w:rsid w:val="007B2C28"/>
    <w:rsid w:val="007B2F58"/>
    <w:rsid w:val="007B31D0"/>
    <w:rsid w:val="007B3556"/>
    <w:rsid w:val="007B3643"/>
    <w:rsid w:val="007B37DD"/>
    <w:rsid w:val="007B3E38"/>
    <w:rsid w:val="007B3FC7"/>
    <w:rsid w:val="007B42B5"/>
    <w:rsid w:val="007B46AC"/>
    <w:rsid w:val="007B4892"/>
    <w:rsid w:val="007B4943"/>
    <w:rsid w:val="007B4A45"/>
    <w:rsid w:val="007B4AEF"/>
    <w:rsid w:val="007B4BAA"/>
    <w:rsid w:val="007B4C50"/>
    <w:rsid w:val="007B4C74"/>
    <w:rsid w:val="007B4D45"/>
    <w:rsid w:val="007B4E4D"/>
    <w:rsid w:val="007B4FC4"/>
    <w:rsid w:val="007B52F4"/>
    <w:rsid w:val="007B6913"/>
    <w:rsid w:val="007B6961"/>
    <w:rsid w:val="007B6C44"/>
    <w:rsid w:val="007B70C3"/>
    <w:rsid w:val="007B7431"/>
    <w:rsid w:val="007B763E"/>
    <w:rsid w:val="007B79B5"/>
    <w:rsid w:val="007B7D9D"/>
    <w:rsid w:val="007B7F35"/>
    <w:rsid w:val="007C031C"/>
    <w:rsid w:val="007C0444"/>
    <w:rsid w:val="007C06AA"/>
    <w:rsid w:val="007C0830"/>
    <w:rsid w:val="007C08D9"/>
    <w:rsid w:val="007C0957"/>
    <w:rsid w:val="007C09C1"/>
    <w:rsid w:val="007C0B89"/>
    <w:rsid w:val="007C113C"/>
    <w:rsid w:val="007C1438"/>
    <w:rsid w:val="007C2344"/>
    <w:rsid w:val="007C27DC"/>
    <w:rsid w:val="007C2E33"/>
    <w:rsid w:val="007C3559"/>
    <w:rsid w:val="007C3640"/>
    <w:rsid w:val="007C3B91"/>
    <w:rsid w:val="007C3E23"/>
    <w:rsid w:val="007C40EC"/>
    <w:rsid w:val="007C412E"/>
    <w:rsid w:val="007C4301"/>
    <w:rsid w:val="007C4470"/>
    <w:rsid w:val="007C4650"/>
    <w:rsid w:val="007C48A3"/>
    <w:rsid w:val="007C4AEC"/>
    <w:rsid w:val="007C4B81"/>
    <w:rsid w:val="007C5280"/>
    <w:rsid w:val="007C5B58"/>
    <w:rsid w:val="007C5DF4"/>
    <w:rsid w:val="007C64B5"/>
    <w:rsid w:val="007C693C"/>
    <w:rsid w:val="007C69F6"/>
    <w:rsid w:val="007C6A34"/>
    <w:rsid w:val="007C6E70"/>
    <w:rsid w:val="007C6E7F"/>
    <w:rsid w:val="007C6EE1"/>
    <w:rsid w:val="007C70EF"/>
    <w:rsid w:val="007C7225"/>
    <w:rsid w:val="007C7688"/>
    <w:rsid w:val="007C790A"/>
    <w:rsid w:val="007C7991"/>
    <w:rsid w:val="007C7A8E"/>
    <w:rsid w:val="007C7B10"/>
    <w:rsid w:val="007C7B2B"/>
    <w:rsid w:val="007D0297"/>
    <w:rsid w:val="007D07F0"/>
    <w:rsid w:val="007D0BBB"/>
    <w:rsid w:val="007D0BC4"/>
    <w:rsid w:val="007D0E53"/>
    <w:rsid w:val="007D0FB2"/>
    <w:rsid w:val="007D0FFA"/>
    <w:rsid w:val="007D108F"/>
    <w:rsid w:val="007D11B8"/>
    <w:rsid w:val="007D11CC"/>
    <w:rsid w:val="007D153C"/>
    <w:rsid w:val="007D170F"/>
    <w:rsid w:val="007D19D8"/>
    <w:rsid w:val="007D1A12"/>
    <w:rsid w:val="007D1AEB"/>
    <w:rsid w:val="007D1C18"/>
    <w:rsid w:val="007D1CCB"/>
    <w:rsid w:val="007D1EDD"/>
    <w:rsid w:val="007D1F9F"/>
    <w:rsid w:val="007D2247"/>
    <w:rsid w:val="007D22E8"/>
    <w:rsid w:val="007D23D9"/>
    <w:rsid w:val="007D26C2"/>
    <w:rsid w:val="007D2840"/>
    <w:rsid w:val="007D2900"/>
    <w:rsid w:val="007D2A85"/>
    <w:rsid w:val="007D2BF9"/>
    <w:rsid w:val="007D2C14"/>
    <w:rsid w:val="007D2C97"/>
    <w:rsid w:val="007D2D08"/>
    <w:rsid w:val="007D2E78"/>
    <w:rsid w:val="007D2F61"/>
    <w:rsid w:val="007D30B2"/>
    <w:rsid w:val="007D336B"/>
    <w:rsid w:val="007D33C1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CA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A28"/>
    <w:rsid w:val="007D5C6D"/>
    <w:rsid w:val="007D5CC9"/>
    <w:rsid w:val="007D61CA"/>
    <w:rsid w:val="007D6620"/>
    <w:rsid w:val="007D68D8"/>
    <w:rsid w:val="007D6E3A"/>
    <w:rsid w:val="007D6E86"/>
    <w:rsid w:val="007D6F67"/>
    <w:rsid w:val="007D7545"/>
    <w:rsid w:val="007D781E"/>
    <w:rsid w:val="007D78E9"/>
    <w:rsid w:val="007E02FE"/>
    <w:rsid w:val="007E0CB4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318"/>
    <w:rsid w:val="007E2566"/>
    <w:rsid w:val="007E2894"/>
    <w:rsid w:val="007E2BA6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A01"/>
    <w:rsid w:val="007E7E29"/>
    <w:rsid w:val="007F0109"/>
    <w:rsid w:val="007F0573"/>
    <w:rsid w:val="007F0635"/>
    <w:rsid w:val="007F07FF"/>
    <w:rsid w:val="007F089C"/>
    <w:rsid w:val="007F09BF"/>
    <w:rsid w:val="007F0A1B"/>
    <w:rsid w:val="007F0B5C"/>
    <w:rsid w:val="007F0ED8"/>
    <w:rsid w:val="007F10D2"/>
    <w:rsid w:val="007F1164"/>
    <w:rsid w:val="007F121B"/>
    <w:rsid w:val="007F1778"/>
    <w:rsid w:val="007F1914"/>
    <w:rsid w:val="007F1968"/>
    <w:rsid w:val="007F1EDB"/>
    <w:rsid w:val="007F2319"/>
    <w:rsid w:val="007F24D5"/>
    <w:rsid w:val="007F26E3"/>
    <w:rsid w:val="007F26FD"/>
    <w:rsid w:val="007F28E9"/>
    <w:rsid w:val="007F2B4E"/>
    <w:rsid w:val="007F2BD7"/>
    <w:rsid w:val="007F3E08"/>
    <w:rsid w:val="007F4294"/>
    <w:rsid w:val="007F45EA"/>
    <w:rsid w:val="007F4624"/>
    <w:rsid w:val="007F4ACF"/>
    <w:rsid w:val="007F4B4C"/>
    <w:rsid w:val="007F4C54"/>
    <w:rsid w:val="007F5006"/>
    <w:rsid w:val="007F560E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7FF"/>
    <w:rsid w:val="007F7844"/>
    <w:rsid w:val="007F7B2F"/>
    <w:rsid w:val="007F7B4F"/>
    <w:rsid w:val="007F7BA7"/>
    <w:rsid w:val="007F7CCC"/>
    <w:rsid w:val="007F7F4E"/>
    <w:rsid w:val="00800666"/>
    <w:rsid w:val="008009C2"/>
    <w:rsid w:val="008009CF"/>
    <w:rsid w:val="00800A46"/>
    <w:rsid w:val="00800BF4"/>
    <w:rsid w:val="0080104C"/>
    <w:rsid w:val="0080119B"/>
    <w:rsid w:val="00801286"/>
    <w:rsid w:val="00801683"/>
    <w:rsid w:val="00801A65"/>
    <w:rsid w:val="00801B11"/>
    <w:rsid w:val="00801EFF"/>
    <w:rsid w:val="00801FB2"/>
    <w:rsid w:val="0080231E"/>
    <w:rsid w:val="00802449"/>
    <w:rsid w:val="008027B6"/>
    <w:rsid w:val="00802FE8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4BE"/>
    <w:rsid w:val="00804884"/>
    <w:rsid w:val="008048C0"/>
    <w:rsid w:val="00804FC6"/>
    <w:rsid w:val="00805299"/>
    <w:rsid w:val="00805315"/>
    <w:rsid w:val="0080541F"/>
    <w:rsid w:val="008054E7"/>
    <w:rsid w:val="008059D8"/>
    <w:rsid w:val="00805EDD"/>
    <w:rsid w:val="00806027"/>
    <w:rsid w:val="00806129"/>
    <w:rsid w:val="00806493"/>
    <w:rsid w:val="0080663D"/>
    <w:rsid w:val="0080673A"/>
    <w:rsid w:val="00806926"/>
    <w:rsid w:val="00806B54"/>
    <w:rsid w:val="00806E28"/>
    <w:rsid w:val="00806F1B"/>
    <w:rsid w:val="00807798"/>
    <w:rsid w:val="00807864"/>
    <w:rsid w:val="00807B5A"/>
    <w:rsid w:val="00807C62"/>
    <w:rsid w:val="00807E11"/>
    <w:rsid w:val="00810022"/>
    <w:rsid w:val="0081002B"/>
    <w:rsid w:val="008101DC"/>
    <w:rsid w:val="0081028F"/>
    <w:rsid w:val="00810400"/>
    <w:rsid w:val="0081046B"/>
    <w:rsid w:val="008104B3"/>
    <w:rsid w:val="008104C0"/>
    <w:rsid w:val="008105CD"/>
    <w:rsid w:val="008106A9"/>
    <w:rsid w:val="00810799"/>
    <w:rsid w:val="00810943"/>
    <w:rsid w:val="0081145F"/>
    <w:rsid w:val="0081152E"/>
    <w:rsid w:val="008116DD"/>
    <w:rsid w:val="00811ABE"/>
    <w:rsid w:val="00811C85"/>
    <w:rsid w:val="00811DBD"/>
    <w:rsid w:val="00811E64"/>
    <w:rsid w:val="008123EE"/>
    <w:rsid w:val="00812613"/>
    <w:rsid w:val="00812B1B"/>
    <w:rsid w:val="00812C3D"/>
    <w:rsid w:val="00812E9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9F4"/>
    <w:rsid w:val="00815A9C"/>
    <w:rsid w:val="00815BE1"/>
    <w:rsid w:val="00815C86"/>
    <w:rsid w:val="00816692"/>
    <w:rsid w:val="00816735"/>
    <w:rsid w:val="00816782"/>
    <w:rsid w:val="00816857"/>
    <w:rsid w:val="00816CB7"/>
    <w:rsid w:val="00816D77"/>
    <w:rsid w:val="00816F80"/>
    <w:rsid w:val="00817116"/>
    <w:rsid w:val="008172C1"/>
    <w:rsid w:val="008173D6"/>
    <w:rsid w:val="008177BC"/>
    <w:rsid w:val="00817AD0"/>
    <w:rsid w:val="00817CC9"/>
    <w:rsid w:val="00817E24"/>
    <w:rsid w:val="00817FA0"/>
    <w:rsid w:val="00820065"/>
    <w:rsid w:val="00820553"/>
    <w:rsid w:val="00820573"/>
    <w:rsid w:val="008206DE"/>
    <w:rsid w:val="00820D18"/>
    <w:rsid w:val="00820DA4"/>
    <w:rsid w:val="00820DCC"/>
    <w:rsid w:val="0082143C"/>
    <w:rsid w:val="008216A7"/>
    <w:rsid w:val="008217CD"/>
    <w:rsid w:val="008218E0"/>
    <w:rsid w:val="00821C9F"/>
    <w:rsid w:val="008221D4"/>
    <w:rsid w:val="008223BC"/>
    <w:rsid w:val="008223D5"/>
    <w:rsid w:val="0082248C"/>
    <w:rsid w:val="00822663"/>
    <w:rsid w:val="0082266F"/>
    <w:rsid w:val="00822BC2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84F"/>
    <w:rsid w:val="00824BB9"/>
    <w:rsid w:val="00824DC9"/>
    <w:rsid w:val="008256A2"/>
    <w:rsid w:val="00825BF3"/>
    <w:rsid w:val="008261E4"/>
    <w:rsid w:val="00826366"/>
    <w:rsid w:val="008267BF"/>
    <w:rsid w:val="00826800"/>
    <w:rsid w:val="008269F7"/>
    <w:rsid w:val="00826AC8"/>
    <w:rsid w:val="00826C0D"/>
    <w:rsid w:val="00826DE7"/>
    <w:rsid w:val="00827207"/>
    <w:rsid w:val="008272A4"/>
    <w:rsid w:val="00827300"/>
    <w:rsid w:val="00827356"/>
    <w:rsid w:val="00827638"/>
    <w:rsid w:val="00827735"/>
    <w:rsid w:val="008277E1"/>
    <w:rsid w:val="00827A0C"/>
    <w:rsid w:val="00827BDD"/>
    <w:rsid w:val="00827D68"/>
    <w:rsid w:val="00830177"/>
    <w:rsid w:val="008301ED"/>
    <w:rsid w:val="0083057F"/>
    <w:rsid w:val="0083067E"/>
    <w:rsid w:val="008306FA"/>
    <w:rsid w:val="008307BA"/>
    <w:rsid w:val="008309C6"/>
    <w:rsid w:val="008313DC"/>
    <w:rsid w:val="008313F3"/>
    <w:rsid w:val="008316BD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E3"/>
    <w:rsid w:val="00833103"/>
    <w:rsid w:val="0083331D"/>
    <w:rsid w:val="008333B0"/>
    <w:rsid w:val="008333F4"/>
    <w:rsid w:val="00833E3F"/>
    <w:rsid w:val="00833F30"/>
    <w:rsid w:val="00833F8C"/>
    <w:rsid w:val="008347AA"/>
    <w:rsid w:val="0083491F"/>
    <w:rsid w:val="00834B93"/>
    <w:rsid w:val="00834BAE"/>
    <w:rsid w:val="00834DED"/>
    <w:rsid w:val="0083534C"/>
    <w:rsid w:val="008354E5"/>
    <w:rsid w:val="008355C0"/>
    <w:rsid w:val="008356C0"/>
    <w:rsid w:val="008356F0"/>
    <w:rsid w:val="00835E62"/>
    <w:rsid w:val="0083625E"/>
    <w:rsid w:val="00836416"/>
    <w:rsid w:val="00836B9C"/>
    <w:rsid w:val="00836DAD"/>
    <w:rsid w:val="00836E80"/>
    <w:rsid w:val="008371E3"/>
    <w:rsid w:val="0083724C"/>
    <w:rsid w:val="0083727F"/>
    <w:rsid w:val="0083767C"/>
    <w:rsid w:val="008377E6"/>
    <w:rsid w:val="0083786E"/>
    <w:rsid w:val="00837AAD"/>
    <w:rsid w:val="00837C41"/>
    <w:rsid w:val="00837DD1"/>
    <w:rsid w:val="00837E0F"/>
    <w:rsid w:val="00837EFE"/>
    <w:rsid w:val="008401B5"/>
    <w:rsid w:val="008401D0"/>
    <w:rsid w:val="008402A8"/>
    <w:rsid w:val="008403CB"/>
    <w:rsid w:val="0084099D"/>
    <w:rsid w:val="0084117A"/>
    <w:rsid w:val="00841316"/>
    <w:rsid w:val="008413B1"/>
    <w:rsid w:val="0084158F"/>
    <w:rsid w:val="00841636"/>
    <w:rsid w:val="00841859"/>
    <w:rsid w:val="00841B5F"/>
    <w:rsid w:val="00841B92"/>
    <w:rsid w:val="00841D12"/>
    <w:rsid w:val="00841EB9"/>
    <w:rsid w:val="0084225B"/>
    <w:rsid w:val="00842687"/>
    <w:rsid w:val="00842A0D"/>
    <w:rsid w:val="00842A1B"/>
    <w:rsid w:val="00842A73"/>
    <w:rsid w:val="00842C3C"/>
    <w:rsid w:val="00842D3A"/>
    <w:rsid w:val="00842D63"/>
    <w:rsid w:val="00842F0A"/>
    <w:rsid w:val="00842F60"/>
    <w:rsid w:val="00842FF2"/>
    <w:rsid w:val="00843191"/>
    <w:rsid w:val="008433BF"/>
    <w:rsid w:val="008434FF"/>
    <w:rsid w:val="008435C5"/>
    <w:rsid w:val="00843B2E"/>
    <w:rsid w:val="00843C90"/>
    <w:rsid w:val="00843F84"/>
    <w:rsid w:val="0084478E"/>
    <w:rsid w:val="0084490E"/>
    <w:rsid w:val="00844B99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C8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33"/>
    <w:rsid w:val="0085135E"/>
    <w:rsid w:val="0085150F"/>
    <w:rsid w:val="0085170A"/>
    <w:rsid w:val="00851816"/>
    <w:rsid w:val="00851859"/>
    <w:rsid w:val="00851A14"/>
    <w:rsid w:val="00851BAF"/>
    <w:rsid w:val="00851D9B"/>
    <w:rsid w:val="008528D7"/>
    <w:rsid w:val="00852982"/>
    <w:rsid w:val="008529A4"/>
    <w:rsid w:val="00852C9C"/>
    <w:rsid w:val="00852EDB"/>
    <w:rsid w:val="00852F06"/>
    <w:rsid w:val="00853388"/>
    <w:rsid w:val="008533CB"/>
    <w:rsid w:val="0085380A"/>
    <w:rsid w:val="008540F3"/>
    <w:rsid w:val="008542D6"/>
    <w:rsid w:val="008543C1"/>
    <w:rsid w:val="0085452E"/>
    <w:rsid w:val="00854797"/>
    <w:rsid w:val="008547C2"/>
    <w:rsid w:val="008549C5"/>
    <w:rsid w:val="00854BAB"/>
    <w:rsid w:val="00854C72"/>
    <w:rsid w:val="00855175"/>
    <w:rsid w:val="00855393"/>
    <w:rsid w:val="00855742"/>
    <w:rsid w:val="0085583C"/>
    <w:rsid w:val="00855918"/>
    <w:rsid w:val="00856040"/>
    <w:rsid w:val="008560F8"/>
    <w:rsid w:val="0085633A"/>
    <w:rsid w:val="00856436"/>
    <w:rsid w:val="0085643B"/>
    <w:rsid w:val="0085663D"/>
    <w:rsid w:val="00856D22"/>
    <w:rsid w:val="00856F27"/>
    <w:rsid w:val="0085736E"/>
    <w:rsid w:val="00857A03"/>
    <w:rsid w:val="00857BA0"/>
    <w:rsid w:val="00857F0D"/>
    <w:rsid w:val="008604B0"/>
    <w:rsid w:val="0086050C"/>
    <w:rsid w:val="008606D7"/>
    <w:rsid w:val="008608CB"/>
    <w:rsid w:val="00860E01"/>
    <w:rsid w:val="00860EBC"/>
    <w:rsid w:val="00860FA4"/>
    <w:rsid w:val="0086156A"/>
    <w:rsid w:val="008616B6"/>
    <w:rsid w:val="00861836"/>
    <w:rsid w:val="00861967"/>
    <w:rsid w:val="008619B7"/>
    <w:rsid w:val="00861EEE"/>
    <w:rsid w:val="008620A9"/>
    <w:rsid w:val="00862309"/>
    <w:rsid w:val="0086247E"/>
    <w:rsid w:val="008624F6"/>
    <w:rsid w:val="00862A8A"/>
    <w:rsid w:val="00862EE4"/>
    <w:rsid w:val="008630E0"/>
    <w:rsid w:val="00863BD0"/>
    <w:rsid w:val="0086412A"/>
    <w:rsid w:val="008641B4"/>
    <w:rsid w:val="0086428F"/>
    <w:rsid w:val="00864624"/>
    <w:rsid w:val="0086465D"/>
    <w:rsid w:val="00864750"/>
    <w:rsid w:val="00864824"/>
    <w:rsid w:val="00864E4E"/>
    <w:rsid w:val="00865215"/>
    <w:rsid w:val="008653D6"/>
    <w:rsid w:val="008655BB"/>
    <w:rsid w:val="008656E3"/>
    <w:rsid w:val="0086586C"/>
    <w:rsid w:val="008658A9"/>
    <w:rsid w:val="00865921"/>
    <w:rsid w:val="008659BC"/>
    <w:rsid w:val="00865CC8"/>
    <w:rsid w:val="00865CEB"/>
    <w:rsid w:val="00865D22"/>
    <w:rsid w:val="008660C9"/>
    <w:rsid w:val="0086629C"/>
    <w:rsid w:val="0086648C"/>
    <w:rsid w:val="00866991"/>
    <w:rsid w:val="00866C4E"/>
    <w:rsid w:val="00866F94"/>
    <w:rsid w:val="0086701D"/>
    <w:rsid w:val="008671A1"/>
    <w:rsid w:val="0086753A"/>
    <w:rsid w:val="008675D4"/>
    <w:rsid w:val="00867954"/>
    <w:rsid w:val="008679B5"/>
    <w:rsid w:val="00867E32"/>
    <w:rsid w:val="008700A5"/>
    <w:rsid w:val="00870318"/>
    <w:rsid w:val="00870339"/>
    <w:rsid w:val="008703DB"/>
    <w:rsid w:val="00870580"/>
    <w:rsid w:val="00870CCC"/>
    <w:rsid w:val="00870E4E"/>
    <w:rsid w:val="00870EB0"/>
    <w:rsid w:val="00870F48"/>
    <w:rsid w:val="008712AA"/>
    <w:rsid w:val="0087137D"/>
    <w:rsid w:val="008713E9"/>
    <w:rsid w:val="008714D3"/>
    <w:rsid w:val="00871711"/>
    <w:rsid w:val="008719F2"/>
    <w:rsid w:val="00871A4A"/>
    <w:rsid w:val="00871FA1"/>
    <w:rsid w:val="0087217A"/>
    <w:rsid w:val="0087221D"/>
    <w:rsid w:val="008727F5"/>
    <w:rsid w:val="00872CD7"/>
    <w:rsid w:val="00873205"/>
    <w:rsid w:val="00873291"/>
    <w:rsid w:val="008735A0"/>
    <w:rsid w:val="00873609"/>
    <w:rsid w:val="00873AE4"/>
    <w:rsid w:val="00874263"/>
    <w:rsid w:val="00874324"/>
    <w:rsid w:val="008744A9"/>
    <w:rsid w:val="00874503"/>
    <w:rsid w:val="00874536"/>
    <w:rsid w:val="00874B54"/>
    <w:rsid w:val="00874B77"/>
    <w:rsid w:val="00874CB4"/>
    <w:rsid w:val="00874E1C"/>
    <w:rsid w:val="008751BA"/>
    <w:rsid w:val="00875EF4"/>
    <w:rsid w:val="00875FCB"/>
    <w:rsid w:val="00876442"/>
    <w:rsid w:val="00876526"/>
    <w:rsid w:val="0087663A"/>
    <w:rsid w:val="0087685E"/>
    <w:rsid w:val="00876876"/>
    <w:rsid w:val="008768BA"/>
    <w:rsid w:val="00876C41"/>
    <w:rsid w:val="00876C86"/>
    <w:rsid w:val="00876CC6"/>
    <w:rsid w:val="00876E06"/>
    <w:rsid w:val="008773D2"/>
    <w:rsid w:val="0087758E"/>
    <w:rsid w:val="008775E8"/>
    <w:rsid w:val="00877876"/>
    <w:rsid w:val="0087793C"/>
    <w:rsid w:val="00877BCA"/>
    <w:rsid w:val="00877F05"/>
    <w:rsid w:val="00877FAD"/>
    <w:rsid w:val="0088069F"/>
    <w:rsid w:val="00880ABF"/>
    <w:rsid w:val="00880B7B"/>
    <w:rsid w:val="00880CBA"/>
    <w:rsid w:val="00881441"/>
    <w:rsid w:val="00881469"/>
    <w:rsid w:val="00881785"/>
    <w:rsid w:val="00881A7F"/>
    <w:rsid w:val="00881AAB"/>
    <w:rsid w:val="00881B0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2DD5"/>
    <w:rsid w:val="008832E2"/>
    <w:rsid w:val="00883739"/>
    <w:rsid w:val="0088378F"/>
    <w:rsid w:val="008837B9"/>
    <w:rsid w:val="00883AF3"/>
    <w:rsid w:val="00883CDC"/>
    <w:rsid w:val="00883F0A"/>
    <w:rsid w:val="00883F85"/>
    <w:rsid w:val="00883FB1"/>
    <w:rsid w:val="008849A1"/>
    <w:rsid w:val="00884BC6"/>
    <w:rsid w:val="00884C55"/>
    <w:rsid w:val="00884ED4"/>
    <w:rsid w:val="00885012"/>
    <w:rsid w:val="008852FA"/>
    <w:rsid w:val="00885626"/>
    <w:rsid w:val="00885799"/>
    <w:rsid w:val="00885F45"/>
    <w:rsid w:val="008861BB"/>
    <w:rsid w:val="00886318"/>
    <w:rsid w:val="00886656"/>
    <w:rsid w:val="008866A8"/>
    <w:rsid w:val="0088671A"/>
    <w:rsid w:val="00886AC2"/>
    <w:rsid w:val="00886CBA"/>
    <w:rsid w:val="00887048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A8"/>
    <w:rsid w:val="00891FBC"/>
    <w:rsid w:val="00892284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D2F"/>
    <w:rsid w:val="00893D9D"/>
    <w:rsid w:val="00894097"/>
    <w:rsid w:val="008945A7"/>
    <w:rsid w:val="008945E6"/>
    <w:rsid w:val="008949F7"/>
    <w:rsid w:val="00894B20"/>
    <w:rsid w:val="00894B2A"/>
    <w:rsid w:val="00894B75"/>
    <w:rsid w:val="00895262"/>
    <w:rsid w:val="008953C6"/>
    <w:rsid w:val="008954C7"/>
    <w:rsid w:val="00895502"/>
    <w:rsid w:val="00895713"/>
    <w:rsid w:val="008958A1"/>
    <w:rsid w:val="00895A7E"/>
    <w:rsid w:val="00895ABC"/>
    <w:rsid w:val="00895B6B"/>
    <w:rsid w:val="00895C1C"/>
    <w:rsid w:val="00895E3B"/>
    <w:rsid w:val="00896087"/>
    <w:rsid w:val="0089621A"/>
    <w:rsid w:val="00896444"/>
    <w:rsid w:val="00896465"/>
    <w:rsid w:val="008965CB"/>
    <w:rsid w:val="008968EF"/>
    <w:rsid w:val="00896AF4"/>
    <w:rsid w:val="00896B98"/>
    <w:rsid w:val="00897277"/>
    <w:rsid w:val="008973FD"/>
    <w:rsid w:val="00897795"/>
    <w:rsid w:val="00897B88"/>
    <w:rsid w:val="00897C33"/>
    <w:rsid w:val="00897EF0"/>
    <w:rsid w:val="008A02CC"/>
    <w:rsid w:val="008A058E"/>
    <w:rsid w:val="008A0A0A"/>
    <w:rsid w:val="008A0B30"/>
    <w:rsid w:val="008A0E81"/>
    <w:rsid w:val="008A1181"/>
    <w:rsid w:val="008A1189"/>
    <w:rsid w:val="008A13EE"/>
    <w:rsid w:val="008A1410"/>
    <w:rsid w:val="008A1951"/>
    <w:rsid w:val="008A197D"/>
    <w:rsid w:val="008A19E1"/>
    <w:rsid w:val="008A1C34"/>
    <w:rsid w:val="008A1CC8"/>
    <w:rsid w:val="008A1F1C"/>
    <w:rsid w:val="008A235E"/>
    <w:rsid w:val="008A2385"/>
    <w:rsid w:val="008A2AD0"/>
    <w:rsid w:val="008A2ADA"/>
    <w:rsid w:val="008A2BC7"/>
    <w:rsid w:val="008A35AC"/>
    <w:rsid w:val="008A391D"/>
    <w:rsid w:val="008A3B46"/>
    <w:rsid w:val="008A3B9A"/>
    <w:rsid w:val="008A3E98"/>
    <w:rsid w:val="008A3F84"/>
    <w:rsid w:val="008A40CB"/>
    <w:rsid w:val="008A4397"/>
    <w:rsid w:val="008A45E8"/>
    <w:rsid w:val="008A4604"/>
    <w:rsid w:val="008A47F0"/>
    <w:rsid w:val="008A4806"/>
    <w:rsid w:val="008A4960"/>
    <w:rsid w:val="008A4ABA"/>
    <w:rsid w:val="008A4ACB"/>
    <w:rsid w:val="008A4B9D"/>
    <w:rsid w:val="008A4D50"/>
    <w:rsid w:val="008A4DA2"/>
    <w:rsid w:val="008A542C"/>
    <w:rsid w:val="008A569A"/>
    <w:rsid w:val="008A582F"/>
    <w:rsid w:val="008A5C47"/>
    <w:rsid w:val="008A5C7C"/>
    <w:rsid w:val="008A5E48"/>
    <w:rsid w:val="008A663B"/>
    <w:rsid w:val="008A681C"/>
    <w:rsid w:val="008A6A6E"/>
    <w:rsid w:val="008A6B4B"/>
    <w:rsid w:val="008A6B85"/>
    <w:rsid w:val="008A6DEC"/>
    <w:rsid w:val="008A6E2A"/>
    <w:rsid w:val="008A6F98"/>
    <w:rsid w:val="008A75DE"/>
    <w:rsid w:val="008A7740"/>
    <w:rsid w:val="008A790C"/>
    <w:rsid w:val="008A7938"/>
    <w:rsid w:val="008A7ABC"/>
    <w:rsid w:val="008A7B10"/>
    <w:rsid w:val="008A7B2A"/>
    <w:rsid w:val="008A7C44"/>
    <w:rsid w:val="008A7D7A"/>
    <w:rsid w:val="008A7DA0"/>
    <w:rsid w:val="008B00EA"/>
    <w:rsid w:val="008B0118"/>
    <w:rsid w:val="008B0328"/>
    <w:rsid w:val="008B0717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89F"/>
    <w:rsid w:val="008B1F92"/>
    <w:rsid w:val="008B2124"/>
    <w:rsid w:val="008B233B"/>
    <w:rsid w:val="008B24BC"/>
    <w:rsid w:val="008B29BD"/>
    <w:rsid w:val="008B29FD"/>
    <w:rsid w:val="008B3644"/>
    <w:rsid w:val="008B36F0"/>
    <w:rsid w:val="008B386B"/>
    <w:rsid w:val="008B3A33"/>
    <w:rsid w:val="008B3E37"/>
    <w:rsid w:val="008B3FA1"/>
    <w:rsid w:val="008B40B6"/>
    <w:rsid w:val="008B4316"/>
    <w:rsid w:val="008B48E1"/>
    <w:rsid w:val="008B490D"/>
    <w:rsid w:val="008B4975"/>
    <w:rsid w:val="008B4AA0"/>
    <w:rsid w:val="008B57E7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846"/>
    <w:rsid w:val="008C0938"/>
    <w:rsid w:val="008C0D59"/>
    <w:rsid w:val="008C1031"/>
    <w:rsid w:val="008C11B3"/>
    <w:rsid w:val="008C11BA"/>
    <w:rsid w:val="008C1DFF"/>
    <w:rsid w:val="008C22AD"/>
    <w:rsid w:val="008C2490"/>
    <w:rsid w:val="008C2E86"/>
    <w:rsid w:val="008C313A"/>
    <w:rsid w:val="008C31F7"/>
    <w:rsid w:val="008C3472"/>
    <w:rsid w:val="008C349B"/>
    <w:rsid w:val="008C3510"/>
    <w:rsid w:val="008C3515"/>
    <w:rsid w:val="008C3640"/>
    <w:rsid w:val="008C3676"/>
    <w:rsid w:val="008C36FA"/>
    <w:rsid w:val="008C3845"/>
    <w:rsid w:val="008C388F"/>
    <w:rsid w:val="008C40F8"/>
    <w:rsid w:val="008C4144"/>
    <w:rsid w:val="008C44F2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DC8"/>
    <w:rsid w:val="008C656A"/>
    <w:rsid w:val="008C6ABC"/>
    <w:rsid w:val="008C6B39"/>
    <w:rsid w:val="008C6B48"/>
    <w:rsid w:val="008C6B54"/>
    <w:rsid w:val="008C6D40"/>
    <w:rsid w:val="008C73BD"/>
    <w:rsid w:val="008C7420"/>
    <w:rsid w:val="008C787B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924"/>
    <w:rsid w:val="008D2EBE"/>
    <w:rsid w:val="008D2EFC"/>
    <w:rsid w:val="008D3080"/>
    <w:rsid w:val="008D39A8"/>
    <w:rsid w:val="008D3C9D"/>
    <w:rsid w:val="008D3D91"/>
    <w:rsid w:val="008D3E3D"/>
    <w:rsid w:val="008D3FBB"/>
    <w:rsid w:val="008D3FEB"/>
    <w:rsid w:val="008D4058"/>
    <w:rsid w:val="008D44CF"/>
    <w:rsid w:val="008D455A"/>
    <w:rsid w:val="008D4599"/>
    <w:rsid w:val="008D4747"/>
    <w:rsid w:val="008D47E8"/>
    <w:rsid w:val="008D48DA"/>
    <w:rsid w:val="008D4EAE"/>
    <w:rsid w:val="008D4FA9"/>
    <w:rsid w:val="008D513D"/>
    <w:rsid w:val="008D517B"/>
    <w:rsid w:val="008D519D"/>
    <w:rsid w:val="008D52D5"/>
    <w:rsid w:val="008D5551"/>
    <w:rsid w:val="008D5FF8"/>
    <w:rsid w:val="008D6387"/>
    <w:rsid w:val="008D6842"/>
    <w:rsid w:val="008D7004"/>
    <w:rsid w:val="008D7098"/>
    <w:rsid w:val="008D7129"/>
    <w:rsid w:val="008D7376"/>
    <w:rsid w:val="008D77DA"/>
    <w:rsid w:val="008D7901"/>
    <w:rsid w:val="008D792B"/>
    <w:rsid w:val="008D7F4E"/>
    <w:rsid w:val="008E045C"/>
    <w:rsid w:val="008E04D2"/>
    <w:rsid w:val="008E0767"/>
    <w:rsid w:val="008E0AAE"/>
    <w:rsid w:val="008E0B98"/>
    <w:rsid w:val="008E0D4B"/>
    <w:rsid w:val="008E0F51"/>
    <w:rsid w:val="008E1324"/>
    <w:rsid w:val="008E1740"/>
    <w:rsid w:val="008E1B3F"/>
    <w:rsid w:val="008E1BFB"/>
    <w:rsid w:val="008E1CAC"/>
    <w:rsid w:val="008E1E2D"/>
    <w:rsid w:val="008E1E70"/>
    <w:rsid w:val="008E1E71"/>
    <w:rsid w:val="008E1EE8"/>
    <w:rsid w:val="008E2205"/>
    <w:rsid w:val="008E238C"/>
    <w:rsid w:val="008E244E"/>
    <w:rsid w:val="008E26F6"/>
    <w:rsid w:val="008E2806"/>
    <w:rsid w:val="008E2979"/>
    <w:rsid w:val="008E29E9"/>
    <w:rsid w:val="008E2B13"/>
    <w:rsid w:val="008E2E2F"/>
    <w:rsid w:val="008E34AF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DE9"/>
    <w:rsid w:val="008E509C"/>
    <w:rsid w:val="008E5215"/>
    <w:rsid w:val="008E5745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591"/>
    <w:rsid w:val="008E763B"/>
    <w:rsid w:val="008E77FC"/>
    <w:rsid w:val="008E7A7B"/>
    <w:rsid w:val="008E7B9F"/>
    <w:rsid w:val="008E7C59"/>
    <w:rsid w:val="008F0294"/>
    <w:rsid w:val="008F0418"/>
    <w:rsid w:val="008F07A8"/>
    <w:rsid w:val="008F0B59"/>
    <w:rsid w:val="008F0D49"/>
    <w:rsid w:val="008F0DCA"/>
    <w:rsid w:val="008F0ED8"/>
    <w:rsid w:val="008F1171"/>
    <w:rsid w:val="008F127A"/>
    <w:rsid w:val="008F145C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7A2"/>
    <w:rsid w:val="008F391E"/>
    <w:rsid w:val="008F39B8"/>
    <w:rsid w:val="008F3B07"/>
    <w:rsid w:val="008F3B0B"/>
    <w:rsid w:val="008F3DEC"/>
    <w:rsid w:val="008F3F48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7C4"/>
    <w:rsid w:val="008F68E6"/>
    <w:rsid w:val="008F6F20"/>
    <w:rsid w:val="008F718C"/>
    <w:rsid w:val="008F72D5"/>
    <w:rsid w:val="008F7489"/>
    <w:rsid w:val="008F779C"/>
    <w:rsid w:val="008F7983"/>
    <w:rsid w:val="008F7C0F"/>
    <w:rsid w:val="009000D0"/>
    <w:rsid w:val="009005B7"/>
    <w:rsid w:val="00900774"/>
    <w:rsid w:val="0090085C"/>
    <w:rsid w:val="009009EF"/>
    <w:rsid w:val="00901086"/>
    <w:rsid w:val="009016D2"/>
    <w:rsid w:val="00901F07"/>
    <w:rsid w:val="00901FCF"/>
    <w:rsid w:val="00902039"/>
    <w:rsid w:val="009020CC"/>
    <w:rsid w:val="009020ED"/>
    <w:rsid w:val="009025FD"/>
    <w:rsid w:val="0090289E"/>
    <w:rsid w:val="00902C02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F61"/>
    <w:rsid w:val="00904150"/>
    <w:rsid w:val="0090451C"/>
    <w:rsid w:val="00904593"/>
    <w:rsid w:val="009045AA"/>
    <w:rsid w:val="00904759"/>
    <w:rsid w:val="00904900"/>
    <w:rsid w:val="00904C94"/>
    <w:rsid w:val="00904F2D"/>
    <w:rsid w:val="00905206"/>
    <w:rsid w:val="00905998"/>
    <w:rsid w:val="00905EF0"/>
    <w:rsid w:val="00905F9B"/>
    <w:rsid w:val="00906403"/>
    <w:rsid w:val="0090664A"/>
    <w:rsid w:val="009066FA"/>
    <w:rsid w:val="009067EA"/>
    <w:rsid w:val="00906A48"/>
    <w:rsid w:val="00906C2F"/>
    <w:rsid w:val="00906D31"/>
    <w:rsid w:val="00906D56"/>
    <w:rsid w:val="00906D96"/>
    <w:rsid w:val="00906D99"/>
    <w:rsid w:val="00906E6C"/>
    <w:rsid w:val="00907537"/>
    <w:rsid w:val="00907566"/>
    <w:rsid w:val="009078ED"/>
    <w:rsid w:val="009078EE"/>
    <w:rsid w:val="009079E5"/>
    <w:rsid w:val="00907B02"/>
    <w:rsid w:val="00907B5F"/>
    <w:rsid w:val="00907CAE"/>
    <w:rsid w:val="00907DD9"/>
    <w:rsid w:val="00907E9C"/>
    <w:rsid w:val="00907ED7"/>
    <w:rsid w:val="009104F8"/>
    <w:rsid w:val="00910B30"/>
    <w:rsid w:val="00911101"/>
    <w:rsid w:val="009113F2"/>
    <w:rsid w:val="00911699"/>
    <w:rsid w:val="009116A3"/>
    <w:rsid w:val="009116E2"/>
    <w:rsid w:val="00911D99"/>
    <w:rsid w:val="00911DB1"/>
    <w:rsid w:val="00911E55"/>
    <w:rsid w:val="00911EC9"/>
    <w:rsid w:val="00912796"/>
    <w:rsid w:val="00912926"/>
    <w:rsid w:val="00912B91"/>
    <w:rsid w:val="00912CB3"/>
    <w:rsid w:val="00912DCB"/>
    <w:rsid w:val="00912E01"/>
    <w:rsid w:val="00912E75"/>
    <w:rsid w:val="00912F38"/>
    <w:rsid w:val="00912FBD"/>
    <w:rsid w:val="00912FC4"/>
    <w:rsid w:val="00913063"/>
    <w:rsid w:val="009130BF"/>
    <w:rsid w:val="009132A6"/>
    <w:rsid w:val="00913447"/>
    <w:rsid w:val="009136E7"/>
    <w:rsid w:val="009139D5"/>
    <w:rsid w:val="00913A13"/>
    <w:rsid w:val="00913A2E"/>
    <w:rsid w:val="00914194"/>
    <w:rsid w:val="0091439A"/>
    <w:rsid w:val="00914520"/>
    <w:rsid w:val="009146AA"/>
    <w:rsid w:val="009146E4"/>
    <w:rsid w:val="00914907"/>
    <w:rsid w:val="00914C69"/>
    <w:rsid w:val="00914EFA"/>
    <w:rsid w:val="00915153"/>
    <w:rsid w:val="00915297"/>
    <w:rsid w:val="00915334"/>
    <w:rsid w:val="009153C6"/>
    <w:rsid w:val="009154F0"/>
    <w:rsid w:val="00915626"/>
    <w:rsid w:val="00915947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B1B"/>
    <w:rsid w:val="00917C43"/>
    <w:rsid w:val="00917DBA"/>
    <w:rsid w:val="00917EFD"/>
    <w:rsid w:val="00917F5E"/>
    <w:rsid w:val="00917F7A"/>
    <w:rsid w:val="009202D4"/>
    <w:rsid w:val="00920432"/>
    <w:rsid w:val="009204DC"/>
    <w:rsid w:val="009205E2"/>
    <w:rsid w:val="00920770"/>
    <w:rsid w:val="009210EE"/>
    <w:rsid w:val="00921175"/>
    <w:rsid w:val="009211ED"/>
    <w:rsid w:val="009215D8"/>
    <w:rsid w:val="0092176A"/>
    <w:rsid w:val="009217E5"/>
    <w:rsid w:val="00921C4D"/>
    <w:rsid w:val="00921FBF"/>
    <w:rsid w:val="0092203A"/>
    <w:rsid w:val="00922094"/>
    <w:rsid w:val="00922243"/>
    <w:rsid w:val="00922569"/>
    <w:rsid w:val="0092269E"/>
    <w:rsid w:val="00923167"/>
    <w:rsid w:val="00923802"/>
    <w:rsid w:val="00923DA6"/>
    <w:rsid w:val="009240C4"/>
    <w:rsid w:val="00924365"/>
    <w:rsid w:val="009245A8"/>
    <w:rsid w:val="009247C4"/>
    <w:rsid w:val="009248A9"/>
    <w:rsid w:val="00924913"/>
    <w:rsid w:val="00924AF4"/>
    <w:rsid w:val="00924BAF"/>
    <w:rsid w:val="00924C29"/>
    <w:rsid w:val="00924D33"/>
    <w:rsid w:val="009251AD"/>
    <w:rsid w:val="0092556B"/>
    <w:rsid w:val="009256B4"/>
    <w:rsid w:val="00925757"/>
    <w:rsid w:val="00925969"/>
    <w:rsid w:val="009259B7"/>
    <w:rsid w:val="00925A99"/>
    <w:rsid w:val="00925AFE"/>
    <w:rsid w:val="00925DA5"/>
    <w:rsid w:val="009261DB"/>
    <w:rsid w:val="0092631F"/>
    <w:rsid w:val="0092655C"/>
    <w:rsid w:val="00926914"/>
    <w:rsid w:val="00926ADA"/>
    <w:rsid w:val="00926D92"/>
    <w:rsid w:val="0092727E"/>
    <w:rsid w:val="009272B8"/>
    <w:rsid w:val="00927575"/>
    <w:rsid w:val="00927978"/>
    <w:rsid w:val="009279C6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AF9"/>
    <w:rsid w:val="00931CA3"/>
    <w:rsid w:val="00931EA2"/>
    <w:rsid w:val="0093204A"/>
    <w:rsid w:val="00932138"/>
    <w:rsid w:val="0093222F"/>
    <w:rsid w:val="0093240C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75C"/>
    <w:rsid w:val="00933C61"/>
    <w:rsid w:val="00933C98"/>
    <w:rsid w:val="00933E0D"/>
    <w:rsid w:val="00933E61"/>
    <w:rsid w:val="00933F13"/>
    <w:rsid w:val="0093418F"/>
    <w:rsid w:val="00934A20"/>
    <w:rsid w:val="00934B50"/>
    <w:rsid w:val="00934C60"/>
    <w:rsid w:val="00934E6B"/>
    <w:rsid w:val="009350DA"/>
    <w:rsid w:val="009352DC"/>
    <w:rsid w:val="0093565D"/>
    <w:rsid w:val="00935D1B"/>
    <w:rsid w:val="00935E54"/>
    <w:rsid w:val="0093614C"/>
    <w:rsid w:val="0093614D"/>
    <w:rsid w:val="009364CB"/>
    <w:rsid w:val="009366EC"/>
    <w:rsid w:val="00936730"/>
    <w:rsid w:val="00936742"/>
    <w:rsid w:val="009367FF"/>
    <w:rsid w:val="00936856"/>
    <w:rsid w:val="00936896"/>
    <w:rsid w:val="00936B42"/>
    <w:rsid w:val="00936DA4"/>
    <w:rsid w:val="00936E2C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0F51"/>
    <w:rsid w:val="009415A2"/>
    <w:rsid w:val="00941A1A"/>
    <w:rsid w:val="00941C0E"/>
    <w:rsid w:val="00941E20"/>
    <w:rsid w:val="00941E8A"/>
    <w:rsid w:val="00942085"/>
    <w:rsid w:val="009422D3"/>
    <w:rsid w:val="00942647"/>
    <w:rsid w:val="00942648"/>
    <w:rsid w:val="009426AF"/>
    <w:rsid w:val="00942773"/>
    <w:rsid w:val="00942B70"/>
    <w:rsid w:val="00942D81"/>
    <w:rsid w:val="009431F3"/>
    <w:rsid w:val="0094331A"/>
    <w:rsid w:val="0094336C"/>
    <w:rsid w:val="0094363A"/>
    <w:rsid w:val="009436F2"/>
    <w:rsid w:val="00943875"/>
    <w:rsid w:val="00943905"/>
    <w:rsid w:val="00943AFF"/>
    <w:rsid w:val="00943D11"/>
    <w:rsid w:val="00943EFF"/>
    <w:rsid w:val="00943F32"/>
    <w:rsid w:val="0094402A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4C"/>
    <w:rsid w:val="00946A27"/>
    <w:rsid w:val="00946ED5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5CD"/>
    <w:rsid w:val="00950881"/>
    <w:rsid w:val="00950950"/>
    <w:rsid w:val="009509CF"/>
    <w:rsid w:val="00950A5F"/>
    <w:rsid w:val="00950E35"/>
    <w:rsid w:val="00951236"/>
    <w:rsid w:val="00951370"/>
    <w:rsid w:val="00951545"/>
    <w:rsid w:val="00951658"/>
    <w:rsid w:val="00951B50"/>
    <w:rsid w:val="00951B74"/>
    <w:rsid w:val="00951CCF"/>
    <w:rsid w:val="00951D02"/>
    <w:rsid w:val="00952050"/>
    <w:rsid w:val="0095206C"/>
    <w:rsid w:val="00952146"/>
    <w:rsid w:val="00952499"/>
    <w:rsid w:val="00952B2F"/>
    <w:rsid w:val="00952C20"/>
    <w:rsid w:val="00952CB8"/>
    <w:rsid w:val="0095307F"/>
    <w:rsid w:val="0095322E"/>
    <w:rsid w:val="009534DE"/>
    <w:rsid w:val="009539E1"/>
    <w:rsid w:val="00953E73"/>
    <w:rsid w:val="0095404A"/>
    <w:rsid w:val="009540AE"/>
    <w:rsid w:val="0095420E"/>
    <w:rsid w:val="009542B3"/>
    <w:rsid w:val="00954384"/>
    <w:rsid w:val="0095445E"/>
    <w:rsid w:val="0095454D"/>
    <w:rsid w:val="009547CF"/>
    <w:rsid w:val="0095488F"/>
    <w:rsid w:val="00954970"/>
    <w:rsid w:val="00954A30"/>
    <w:rsid w:val="00954B49"/>
    <w:rsid w:val="00954BB2"/>
    <w:rsid w:val="009550D9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32F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C55"/>
    <w:rsid w:val="00960F40"/>
    <w:rsid w:val="00961781"/>
    <w:rsid w:val="00961BA5"/>
    <w:rsid w:val="00961C44"/>
    <w:rsid w:val="00962027"/>
    <w:rsid w:val="00962A67"/>
    <w:rsid w:val="00962D28"/>
    <w:rsid w:val="00962D99"/>
    <w:rsid w:val="00962F87"/>
    <w:rsid w:val="00963693"/>
    <w:rsid w:val="00963A49"/>
    <w:rsid w:val="00963D0F"/>
    <w:rsid w:val="00963DE5"/>
    <w:rsid w:val="009641A3"/>
    <w:rsid w:val="00964430"/>
    <w:rsid w:val="0096491B"/>
    <w:rsid w:val="00964C8E"/>
    <w:rsid w:val="00964FEF"/>
    <w:rsid w:val="0096559C"/>
    <w:rsid w:val="009656B4"/>
    <w:rsid w:val="0096584F"/>
    <w:rsid w:val="00965A4E"/>
    <w:rsid w:val="00965D24"/>
    <w:rsid w:val="00966485"/>
    <w:rsid w:val="009664C6"/>
    <w:rsid w:val="00966B43"/>
    <w:rsid w:val="00966E92"/>
    <w:rsid w:val="0096701E"/>
    <w:rsid w:val="00967099"/>
    <w:rsid w:val="00967301"/>
    <w:rsid w:val="00967353"/>
    <w:rsid w:val="00967476"/>
    <w:rsid w:val="00967839"/>
    <w:rsid w:val="00967862"/>
    <w:rsid w:val="00967996"/>
    <w:rsid w:val="009679BE"/>
    <w:rsid w:val="00970472"/>
    <w:rsid w:val="00970538"/>
    <w:rsid w:val="00970ED2"/>
    <w:rsid w:val="00970FBB"/>
    <w:rsid w:val="00970FF0"/>
    <w:rsid w:val="009711CD"/>
    <w:rsid w:val="00971271"/>
    <w:rsid w:val="00971443"/>
    <w:rsid w:val="00971536"/>
    <w:rsid w:val="00971637"/>
    <w:rsid w:val="009718E9"/>
    <w:rsid w:val="009718F2"/>
    <w:rsid w:val="009719E5"/>
    <w:rsid w:val="00971B29"/>
    <w:rsid w:val="00971E29"/>
    <w:rsid w:val="00971FE0"/>
    <w:rsid w:val="00972B0C"/>
    <w:rsid w:val="00972B5A"/>
    <w:rsid w:val="00972B6F"/>
    <w:rsid w:val="00972C6F"/>
    <w:rsid w:val="00973136"/>
    <w:rsid w:val="009734E4"/>
    <w:rsid w:val="0097386E"/>
    <w:rsid w:val="00973926"/>
    <w:rsid w:val="00973A52"/>
    <w:rsid w:val="00973A74"/>
    <w:rsid w:val="00973E14"/>
    <w:rsid w:val="00973E5A"/>
    <w:rsid w:val="00974304"/>
    <w:rsid w:val="0097435C"/>
    <w:rsid w:val="00974371"/>
    <w:rsid w:val="00974380"/>
    <w:rsid w:val="00974498"/>
    <w:rsid w:val="00974779"/>
    <w:rsid w:val="00974914"/>
    <w:rsid w:val="00974A4C"/>
    <w:rsid w:val="00974B5C"/>
    <w:rsid w:val="00974D6E"/>
    <w:rsid w:val="00974F7F"/>
    <w:rsid w:val="0097505C"/>
    <w:rsid w:val="009759B9"/>
    <w:rsid w:val="009761A4"/>
    <w:rsid w:val="00976938"/>
    <w:rsid w:val="00976BD4"/>
    <w:rsid w:val="00976E27"/>
    <w:rsid w:val="0097706A"/>
    <w:rsid w:val="009775F0"/>
    <w:rsid w:val="0097784A"/>
    <w:rsid w:val="00977DD0"/>
    <w:rsid w:val="00980645"/>
    <w:rsid w:val="00980BC6"/>
    <w:rsid w:val="00980EB8"/>
    <w:rsid w:val="009811C2"/>
    <w:rsid w:val="009818D3"/>
    <w:rsid w:val="00981A56"/>
    <w:rsid w:val="00981B9E"/>
    <w:rsid w:val="00981BEC"/>
    <w:rsid w:val="00981C45"/>
    <w:rsid w:val="0098217F"/>
    <w:rsid w:val="00982385"/>
    <w:rsid w:val="009829E5"/>
    <w:rsid w:val="00982BF6"/>
    <w:rsid w:val="00982C20"/>
    <w:rsid w:val="009830B2"/>
    <w:rsid w:val="00983236"/>
    <w:rsid w:val="00983576"/>
    <w:rsid w:val="00983675"/>
    <w:rsid w:val="009836A2"/>
    <w:rsid w:val="0098434A"/>
    <w:rsid w:val="0098449A"/>
    <w:rsid w:val="00984592"/>
    <w:rsid w:val="00984F31"/>
    <w:rsid w:val="009850E4"/>
    <w:rsid w:val="0098547B"/>
    <w:rsid w:val="00985571"/>
    <w:rsid w:val="0098558F"/>
    <w:rsid w:val="0098566E"/>
    <w:rsid w:val="00985708"/>
    <w:rsid w:val="0098570E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67D"/>
    <w:rsid w:val="0098773F"/>
    <w:rsid w:val="00987969"/>
    <w:rsid w:val="009879A2"/>
    <w:rsid w:val="00987EDC"/>
    <w:rsid w:val="00990199"/>
    <w:rsid w:val="009904EB"/>
    <w:rsid w:val="00990571"/>
    <w:rsid w:val="0099081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637"/>
    <w:rsid w:val="00993833"/>
    <w:rsid w:val="00994067"/>
    <w:rsid w:val="0099496E"/>
    <w:rsid w:val="009949AA"/>
    <w:rsid w:val="00994DBB"/>
    <w:rsid w:val="009950D9"/>
    <w:rsid w:val="009951A9"/>
    <w:rsid w:val="0099538F"/>
    <w:rsid w:val="00995407"/>
    <w:rsid w:val="0099585F"/>
    <w:rsid w:val="00995B88"/>
    <w:rsid w:val="00995E57"/>
    <w:rsid w:val="009960A1"/>
    <w:rsid w:val="009961CB"/>
    <w:rsid w:val="00996ADA"/>
    <w:rsid w:val="0099709F"/>
    <w:rsid w:val="00997177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944"/>
    <w:rsid w:val="009A0E1E"/>
    <w:rsid w:val="009A142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8AC"/>
    <w:rsid w:val="009A2BF1"/>
    <w:rsid w:val="009A2E3F"/>
    <w:rsid w:val="009A2F29"/>
    <w:rsid w:val="009A3143"/>
    <w:rsid w:val="009A3387"/>
    <w:rsid w:val="009A35F2"/>
    <w:rsid w:val="009A37FC"/>
    <w:rsid w:val="009A3A96"/>
    <w:rsid w:val="009A3B04"/>
    <w:rsid w:val="009A3B8B"/>
    <w:rsid w:val="009A428A"/>
    <w:rsid w:val="009A4612"/>
    <w:rsid w:val="009A4617"/>
    <w:rsid w:val="009A464D"/>
    <w:rsid w:val="009A4B0B"/>
    <w:rsid w:val="009A4C26"/>
    <w:rsid w:val="009A4CD3"/>
    <w:rsid w:val="009A4E61"/>
    <w:rsid w:val="009A50F4"/>
    <w:rsid w:val="009A5553"/>
    <w:rsid w:val="009A57AE"/>
    <w:rsid w:val="009A5844"/>
    <w:rsid w:val="009A59EF"/>
    <w:rsid w:val="009A5B8A"/>
    <w:rsid w:val="009A5D97"/>
    <w:rsid w:val="009A5F04"/>
    <w:rsid w:val="009A616F"/>
    <w:rsid w:val="009A6189"/>
    <w:rsid w:val="009A66C8"/>
    <w:rsid w:val="009A6B75"/>
    <w:rsid w:val="009A6F7C"/>
    <w:rsid w:val="009A71E9"/>
    <w:rsid w:val="009A7248"/>
    <w:rsid w:val="009A7529"/>
    <w:rsid w:val="009A795F"/>
    <w:rsid w:val="009A796D"/>
    <w:rsid w:val="009A797F"/>
    <w:rsid w:val="009A7EF8"/>
    <w:rsid w:val="009B0006"/>
    <w:rsid w:val="009B0351"/>
    <w:rsid w:val="009B0357"/>
    <w:rsid w:val="009B0631"/>
    <w:rsid w:val="009B0674"/>
    <w:rsid w:val="009B06A3"/>
    <w:rsid w:val="009B073D"/>
    <w:rsid w:val="009B078B"/>
    <w:rsid w:val="009B0AB9"/>
    <w:rsid w:val="009B0C89"/>
    <w:rsid w:val="009B0CBB"/>
    <w:rsid w:val="009B0D80"/>
    <w:rsid w:val="009B10D9"/>
    <w:rsid w:val="009B11B8"/>
    <w:rsid w:val="009B12C6"/>
    <w:rsid w:val="009B1361"/>
    <w:rsid w:val="009B136D"/>
    <w:rsid w:val="009B1465"/>
    <w:rsid w:val="009B1655"/>
    <w:rsid w:val="009B168B"/>
    <w:rsid w:val="009B196F"/>
    <w:rsid w:val="009B1A73"/>
    <w:rsid w:val="009B1C6B"/>
    <w:rsid w:val="009B1D88"/>
    <w:rsid w:val="009B1FCD"/>
    <w:rsid w:val="009B24CA"/>
    <w:rsid w:val="009B278C"/>
    <w:rsid w:val="009B27B3"/>
    <w:rsid w:val="009B2AB1"/>
    <w:rsid w:val="009B2EFF"/>
    <w:rsid w:val="009B2F77"/>
    <w:rsid w:val="009B30FC"/>
    <w:rsid w:val="009B32BA"/>
    <w:rsid w:val="009B36B3"/>
    <w:rsid w:val="009B39D0"/>
    <w:rsid w:val="009B39D4"/>
    <w:rsid w:val="009B39E3"/>
    <w:rsid w:val="009B3B42"/>
    <w:rsid w:val="009B4212"/>
    <w:rsid w:val="009B4542"/>
    <w:rsid w:val="009B4AE8"/>
    <w:rsid w:val="009B4B7C"/>
    <w:rsid w:val="009B4BCC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9F"/>
    <w:rsid w:val="009B5AFA"/>
    <w:rsid w:val="009B5F0C"/>
    <w:rsid w:val="009B5F1D"/>
    <w:rsid w:val="009B61C3"/>
    <w:rsid w:val="009B655B"/>
    <w:rsid w:val="009B6747"/>
    <w:rsid w:val="009B680A"/>
    <w:rsid w:val="009B69B3"/>
    <w:rsid w:val="009B6E67"/>
    <w:rsid w:val="009B7195"/>
    <w:rsid w:val="009B75D4"/>
    <w:rsid w:val="009B781C"/>
    <w:rsid w:val="009B7A49"/>
    <w:rsid w:val="009B7AD7"/>
    <w:rsid w:val="009C00D5"/>
    <w:rsid w:val="009C0117"/>
    <w:rsid w:val="009C03F2"/>
    <w:rsid w:val="009C046F"/>
    <w:rsid w:val="009C0526"/>
    <w:rsid w:val="009C080D"/>
    <w:rsid w:val="009C0BB0"/>
    <w:rsid w:val="009C0CAC"/>
    <w:rsid w:val="009C0CFC"/>
    <w:rsid w:val="009C0E8F"/>
    <w:rsid w:val="009C103A"/>
    <w:rsid w:val="009C1531"/>
    <w:rsid w:val="009C1558"/>
    <w:rsid w:val="009C16BE"/>
    <w:rsid w:val="009C17D3"/>
    <w:rsid w:val="009C18F3"/>
    <w:rsid w:val="009C19E2"/>
    <w:rsid w:val="009C1BBE"/>
    <w:rsid w:val="009C1C22"/>
    <w:rsid w:val="009C2148"/>
    <w:rsid w:val="009C22C3"/>
    <w:rsid w:val="009C23BF"/>
    <w:rsid w:val="009C2647"/>
    <w:rsid w:val="009C2899"/>
    <w:rsid w:val="009C2979"/>
    <w:rsid w:val="009C2EE4"/>
    <w:rsid w:val="009C2F0A"/>
    <w:rsid w:val="009C2F19"/>
    <w:rsid w:val="009C32E4"/>
    <w:rsid w:val="009C3317"/>
    <w:rsid w:val="009C3691"/>
    <w:rsid w:val="009C37C4"/>
    <w:rsid w:val="009C3859"/>
    <w:rsid w:val="009C38C9"/>
    <w:rsid w:val="009C41ED"/>
    <w:rsid w:val="009C4552"/>
    <w:rsid w:val="009C467F"/>
    <w:rsid w:val="009C46CE"/>
    <w:rsid w:val="009C4CD9"/>
    <w:rsid w:val="009C4D3D"/>
    <w:rsid w:val="009C4E8C"/>
    <w:rsid w:val="009C4ED2"/>
    <w:rsid w:val="009C4FA2"/>
    <w:rsid w:val="009C5172"/>
    <w:rsid w:val="009C5416"/>
    <w:rsid w:val="009C5719"/>
    <w:rsid w:val="009C57F3"/>
    <w:rsid w:val="009C5E21"/>
    <w:rsid w:val="009C6397"/>
    <w:rsid w:val="009C6563"/>
    <w:rsid w:val="009C65D3"/>
    <w:rsid w:val="009C66D0"/>
    <w:rsid w:val="009C6780"/>
    <w:rsid w:val="009C6A30"/>
    <w:rsid w:val="009C6C9A"/>
    <w:rsid w:val="009C6CED"/>
    <w:rsid w:val="009C736B"/>
    <w:rsid w:val="009C7756"/>
    <w:rsid w:val="009C77C7"/>
    <w:rsid w:val="009C7849"/>
    <w:rsid w:val="009C7D6E"/>
    <w:rsid w:val="009C7DC1"/>
    <w:rsid w:val="009D0124"/>
    <w:rsid w:val="009D02F5"/>
    <w:rsid w:val="009D06C2"/>
    <w:rsid w:val="009D06F0"/>
    <w:rsid w:val="009D072D"/>
    <w:rsid w:val="009D07F9"/>
    <w:rsid w:val="009D0CFC"/>
    <w:rsid w:val="009D0D76"/>
    <w:rsid w:val="009D0F02"/>
    <w:rsid w:val="009D16A3"/>
    <w:rsid w:val="009D1BA4"/>
    <w:rsid w:val="009D1E86"/>
    <w:rsid w:val="009D1E98"/>
    <w:rsid w:val="009D21AB"/>
    <w:rsid w:val="009D2335"/>
    <w:rsid w:val="009D23BC"/>
    <w:rsid w:val="009D287A"/>
    <w:rsid w:val="009D2A46"/>
    <w:rsid w:val="009D2E0E"/>
    <w:rsid w:val="009D2EBD"/>
    <w:rsid w:val="009D2FA2"/>
    <w:rsid w:val="009D3359"/>
    <w:rsid w:val="009D33F1"/>
    <w:rsid w:val="009D36C9"/>
    <w:rsid w:val="009D37A0"/>
    <w:rsid w:val="009D3BFA"/>
    <w:rsid w:val="009D3D96"/>
    <w:rsid w:val="009D44A4"/>
    <w:rsid w:val="009D4607"/>
    <w:rsid w:val="009D49E7"/>
    <w:rsid w:val="009D4B13"/>
    <w:rsid w:val="009D52B2"/>
    <w:rsid w:val="009D53A2"/>
    <w:rsid w:val="009D55BE"/>
    <w:rsid w:val="009D575B"/>
    <w:rsid w:val="009D575D"/>
    <w:rsid w:val="009D5965"/>
    <w:rsid w:val="009D5B8D"/>
    <w:rsid w:val="009D5D00"/>
    <w:rsid w:val="009D5DA3"/>
    <w:rsid w:val="009D5DF9"/>
    <w:rsid w:val="009D5F34"/>
    <w:rsid w:val="009D60E5"/>
    <w:rsid w:val="009D6414"/>
    <w:rsid w:val="009D646F"/>
    <w:rsid w:val="009D6669"/>
    <w:rsid w:val="009D68DF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642"/>
    <w:rsid w:val="009E06E8"/>
    <w:rsid w:val="009E0A4C"/>
    <w:rsid w:val="009E0ADA"/>
    <w:rsid w:val="009E1185"/>
    <w:rsid w:val="009E13EE"/>
    <w:rsid w:val="009E14B8"/>
    <w:rsid w:val="009E1521"/>
    <w:rsid w:val="009E18DA"/>
    <w:rsid w:val="009E19A2"/>
    <w:rsid w:val="009E1A12"/>
    <w:rsid w:val="009E1E09"/>
    <w:rsid w:val="009E1E56"/>
    <w:rsid w:val="009E222D"/>
    <w:rsid w:val="009E2641"/>
    <w:rsid w:val="009E279F"/>
    <w:rsid w:val="009E2B6F"/>
    <w:rsid w:val="009E2C87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3BB9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C0E"/>
    <w:rsid w:val="009E4E6E"/>
    <w:rsid w:val="009E518E"/>
    <w:rsid w:val="009E53A0"/>
    <w:rsid w:val="009E53D1"/>
    <w:rsid w:val="009E5613"/>
    <w:rsid w:val="009E5BC7"/>
    <w:rsid w:val="009E5E4F"/>
    <w:rsid w:val="009E63E1"/>
    <w:rsid w:val="009E6517"/>
    <w:rsid w:val="009E689A"/>
    <w:rsid w:val="009E6981"/>
    <w:rsid w:val="009E70F5"/>
    <w:rsid w:val="009E72AC"/>
    <w:rsid w:val="009E7844"/>
    <w:rsid w:val="009E7A6A"/>
    <w:rsid w:val="009F0516"/>
    <w:rsid w:val="009F09AA"/>
    <w:rsid w:val="009F0C6E"/>
    <w:rsid w:val="009F0D88"/>
    <w:rsid w:val="009F1971"/>
    <w:rsid w:val="009F1A2E"/>
    <w:rsid w:val="009F2321"/>
    <w:rsid w:val="009F2572"/>
    <w:rsid w:val="009F2598"/>
    <w:rsid w:val="009F3188"/>
    <w:rsid w:val="009F3638"/>
    <w:rsid w:val="009F40B9"/>
    <w:rsid w:val="009F419F"/>
    <w:rsid w:val="009F41C0"/>
    <w:rsid w:val="009F43C3"/>
    <w:rsid w:val="009F46AA"/>
    <w:rsid w:val="009F4959"/>
    <w:rsid w:val="009F4CDA"/>
    <w:rsid w:val="009F5051"/>
    <w:rsid w:val="009F5067"/>
    <w:rsid w:val="009F51E8"/>
    <w:rsid w:val="009F5779"/>
    <w:rsid w:val="009F5DA2"/>
    <w:rsid w:val="009F60E3"/>
    <w:rsid w:val="009F635A"/>
    <w:rsid w:val="009F63C0"/>
    <w:rsid w:val="009F6483"/>
    <w:rsid w:val="009F6763"/>
    <w:rsid w:val="009F67E7"/>
    <w:rsid w:val="009F686A"/>
    <w:rsid w:val="009F69F6"/>
    <w:rsid w:val="009F6A28"/>
    <w:rsid w:val="009F6AD9"/>
    <w:rsid w:val="009F6CC1"/>
    <w:rsid w:val="009F6E14"/>
    <w:rsid w:val="009F6F03"/>
    <w:rsid w:val="009F73A5"/>
    <w:rsid w:val="009F7547"/>
    <w:rsid w:val="009F7609"/>
    <w:rsid w:val="009F7659"/>
    <w:rsid w:val="009F7CB9"/>
    <w:rsid w:val="009F7FB6"/>
    <w:rsid w:val="00A0010C"/>
    <w:rsid w:val="00A0010D"/>
    <w:rsid w:val="00A008DB"/>
    <w:rsid w:val="00A00DCF"/>
    <w:rsid w:val="00A00E6D"/>
    <w:rsid w:val="00A01166"/>
    <w:rsid w:val="00A01B35"/>
    <w:rsid w:val="00A01CC8"/>
    <w:rsid w:val="00A020B3"/>
    <w:rsid w:val="00A02580"/>
    <w:rsid w:val="00A026BE"/>
    <w:rsid w:val="00A0276E"/>
    <w:rsid w:val="00A02794"/>
    <w:rsid w:val="00A02D1A"/>
    <w:rsid w:val="00A0309E"/>
    <w:rsid w:val="00A03176"/>
    <w:rsid w:val="00A031E2"/>
    <w:rsid w:val="00A031E9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811"/>
    <w:rsid w:val="00A049D1"/>
    <w:rsid w:val="00A04BAD"/>
    <w:rsid w:val="00A04BEC"/>
    <w:rsid w:val="00A04C9E"/>
    <w:rsid w:val="00A0501E"/>
    <w:rsid w:val="00A0540B"/>
    <w:rsid w:val="00A0560B"/>
    <w:rsid w:val="00A057D8"/>
    <w:rsid w:val="00A059B7"/>
    <w:rsid w:val="00A05A38"/>
    <w:rsid w:val="00A05C76"/>
    <w:rsid w:val="00A0609F"/>
    <w:rsid w:val="00A06201"/>
    <w:rsid w:val="00A06402"/>
    <w:rsid w:val="00A06630"/>
    <w:rsid w:val="00A06731"/>
    <w:rsid w:val="00A06BE3"/>
    <w:rsid w:val="00A06E14"/>
    <w:rsid w:val="00A06E9A"/>
    <w:rsid w:val="00A07223"/>
    <w:rsid w:val="00A07389"/>
    <w:rsid w:val="00A0764B"/>
    <w:rsid w:val="00A077E3"/>
    <w:rsid w:val="00A0794C"/>
    <w:rsid w:val="00A079AA"/>
    <w:rsid w:val="00A07E77"/>
    <w:rsid w:val="00A10021"/>
    <w:rsid w:val="00A102D7"/>
    <w:rsid w:val="00A105D8"/>
    <w:rsid w:val="00A10C23"/>
    <w:rsid w:val="00A10C7C"/>
    <w:rsid w:val="00A1135D"/>
    <w:rsid w:val="00A11365"/>
    <w:rsid w:val="00A1138C"/>
    <w:rsid w:val="00A11E5E"/>
    <w:rsid w:val="00A120A3"/>
    <w:rsid w:val="00A12319"/>
    <w:rsid w:val="00A123A3"/>
    <w:rsid w:val="00A12599"/>
    <w:rsid w:val="00A12788"/>
    <w:rsid w:val="00A12B84"/>
    <w:rsid w:val="00A12C91"/>
    <w:rsid w:val="00A13477"/>
    <w:rsid w:val="00A134D3"/>
    <w:rsid w:val="00A13797"/>
    <w:rsid w:val="00A13930"/>
    <w:rsid w:val="00A13B8B"/>
    <w:rsid w:val="00A1415E"/>
    <w:rsid w:val="00A14339"/>
    <w:rsid w:val="00A143B6"/>
    <w:rsid w:val="00A149AE"/>
    <w:rsid w:val="00A14B44"/>
    <w:rsid w:val="00A14BB2"/>
    <w:rsid w:val="00A14DEA"/>
    <w:rsid w:val="00A14EDE"/>
    <w:rsid w:val="00A152A2"/>
    <w:rsid w:val="00A1532D"/>
    <w:rsid w:val="00A15691"/>
    <w:rsid w:val="00A15D78"/>
    <w:rsid w:val="00A1620F"/>
    <w:rsid w:val="00A16304"/>
    <w:rsid w:val="00A165A9"/>
    <w:rsid w:val="00A1668B"/>
    <w:rsid w:val="00A16798"/>
    <w:rsid w:val="00A16DDE"/>
    <w:rsid w:val="00A16E87"/>
    <w:rsid w:val="00A16F53"/>
    <w:rsid w:val="00A1705A"/>
    <w:rsid w:val="00A1736A"/>
    <w:rsid w:val="00A1752C"/>
    <w:rsid w:val="00A177A0"/>
    <w:rsid w:val="00A177DB"/>
    <w:rsid w:val="00A2047E"/>
    <w:rsid w:val="00A2051E"/>
    <w:rsid w:val="00A205FD"/>
    <w:rsid w:val="00A20652"/>
    <w:rsid w:val="00A20844"/>
    <w:rsid w:val="00A208B8"/>
    <w:rsid w:val="00A2094B"/>
    <w:rsid w:val="00A20B88"/>
    <w:rsid w:val="00A20DDD"/>
    <w:rsid w:val="00A21027"/>
    <w:rsid w:val="00A21206"/>
    <w:rsid w:val="00A215EB"/>
    <w:rsid w:val="00A21650"/>
    <w:rsid w:val="00A21739"/>
    <w:rsid w:val="00A21A56"/>
    <w:rsid w:val="00A21AE4"/>
    <w:rsid w:val="00A21CF7"/>
    <w:rsid w:val="00A21D4E"/>
    <w:rsid w:val="00A21F3F"/>
    <w:rsid w:val="00A220A5"/>
    <w:rsid w:val="00A223B8"/>
    <w:rsid w:val="00A22430"/>
    <w:rsid w:val="00A2244E"/>
    <w:rsid w:val="00A229CB"/>
    <w:rsid w:val="00A22F07"/>
    <w:rsid w:val="00A2349B"/>
    <w:rsid w:val="00A234A7"/>
    <w:rsid w:val="00A234F3"/>
    <w:rsid w:val="00A23580"/>
    <w:rsid w:val="00A23690"/>
    <w:rsid w:val="00A237DB"/>
    <w:rsid w:val="00A23938"/>
    <w:rsid w:val="00A23957"/>
    <w:rsid w:val="00A23B0D"/>
    <w:rsid w:val="00A23EF8"/>
    <w:rsid w:val="00A24107"/>
    <w:rsid w:val="00A2412E"/>
    <w:rsid w:val="00A24189"/>
    <w:rsid w:val="00A243D3"/>
    <w:rsid w:val="00A248FB"/>
    <w:rsid w:val="00A249C2"/>
    <w:rsid w:val="00A24A59"/>
    <w:rsid w:val="00A24C52"/>
    <w:rsid w:val="00A24E1B"/>
    <w:rsid w:val="00A24EA0"/>
    <w:rsid w:val="00A24ED9"/>
    <w:rsid w:val="00A25039"/>
    <w:rsid w:val="00A2507D"/>
    <w:rsid w:val="00A251E4"/>
    <w:rsid w:val="00A254F7"/>
    <w:rsid w:val="00A256BB"/>
    <w:rsid w:val="00A25936"/>
    <w:rsid w:val="00A25CD8"/>
    <w:rsid w:val="00A25F85"/>
    <w:rsid w:val="00A26006"/>
    <w:rsid w:val="00A2600E"/>
    <w:rsid w:val="00A261C7"/>
    <w:rsid w:val="00A262E5"/>
    <w:rsid w:val="00A266B8"/>
    <w:rsid w:val="00A267DF"/>
    <w:rsid w:val="00A26809"/>
    <w:rsid w:val="00A26A22"/>
    <w:rsid w:val="00A27342"/>
    <w:rsid w:val="00A276D8"/>
    <w:rsid w:val="00A27EAA"/>
    <w:rsid w:val="00A3003D"/>
    <w:rsid w:val="00A3008D"/>
    <w:rsid w:val="00A305A1"/>
    <w:rsid w:val="00A3082A"/>
    <w:rsid w:val="00A30870"/>
    <w:rsid w:val="00A308B0"/>
    <w:rsid w:val="00A30AC6"/>
    <w:rsid w:val="00A30D01"/>
    <w:rsid w:val="00A30EBE"/>
    <w:rsid w:val="00A30ECB"/>
    <w:rsid w:val="00A3103F"/>
    <w:rsid w:val="00A3120F"/>
    <w:rsid w:val="00A313EF"/>
    <w:rsid w:val="00A314CA"/>
    <w:rsid w:val="00A317AC"/>
    <w:rsid w:val="00A317C2"/>
    <w:rsid w:val="00A317C5"/>
    <w:rsid w:val="00A31842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20D"/>
    <w:rsid w:val="00A33442"/>
    <w:rsid w:val="00A3367E"/>
    <w:rsid w:val="00A337EE"/>
    <w:rsid w:val="00A338E7"/>
    <w:rsid w:val="00A33C1A"/>
    <w:rsid w:val="00A342CD"/>
    <w:rsid w:val="00A34333"/>
    <w:rsid w:val="00A34CD1"/>
    <w:rsid w:val="00A3514A"/>
    <w:rsid w:val="00A355A3"/>
    <w:rsid w:val="00A359C4"/>
    <w:rsid w:val="00A35C47"/>
    <w:rsid w:val="00A35E33"/>
    <w:rsid w:val="00A3619F"/>
    <w:rsid w:val="00A363B6"/>
    <w:rsid w:val="00A364EA"/>
    <w:rsid w:val="00A36AE9"/>
    <w:rsid w:val="00A36B48"/>
    <w:rsid w:val="00A36CC5"/>
    <w:rsid w:val="00A36D8E"/>
    <w:rsid w:val="00A372CC"/>
    <w:rsid w:val="00A3764D"/>
    <w:rsid w:val="00A37A10"/>
    <w:rsid w:val="00A37B8C"/>
    <w:rsid w:val="00A37DEC"/>
    <w:rsid w:val="00A37E12"/>
    <w:rsid w:val="00A37EDA"/>
    <w:rsid w:val="00A402BC"/>
    <w:rsid w:val="00A405B1"/>
    <w:rsid w:val="00A408D6"/>
    <w:rsid w:val="00A40AF5"/>
    <w:rsid w:val="00A40C44"/>
    <w:rsid w:val="00A40D15"/>
    <w:rsid w:val="00A410EC"/>
    <w:rsid w:val="00A411E1"/>
    <w:rsid w:val="00A41233"/>
    <w:rsid w:val="00A416C2"/>
    <w:rsid w:val="00A418FF"/>
    <w:rsid w:val="00A41CBE"/>
    <w:rsid w:val="00A41CC0"/>
    <w:rsid w:val="00A4284C"/>
    <w:rsid w:val="00A429D1"/>
    <w:rsid w:val="00A429F7"/>
    <w:rsid w:val="00A42E0C"/>
    <w:rsid w:val="00A43327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A2"/>
    <w:rsid w:val="00A44C1D"/>
    <w:rsid w:val="00A44D68"/>
    <w:rsid w:val="00A44DAB"/>
    <w:rsid w:val="00A45191"/>
    <w:rsid w:val="00A451F3"/>
    <w:rsid w:val="00A4524D"/>
    <w:rsid w:val="00A45403"/>
    <w:rsid w:val="00A45586"/>
    <w:rsid w:val="00A45806"/>
    <w:rsid w:val="00A4584D"/>
    <w:rsid w:val="00A45958"/>
    <w:rsid w:val="00A45D2D"/>
    <w:rsid w:val="00A46001"/>
    <w:rsid w:val="00A4649A"/>
    <w:rsid w:val="00A46640"/>
    <w:rsid w:val="00A469FC"/>
    <w:rsid w:val="00A46A30"/>
    <w:rsid w:val="00A46D9E"/>
    <w:rsid w:val="00A46E0B"/>
    <w:rsid w:val="00A46F25"/>
    <w:rsid w:val="00A4742B"/>
    <w:rsid w:val="00A4773A"/>
    <w:rsid w:val="00A478FF"/>
    <w:rsid w:val="00A4793F"/>
    <w:rsid w:val="00A47991"/>
    <w:rsid w:val="00A4799C"/>
    <w:rsid w:val="00A47A42"/>
    <w:rsid w:val="00A5026A"/>
    <w:rsid w:val="00A50766"/>
    <w:rsid w:val="00A50810"/>
    <w:rsid w:val="00A5097D"/>
    <w:rsid w:val="00A50B5B"/>
    <w:rsid w:val="00A50C6D"/>
    <w:rsid w:val="00A50D8E"/>
    <w:rsid w:val="00A5158D"/>
    <w:rsid w:val="00A519EB"/>
    <w:rsid w:val="00A51ABC"/>
    <w:rsid w:val="00A51B65"/>
    <w:rsid w:val="00A51DB0"/>
    <w:rsid w:val="00A52139"/>
    <w:rsid w:val="00A528C8"/>
    <w:rsid w:val="00A529D1"/>
    <w:rsid w:val="00A52AB3"/>
    <w:rsid w:val="00A52DF6"/>
    <w:rsid w:val="00A52E1C"/>
    <w:rsid w:val="00A52FA3"/>
    <w:rsid w:val="00A530D4"/>
    <w:rsid w:val="00A53109"/>
    <w:rsid w:val="00A53291"/>
    <w:rsid w:val="00A53385"/>
    <w:rsid w:val="00A535B8"/>
    <w:rsid w:val="00A53860"/>
    <w:rsid w:val="00A53AE6"/>
    <w:rsid w:val="00A53BC7"/>
    <w:rsid w:val="00A53EEB"/>
    <w:rsid w:val="00A542E0"/>
    <w:rsid w:val="00A544A5"/>
    <w:rsid w:val="00A545FC"/>
    <w:rsid w:val="00A54BD9"/>
    <w:rsid w:val="00A551EC"/>
    <w:rsid w:val="00A556AC"/>
    <w:rsid w:val="00A557D8"/>
    <w:rsid w:val="00A55C0D"/>
    <w:rsid w:val="00A5619E"/>
    <w:rsid w:val="00A56325"/>
    <w:rsid w:val="00A56490"/>
    <w:rsid w:val="00A564EB"/>
    <w:rsid w:val="00A56745"/>
    <w:rsid w:val="00A56A43"/>
    <w:rsid w:val="00A56BAB"/>
    <w:rsid w:val="00A56CA8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704"/>
    <w:rsid w:val="00A57837"/>
    <w:rsid w:val="00A57DD0"/>
    <w:rsid w:val="00A60069"/>
    <w:rsid w:val="00A600E9"/>
    <w:rsid w:val="00A601BA"/>
    <w:rsid w:val="00A603DE"/>
    <w:rsid w:val="00A604CB"/>
    <w:rsid w:val="00A609D3"/>
    <w:rsid w:val="00A60A27"/>
    <w:rsid w:val="00A60B75"/>
    <w:rsid w:val="00A61009"/>
    <w:rsid w:val="00A612DB"/>
    <w:rsid w:val="00A6145B"/>
    <w:rsid w:val="00A614F2"/>
    <w:rsid w:val="00A61F2D"/>
    <w:rsid w:val="00A623EB"/>
    <w:rsid w:val="00A626DD"/>
    <w:rsid w:val="00A62AD1"/>
    <w:rsid w:val="00A62BA6"/>
    <w:rsid w:val="00A62C4C"/>
    <w:rsid w:val="00A62C6A"/>
    <w:rsid w:val="00A62F34"/>
    <w:rsid w:val="00A6300C"/>
    <w:rsid w:val="00A63041"/>
    <w:rsid w:val="00A6313F"/>
    <w:rsid w:val="00A63236"/>
    <w:rsid w:val="00A6327A"/>
    <w:rsid w:val="00A632D4"/>
    <w:rsid w:val="00A638B9"/>
    <w:rsid w:val="00A639D3"/>
    <w:rsid w:val="00A63D9E"/>
    <w:rsid w:val="00A63E4E"/>
    <w:rsid w:val="00A640A3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98D"/>
    <w:rsid w:val="00A65B4B"/>
    <w:rsid w:val="00A6601F"/>
    <w:rsid w:val="00A66327"/>
    <w:rsid w:val="00A66386"/>
    <w:rsid w:val="00A66402"/>
    <w:rsid w:val="00A665DB"/>
    <w:rsid w:val="00A667A8"/>
    <w:rsid w:val="00A667F8"/>
    <w:rsid w:val="00A66A84"/>
    <w:rsid w:val="00A673CC"/>
    <w:rsid w:val="00A6776A"/>
    <w:rsid w:val="00A677B8"/>
    <w:rsid w:val="00A678B8"/>
    <w:rsid w:val="00A67A0F"/>
    <w:rsid w:val="00A67A23"/>
    <w:rsid w:val="00A67B64"/>
    <w:rsid w:val="00A67C3D"/>
    <w:rsid w:val="00A67C7B"/>
    <w:rsid w:val="00A67D57"/>
    <w:rsid w:val="00A67E3F"/>
    <w:rsid w:val="00A7013A"/>
    <w:rsid w:val="00A70295"/>
    <w:rsid w:val="00A7046C"/>
    <w:rsid w:val="00A705CB"/>
    <w:rsid w:val="00A7076C"/>
    <w:rsid w:val="00A70A73"/>
    <w:rsid w:val="00A70DC8"/>
    <w:rsid w:val="00A7125A"/>
    <w:rsid w:val="00A71294"/>
    <w:rsid w:val="00A7156B"/>
    <w:rsid w:val="00A71738"/>
    <w:rsid w:val="00A71886"/>
    <w:rsid w:val="00A718DC"/>
    <w:rsid w:val="00A719B4"/>
    <w:rsid w:val="00A71AC2"/>
    <w:rsid w:val="00A71F7B"/>
    <w:rsid w:val="00A72297"/>
    <w:rsid w:val="00A7282B"/>
    <w:rsid w:val="00A728A4"/>
    <w:rsid w:val="00A72D19"/>
    <w:rsid w:val="00A72E37"/>
    <w:rsid w:val="00A72EFB"/>
    <w:rsid w:val="00A73328"/>
    <w:rsid w:val="00A73BFF"/>
    <w:rsid w:val="00A73C6E"/>
    <w:rsid w:val="00A74461"/>
    <w:rsid w:val="00A747CF"/>
    <w:rsid w:val="00A74C42"/>
    <w:rsid w:val="00A74E0C"/>
    <w:rsid w:val="00A74F12"/>
    <w:rsid w:val="00A74F6C"/>
    <w:rsid w:val="00A7522F"/>
    <w:rsid w:val="00A75709"/>
    <w:rsid w:val="00A7587D"/>
    <w:rsid w:val="00A75B25"/>
    <w:rsid w:val="00A75EA1"/>
    <w:rsid w:val="00A7655A"/>
    <w:rsid w:val="00A7673D"/>
    <w:rsid w:val="00A7684E"/>
    <w:rsid w:val="00A7697C"/>
    <w:rsid w:val="00A76C63"/>
    <w:rsid w:val="00A76CF4"/>
    <w:rsid w:val="00A76D04"/>
    <w:rsid w:val="00A7733D"/>
    <w:rsid w:val="00A77662"/>
    <w:rsid w:val="00A77826"/>
    <w:rsid w:val="00A77A3B"/>
    <w:rsid w:val="00A77E54"/>
    <w:rsid w:val="00A77F73"/>
    <w:rsid w:val="00A8022C"/>
    <w:rsid w:val="00A80275"/>
    <w:rsid w:val="00A8049B"/>
    <w:rsid w:val="00A80ABD"/>
    <w:rsid w:val="00A81142"/>
    <w:rsid w:val="00A8138B"/>
    <w:rsid w:val="00A81955"/>
    <w:rsid w:val="00A81962"/>
    <w:rsid w:val="00A81995"/>
    <w:rsid w:val="00A81C68"/>
    <w:rsid w:val="00A81D43"/>
    <w:rsid w:val="00A82122"/>
    <w:rsid w:val="00A82542"/>
    <w:rsid w:val="00A828F1"/>
    <w:rsid w:val="00A82B8C"/>
    <w:rsid w:val="00A82E64"/>
    <w:rsid w:val="00A834AA"/>
    <w:rsid w:val="00A834FE"/>
    <w:rsid w:val="00A8358E"/>
    <w:rsid w:val="00A836C8"/>
    <w:rsid w:val="00A8377B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393"/>
    <w:rsid w:val="00A855D1"/>
    <w:rsid w:val="00A8588E"/>
    <w:rsid w:val="00A85BDE"/>
    <w:rsid w:val="00A8617A"/>
    <w:rsid w:val="00A861C2"/>
    <w:rsid w:val="00A86299"/>
    <w:rsid w:val="00A8642A"/>
    <w:rsid w:val="00A864BA"/>
    <w:rsid w:val="00A865E7"/>
    <w:rsid w:val="00A866E3"/>
    <w:rsid w:val="00A86C1B"/>
    <w:rsid w:val="00A86D9A"/>
    <w:rsid w:val="00A871AB"/>
    <w:rsid w:val="00A872CD"/>
    <w:rsid w:val="00A876A9"/>
    <w:rsid w:val="00A87A31"/>
    <w:rsid w:val="00A87AB5"/>
    <w:rsid w:val="00A87C54"/>
    <w:rsid w:val="00A90310"/>
    <w:rsid w:val="00A90412"/>
    <w:rsid w:val="00A904BB"/>
    <w:rsid w:val="00A90552"/>
    <w:rsid w:val="00A90806"/>
    <w:rsid w:val="00A909E5"/>
    <w:rsid w:val="00A909F1"/>
    <w:rsid w:val="00A90AAB"/>
    <w:rsid w:val="00A910EB"/>
    <w:rsid w:val="00A91134"/>
    <w:rsid w:val="00A911FD"/>
    <w:rsid w:val="00A917C3"/>
    <w:rsid w:val="00A918AF"/>
    <w:rsid w:val="00A91A34"/>
    <w:rsid w:val="00A91A85"/>
    <w:rsid w:val="00A9203E"/>
    <w:rsid w:val="00A920BE"/>
    <w:rsid w:val="00A9236F"/>
    <w:rsid w:val="00A923F9"/>
    <w:rsid w:val="00A924B6"/>
    <w:rsid w:val="00A928E1"/>
    <w:rsid w:val="00A92911"/>
    <w:rsid w:val="00A92EA7"/>
    <w:rsid w:val="00A93406"/>
    <w:rsid w:val="00A934B8"/>
    <w:rsid w:val="00A9351A"/>
    <w:rsid w:val="00A9366C"/>
    <w:rsid w:val="00A93698"/>
    <w:rsid w:val="00A93784"/>
    <w:rsid w:val="00A938D7"/>
    <w:rsid w:val="00A93B63"/>
    <w:rsid w:val="00A93EEB"/>
    <w:rsid w:val="00A94072"/>
    <w:rsid w:val="00A94178"/>
    <w:rsid w:val="00A943AC"/>
    <w:rsid w:val="00A9453E"/>
    <w:rsid w:val="00A94656"/>
    <w:rsid w:val="00A947D5"/>
    <w:rsid w:val="00A94946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609"/>
    <w:rsid w:val="00A96A14"/>
    <w:rsid w:val="00A96A52"/>
    <w:rsid w:val="00A96BBE"/>
    <w:rsid w:val="00A96CDD"/>
    <w:rsid w:val="00A96DB3"/>
    <w:rsid w:val="00A96EAE"/>
    <w:rsid w:val="00A97010"/>
    <w:rsid w:val="00A97042"/>
    <w:rsid w:val="00A979FE"/>
    <w:rsid w:val="00A97BF2"/>
    <w:rsid w:val="00A97C0E"/>
    <w:rsid w:val="00A97CAC"/>
    <w:rsid w:val="00AA0117"/>
    <w:rsid w:val="00AA0537"/>
    <w:rsid w:val="00AA0660"/>
    <w:rsid w:val="00AA0CAD"/>
    <w:rsid w:val="00AA1332"/>
    <w:rsid w:val="00AA15B2"/>
    <w:rsid w:val="00AA188A"/>
    <w:rsid w:val="00AA18AC"/>
    <w:rsid w:val="00AA1973"/>
    <w:rsid w:val="00AA1A60"/>
    <w:rsid w:val="00AA22BB"/>
    <w:rsid w:val="00AA2425"/>
    <w:rsid w:val="00AA2552"/>
    <w:rsid w:val="00AA255D"/>
    <w:rsid w:val="00AA2629"/>
    <w:rsid w:val="00AA2756"/>
    <w:rsid w:val="00AA2987"/>
    <w:rsid w:val="00AA2EA7"/>
    <w:rsid w:val="00AA304B"/>
    <w:rsid w:val="00AA3933"/>
    <w:rsid w:val="00AA394C"/>
    <w:rsid w:val="00AA39DF"/>
    <w:rsid w:val="00AA3B6C"/>
    <w:rsid w:val="00AA3D0D"/>
    <w:rsid w:val="00AA3DB8"/>
    <w:rsid w:val="00AA425B"/>
    <w:rsid w:val="00AA456B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B2"/>
    <w:rsid w:val="00AA58EE"/>
    <w:rsid w:val="00AA5AEB"/>
    <w:rsid w:val="00AA5D2A"/>
    <w:rsid w:val="00AA5F37"/>
    <w:rsid w:val="00AA5FFE"/>
    <w:rsid w:val="00AA62DD"/>
    <w:rsid w:val="00AA632E"/>
    <w:rsid w:val="00AA661D"/>
    <w:rsid w:val="00AA74FA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B3F"/>
    <w:rsid w:val="00AB27EF"/>
    <w:rsid w:val="00AB28FF"/>
    <w:rsid w:val="00AB2AC7"/>
    <w:rsid w:val="00AB32B7"/>
    <w:rsid w:val="00AB3450"/>
    <w:rsid w:val="00AB39B8"/>
    <w:rsid w:val="00AB3FD8"/>
    <w:rsid w:val="00AB4279"/>
    <w:rsid w:val="00AB460C"/>
    <w:rsid w:val="00AB479E"/>
    <w:rsid w:val="00AB498A"/>
    <w:rsid w:val="00AB4998"/>
    <w:rsid w:val="00AB4A8A"/>
    <w:rsid w:val="00AB4ACF"/>
    <w:rsid w:val="00AB4C6A"/>
    <w:rsid w:val="00AB4C77"/>
    <w:rsid w:val="00AB528C"/>
    <w:rsid w:val="00AB53F7"/>
    <w:rsid w:val="00AB540C"/>
    <w:rsid w:val="00AB557A"/>
    <w:rsid w:val="00AB581C"/>
    <w:rsid w:val="00AB5E88"/>
    <w:rsid w:val="00AB5EA2"/>
    <w:rsid w:val="00AB61C0"/>
    <w:rsid w:val="00AB6AFE"/>
    <w:rsid w:val="00AB6E92"/>
    <w:rsid w:val="00AB70A2"/>
    <w:rsid w:val="00AB712F"/>
    <w:rsid w:val="00AB73AF"/>
    <w:rsid w:val="00AB7595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5BC"/>
    <w:rsid w:val="00AC1A93"/>
    <w:rsid w:val="00AC2112"/>
    <w:rsid w:val="00AC21EF"/>
    <w:rsid w:val="00AC2252"/>
    <w:rsid w:val="00AC238E"/>
    <w:rsid w:val="00AC2CEE"/>
    <w:rsid w:val="00AC2ED0"/>
    <w:rsid w:val="00AC318B"/>
    <w:rsid w:val="00AC3265"/>
    <w:rsid w:val="00AC3592"/>
    <w:rsid w:val="00AC3860"/>
    <w:rsid w:val="00AC3C4A"/>
    <w:rsid w:val="00AC3D06"/>
    <w:rsid w:val="00AC4309"/>
    <w:rsid w:val="00AC465A"/>
    <w:rsid w:val="00AC4686"/>
    <w:rsid w:val="00AC4997"/>
    <w:rsid w:val="00AC4B78"/>
    <w:rsid w:val="00AC4C30"/>
    <w:rsid w:val="00AC5581"/>
    <w:rsid w:val="00AC5673"/>
    <w:rsid w:val="00AC5AEE"/>
    <w:rsid w:val="00AC5CC6"/>
    <w:rsid w:val="00AC5DBF"/>
    <w:rsid w:val="00AC5EC3"/>
    <w:rsid w:val="00AC5F56"/>
    <w:rsid w:val="00AC5FAC"/>
    <w:rsid w:val="00AC62C2"/>
    <w:rsid w:val="00AC64C3"/>
    <w:rsid w:val="00AC6533"/>
    <w:rsid w:val="00AC681B"/>
    <w:rsid w:val="00AC6826"/>
    <w:rsid w:val="00AC698D"/>
    <w:rsid w:val="00AC6D94"/>
    <w:rsid w:val="00AC721A"/>
    <w:rsid w:val="00AC7417"/>
    <w:rsid w:val="00AC7503"/>
    <w:rsid w:val="00AC7E84"/>
    <w:rsid w:val="00AD0007"/>
    <w:rsid w:val="00AD0591"/>
    <w:rsid w:val="00AD076A"/>
    <w:rsid w:val="00AD0C61"/>
    <w:rsid w:val="00AD0EAE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A7F"/>
    <w:rsid w:val="00AD3C6F"/>
    <w:rsid w:val="00AD3FE3"/>
    <w:rsid w:val="00AD4109"/>
    <w:rsid w:val="00AD4BDA"/>
    <w:rsid w:val="00AD4F8F"/>
    <w:rsid w:val="00AD5039"/>
    <w:rsid w:val="00AD508A"/>
    <w:rsid w:val="00AD573E"/>
    <w:rsid w:val="00AD5806"/>
    <w:rsid w:val="00AD5BFF"/>
    <w:rsid w:val="00AD5C77"/>
    <w:rsid w:val="00AD5E33"/>
    <w:rsid w:val="00AD5F7D"/>
    <w:rsid w:val="00AD5F99"/>
    <w:rsid w:val="00AD5FFF"/>
    <w:rsid w:val="00AD6013"/>
    <w:rsid w:val="00AD60FB"/>
    <w:rsid w:val="00AD6147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8F6"/>
    <w:rsid w:val="00AD7B3C"/>
    <w:rsid w:val="00AD7D71"/>
    <w:rsid w:val="00AE018D"/>
    <w:rsid w:val="00AE02DE"/>
    <w:rsid w:val="00AE0379"/>
    <w:rsid w:val="00AE0428"/>
    <w:rsid w:val="00AE08A0"/>
    <w:rsid w:val="00AE08A4"/>
    <w:rsid w:val="00AE0E21"/>
    <w:rsid w:val="00AE0F93"/>
    <w:rsid w:val="00AE10C5"/>
    <w:rsid w:val="00AE1232"/>
    <w:rsid w:val="00AE129A"/>
    <w:rsid w:val="00AE14F9"/>
    <w:rsid w:val="00AE16CC"/>
    <w:rsid w:val="00AE1A08"/>
    <w:rsid w:val="00AE1C90"/>
    <w:rsid w:val="00AE1E8E"/>
    <w:rsid w:val="00AE231D"/>
    <w:rsid w:val="00AE27A3"/>
    <w:rsid w:val="00AE27BB"/>
    <w:rsid w:val="00AE297C"/>
    <w:rsid w:val="00AE2AEA"/>
    <w:rsid w:val="00AE2F02"/>
    <w:rsid w:val="00AE2F5B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D2D"/>
    <w:rsid w:val="00AE4FFB"/>
    <w:rsid w:val="00AE5027"/>
    <w:rsid w:val="00AE5C1B"/>
    <w:rsid w:val="00AE5EEB"/>
    <w:rsid w:val="00AE62BF"/>
    <w:rsid w:val="00AE6590"/>
    <w:rsid w:val="00AE6617"/>
    <w:rsid w:val="00AE6DEB"/>
    <w:rsid w:val="00AE794B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C49"/>
    <w:rsid w:val="00AF1FA3"/>
    <w:rsid w:val="00AF21D2"/>
    <w:rsid w:val="00AF21F7"/>
    <w:rsid w:val="00AF23AE"/>
    <w:rsid w:val="00AF256D"/>
    <w:rsid w:val="00AF2590"/>
    <w:rsid w:val="00AF25D6"/>
    <w:rsid w:val="00AF2621"/>
    <w:rsid w:val="00AF2796"/>
    <w:rsid w:val="00AF27D6"/>
    <w:rsid w:val="00AF29F2"/>
    <w:rsid w:val="00AF2A28"/>
    <w:rsid w:val="00AF3207"/>
    <w:rsid w:val="00AF367B"/>
    <w:rsid w:val="00AF4208"/>
    <w:rsid w:val="00AF446C"/>
    <w:rsid w:val="00AF491A"/>
    <w:rsid w:val="00AF4924"/>
    <w:rsid w:val="00AF53B2"/>
    <w:rsid w:val="00AF5464"/>
    <w:rsid w:val="00AF54E7"/>
    <w:rsid w:val="00AF5D29"/>
    <w:rsid w:val="00AF60C0"/>
    <w:rsid w:val="00AF619D"/>
    <w:rsid w:val="00AF6801"/>
    <w:rsid w:val="00AF682C"/>
    <w:rsid w:val="00AF6AE6"/>
    <w:rsid w:val="00AF6F87"/>
    <w:rsid w:val="00AF7735"/>
    <w:rsid w:val="00AF77EF"/>
    <w:rsid w:val="00AF7A7B"/>
    <w:rsid w:val="00AF7D14"/>
    <w:rsid w:val="00B0007A"/>
    <w:rsid w:val="00B000B7"/>
    <w:rsid w:val="00B0033B"/>
    <w:rsid w:val="00B00473"/>
    <w:rsid w:val="00B0059F"/>
    <w:rsid w:val="00B00667"/>
    <w:rsid w:val="00B008C9"/>
    <w:rsid w:val="00B0090F"/>
    <w:rsid w:val="00B00D3F"/>
    <w:rsid w:val="00B00D8F"/>
    <w:rsid w:val="00B00FC1"/>
    <w:rsid w:val="00B0101B"/>
    <w:rsid w:val="00B011FE"/>
    <w:rsid w:val="00B01751"/>
    <w:rsid w:val="00B01FD4"/>
    <w:rsid w:val="00B02704"/>
    <w:rsid w:val="00B02C4D"/>
    <w:rsid w:val="00B02C6D"/>
    <w:rsid w:val="00B033F7"/>
    <w:rsid w:val="00B036C2"/>
    <w:rsid w:val="00B037B9"/>
    <w:rsid w:val="00B03883"/>
    <w:rsid w:val="00B03A08"/>
    <w:rsid w:val="00B03E60"/>
    <w:rsid w:val="00B03EF6"/>
    <w:rsid w:val="00B03FFA"/>
    <w:rsid w:val="00B04A67"/>
    <w:rsid w:val="00B04B21"/>
    <w:rsid w:val="00B050D0"/>
    <w:rsid w:val="00B0511F"/>
    <w:rsid w:val="00B052D0"/>
    <w:rsid w:val="00B05432"/>
    <w:rsid w:val="00B054FA"/>
    <w:rsid w:val="00B059C8"/>
    <w:rsid w:val="00B05AB8"/>
    <w:rsid w:val="00B05E92"/>
    <w:rsid w:val="00B05F86"/>
    <w:rsid w:val="00B060BB"/>
    <w:rsid w:val="00B06278"/>
    <w:rsid w:val="00B064B6"/>
    <w:rsid w:val="00B06506"/>
    <w:rsid w:val="00B06602"/>
    <w:rsid w:val="00B068DE"/>
    <w:rsid w:val="00B06B7A"/>
    <w:rsid w:val="00B06D1B"/>
    <w:rsid w:val="00B06DD1"/>
    <w:rsid w:val="00B072FB"/>
    <w:rsid w:val="00B0733E"/>
    <w:rsid w:val="00B0737F"/>
    <w:rsid w:val="00B073C9"/>
    <w:rsid w:val="00B07484"/>
    <w:rsid w:val="00B07522"/>
    <w:rsid w:val="00B077EF"/>
    <w:rsid w:val="00B0788D"/>
    <w:rsid w:val="00B07D20"/>
    <w:rsid w:val="00B101C3"/>
    <w:rsid w:val="00B1020A"/>
    <w:rsid w:val="00B102FA"/>
    <w:rsid w:val="00B103F6"/>
    <w:rsid w:val="00B1078B"/>
    <w:rsid w:val="00B10AAC"/>
    <w:rsid w:val="00B10F4D"/>
    <w:rsid w:val="00B1122D"/>
    <w:rsid w:val="00B11405"/>
    <w:rsid w:val="00B1199B"/>
    <w:rsid w:val="00B11AB0"/>
    <w:rsid w:val="00B11B5D"/>
    <w:rsid w:val="00B11C80"/>
    <w:rsid w:val="00B11E7E"/>
    <w:rsid w:val="00B12045"/>
    <w:rsid w:val="00B1209E"/>
    <w:rsid w:val="00B122BF"/>
    <w:rsid w:val="00B12319"/>
    <w:rsid w:val="00B12387"/>
    <w:rsid w:val="00B124A7"/>
    <w:rsid w:val="00B1296D"/>
    <w:rsid w:val="00B12F32"/>
    <w:rsid w:val="00B1312C"/>
    <w:rsid w:val="00B13381"/>
    <w:rsid w:val="00B139FB"/>
    <w:rsid w:val="00B13AF4"/>
    <w:rsid w:val="00B13D58"/>
    <w:rsid w:val="00B13EE0"/>
    <w:rsid w:val="00B14354"/>
    <w:rsid w:val="00B143AB"/>
    <w:rsid w:val="00B144F8"/>
    <w:rsid w:val="00B14674"/>
    <w:rsid w:val="00B15299"/>
    <w:rsid w:val="00B15593"/>
    <w:rsid w:val="00B15991"/>
    <w:rsid w:val="00B15CC3"/>
    <w:rsid w:val="00B15D16"/>
    <w:rsid w:val="00B15DD4"/>
    <w:rsid w:val="00B15DF1"/>
    <w:rsid w:val="00B15E35"/>
    <w:rsid w:val="00B1626C"/>
    <w:rsid w:val="00B1628D"/>
    <w:rsid w:val="00B1660E"/>
    <w:rsid w:val="00B1674A"/>
    <w:rsid w:val="00B167AB"/>
    <w:rsid w:val="00B167F3"/>
    <w:rsid w:val="00B16898"/>
    <w:rsid w:val="00B16C82"/>
    <w:rsid w:val="00B16EB2"/>
    <w:rsid w:val="00B172E7"/>
    <w:rsid w:val="00B17463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C36"/>
    <w:rsid w:val="00B2237E"/>
    <w:rsid w:val="00B227AB"/>
    <w:rsid w:val="00B227F1"/>
    <w:rsid w:val="00B2282D"/>
    <w:rsid w:val="00B22C36"/>
    <w:rsid w:val="00B22ED6"/>
    <w:rsid w:val="00B22F21"/>
    <w:rsid w:val="00B23173"/>
    <w:rsid w:val="00B234ED"/>
    <w:rsid w:val="00B23A90"/>
    <w:rsid w:val="00B2403D"/>
    <w:rsid w:val="00B2437E"/>
    <w:rsid w:val="00B2444C"/>
    <w:rsid w:val="00B246C2"/>
    <w:rsid w:val="00B24DE2"/>
    <w:rsid w:val="00B24F05"/>
    <w:rsid w:val="00B24FF4"/>
    <w:rsid w:val="00B253C6"/>
    <w:rsid w:val="00B259BF"/>
    <w:rsid w:val="00B259C2"/>
    <w:rsid w:val="00B25FDC"/>
    <w:rsid w:val="00B2629D"/>
    <w:rsid w:val="00B26A9A"/>
    <w:rsid w:val="00B26CC4"/>
    <w:rsid w:val="00B27069"/>
    <w:rsid w:val="00B274DB"/>
    <w:rsid w:val="00B27837"/>
    <w:rsid w:val="00B279B4"/>
    <w:rsid w:val="00B27BE0"/>
    <w:rsid w:val="00B27C61"/>
    <w:rsid w:val="00B27D43"/>
    <w:rsid w:val="00B27EB7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7D8"/>
    <w:rsid w:val="00B319EB"/>
    <w:rsid w:val="00B31ACB"/>
    <w:rsid w:val="00B3225E"/>
    <w:rsid w:val="00B323DF"/>
    <w:rsid w:val="00B32733"/>
    <w:rsid w:val="00B32D57"/>
    <w:rsid w:val="00B32F03"/>
    <w:rsid w:val="00B32F63"/>
    <w:rsid w:val="00B335AA"/>
    <w:rsid w:val="00B33802"/>
    <w:rsid w:val="00B3380B"/>
    <w:rsid w:val="00B33936"/>
    <w:rsid w:val="00B33AFC"/>
    <w:rsid w:val="00B34947"/>
    <w:rsid w:val="00B34E39"/>
    <w:rsid w:val="00B34EC1"/>
    <w:rsid w:val="00B3529A"/>
    <w:rsid w:val="00B352C2"/>
    <w:rsid w:val="00B35373"/>
    <w:rsid w:val="00B35389"/>
    <w:rsid w:val="00B356FB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6F54"/>
    <w:rsid w:val="00B37197"/>
    <w:rsid w:val="00B3746C"/>
    <w:rsid w:val="00B3776C"/>
    <w:rsid w:val="00B377AF"/>
    <w:rsid w:val="00B37CC6"/>
    <w:rsid w:val="00B400E8"/>
    <w:rsid w:val="00B40348"/>
    <w:rsid w:val="00B404E7"/>
    <w:rsid w:val="00B40591"/>
    <w:rsid w:val="00B406BC"/>
    <w:rsid w:val="00B40787"/>
    <w:rsid w:val="00B40AED"/>
    <w:rsid w:val="00B40B1D"/>
    <w:rsid w:val="00B413C0"/>
    <w:rsid w:val="00B41A0F"/>
    <w:rsid w:val="00B41ADC"/>
    <w:rsid w:val="00B41CF8"/>
    <w:rsid w:val="00B4263D"/>
    <w:rsid w:val="00B426DE"/>
    <w:rsid w:val="00B428B9"/>
    <w:rsid w:val="00B42BF9"/>
    <w:rsid w:val="00B42C37"/>
    <w:rsid w:val="00B43457"/>
    <w:rsid w:val="00B434A5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B00"/>
    <w:rsid w:val="00B46E94"/>
    <w:rsid w:val="00B47A3C"/>
    <w:rsid w:val="00B47D19"/>
    <w:rsid w:val="00B47E9D"/>
    <w:rsid w:val="00B500A3"/>
    <w:rsid w:val="00B50195"/>
    <w:rsid w:val="00B50225"/>
    <w:rsid w:val="00B503ED"/>
    <w:rsid w:val="00B505B9"/>
    <w:rsid w:val="00B50ABE"/>
    <w:rsid w:val="00B50D2D"/>
    <w:rsid w:val="00B51010"/>
    <w:rsid w:val="00B515C9"/>
    <w:rsid w:val="00B51D88"/>
    <w:rsid w:val="00B5274C"/>
    <w:rsid w:val="00B528FA"/>
    <w:rsid w:val="00B52D00"/>
    <w:rsid w:val="00B52D22"/>
    <w:rsid w:val="00B52F3A"/>
    <w:rsid w:val="00B5320D"/>
    <w:rsid w:val="00B53311"/>
    <w:rsid w:val="00B533A5"/>
    <w:rsid w:val="00B53479"/>
    <w:rsid w:val="00B53485"/>
    <w:rsid w:val="00B53AF4"/>
    <w:rsid w:val="00B53B12"/>
    <w:rsid w:val="00B53CFD"/>
    <w:rsid w:val="00B53CFF"/>
    <w:rsid w:val="00B53D1F"/>
    <w:rsid w:val="00B541CD"/>
    <w:rsid w:val="00B54561"/>
    <w:rsid w:val="00B54A5C"/>
    <w:rsid w:val="00B54B71"/>
    <w:rsid w:val="00B54B79"/>
    <w:rsid w:val="00B54DAD"/>
    <w:rsid w:val="00B54F04"/>
    <w:rsid w:val="00B54F59"/>
    <w:rsid w:val="00B55036"/>
    <w:rsid w:val="00B5511A"/>
    <w:rsid w:val="00B553DB"/>
    <w:rsid w:val="00B55596"/>
    <w:rsid w:val="00B55865"/>
    <w:rsid w:val="00B55A53"/>
    <w:rsid w:val="00B55DCF"/>
    <w:rsid w:val="00B55E82"/>
    <w:rsid w:val="00B560A0"/>
    <w:rsid w:val="00B564E1"/>
    <w:rsid w:val="00B565FA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741"/>
    <w:rsid w:val="00B608A7"/>
    <w:rsid w:val="00B60A42"/>
    <w:rsid w:val="00B60AF1"/>
    <w:rsid w:val="00B60CD8"/>
    <w:rsid w:val="00B6127C"/>
    <w:rsid w:val="00B61375"/>
    <w:rsid w:val="00B6166D"/>
    <w:rsid w:val="00B61E85"/>
    <w:rsid w:val="00B62102"/>
    <w:rsid w:val="00B62317"/>
    <w:rsid w:val="00B62B00"/>
    <w:rsid w:val="00B62D2C"/>
    <w:rsid w:val="00B63234"/>
    <w:rsid w:val="00B63590"/>
    <w:rsid w:val="00B635DF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651"/>
    <w:rsid w:val="00B65E04"/>
    <w:rsid w:val="00B661E1"/>
    <w:rsid w:val="00B66302"/>
    <w:rsid w:val="00B664B2"/>
    <w:rsid w:val="00B66698"/>
    <w:rsid w:val="00B667A4"/>
    <w:rsid w:val="00B67322"/>
    <w:rsid w:val="00B674EC"/>
    <w:rsid w:val="00B676B6"/>
    <w:rsid w:val="00B67710"/>
    <w:rsid w:val="00B67F3D"/>
    <w:rsid w:val="00B705CF"/>
    <w:rsid w:val="00B70BD4"/>
    <w:rsid w:val="00B70D1F"/>
    <w:rsid w:val="00B710AA"/>
    <w:rsid w:val="00B71526"/>
    <w:rsid w:val="00B71663"/>
    <w:rsid w:val="00B71949"/>
    <w:rsid w:val="00B71AAD"/>
    <w:rsid w:val="00B71C44"/>
    <w:rsid w:val="00B720F8"/>
    <w:rsid w:val="00B724E9"/>
    <w:rsid w:val="00B72781"/>
    <w:rsid w:val="00B728E4"/>
    <w:rsid w:val="00B728FA"/>
    <w:rsid w:val="00B72A49"/>
    <w:rsid w:val="00B72B7F"/>
    <w:rsid w:val="00B72D17"/>
    <w:rsid w:val="00B73051"/>
    <w:rsid w:val="00B73908"/>
    <w:rsid w:val="00B73BB4"/>
    <w:rsid w:val="00B73C34"/>
    <w:rsid w:val="00B73ECD"/>
    <w:rsid w:val="00B73FF6"/>
    <w:rsid w:val="00B74766"/>
    <w:rsid w:val="00B74847"/>
    <w:rsid w:val="00B74FB7"/>
    <w:rsid w:val="00B75324"/>
    <w:rsid w:val="00B7537D"/>
    <w:rsid w:val="00B7553D"/>
    <w:rsid w:val="00B7556A"/>
    <w:rsid w:val="00B755F5"/>
    <w:rsid w:val="00B75C02"/>
    <w:rsid w:val="00B76702"/>
    <w:rsid w:val="00B767DF"/>
    <w:rsid w:val="00B76A16"/>
    <w:rsid w:val="00B7714B"/>
    <w:rsid w:val="00B7729F"/>
    <w:rsid w:val="00B774DA"/>
    <w:rsid w:val="00B77AA5"/>
    <w:rsid w:val="00B77BAD"/>
    <w:rsid w:val="00B77D49"/>
    <w:rsid w:val="00B80194"/>
    <w:rsid w:val="00B801B1"/>
    <w:rsid w:val="00B803CC"/>
    <w:rsid w:val="00B80441"/>
    <w:rsid w:val="00B80594"/>
    <w:rsid w:val="00B805EB"/>
    <w:rsid w:val="00B8082A"/>
    <w:rsid w:val="00B8085E"/>
    <w:rsid w:val="00B808B8"/>
    <w:rsid w:val="00B80BF3"/>
    <w:rsid w:val="00B80F7E"/>
    <w:rsid w:val="00B8121E"/>
    <w:rsid w:val="00B81261"/>
    <w:rsid w:val="00B81756"/>
    <w:rsid w:val="00B81786"/>
    <w:rsid w:val="00B817F6"/>
    <w:rsid w:val="00B81E13"/>
    <w:rsid w:val="00B81FCA"/>
    <w:rsid w:val="00B8208D"/>
    <w:rsid w:val="00B821F4"/>
    <w:rsid w:val="00B8234D"/>
    <w:rsid w:val="00B82887"/>
    <w:rsid w:val="00B82E0D"/>
    <w:rsid w:val="00B82FEB"/>
    <w:rsid w:val="00B833B4"/>
    <w:rsid w:val="00B836AD"/>
    <w:rsid w:val="00B83915"/>
    <w:rsid w:val="00B83A7B"/>
    <w:rsid w:val="00B83D02"/>
    <w:rsid w:val="00B842E5"/>
    <w:rsid w:val="00B84952"/>
    <w:rsid w:val="00B85298"/>
    <w:rsid w:val="00B854B7"/>
    <w:rsid w:val="00B8558C"/>
    <w:rsid w:val="00B85792"/>
    <w:rsid w:val="00B85820"/>
    <w:rsid w:val="00B85C86"/>
    <w:rsid w:val="00B8604D"/>
    <w:rsid w:val="00B861A7"/>
    <w:rsid w:val="00B862C3"/>
    <w:rsid w:val="00B863C4"/>
    <w:rsid w:val="00B864FF"/>
    <w:rsid w:val="00B86567"/>
    <w:rsid w:val="00B8662B"/>
    <w:rsid w:val="00B867E6"/>
    <w:rsid w:val="00B868FB"/>
    <w:rsid w:val="00B8694F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9E8"/>
    <w:rsid w:val="00B90A63"/>
    <w:rsid w:val="00B90D00"/>
    <w:rsid w:val="00B916E8"/>
    <w:rsid w:val="00B91721"/>
    <w:rsid w:val="00B91730"/>
    <w:rsid w:val="00B91AEF"/>
    <w:rsid w:val="00B91CFF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100"/>
    <w:rsid w:val="00B9351A"/>
    <w:rsid w:val="00B9368D"/>
    <w:rsid w:val="00B9383D"/>
    <w:rsid w:val="00B93BCE"/>
    <w:rsid w:val="00B93D9A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D32"/>
    <w:rsid w:val="00B95295"/>
    <w:rsid w:val="00B95406"/>
    <w:rsid w:val="00B9543F"/>
    <w:rsid w:val="00B95500"/>
    <w:rsid w:val="00B95517"/>
    <w:rsid w:val="00B95A15"/>
    <w:rsid w:val="00B95F69"/>
    <w:rsid w:val="00B9613D"/>
    <w:rsid w:val="00B96417"/>
    <w:rsid w:val="00B96662"/>
    <w:rsid w:val="00B96A58"/>
    <w:rsid w:val="00B970B3"/>
    <w:rsid w:val="00B971B9"/>
    <w:rsid w:val="00B97241"/>
    <w:rsid w:val="00B977E4"/>
    <w:rsid w:val="00B97811"/>
    <w:rsid w:val="00B97E61"/>
    <w:rsid w:val="00BA0130"/>
    <w:rsid w:val="00BA0146"/>
    <w:rsid w:val="00BA0223"/>
    <w:rsid w:val="00BA088C"/>
    <w:rsid w:val="00BA0920"/>
    <w:rsid w:val="00BA0A0F"/>
    <w:rsid w:val="00BA11FC"/>
    <w:rsid w:val="00BA1351"/>
    <w:rsid w:val="00BA18CF"/>
    <w:rsid w:val="00BA1910"/>
    <w:rsid w:val="00BA1BB1"/>
    <w:rsid w:val="00BA1BBF"/>
    <w:rsid w:val="00BA1BEB"/>
    <w:rsid w:val="00BA1C8D"/>
    <w:rsid w:val="00BA1FC0"/>
    <w:rsid w:val="00BA2008"/>
    <w:rsid w:val="00BA2298"/>
    <w:rsid w:val="00BA2440"/>
    <w:rsid w:val="00BA25E9"/>
    <w:rsid w:val="00BA2A02"/>
    <w:rsid w:val="00BA2B67"/>
    <w:rsid w:val="00BA2C0B"/>
    <w:rsid w:val="00BA2D6B"/>
    <w:rsid w:val="00BA305A"/>
    <w:rsid w:val="00BA3448"/>
    <w:rsid w:val="00BA42AB"/>
    <w:rsid w:val="00BA4609"/>
    <w:rsid w:val="00BA4664"/>
    <w:rsid w:val="00BA4820"/>
    <w:rsid w:val="00BA4AD9"/>
    <w:rsid w:val="00BA4B64"/>
    <w:rsid w:val="00BA4D5F"/>
    <w:rsid w:val="00BA513D"/>
    <w:rsid w:val="00BA5252"/>
    <w:rsid w:val="00BA5285"/>
    <w:rsid w:val="00BA540D"/>
    <w:rsid w:val="00BA555C"/>
    <w:rsid w:val="00BA5570"/>
    <w:rsid w:val="00BA577A"/>
    <w:rsid w:val="00BA5791"/>
    <w:rsid w:val="00BA597F"/>
    <w:rsid w:val="00BA5A02"/>
    <w:rsid w:val="00BA5BF6"/>
    <w:rsid w:val="00BA5D55"/>
    <w:rsid w:val="00BA605D"/>
    <w:rsid w:val="00BA60CF"/>
    <w:rsid w:val="00BA62BC"/>
    <w:rsid w:val="00BA647E"/>
    <w:rsid w:val="00BA6494"/>
    <w:rsid w:val="00BA6655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B039B"/>
    <w:rsid w:val="00BB0487"/>
    <w:rsid w:val="00BB0E0C"/>
    <w:rsid w:val="00BB15E6"/>
    <w:rsid w:val="00BB2058"/>
    <w:rsid w:val="00BB20EF"/>
    <w:rsid w:val="00BB24D9"/>
    <w:rsid w:val="00BB26C8"/>
    <w:rsid w:val="00BB2BBC"/>
    <w:rsid w:val="00BB2C3B"/>
    <w:rsid w:val="00BB32E1"/>
    <w:rsid w:val="00BB3830"/>
    <w:rsid w:val="00BB386D"/>
    <w:rsid w:val="00BB3BAF"/>
    <w:rsid w:val="00BB3CA0"/>
    <w:rsid w:val="00BB45BB"/>
    <w:rsid w:val="00BB461E"/>
    <w:rsid w:val="00BB4813"/>
    <w:rsid w:val="00BB4892"/>
    <w:rsid w:val="00BB48A4"/>
    <w:rsid w:val="00BB4D57"/>
    <w:rsid w:val="00BB4F70"/>
    <w:rsid w:val="00BB505E"/>
    <w:rsid w:val="00BB53EA"/>
    <w:rsid w:val="00BB54E9"/>
    <w:rsid w:val="00BB5895"/>
    <w:rsid w:val="00BB5A18"/>
    <w:rsid w:val="00BB5BAA"/>
    <w:rsid w:val="00BB5EC8"/>
    <w:rsid w:val="00BB6015"/>
    <w:rsid w:val="00BB61EB"/>
    <w:rsid w:val="00BB6205"/>
    <w:rsid w:val="00BB63E7"/>
    <w:rsid w:val="00BB6CAE"/>
    <w:rsid w:val="00BB6D8F"/>
    <w:rsid w:val="00BB6FC5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E4B"/>
    <w:rsid w:val="00BC0F21"/>
    <w:rsid w:val="00BC1099"/>
    <w:rsid w:val="00BC13E0"/>
    <w:rsid w:val="00BC14B3"/>
    <w:rsid w:val="00BC159A"/>
    <w:rsid w:val="00BC1A58"/>
    <w:rsid w:val="00BC1D90"/>
    <w:rsid w:val="00BC1E5E"/>
    <w:rsid w:val="00BC24B0"/>
    <w:rsid w:val="00BC24C3"/>
    <w:rsid w:val="00BC2665"/>
    <w:rsid w:val="00BC26D0"/>
    <w:rsid w:val="00BC271F"/>
    <w:rsid w:val="00BC2AF8"/>
    <w:rsid w:val="00BC2E1F"/>
    <w:rsid w:val="00BC2E7F"/>
    <w:rsid w:val="00BC2FC0"/>
    <w:rsid w:val="00BC3098"/>
    <w:rsid w:val="00BC30BF"/>
    <w:rsid w:val="00BC321B"/>
    <w:rsid w:val="00BC3226"/>
    <w:rsid w:val="00BC421E"/>
    <w:rsid w:val="00BC422F"/>
    <w:rsid w:val="00BC4487"/>
    <w:rsid w:val="00BC463D"/>
    <w:rsid w:val="00BC4714"/>
    <w:rsid w:val="00BC51BD"/>
    <w:rsid w:val="00BC53AE"/>
    <w:rsid w:val="00BC5486"/>
    <w:rsid w:val="00BC5911"/>
    <w:rsid w:val="00BC59AA"/>
    <w:rsid w:val="00BC5A27"/>
    <w:rsid w:val="00BC5CCC"/>
    <w:rsid w:val="00BC5FDB"/>
    <w:rsid w:val="00BC600F"/>
    <w:rsid w:val="00BC6180"/>
    <w:rsid w:val="00BC66CC"/>
    <w:rsid w:val="00BC68E2"/>
    <w:rsid w:val="00BC6931"/>
    <w:rsid w:val="00BC6B04"/>
    <w:rsid w:val="00BC6E05"/>
    <w:rsid w:val="00BC6EF5"/>
    <w:rsid w:val="00BC7567"/>
    <w:rsid w:val="00BC7C3D"/>
    <w:rsid w:val="00BC7DDB"/>
    <w:rsid w:val="00BD00EA"/>
    <w:rsid w:val="00BD06C6"/>
    <w:rsid w:val="00BD0B21"/>
    <w:rsid w:val="00BD0BED"/>
    <w:rsid w:val="00BD0CF7"/>
    <w:rsid w:val="00BD0DB3"/>
    <w:rsid w:val="00BD1244"/>
    <w:rsid w:val="00BD12D9"/>
    <w:rsid w:val="00BD133C"/>
    <w:rsid w:val="00BD139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B54"/>
    <w:rsid w:val="00BD2DCD"/>
    <w:rsid w:val="00BD2EE1"/>
    <w:rsid w:val="00BD3166"/>
    <w:rsid w:val="00BD3376"/>
    <w:rsid w:val="00BD338A"/>
    <w:rsid w:val="00BD3390"/>
    <w:rsid w:val="00BD3634"/>
    <w:rsid w:val="00BD36B2"/>
    <w:rsid w:val="00BD3AAE"/>
    <w:rsid w:val="00BD3C33"/>
    <w:rsid w:val="00BD3E14"/>
    <w:rsid w:val="00BD3E1F"/>
    <w:rsid w:val="00BD4053"/>
    <w:rsid w:val="00BD417D"/>
    <w:rsid w:val="00BD448D"/>
    <w:rsid w:val="00BD4507"/>
    <w:rsid w:val="00BD460B"/>
    <w:rsid w:val="00BD4708"/>
    <w:rsid w:val="00BD4790"/>
    <w:rsid w:val="00BD496A"/>
    <w:rsid w:val="00BD4C84"/>
    <w:rsid w:val="00BD4CD9"/>
    <w:rsid w:val="00BD4E6D"/>
    <w:rsid w:val="00BD4FA7"/>
    <w:rsid w:val="00BD5597"/>
    <w:rsid w:val="00BD5669"/>
    <w:rsid w:val="00BD5B4D"/>
    <w:rsid w:val="00BD5BF7"/>
    <w:rsid w:val="00BD6079"/>
    <w:rsid w:val="00BD64B0"/>
    <w:rsid w:val="00BD651F"/>
    <w:rsid w:val="00BD653E"/>
    <w:rsid w:val="00BD6930"/>
    <w:rsid w:val="00BD6C50"/>
    <w:rsid w:val="00BD6D62"/>
    <w:rsid w:val="00BD6FE3"/>
    <w:rsid w:val="00BD717C"/>
    <w:rsid w:val="00BD71F6"/>
    <w:rsid w:val="00BD785F"/>
    <w:rsid w:val="00BD7A3B"/>
    <w:rsid w:val="00BD7B87"/>
    <w:rsid w:val="00BD7C7F"/>
    <w:rsid w:val="00BD7CB5"/>
    <w:rsid w:val="00BD7DFC"/>
    <w:rsid w:val="00BD7F86"/>
    <w:rsid w:val="00BE015C"/>
    <w:rsid w:val="00BE04B5"/>
    <w:rsid w:val="00BE0639"/>
    <w:rsid w:val="00BE0806"/>
    <w:rsid w:val="00BE0825"/>
    <w:rsid w:val="00BE08DD"/>
    <w:rsid w:val="00BE0AED"/>
    <w:rsid w:val="00BE0BDF"/>
    <w:rsid w:val="00BE0E6B"/>
    <w:rsid w:val="00BE0ECD"/>
    <w:rsid w:val="00BE1100"/>
    <w:rsid w:val="00BE11AD"/>
    <w:rsid w:val="00BE14F7"/>
    <w:rsid w:val="00BE177D"/>
    <w:rsid w:val="00BE1904"/>
    <w:rsid w:val="00BE1EF6"/>
    <w:rsid w:val="00BE1FBE"/>
    <w:rsid w:val="00BE1FC9"/>
    <w:rsid w:val="00BE22C5"/>
    <w:rsid w:val="00BE23EA"/>
    <w:rsid w:val="00BE25A0"/>
    <w:rsid w:val="00BE261A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E7F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66B"/>
    <w:rsid w:val="00BE5CEC"/>
    <w:rsid w:val="00BE5ED4"/>
    <w:rsid w:val="00BE5FFA"/>
    <w:rsid w:val="00BE61AB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5D3"/>
    <w:rsid w:val="00BF0871"/>
    <w:rsid w:val="00BF0C02"/>
    <w:rsid w:val="00BF0DB6"/>
    <w:rsid w:val="00BF125E"/>
    <w:rsid w:val="00BF1313"/>
    <w:rsid w:val="00BF1738"/>
    <w:rsid w:val="00BF1C7E"/>
    <w:rsid w:val="00BF1FCF"/>
    <w:rsid w:val="00BF23EA"/>
    <w:rsid w:val="00BF248A"/>
    <w:rsid w:val="00BF2E2C"/>
    <w:rsid w:val="00BF3545"/>
    <w:rsid w:val="00BF35E7"/>
    <w:rsid w:val="00BF37FD"/>
    <w:rsid w:val="00BF3980"/>
    <w:rsid w:val="00BF3DA0"/>
    <w:rsid w:val="00BF4267"/>
    <w:rsid w:val="00BF43B4"/>
    <w:rsid w:val="00BF44FE"/>
    <w:rsid w:val="00BF45A0"/>
    <w:rsid w:val="00BF45DE"/>
    <w:rsid w:val="00BF4845"/>
    <w:rsid w:val="00BF4B80"/>
    <w:rsid w:val="00BF4E7E"/>
    <w:rsid w:val="00BF4ECB"/>
    <w:rsid w:val="00BF5111"/>
    <w:rsid w:val="00BF51D3"/>
    <w:rsid w:val="00BF5406"/>
    <w:rsid w:val="00BF545E"/>
    <w:rsid w:val="00BF54AA"/>
    <w:rsid w:val="00BF56B5"/>
    <w:rsid w:val="00BF570F"/>
    <w:rsid w:val="00BF5BDE"/>
    <w:rsid w:val="00BF5E8B"/>
    <w:rsid w:val="00BF5F4A"/>
    <w:rsid w:val="00BF6085"/>
    <w:rsid w:val="00BF62C2"/>
    <w:rsid w:val="00BF62F9"/>
    <w:rsid w:val="00BF68CF"/>
    <w:rsid w:val="00BF6B3E"/>
    <w:rsid w:val="00BF6D56"/>
    <w:rsid w:val="00BF75B3"/>
    <w:rsid w:val="00BF7854"/>
    <w:rsid w:val="00BF7F70"/>
    <w:rsid w:val="00C000D3"/>
    <w:rsid w:val="00C00135"/>
    <w:rsid w:val="00C008B0"/>
    <w:rsid w:val="00C00A97"/>
    <w:rsid w:val="00C00AB6"/>
    <w:rsid w:val="00C00AD9"/>
    <w:rsid w:val="00C00CD2"/>
    <w:rsid w:val="00C00F49"/>
    <w:rsid w:val="00C00F67"/>
    <w:rsid w:val="00C01317"/>
    <w:rsid w:val="00C01726"/>
    <w:rsid w:val="00C01C59"/>
    <w:rsid w:val="00C01C9D"/>
    <w:rsid w:val="00C024CA"/>
    <w:rsid w:val="00C024D4"/>
    <w:rsid w:val="00C02848"/>
    <w:rsid w:val="00C02881"/>
    <w:rsid w:val="00C02A9D"/>
    <w:rsid w:val="00C02AF6"/>
    <w:rsid w:val="00C02CF6"/>
    <w:rsid w:val="00C02F66"/>
    <w:rsid w:val="00C030EB"/>
    <w:rsid w:val="00C03952"/>
    <w:rsid w:val="00C03AD8"/>
    <w:rsid w:val="00C03D34"/>
    <w:rsid w:val="00C03FF8"/>
    <w:rsid w:val="00C04269"/>
    <w:rsid w:val="00C04949"/>
    <w:rsid w:val="00C04993"/>
    <w:rsid w:val="00C04B01"/>
    <w:rsid w:val="00C04DE0"/>
    <w:rsid w:val="00C04E97"/>
    <w:rsid w:val="00C05756"/>
    <w:rsid w:val="00C05861"/>
    <w:rsid w:val="00C05CA9"/>
    <w:rsid w:val="00C05F07"/>
    <w:rsid w:val="00C0603E"/>
    <w:rsid w:val="00C063AC"/>
    <w:rsid w:val="00C06501"/>
    <w:rsid w:val="00C06843"/>
    <w:rsid w:val="00C06987"/>
    <w:rsid w:val="00C06E4B"/>
    <w:rsid w:val="00C070E4"/>
    <w:rsid w:val="00C074BD"/>
    <w:rsid w:val="00C07B49"/>
    <w:rsid w:val="00C07E84"/>
    <w:rsid w:val="00C07FF8"/>
    <w:rsid w:val="00C10639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212A"/>
    <w:rsid w:val="00C1219E"/>
    <w:rsid w:val="00C12694"/>
    <w:rsid w:val="00C12720"/>
    <w:rsid w:val="00C12810"/>
    <w:rsid w:val="00C12941"/>
    <w:rsid w:val="00C12C78"/>
    <w:rsid w:val="00C12E02"/>
    <w:rsid w:val="00C12E5A"/>
    <w:rsid w:val="00C12FB6"/>
    <w:rsid w:val="00C13078"/>
    <w:rsid w:val="00C13150"/>
    <w:rsid w:val="00C1317A"/>
    <w:rsid w:val="00C131A9"/>
    <w:rsid w:val="00C13839"/>
    <w:rsid w:val="00C13C45"/>
    <w:rsid w:val="00C13FFA"/>
    <w:rsid w:val="00C1453F"/>
    <w:rsid w:val="00C14572"/>
    <w:rsid w:val="00C1461C"/>
    <w:rsid w:val="00C14890"/>
    <w:rsid w:val="00C14B7A"/>
    <w:rsid w:val="00C14FCF"/>
    <w:rsid w:val="00C154FE"/>
    <w:rsid w:val="00C15752"/>
    <w:rsid w:val="00C15952"/>
    <w:rsid w:val="00C15A25"/>
    <w:rsid w:val="00C16100"/>
    <w:rsid w:val="00C161A6"/>
    <w:rsid w:val="00C161B7"/>
    <w:rsid w:val="00C166DE"/>
    <w:rsid w:val="00C16EF0"/>
    <w:rsid w:val="00C172A7"/>
    <w:rsid w:val="00C179A9"/>
    <w:rsid w:val="00C179D8"/>
    <w:rsid w:val="00C17EAA"/>
    <w:rsid w:val="00C2019E"/>
    <w:rsid w:val="00C2028D"/>
    <w:rsid w:val="00C20328"/>
    <w:rsid w:val="00C2067D"/>
    <w:rsid w:val="00C207FC"/>
    <w:rsid w:val="00C20843"/>
    <w:rsid w:val="00C20B30"/>
    <w:rsid w:val="00C20B5D"/>
    <w:rsid w:val="00C20E17"/>
    <w:rsid w:val="00C20E61"/>
    <w:rsid w:val="00C20EA4"/>
    <w:rsid w:val="00C20F8F"/>
    <w:rsid w:val="00C21314"/>
    <w:rsid w:val="00C217B6"/>
    <w:rsid w:val="00C21DEF"/>
    <w:rsid w:val="00C22256"/>
    <w:rsid w:val="00C222CA"/>
    <w:rsid w:val="00C2265C"/>
    <w:rsid w:val="00C22762"/>
    <w:rsid w:val="00C228E4"/>
    <w:rsid w:val="00C22E4B"/>
    <w:rsid w:val="00C23078"/>
    <w:rsid w:val="00C23145"/>
    <w:rsid w:val="00C2324A"/>
    <w:rsid w:val="00C233AA"/>
    <w:rsid w:val="00C237B9"/>
    <w:rsid w:val="00C23894"/>
    <w:rsid w:val="00C23C09"/>
    <w:rsid w:val="00C23E07"/>
    <w:rsid w:val="00C23F37"/>
    <w:rsid w:val="00C24349"/>
    <w:rsid w:val="00C245DD"/>
    <w:rsid w:val="00C24A9F"/>
    <w:rsid w:val="00C24B99"/>
    <w:rsid w:val="00C24ED8"/>
    <w:rsid w:val="00C25010"/>
    <w:rsid w:val="00C250CD"/>
    <w:rsid w:val="00C25200"/>
    <w:rsid w:val="00C25392"/>
    <w:rsid w:val="00C25681"/>
    <w:rsid w:val="00C258E6"/>
    <w:rsid w:val="00C25A35"/>
    <w:rsid w:val="00C25DEC"/>
    <w:rsid w:val="00C261A0"/>
    <w:rsid w:val="00C26376"/>
    <w:rsid w:val="00C2652B"/>
    <w:rsid w:val="00C26905"/>
    <w:rsid w:val="00C26DFE"/>
    <w:rsid w:val="00C26EDC"/>
    <w:rsid w:val="00C27235"/>
    <w:rsid w:val="00C277E8"/>
    <w:rsid w:val="00C277F7"/>
    <w:rsid w:val="00C278AA"/>
    <w:rsid w:val="00C279BC"/>
    <w:rsid w:val="00C279E2"/>
    <w:rsid w:val="00C27CB5"/>
    <w:rsid w:val="00C27CC4"/>
    <w:rsid w:val="00C27F75"/>
    <w:rsid w:val="00C30191"/>
    <w:rsid w:val="00C304A2"/>
    <w:rsid w:val="00C30585"/>
    <w:rsid w:val="00C307B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3074"/>
    <w:rsid w:val="00C332E6"/>
    <w:rsid w:val="00C3345C"/>
    <w:rsid w:val="00C33470"/>
    <w:rsid w:val="00C33799"/>
    <w:rsid w:val="00C33893"/>
    <w:rsid w:val="00C338D4"/>
    <w:rsid w:val="00C33993"/>
    <w:rsid w:val="00C33B42"/>
    <w:rsid w:val="00C33DB2"/>
    <w:rsid w:val="00C33F26"/>
    <w:rsid w:val="00C3402B"/>
    <w:rsid w:val="00C34266"/>
    <w:rsid w:val="00C34496"/>
    <w:rsid w:val="00C34583"/>
    <w:rsid w:val="00C345F5"/>
    <w:rsid w:val="00C34878"/>
    <w:rsid w:val="00C34DD2"/>
    <w:rsid w:val="00C35089"/>
    <w:rsid w:val="00C35166"/>
    <w:rsid w:val="00C354C0"/>
    <w:rsid w:val="00C356E7"/>
    <w:rsid w:val="00C3573F"/>
    <w:rsid w:val="00C361E0"/>
    <w:rsid w:val="00C363F5"/>
    <w:rsid w:val="00C36AEC"/>
    <w:rsid w:val="00C36CB1"/>
    <w:rsid w:val="00C37376"/>
    <w:rsid w:val="00C3749E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8AF"/>
    <w:rsid w:val="00C409FE"/>
    <w:rsid w:val="00C40B16"/>
    <w:rsid w:val="00C41093"/>
    <w:rsid w:val="00C41397"/>
    <w:rsid w:val="00C4144D"/>
    <w:rsid w:val="00C417D5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542"/>
    <w:rsid w:val="00C44622"/>
    <w:rsid w:val="00C44AB3"/>
    <w:rsid w:val="00C44D1D"/>
    <w:rsid w:val="00C44E67"/>
    <w:rsid w:val="00C44EAF"/>
    <w:rsid w:val="00C4506B"/>
    <w:rsid w:val="00C45349"/>
    <w:rsid w:val="00C45D2C"/>
    <w:rsid w:val="00C45D3A"/>
    <w:rsid w:val="00C46194"/>
    <w:rsid w:val="00C461D9"/>
    <w:rsid w:val="00C4642A"/>
    <w:rsid w:val="00C4646B"/>
    <w:rsid w:val="00C467D4"/>
    <w:rsid w:val="00C46919"/>
    <w:rsid w:val="00C46E15"/>
    <w:rsid w:val="00C46E85"/>
    <w:rsid w:val="00C46FAC"/>
    <w:rsid w:val="00C47192"/>
    <w:rsid w:val="00C478C6"/>
    <w:rsid w:val="00C47AE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E1A"/>
    <w:rsid w:val="00C50FFB"/>
    <w:rsid w:val="00C515FD"/>
    <w:rsid w:val="00C51B91"/>
    <w:rsid w:val="00C51D1E"/>
    <w:rsid w:val="00C51F5A"/>
    <w:rsid w:val="00C52683"/>
    <w:rsid w:val="00C52CCA"/>
    <w:rsid w:val="00C52FC5"/>
    <w:rsid w:val="00C5300B"/>
    <w:rsid w:val="00C530B1"/>
    <w:rsid w:val="00C5312B"/>
    <w:rsid w:val="00C53541"/>
    <w:rsid w:val="00C53EB6"/>
    <w:rsid w:val="00C53F2B"/>
    <w:rsid w:val="00C54350"/>
    <w:rsid w:val="00C547B6"/>
    <w:rsid w:val="00C54EAF"/>
    <w:rsid w:val="00C54F01"/>
    <w:rsid w:val="00C54F96"/>
    <w:rsid w:val="00C55029"/>
    <w:rsid w:val="00C552C7"/>
    <w:rsid w:val="00C55519"/>
    <w:rsid w:val="00C55682"/>
    <w:rsid w:val="00C55EAF"/>
    <w:rsid w:val="00C56012"/>
    <w:rsid w:val="00C5619B"/>
    <w:rsid w:val="00C56572"/>
    <w:rsid w:val="00C5657C"/>
    <w:rsid w:val="00C567EA"/>
    <w:rsid w:val="00C57113"/>
    <w:rsid w:val="00C57186"/>
    <w:rsid w:val="00C573AC"/>
    <w:rsid w:val="00C574A9"/>
    <w:rsid w:val="00C57574"/>
    <w:rsid w:val="00C576CF"/>
    <w:rsid w:val="00C57AD0"/>
    <w:rsid w:val="00C57B5E"/>
    <w:rsid w:val="00C603F7"/>
    <w:rsid w:val="00C60A8B"/>
    <w:rsid w:val="00C60CBC"/>
    <w:rsid w:val="00C60ECC"/>
    <w:rsid w:val="00C61975"/>
    <w:rsid w:val="00C619B7"/>
    <w:rsid w:val="00C61BCD"/>
    <w:rsid w:val="00C61D1D"/>
    <w:rsid w:val="00C625A4"/>
    <w:rsid w:val="00C62778"/>
    <w:rsid w:val="00C62875"/>
    <w:rsid w:val="00C62AF0"/>
    <w:rsid w:val="00C62B80"/>
    <w:rsid w:val="00C62D54"/>
    <w:rsid w:val="00C6321C"/>
    <w:rsid w:val="00C632B4"/>
    <w:rsid w:val="00C639E0"/>
    <w:rsid w:val="00C63B5F"/>
    <w:rsid w:val="00C63DDC"/>
    <w:rsid w:val="00C63F5F"/>
    <w:rsid w:val="00C640CE"/>
    <w:rsid w:val="00C6410A"/>
    <w:rsid w:val="00C642ED"/>
    <w:rsid w:val="00C644F3"/>
    <w:rsid w:val="00C64712"/>
    <w:rsid w:val="00C64A1E"/>
    <w:rsid w:val="00C64A2A"/>
    <w:rsid w:val="00C64B45"/>
    <w:rsid w:val="00C64D92"/>
    <w:rsid w:val="00C64F45"/>
    <w:rsid w:val="00C64F4A"/>
    <w:rsid w:val="00C64FA5"/>
    <w:rsid w:val="00C654AC"/>
    <w:rsid w:val="00C656D8"/>
    <w:rsid w:val="00C657EF"/>
    <w:rsid w:val="00C65A25"/>
    <w:rsid w:val="00C65CB5"/>
    <w:rsid w:val="00C6618C"/>
    <w:rsid w:val="00C669BF"/>
    <w:rsid w:val="00C66A64"/>
    <w:rsid w:val="00C66BC9"/>
    <w:rsid w:val="00C66C38"/>
    <w:rsid w:val="00C67598"/>
    <w:rsid w:val="00C675ED"/>
    <w:rsid w:val="00C67D57"/>
    <w:rsid w:val="00C67FE9"/>
    <w:rsid w:val="00C708C8"/>
    <w:rsid w:val="00C708F5"/>
    <w:rsid w:val="00C709E6"/>
    <w:rsid w:val="00C70B53"/>
    <w:rsid w:val="00C70D33"/>
    <w:rsid w:val="00C712CE"/>
    <w:rsid w:val="00C718F0"/>
    <w:rsid w:val="00C71929"/>
    <w:rsid w:val="00C7232B"/>
    <w:rsid w:val="00C723CC"/>
    <w:rsid w:val="00C72431"/>
    <w:rsid w:val="00C724B4"/>
    <w:rsid w:val="00C7260F"/>
    <w:rsid w:val="00C727D7"/>
    <w:rsid w:val="00C72A43"/>
    <w:rsid w:val="00C72E61"/>
    <w:rsid w:val="00C73398"/>
    <w:rsid w:val="00C734BD"/>
    <w:rsid w:val="00C73744"/>
    <w:rsid w:val="00C737E8"/>
    <w:rsid w:val="00C73A4F"/>
    <w:rsid w:val="00C73D16"/>
    <w:rsid w:val="00C73D83"/>
    <w:rsid w:val="00C73DA1"/>
    <w:rsid w:val="00C73DEC"/>
    <w:rsid w:val="00C7420C"/>
    <w:rsid w:val="00C743B6"/>
    <w:rsid w:val="00C745B6"/>
    <w:rsid w:val="00C74844"/>
    <w:rsid w:val="00C74A14"/>
    <w:rsid w:val="00C74B77"/>
    <w:rsid w:val="00C74CB5"/>
    <w:rsid w:val="00C74D41"/>
    <w:rsid w:val="00C74F40"/>
    <w:rsid w:val="00C7582E"/>
    <w:rsid w:val="00C75BCF"/>
    <w:rsid w:val="00C75BF8"/>
    <w:rsid w:val="00C760DC"/>
    <w:rsid w:val="00C76B20"/>
    <w:rsid w:val="00C76B66"/>
    <w:rsid w:val="00C76F4C"/>
    <w:rsid w:val="00C7717B"/>
    <w:rsid w:val="00C7767C"/>
    <w:rsid w:val="00C778B0"/>
    <w:rsid w:val="00C77931"/>
    <w:rsid w:val="00C77A08"/>
    <w:rsid w:val="00C77B39"/>
    <w:rsid w:val="00C77C1C"/>
    <w:rsid w:val="00C77CB3"/>
    <w:rsid w:val="00C77D6C"/>
    <w:rsid w:val="00C80256"/>
    <w:rsid w:val="00C802D6"/>
    <w:rsid w:val="00C80570"/>
    <w:rsid w:val="00C805D4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20C5"/>
    <w:rsid w:val="00C82EF8"/>
    <w:rsid w:val="00C830E4"/>
    <w:rsid w:val="00C83689"/>
    <w:rsid w:val="00C83A77"/>
    <w:rsid w:val="00C83E05"/>
    <w:rsid w:val="00C83E76"/>
    <w:rsid w:val="00C84363"/>
    <w:rsid w:val="00C843A6"/>
    <w:rsid w:val="00C8440A"/>
    <w:rsid w:val="00C8478F"/>
    <w:rsid w:val="00C84803"/>
    <w:rsid w:val="00C84928"/>
    <w:rsid w:val="00C850A0"/>
    <w:rsid w:val="00C850F0"/>
    <w:rsid w:val="00C85742"/>
    <w:rsid w:val="00C85AB7"/>
    <w:rsid w:val="00C85AD3"/>
    <w:rsid w:val="00C860AD"/>
    <w:rsid w:val="00C8626E"/>
    <w:rsid w:val="00C866D0"/>
    <w:rsid w:val="00C86C8F"/>
    <w:rsid w:val="00C86C9A"/>
    <w:rsid w:val="00C86CC8"/>
    <w:rsid w:val="00C87231"/>
    <w:rsid w:val="00C8723D"/>
    <w:rsid w:val="00C8724F"/>
    <w:rsid w:val="00C8770A"/>
    <w:rsid w:val="00C87B84"/>
    <w:rsid w:val="00C87B86"/>
    <w:rsid w:val="00C87DC0"/>
    <w:rsid w:val="00C87E65"/>
    <w:rsid w:val="00C87F7E"/>
    <w:rsid w:val="00C9029A"/>
    <w:rsid w:val="00C9045D"/>
    <w:rsid w:val="00C904E9"/>
    <w:rsid w:val="00C905B6"/>
    <w:rsid w:val="00C9084D"/>
    <w:rsid w:val="00C90A4C"/>
    <w:rsid w:val="00C90AAF"/>
    <w:rsid w:val="00C90C48"/>
    <w:rsid w:val="00C90C88"/>
    <w:rsid w:val="00C90C93"/>
    <w:rsid w:val="00C90CC1"/>
    <w:rsid w:val="00C90D36"/>
    <w:rsid w:val="00C90FED"/>
    <w:rsid w:val="00C91083"/>
    <w:rsid w:val="00C9109C"/>
    <w:rsid w:val="00C913A3"/>
    <w:rsid w:val="00C91580"/>
    <w:rsid w:val="00C916E0"/>
    <w:rsid w:val="00C917C1"/>
    <w:rsid w:val="00C91996"/>
    <w:rsid w:val="00C91AF4"/>
    <w:rsid w:val="00C91BC0"/>
    <w:rsid w:val="00C91E27"/>
    <w:rsid w:val="00C92A68"/>
    <w:rsid w:val="00C9314E"/>
    <w:rsid w:val="00C933BE"/>
    <w:rsid w:val="00C934D5"/>
    <w:rsid w:val="00C9357A"/>
    <w:rsid w:val="00C93714"/>
    <w:rsid w:val="00C93AD4"/>
    <w:rsid w:val="00C93BB1"/>
    <w:rsid w:val="00C93BC5"/>
    <w:rsid w:val="00C93CB6"/>
    <w:rsid w:val="00C93E0E"/>
    <w:rsid w:val="00C93E63"/>
    <w:rsid w:val="00C93FA7"/>
    <w:rsid w:val="00C94217"/>
    <w:rsid w:val="00C9490F"/>
    <w:rsid w:val="00C94DAD"/>
    <w:rsid w:val="00C94E68"/>
    <w:rsid w:val="00C94FEE"/>
    <w:rsid w:val="00C9516B"/>
    <w:rsid w:val="00C9516D"/>
    <w:rsid w:val="00C95469"/>
    <w:rsid w:val="00C954F3"/>
    <w:rsid w:val="00C95632"/>
    <w:rsid w:val="00C95680"/>
    <w:rsid w:val="00C95714"/>
    <w:rsid w:val="00C95B52"/>
    <w:rsid w:val="00C95D8E"/>
    <w:rsid w:val="00C95E3F"/>
    <w:rsid w:val="00C962A6"/>
    <w:rsid w:val="00C963A8"/>
    <w:rsid w:val="00C9663D"/>
    <w:rsid w:val="00C96686"/>
    <w:rsid w:val="00C968CA"/>
    <w:rsid w:val="00C96ABA"/>
    <w:rsid w:val="00C96CC6"/>
    <w:rsid w:val="00C9738F"/>
    <w:rsid w:val="00C973ED"/>
    <w:rsid w:val="00C9767A"/>
    <w:rsid w:val="00C97C14"/>
    <w:rsid w:val="00CA026E"/>
    <w:rsid w:val="00CA02AB"/>
    <w:rsid w:val="00CA035B"/>
    <w:rsid w:val="00CA06ED"/>
    <w:rsid w:val="00CA0873"/>
    <w:rsid w:val="00CA09F5"/>
    <w:rsid w:val="00CA0A08"/>
    <w:rsid w:val="00CA0DA5"/>
    <w:rsid w:val="00CA1124"/>
    <w:rsid w:val="00CA11D5"/>
    <w:rsid w:val="00CA1305"/>
    <w:rsid w:val="00CA1330"/>
    <w:rsid w:val="00CA16DA"/>
    <w:rsid w:val="00CA1807"/>
    <w:rsid w:val="00CA1D22"/>
    <w:rsid w:val="00CA1E10"/>
    <w:rsid w:val="00CA1E6E"/>
    <w:rsid w:val="00CA220B"/>
    <w:rsid w:val="00CA234B"/>
    <w:rsid w:val="00CA2469"/>
    <w:rsid w:val="00CA25C4"/>
    <w:rsid w:val="00CA2756"/>
    <w:rsid w:val="00CA2B74"/>
    <w:rsid w:val="00CA2D15"/>
    <w:rsid w:val="00CA2D93"/>
    <w:rsid w:val="00CA2F06"/>
    <w:rsid w:val="00CA3469"/>
    <w:rsid w:val="00CA361D"/>
    <w:rsid w:val="00CA384A"/>
    <w:rsid w:val="00CA3950"/>
    <w:rsid w:val="00CA3AF0"/>
    <w:rsid w:val="00CA4144"/>
    <w:rsid w:val="00CA4756"/>
    <w:rsid w:val="00CA4768"/>
    <w:rsid w:val="00CA47CB"/>
    <w:rsid w:val="00CA4974"/>
    <w:rsid w:val="00CA4E09"/>
    <w:rsid w:val="00CA54FB"/>
    <w:rsid w:val="00CA5554"/>
    <w:rsid w:val="00CA55AE"/>
    <w:rsid w:val="00CA5974"/>
    <w:rsid w:val="00CA59F3"/>
    <w:rsid w:val="00CA5A79"/>
    <w:rsid w:val="00CA5AFC"/>
    <w:rsid w:val="00CA609B"/>
    <w:rsid w:val="00CA60FF"/>
    <w:rsid w:val="00CA61BA"/>
    <w:rsid w:val="00CA6C7B"/>
    <w:rsid w:val="00CA6CA2"/>
    <w:rsid w:val="00CA6D16"/>
    <w:rsid w:val="00CA70A8"/>
    <w:rsid w:val="00CA71F2"/>
    <w:rsid w:val="00CA765B"/>
    <w:rsid w:val="00CA7787"/>
    <w:rsid w:val="00CA7908"/>
    <w:rsid w:val="00CA79E2"/>
    <w:rsid w:val="00CA7A18"/>
    <w:rsid w:val="00CA7CA5"/>
    <w:rsid w:val="00CA7E64"/>
    <w:rsid w:val="00CB003B"/>
    <w:rsid w:val="00CB0140"/>
    <w:rsid w:val="00CB0619"/>
    <w:rsid w:val="00CB08F1"/>
    <w:rsid w:val="00CB0B6D"/>
    <w:rsid w:val="00CB0F48"/>
    <w:rsid w:val="00CB15C7"/>
    <w:rsid w:val="00CB17C6"/>
    <w:rsid w:val="00CB1828"/>
    <w:rsid w:val="00CB1B4C"/>
    <w:rsid w:val="00CB1BF0"/>
    <w:rsid w:val="00CB2253"/>
    <w:rsid w:val="00CB2358"/>
    <w:rsid w:val="00CB24DF"/>
    <w:rsid w:val="00CB2BDE"/>
    <w:rsid w:val="00CB2EE0"/>
    <w:rsid w:val="00CB3179"/>
    <w:rsid w:val="00CB32AF"/>
    <w:rsid w:val="00CB3428"/>
    <w:rsid w:val="00CB3A34"/>
    <w:rsid w:val="00CB3A60"/>
    <w:rsid w:val="00CB3C35"/>
    <w:rsid w:val="00CB3C4D"/>
    <w:rsid w:val="00CB400A"/>
    <w:rsid w:val="00CB4150"/>
    <w:rsid w:val="00CB417D"/>
    <w:rsid w:val="00CB4309"/>
    <w:rsid w:val="00CB48B1"/>
    <w:rsid w:val="00CB48BA"/>
    <w:rsid w:val="00CB4C72"/>
    <w:rsid w:val="00CB51A7"/>
    <w:rsid w:val="00CB5314"/>
    <w:rsid w:val="00CB5AE5"/>
    <w:rsid w:val="00CB61D9"/>
    <w:rsid w:val="00CB6890"/>
    <w:rsid w:val="00CB69F6"/>
    <w:rsid w:val="00CB6D05"/>
    <w:rsid w:val="00CB6E03"/>
    <w:rsid w:val="00CB6FD1"/>
    <w:rsid w:val="00CB724F"/>
    <w:rsid w:val="00CB7256"/>
    <w:rsid w:val="00CB799E"/>
    <w:rsid w:val="00CB79B9"/>
    <w:rsid w:val="00CB7BA1"/>
    <w:rsid w:val="00CB7CA1"/>
    <w:rsid w:val="00CB7E11"/>
    <w:rsid w:val="00CC0201"/>
    <w:rsid w:val="00CC0598"/>
    <w:rsid w:val="00CC0D46"/>
    <w:rsid w:val="00CC0FD2"/>
    <w:rsid w:val="00CC1360"/>
    <w:rsid w:val="00CC1797"/>
    <w:rsid w:val="00CC1A07"/>
    <w:rsid w:val="00CC1C71"/>
    <w:rsid w:val="00CC1E88"/>
    <w:rsid w:val="00CC1F1C"/>
    <w:rsid w:val="00CC208F"/>
    <w:rsid w:val="00CC2230"/>
    <w:rsid w:val="00CC27A1"/>
    <w:rsid w:val="00CC2851"/>
    <w:rsid w:val="00CC28E3"/>
    <w:rsid w:val="00CC2CF6"/>
    <w:rsid w:val="00CC3314"/>
    <w:rsid w:val="00CC365D"/>
    <w:rsid w:val="00CC37FC"/>
    <w:rsid w:val="00CC3815"/>
    <w:rsid w:val="00CC42CF"/>
    <w:rsid w:val="00CC44CB"/>
    <w:rsid w:val="00CC4525"/>
    <w:rsid w:val="00CC4718"/>
    <w:rsid w:val="00CC486A"/>
    <w:rsid w:val="00CC4964"/>
    <w:rsid w:val="00CC4B0E"/>
    <w:rsid w:val="00CC4B4B"/>
    <w:rsid w:val="00CC4B79"/>
    <w:rsid w:val="00CC4CF7"/>
    <w:rsid w:val="00CC4D86"/>
    <w:rsid w:val="00CC4E51"/>
    <w:rsid w:val="00CC4EAB"/>
    <w:rsid w:val="00CC4F52"/>
    <w:rsid w:val="00CC5427"/>
    <w:rsid w:val="00CC544D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162"/>
    <w:rsid w:val="00CC6203"/>
    <w:rsid w:val="00CC644D"/>
    <w:rsid w:val="00CC6599"/>
    <w:rsid w:val="00CC6965"/>
    <w:rsid w:val="00CC69FC"/>
    <w:rsid w:val="00CC6A10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87C"/>
    <w:rsid w:val="00CD1886"/>
    <w:rsid w:val="00CD1CCB"/>
    <w:rsid w:val="00CD1E43"/>
    <w:rsid w:val="00CD1F6C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71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CB0"/>
    <w:rsid w:val="00CD7D6D"/>
    <w:rsid w:val="00CD7DD6"/>
    <w:rsid w:val="00CD7E70"/>
    <w:rsid w:val="00CE0210"/>
    <w:rsid w:val="00CE03F4"/>
    <w:rsid w:val="00CE0624"/>
    <w:rsid w:val="00CE0C31"/>
    <w:rsid w:val="00CE0C82"/>
    <w:rsid w:val="00CE10D3"/>
    <w:rsid w:val="00CE120F"/>
    <w:rsid w:val="00CE178B"/>
    <w:rsid w:val="00CE1943"/>
    <w:rsid w:val="00CE1DBB"/>
    <w:rsid w:val="00CE1E22"/>
    <w:rsid w:val="00CE1F56"/>
    <w:rsid w:val="00CE2347"/>
    <w:rsid w:val="00CE26F4"/>
    <w:rsid w:val="00CE2751"/>
    <w:rsid w:val="00CE2ED2"/>
    <w:rsid w:val="00CE3003"/>
    <w:rsid w:val="00CE359F"/>
    <w:rsid w:val="00CE3B87"/>
    <w:rsid w:val="00CE3BF0"/>
    <w:rsid w:val="00CE3C65"/>
    <w:rsid w:val="00CE3DFE"/>
    <w:rsid w:val="00CE4108"/>
    <w:rsid w:val="00CE4118"/>
    <w:rsid w:val="00CE424A"/>
    <w:rsid w:val="00CE4340"/>
    <w:rsid w:val="00CE46EF"/>
    <w:rsid w:val="00CE4CAE"/>
    <w:rsid w:val="00CE4DBA"/>
    <w:rsid w:val="00CE4F01"/>
    <w:rsid w:val="00CE51BC"/>
    <w:rsid w:val="00CE5308"/>
    <w:rsid w:val="00CE5547"/>
    <w:rsid w:val="00CE57E8"/>
    <w:rsid w:val="00CE5CBE"/>
    <w:rsid w:val="00CE5CE1"/>
    <w:rsid w:val="00CE5E5C"/>
    <w:rsid w:val="00CE6103"/>
    <w:rsid w:val="00CE6586"/>
    <w:rsid w:val="00CE682B"/>
    <w:rsid w:val="00CE72F1"/>
    <w:rsid w:val="00CE7362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73"/>
    <w:rsid w:val="00CF0AE8"/>
    <w:rsid w:val="00CF0B6C"/>
    <w:rsid w:val="00CF0FBA"/>
    <w:rsid w:val="00CF1116"/>
    <w:rsid w:val="00CF1764"/>
    <w:rsid w:val="00CF1B57"/>
    <w:rsid w:val="00CF21A3"/>
    <w:rsid w:val="00CF223B"/>
    <w:rsid w:val="00CF232F"/>
    <w:rsid w:val="00CF23F3"/>
    <w:rsid w:val="00CF2AC0"/>
    <w:rsid w:val="00CF2CC1"/>
    <w:rsid w:val="00CF2D25"/>
    <w:rsid w:val="00CF314D"/>
    <w:rsid w:val="00CF31E1"/>
    <w:rsid w:val="00CF34C0"/>
    <w:rsid w:val="00CF3866"/>
    <w:rsid w:val="00CF3A21"/>
    <w:rsid w:val="00CF3E5E"/>
    <w:rsid w:val="00CF3F03"/>
    <w:rsid w:val="00CF410D"/>
    <w:rsid w:val="00CF41F1"/>
    <w:rsid w:val="00CF43E6"/>
    <w:rsid w:val="00CF4779"/>
    <w:rsid w:val="00CF4C0C"/>
    <w:rsid w:val="00CF4D17"/>
    <w:rsid w:val="00CF4F4C"/>
    <w:rsid w:val="00CF5062"/>
    <w:rsid w:val="00CF55A1"/>
    <w:rsid w:val="00CF55DA"/>
    <w:rsid w:val="00CF5916"/>
    <w:rsid w:val="00CF5997"/>
    <w:rsid w:val="00CF599F"/>
    <w:rsid w:val="00CF5CB4"/>
    <w:rsid w:val="00CF5F66"/>
    <w:rsid w:val="00CF6370"/>
    <w:rsid w:val="00CF63BC"/>
    <w:rsid w:val="00CF6948"/>
    <w:rsid w:val="00CF6B55"/>
    <w:rsid w:val="00CF6E35"/>
    <w:rsid w:val="00CF7025"/>
    <w:rsid w:val="00CF71DA"/>
    <w:rsid w:val="00CF7457"/>
    <w:rsid w:val="00CF7920"/>
    <w:rsid w:val="00CF7B2B"/>
    <w:rsid w:val="00CF7DDB"/>
    <w:rsid w:val="00D000E7"/>
    <w:rsid w:val="00D0023C"/>
    <w:rsid w:val="00D002AA"/>
    <w:rsid w:val="00D002C6"/>
    <w:rsid w:val="00D006CF"/>
    <w:rsid w:val="00D007B1"/>
    <w:rsid w:val="00D00AF6"/>
    <w:rsid w:val="00D00E9F"/>
    <w:rsid w:val="00D01312"/>
    <w:rsid w:val="00D01367"/>
    <w:rsid w:val="00D01692"/>
    <w:rsid w:val="00D01840"/>
    <w:rsid w:val="00D018DE"/>
    <w:rsid w:val="00D01B6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8B7"/>
    <w:rsid w:val="00D039E1"/>
    <w:rsid w:val="00D03B65"/>
    <w:rsid w:val="00D0403B"/>
    <w:rsid w:val="00D047DB"/>
    <w:rsid w:val="00D04EFD"/>
    <w:rsid w:val="00D05163"/>
    <w:rsid w:val="00D05241"/>
    <w:rsid w:val="00D0549B"/>
    <w:rsid w:val="00D05BD7"/>
    <w:rsid w:val="00D05E62"/>
    <w:rsid w:val="00D0602B"/>
    <w:rsid w:val="00D06585"/>
    <w:rsid w:val="00D0664C"/>
    <w:rsid w:val="00D06710"/>
    <w:rsid w:val="00D067A3"/>
    <w:rsid w:val="00D068A9"/>
    <w:rsid w:val="00D0693F"/>
    <w:rsid w:val="00D06B6A"/>
    <w:rsid w:val="00D06BBD"/>
    <w:rsid w:val="00D06BFF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89"/>
    <w:rsid w:val="00D104AA"/>
    <w:rsid w:val="00D104D0"/>
    <w:rsid w:val="00D10502"/>
    <w:rsid w:val="00D10604"/>
    <w:rsid w:val="00D10BF2"/>
    <w:rsid w:val="00D10D49"/>
    <w:rsid w:val="00D10ED9"/>
    <w:rsid w:val="00D112AC"/>
    <w:rsid w:val="00D11349"/>
    <w:rsid w:val="00D114C2"/>
    <w:rsid w:val="00D11780"/>
    <w:rsid w:val="00D11891"/>
    <w:rsid w:val="00D11DB1"/>
    <w:rsid w:val="00D11DDC"/>
    <w:rsid w:val="00D1215A"/>
    <w:rsid w:val="00D1239C"/>
    <w:rsid w:val="00D123B5"/>
    <w:rsid w:val="00D12A4A"/>
    <w:rsid w:val="00D130EC"/>
    <w:rsid w:val="00D1320A"/>
    <w:rsid w:val="00D135DA"/>
    <w:rsid w:val="00D13671"/>
    <w:rsid w:val="00D138D2"/>
    <w:rsid w:val="00D13A2A"/>
    <w:rsid w:val="00D13B26"/>
    <w:rsid w:val="00D1400F"/>
    <w:rsid w:val="00D149E6"/>
    <w:rsid w:val="00D14CE4"/>
    <w:rsid w:val="00D14F11"/>
    <w:rsid w:val="00D151FD"/>
    <w:rsid w:val="00D1532A"/>
    <w:rsid w:val="00D155AF"/>
    <w:rsid w:val="00D1569E"/>
    <w:rsid w:val="00D156D4"/>
    <w:rsid w:val="00D157D5"/>
    <w:rsid w:val="00D15BA8"/>
    <w:rsid w:val="00D16165"/>
    <w:rsid w:val="00D16534"/>
    <w:rsid w:val="00D165FE"/>
    <w:rsid w:val="00D1672F"/>
    <w:rsid w:val="00D16D7C"/>
    <w:rsid w:val="00D16DCF"/>
    <w:rsid w:val="00D17140"/>
    <w:rsid w:val="00D17292"/>
    <w:rsid w:val="00D17296"/>
    <w:rsid w:val="00D17348"/>
    <w:rsid w:val="00D173FE"/>
    <w:rsid w:val="00D1788F"/>
    <w:rsid w:val="00D178A2"/>
    <w:rsid w:val="00D17AA3"/>
    <w:rsid w:val="00D17AE3"/>
    <w:rsid w:val="00D17D27"/>
    <w:rsid w:val="00D2000B"/>
    <w:rsid w:val="00D203FB"/>
    <w:rsid w:val="00D2088C"/>
    <w:rsid w:val="00D20B68"/>
    <w:rsid w:val="00D20E04"/>
    <w:rsid w:val="00D20EB2"/>
    <w:rsid w:val="00D210F2"/>
    <w:rsid w:val="00D21200"/>
    <w:rsid w:val="00D21707"/>
    <w:rsid w:val="00D22263"/>
    <w:rsid w:val="00D223DF"/>
    <w:rsid w:val="00D2240E"/>
    <w:rsid w:val="00D22423"/>
    <w:rsid w:val="00D225AD"/>
    <w:rsid w:val="00D226A5"/>
    <w:rsid w:val="00D228A4"/>
    <w:rsid w:val="00D22A1E"/>
    <w:rsid w:val="00D22B79"/>
    <w:rsid w:val="00D22C14"/>
    <w:rsid w:val="00D22E4D"/>
    <w:rsid w:val="00D22EBD"/>
    <w:rsid w:val="00D22F05"/>
    <w:rsid w:val="00D23A6C"/>
    <w:rsid w:val="00D23BE6"/>
    <w:rsid w:val="00D23E75"/>
    <w:rsid w:val="00D24494"/>
    <w:rsid w:val="00D2454A"/>
    <w:rsid w:val="00D248BD"/>
    <w:rsid w:val="00D24973"/>
    <w:rsid w:val="00D24CA7"/>
    <w:rsid w:val="00D24FA0"/>
    <w:rsid w:val="00D2504C"/>
    <w:rsid w:val="00D254E9"/>
    <w:rsid w:val="00D25572"/>
    <w:rsid w:val="00D259C5"/>
    <w:rsid w:val="00D26245"/>
    <w:rsid w:val="00D262A5"/>
    <w:rsid w:val="00D26712"/>
    <w:rsid w:val="00D26A1E"/>
    <w:rsid w:val="00D26A9A"/>
    <w:rsid w:val="00D26EDB"/>
    <w:rsid w:val="00D26F26"/>
    <w:rsid w:val="00D26FD3"/>
    <w:rsid w:val="00D27059"/>
    <w:rsid w:val="00D272AC"/>
    <w:rsid w:val="00D272E6"/>
    <w:rsid w:val="00D27799"/>
    <w:rsid w:val="00D278D1"/>
    <w:rsid w:val="00D27B91"/>
    <w:rsid w:val="00D27F12"/>
    <w:rsid w:val="00D30050"/>
    <w:rsid w:val="00D306DC"/>
    <w:rsid w:val="00D307A7"/>
    <w:rsid w:val="00D308E1"/>
    <w:rsid w:val="00D30A20"/>
    <w:rsid w:val="00D30A36"/>
    <w:rsid w:val="00D30D43"/>
    <w:rsid w:val="00D31286"/>
    <w:rsid w:val="00D31306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402"/>
    <w:rsid w:val="00D32842"/>
    <w:rsid w:val="00D32AFD"/>
    <w:rsid w:val="00D32C0E"/>
    <w:rsid w:val="00D331CA"/>
    <w:rsid w:val="00D334A3"/>
    <w:rsid w:val="00D33741"/>
    <w:rsid w:val="00D33761"/>
    <w:rsid w:val="00D33904"/>
    <w:rsid w:val="00D33D0A"/>
    <w:rsid w:val="00D34156"/>
    <w:rsid w:val="00D341E3"/>
    <w:rsid w:val="00D342E2"/>
    <w:rsid w:val="00D3435E"/>
    <w:rsid w:val="00D34486"/>
    <w:rsid w:val="00D3456C"/>
    <w:rsid w:val="00D3572C"/>
    <w:rsid w:val="00D35915"/>
    <w:rsid w:val="00D35A8E"/>
    <w:rsid w:val="00D35C2E"/>
    <w:rsid w:val="00D3629B"/>
    <w:rsid w:val="00D36499"/>
    <w:rsid w:val="00D36847"/>
    <w:rsid w:val="00D368B2"/>
    <w:rsid w:val="00D36FC2"/>
    <w:rsid w:val="00D372A8"/>
    <w:rsid w:val="00D37419"/>
    <w:rsid w:val="00D37647"/>
    <w:rsid w:val="00D379F7"/>
    <w:rsid w:val="00D37B5C"/>
    <w:rsid w:val="00D37B8E"/>
    <w:rsid w:val="00D40014"/>
    <w:rsid w:val="00D408A0"/>
    <w:rsid w:val="00D40E4A"/>
    <w:rsid w:val="00D40EB9"/>
    <w:rsid w:val="00D40FCB"/>
    <w:rsid w:val="00D4157E"/>
    <w:rsid w:val="00D41B23"/>
    <w:rsid w:val="00D420ED"/>
    <w:rsid w:val="00D42300"/>
    <w:rsid w:val="00D423E1"/>
    <w:rsid w:val="00D42543"/>
    <w:rsid w:val="00D42597"/>
    <w:rsid w:val="00D42750"/>
    <w:rsid w:val="00D42ADB"/>
    <w:rsid w:val="00D42D1B"/>
    <w:rsid w:val="00D43998"/>
    <w:rsid w:val="00D43B25"/>
    <w:rsid w:val="00D43BCA"/>
    <w:rsid w:val="00D43E18"/>
    <w:rsid w:val="00D43E3D"/>
    <w:rsid w:val="00D43F6A"/>
    <w:rsid w:val="00D44238"/>
    <w:rsid w:val="00D44545"/>
    <w:rsid w:val="00D445A4"/>
    <w:rsid w:val="00D44BE1"/>
    <w:rsid w:val="00D44F61"/>
    <w:rsid w:val="00D45071"/>
    <w:rsid w:val="00D45114"/>
    <w:rsid w:val="00D45133"/>
    <w:rsid w:val="00D45212"/>
    <w:rsid w:val="00D45299"/>
    <w:rsid w:val="00D4529E"/>
    <w:rsid w:val="00D45577"/>
    <w:rsid w:val="00D4567B"/>
    <w:rsid w:val="00D457B5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6B0"/>
    <w:rsid w:val="00D466BB"/>
    <w:rsid w:val="00D468B2"/>
    <w:rsid w:val="00D4699F"/>
    <w:rsid w:val="00D469A1"/>
    <w:rsid w:val="00D469B7"/>
    <w:rsid w:val="00D46B52"/>
    <w:rsid w:val="00D46C09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6C7"/>
    <w:rsid w:val="00D549B4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5A"/>
    <w:rsid w:val="00D55FD5"/>
    <w:rsid w:val="00D56088"/>
    <w:rsid w:val="00D564CD"/>
    <w:rsid w:val="00D56F7B"/>
    <w:rsid w:val="00D57232"/>
    <w:rsid w:val="00D572A1"/>
    <w:rsid w:val="00D574E4"/>
    <w:rsid w:val="00D5755A"/>
    <w:rsid w:val="00D575FD"/>
    <w:rsid w:val="00D57783"/>
    <w:rsid w:val="00D578D2"/>
    <w:rsid w:val="00D57A0F"/>
    <w:rsid w:val="00D57B98"/>
    <w:rsid w:val="00D600B5"/>
    <w:rsid w:val="00D60257"/>
    <w:rsid w:val="00D6091F"/>
    <w:rsid w:val="00D60A1D"/>
    <w:rsid w:val="00D60D86"/>
    <w:rsid w:val="00D6108D"/>
    <w:rsid w:val="00D612F9"/>
    <w:rsid w:val="00D616A8"/>
    <w:rsid w:val="00D6198E"/>
    <w:rsid w:val="00D61DA5"/>
    <w:rsid w:val="00D625B5"/>
    <w:rsid w:val="00D627AE"/>
    <w:rsid w:val="00D62AEA"/>
    <w:rsid w:val="00D630A2"/>
    <w:rsid w:val="00D63A82"/>
    <w:rsid w:val="00D63B66"/>
    <w:rsid w:val="00D63CBF"/>
    <w:rsid w:val="00D63E1A"/>
    <w:rsid w:val="00D63EEC"/>
    <w:rsid w:val="00D6409B"/>
    <w:rsid w:val="00D643E5"/>
    <w:rsid w:val="00D6449B"/>
    <w:rsid w:val="00D645A2"/>
    <w:rsid w:val="00D645C2"/>
    <w:rsid w:val="00D648B3"/>
    <w:rsid w:val="00D648F9"/>
    <w:rsid w:val="00D64C9B"/>
    <w:rsid w:val="00D64FD6"/>
    <w:rsid w:val="00D650A6"/>
    <w:rsid w:val="00D651FB"/>
    <w:rsid w:val="00D65500"/>
    <w:rsid w:val="00D65774"/>
    <w:rsid w:val="00D65A94"/>
    <w:rsid w:val="00D666BD"/>
    <w:rsid w:val="00D66875"/>
    <w:rsid w:val="00D66A8F"/>
    <w:rsid w:val="00D66AB9"/>
    <w:rsid w:val="00D66AD3"/>
    <w:rsid w:val="00D66C2C"/>
    <w:rsid w:val="00D66D6F"/>
    <w:rsid w:val="00D66F4B"/>
    <w:rsid w:val="00D672D8"/>
    <w:rsid w:val="00D67365"/>
    <w:rsid w:val="00D673F5"/>
    <w:rsid w:val="00D677E6"/>
    <w:rsid w:val="00D67CC9"/>
    <w:rsid w:val="00D701C4"/>
    <w:rsid w:val="00D70494"/>
    <w:rsid w:val="00D705AF"/>
    <w:rsid w:val="00D706CA"/>
    <w:rsid w:val="00D70741"/>
    <w:rsid w:val="00D7124C"/>
    <w:rsid w:val="00D7134D"/>
    <w:rsid w:val="00D71467"/>
    <w:rsid w:val="00D7155F"/>
    <w:rsid w:val="00D71613"/>
    <w:rsid w:val="00D71ABA"/>
    <w:rsid w:val="00D71FC2"/>
    <w:rsid w:val="00D71FE0"/>
    <w:rsid w:val="00D728E6"/>
    <w:rsid w:val="00D7348A"/>
    <w:rsid w:val="00D735A6"/>
    <w:rsid w:val="00D735D4"/>
    <w:rsid w:val="00D736B1"/>
    <w:rsid w:val="00D739D8"/>
    <w:rsid w:val="00D73AD5"/>
    <w:rsid w:val="00D73C50"/>
    <w:rsid w:val="00D73C91"/>
    <w:rsid w:val="00D74020"/>
    <w:rsid w:val="00D743B6"/>
    <w:rsid w:val="00D7456B"/>
    <w:rsid w:val="00D7468C"/>
    <w:rsid w:val="00D74818"/>
    <w:rsid w:val="00D74ADE"/>
    <w:rsid w:val="00D74B4E"/>
    <w:rsid w:val="00D74F27"/>
    <w:rsid w:val="00D7509B"/>
    <w:rsid w:val="00D7514D"/>
    <w:rsid w:val="00D7533B"/>
    <w:rsid w:val="00D754F8"/>
    <w:rsid w:val="00D75505"/>
    <w:rsid w:val="00D75588"/>
    <w:rsid w:val="00D75658"/>
    <w:rsid w:val="00D75757"/>
    <w:rsid w:val="00D75DFA"/>
    <w:rsid w:val="00D761C9"/>
    <w:rsid w:val="00D7642F"/>
    <w:rsid w:val="00D7726E"/>
    <w:rsid w:val="00D772C9"/>
    <w:rsid w:val="00D774E7"/>
    <w:rsid w:val="00D7755E"/>
    <w:rsid w:val="00D77B19"/>
    <w:rsid w:val="00D77F4A"/>
    <w:rsid w:val="00D80837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25"/>
    <w:rsid w:val="00D817C1"/>
    <w:rsid w:val="00D81AEF"/>
    <w:rsid w:val="00D820F2"/>
    <w:rsid w:val="00D82546"/>
    <w:rsid w:val="00D82FD9"/>
    <w:rsid w:val="00D82FDE"/>
    <w:rsid w:val="00D837BF"/>
    <w:rsid w:val="00D8394C"/>
    <w:rsid w:val="00D839C8"/>
    <w:rsid w:val="00D83A87"/>
    <w:rsid w:val="00D83F6D"/>
    <w:rsid w:val="00D84287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DCD"/>
    <w:rsid w:val="00D86014"/>
    <w:rsid w:val="00D86101"/>
    <w:rsid w:val="00D8617E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243"/>
    <w:rsid w:val="00D912A1"/>
    <w:rsid w:val="00D920DD"/>
    <w:rsid w:val="00D921AA"/>
    <w:rsid w:val="00D92277"/>
    <w:rsid w:val="00D923ED"/>
    <w:rsid w:val="00D924B6"/>
    <w:rsid w:val="00D927ED"/>
    <w:rsid w:val="00D92867"/>
    <w:rsid w:val="00D92F01"/>
    <w:rsid w:val="00D92FEB"/>
    <w:rsid w:val="00D9300C"/>
    <w:rsid w:val="00D9302B"/>
    <w:rsid w:val="00D93251"/>
    <w:rsid w:val="00D9437B"/>
    <w:rsid w:val="00D9437E"/>
    <w:rsid w:val="00D945C5"/>
    <w:rsid w:val="00D946AF"/>
    <w:rsid w:val="00D94B46"/>
    <w:rsid w:val="00D94D98"/>
    <w:rsid w:val="00D9503A"/>
    <w:rsid w:val="00D9515A"/>
    <w:rsid w:val="00D95261"/>
    <w:rsid w:val="00D95A92"/>
    <w:rsid w:val="00D95E92"/>
    <w:rsid w:val="00D95F60"/>
    <w:rsid w:val="00D95F65"/>
    <w:rsid w:val="00D96351"/>
    <w:rsid w:val="00D96558"/>
    <w:rsid w:val="00D96713"/>
    <w:rsid w:val="00D968E8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FA8"/>
    <w:rsid w:val="00DA107B"/>
    <w:rsid w:val="00DA120F"/>
    <w:rsid w:val="00DA14E5"/>
    <w:rsid w:val="00DA17B1"/>
    <w:rsid w:val="00DA1BE5"/>
    <w:rsid w:val="00DA1C96"/>
    <w:rsid w:val="00DA2005"/>
    <w:rsid w:val="00DA22B5"/>
    <w:rsid w:val="00DA24CF"/>
    <w:rsid w:val="00DA2673"/>
    <w:rsid w:val="00DA2748"/>
    <w:rsid w:val="00DA2D64"/>
    <w:rsid w:val="00DA3235"/>
    <w:rsid w:val="00DA3375"/>
    <w:rsid w:val="00DA3AE7"/>
    <w:rsid w:val="00DA3CCB"/>
    <w:rsid w:val="00DA4430"/>
    <w:rsid w:val="00DA497E"/>
    <w:rsid w:val="00DA4B9B"/>
    <w:rsid w:val="00DA4D30"/>
    <w:rsid w:val="00DA4D7A"/>
    <w:rsid w:val="00DA4E67"/>
    <w:rsid w:val="00DA5120"/>
    <w:rsid w:val="00DA5234"/>
    <w:rsid w:val="00DA528F"/>
    <w:rsid w:val="00DA55D2"/>
    <w:rsid w:val="00DA59E5"/>
    <w:rsid w:val="00DA5A2E"/>
    <w:rsid w:val="00DA5CBB"/>
    <w:rsid w:val="00DA5D59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120"/>
    <w:rsid w:val="00DB0549"/>
    <w:rsid w:val="00DB064C"/>
    <w:rsid w:val="00DB0694"/>
    <w:rsid w:val="00DB06FE"/>
    <w:rsid w:val="00DB0933"/>
    <w:rsid w:val="00DB09CB"/>
    <w:rsid w:val="00DB0A24"/>
    <w:rsid w:val="00DB0C82"/>
    <w:rsid w:val="00DB0D46"/>
    <w:rsid w:val="00DB0FE8"/>
    <w:rsid w:val="00DB1280"/>
    <w:rsid w:val="00DB15E7"/>
    <w:rsid w:val="00DB170E"/>
    <w:rsid w:val="00DB1776"/>
    <w:rsid w:val="00DB17A4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D1D"/>
    <w:rsid w:val="00DB2DDB"/>
    <w:rsid w:val="00DB302F"/>
    <w:rsid w:val="00DB34BC"/>
    <w:rsid w:val="00DB3501"/>
    <w:rsid w:val="00DB36AD"/>
    <w:rsid w:val="00DB38E8"/>
    <w:rsid w:val="00DB3A01"/>
    <w:rsid w:val="00DB3AC0"/>
    <w:rsid w:val="00DB3DBF"/>
    <w:rsid w:val="00DB3FD3"/>
    <w:rsid w:val="00DB41C5"/>
    <w:rsid w:val="00DB42AB"/>
    <w:rsid w:val="00DB465B"/>
    <w:rsid w:val="00DB482E"/>
    <w:rsid w:val="00DB4BB8"/>
    <w:rsid w:val="00DB4BF6"/>
    <w:rsid w:val="00DB4C51"/>
    <w:rsid w:val="00DB50D6"/>
    <w:rsid w:val="00DB52F5"/>
    <w:rsid w:val="00DB565E"/>
    <w:rsid w:val="00DB57B1"/>
    <w:rsid w:val="00DB591A"/>
    <w:rsid w:val="00DB5AF4"/>
    <w:rsid w:val="00DB616D"/>
    <w:rsid w:val="00DB6319"/>
    <w:rsid w:val="00DB64C3"/>
    <w:rsid w:val="00DB652F"/>
    <w:rsid w:val="00DB66E5"/>
    <w:rsid w:val="00DB66FB"/>
    <w:rsid w:val="00DB6CFE"/>
    <w:rsid w:val="00DB71EB"/>
    <w:rsid w:val="00DB71FA"/>
    <w:rsid w:val="00DB72C1"/>
    <w:rsid w:val="00DB72D9"/>
    <w:rsid w:val="00DB7318"/>
    <w:rsid w:val="00DB766C"/>
    <w:rsid w:val="00DB79B2"/>
    <w:rsid w:val="00DB7B0A"/>
    <w:rsid w:val="00DB7ED0"/>
    <w:rsid w:val="00DC03DD"/>
    <w:rsid w:val="00DC05A7"/>
    <w:rsid w:val="00DC0706"/>
    <w:rsid w:val="00DC08AE"/>
    <w:rsid w:val="00DC0A65"/>
    <w:rsid w:val="00DC0DD7"/>
    <w:rsid w:val="00DC0F4C"/>
    <w:rsid w:val="00DC126D"/>
    <w:rsid w:val="00DC12D8"/>
    <w:rsid w:val="00DC1407"/>
    <w:rsid w:val="00DC163C"/>
    <w:rsid w:val="00DC18CE"/>
    <w:rsid w:val="00DC1D48"/>
    <w:rsid w:val="00DC1DD1"/>
    <w:rsid w:val="00DC1F44"/>
    <w:rsid w:val="00DC206F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B82"/>
    <w:rsid w:val="00DC4C68"/>
    <w:rsid w:val="00DC4C88"/>
    <w:rsid w:val="00DC4CD6"/>
    <w:rsid w:val="00DC4E81"/>
    <w:rsid w:val="00DC4F9E"/>
    <w:rsid w:val="00DC5067"/>
    <w:rsid w:val="00DC53E6"/>
    <w:rsid w:val="00DC5411"/>
    <w:rsid w:val="00DC5651"/>
    <w:rsid w:val="00DC5A18"/>
    <w:rsid w:val="00DC5BB9"/>
    <w:rsid w:val="00DC5C3F"/>
    <w:rsid w:val="00DC5E47"/>
    <w:rsid w:val="00DC625D"/>
    <w:rsid w:val="00DC6569"/>
    <w:rsid w:val="00DC65D6"/>
    <w:rsid w:val="00DC66B6"/>
    <w:rsid w:val="00DC690B"/>
    <w:rsid w:val="00DC6BFC"/>
    <w:rsid w:val="00DC6C06"/>
    <w:rsid w:val="00DC6E76"/>
    <w:rsid w:val="00DC6EC1"/>
    <w:rsid w:val="00DC701A"/>
    <w:rsid w:val="00DC74ED"/>
    <w:rsid w:val="00DC7616"/>
    <w:rsid w:val="00DC7696"/>
    <w:rsid w:val="00DC77C8"/>
    <w:rsid w:val="00DC7900"/>
    <w:rsid w:val="00DC7E7B"/>
    <w:rsid w:val="00DC7F8D"/>
    <w:rsid w:val="00DD00CF"/>
    <w:rsid w:val="00DD023D"/>
    <w:rsid w:val="00DD023F"/>
    <w:rsid w:val="00DD02D6"/>
    <w:rsid w:val="00DD031D"/>
    <w:rsid w:val="00DD0551"/>
    <w:rsid w:val="00DD0572"/>
    <w:rsid w:val="00DD05F0"/>
    <w:rsid w:val="00DD0C86"/>
    <w:rsid w:val="00DD0D09"/>
    <w:rsid w:val="00DD0D59"/>
    <w:rsid w:val="00DD0F05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993"/>
    <w:rsid w:val="00DD29CE"/>
    <w:rsid w:val="00DD2A55"/>
    <w:rsid w:val="00DD2F9F"/>
    <w:rsid w:val="00DD312B"/>
    <w:rsid w:val="00DD3396"/>
    <w:rsid w:val="00DD3481"/>
    <w:rsid w:val="00DD391D"/>
    <w:rsid w:val="00DD3941"/>
    <w:rsid w:val="00DD3C3D"/>
    <w:rsid w:val="00DD449A"/>
    <w:rsid w:val="00DD4878"/>
    <w:rsid w:val="00DD4EF7"/>
    <w:rsid w:val="00DD50E2"/>
    <w:rsid w:val="00DD53A4"/>
    <w:rsid w:val="00DD5426"/>
    <w:rsid w:val="00DD5F3B"/>
    <w:rsid w:val="00DD5F53"/>
    <w:rsid w:val="00DD5F84"/>
    <w:rsid w:val="00DD5FB1"/>
    <w:rsid w:val="00DD63DE"/>
    <w:rsid w:val="00DD64B6"/>
    <w:rsid w:val="00DD71CC"/>
    <w:rsid w:val="00DD7208"/>
    <w:rsid w:val="00DD73C0"/>
    <w:rsid w:val="00DD73D1"/>
    <w:rsid w:val="00DD7656"/>
    <w:rsid w:val="00DD7670"/>
    <w:rsid w:val="00DD7A77"/>
    <w:rsid w:val="00DD7AA6"/>
    <w:rsid w:val="00DE01C4"/>
    <w:rsid w:val="00DE03D8"/>
    <w:rsid w:val="00DE05B3"/>
    <w:rsid w:val="00DE0B55"/>
    <w:rsid w:val="00DE10A6"/>
    <w:rsid w:val="00DE1258"/>
    <w:rsid w:val="00DE1342"/>
    <w:rsid w:val="00DE1439"/>
    <w:rsid w:val="00DE1461"/>
    <w:rsid w:val="00DE1487"/>
    <w:rsid w:val="00DE1975"/>
    <w:rsid w:val="00DE1B8A"/>
    <w:rsid w:val="00DE1BC2"/>
    <w:rsid w:val="00DE1C73"/>
    <w:rsid w:val="00DE1CD9"/>
    <w:rsid w:val="00DE209A"/>
    <w:rsid w:val="00DE20A3"/>
    <w:rsid w:val="00DE2292"/>
    <w:rsid w:val="00DE23B5"/>
    <w:rsid w:val="00DE2B64"/>
    <w:rsid w:val="00DE2DA0"/>
    <w:rsid w:val="00DE365C"/>
    <w:rsid w:val="00DE3856"/>
    <w:rsid w:val="00DE3880"/>
    <w:rsid w:val="00DE42A7"/>
    <w:rsid w:val="00DE4961"/>
    <w:rsid w:val="00DE4B1C"/>
    <w:rsid w:val="00DE4F06"/>
    <w:rsid w:val="00DE4F4B"/>
    <w:rsid w:val="00DE4FD4"/>
    <w:rsid w:val="00DE528A"/>
    <w:rsid w:val="00DE554C"/>
    <w:rsid w:val="00DE55EB"/>
    <w:rsid w:val="00DE5A84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E7EFB"/>
    <w:rsid w:val="00DF0038"/>
    <w:rsid w:val="00DF01CB"/>
    <w:rsid w:val="00DF0278"/>
    <w:rsid w:val="00DF02B9"/>
    <w:rsid w:val="00DF0435"/>
    <w:rsid w:val="00DF0747"/>
    <w:rsid w:val="00DF0C4C"/>
    <w:rsid w:val="00DF0C72"/>
    <w:rsid w:val="00DF0CE7"/>
    <w:rsid w:val="00DF111D"/>
    <w:rsid w:val="00DF11D9"/>
    <w:rsid w:val="00DF1350"/>
    <w:rsid w:val="00DF13FE"/>
    <w:rsid w:val="00DF1857"/>
    <w:rsid w:val="00DF18AE"/>
    <w:rsid w:val="00DF1967"/>
    <w:rsid w:val="00DF1F19"/>
    <w:rsid w:val="00DF2130"/>
    <w:rsid w:val="00DF214E"/>
    <w:rsid w:val="00DF21EF"/>
    <w:rsid w:val="00DF2494"/>
    <w:rsid w:val="00DF266B"/>
    <w:rsid w:val="00DF26FF"/>
    <w:rsid w:val="00DF284D"/>
    <w:rsid w:val="00DF2C5C"/>
    <w:rsid w:val="00DF2F25"/>
    <w:rsid w:val="00DF3B0B"/>
    <w:rsid w:val="00DF3BEB"/>
    <w:rsid w:val="00DF4104"/>
    <w:rsid w:val="00DF425B"/>
    <w:rsid w:val="00DF47CE"/>
    <w:rsid w:val="00DF4905"/>
    <w:rsid w:val="00DF52FD"/>
    <w:rsid w:val="00DF538A"/>
    <w:rsid w:val="00DF579F"/>
    <w:rsid w:val="00DF5F20"/>
    <w:rsid w:val="00DF5F25"/>
    <w:rsid w:val="00DF5F4D"/>
    <w:rsid w:val="00DF5F7D"/>
    <w:rsid w:val="00DF5FC0"/>
    <w:rsid w:val="00DF6079"/>
    <w:rsid w:val="00DF631E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463"/>
    <w:rsid w:val="00DF79F3"/>
    <w:rsid w:val="00DF7CB1"/>
    <w:rsid w:val="00DF7D24"/>
    <w:rsid w:val="00DF7D90"/>
    <w:rsid w:val="00E00149"/>
    <w:rsid w:val="00E0040E"/>
    <w:rsid w:val="00E005EB"/>
    <w:rsid w:val="00E00BEC"/>
    <w:rsid w:val="00E00E13"/>
    <w:rsid w:val="00E01012"/>
    <w:rsid w:val="00E012B1"/>
    <w:rsid w:val="00E013D1"/>
    <w:rsid w:val="00E01438"/>
    <w:rsid w:val="00E017EB"/>
    <w:rsid w:val="00E01936"/>
    <w:rsid w:val="00E01B09"/>
    <w:rsid w:val="00E01DAE"/>
    <w:rsid w:val="00E01F46"/>
    <w:rsid w:val="00E0200D"/>
    <w:rsid w:val="00E02049"/>
    <w:rsid w:val="00E02158"/>
    <w:rsid w:val="00E02192"/>
    <w:rsid w:val="00E02385"/>
    <w:rsid w:val="00E02432"/>
    <w:rsid w:val="00E0294E"/>
    <w:rsid w:val="00E02B8F"/>
    <w:rsid w:val="00E02C39"/>
    <w:rsid w:val="00E02DA6"/>
    <w:rsid w:val="00E02F46"/>
    <w:rsid w:val="00E030F1"/>
    <w:rsid w:val="00E032F2"/>
    <w:rsid w:val="00E032F7"/>
    <w:rsid w:val="00E033C6"/>
    <w:rsid w:val="00E03EE6"/>
    <w:rsid w:val="00E043E1"/>
    <w:rsid w:val="00E0446E"/>
    <w:rsid w:val="00E04827"/>
    <w:rsid w:val="00E04DFB"/>
    <w:rsid w:val="00E05592"/>
    <w:rsid w:val="00E056D8"/>
    <w:rsid w:val="00E057C4"/>
    <w:rsid w:val="00E05880"/>
    <w:rsid w:val="00E05D16"/>
    <w:rsid w:val="00E05DFD"/>
    <w:rsid w:val="00E05E09"/>
    <w:rsid w:val="00E063B2"/>
    <w:rsid w:val="00E06498"/>
    <w:rsid w:val="00E06508"/>
    <w:rsid w:val="00E06792"/>
    <w:rsid w:val="00E06F5C"/>
    <w:rsid w:val="00E072CA"/>
    <w:rsid w:val="00E07637"/>
    <w:rsid w:val="00E07A34"/>
    <w:rsid w:val="00E07F39"/>
    <w:rsid w:val="00E101F2"/>
    <w:rsid w:val="00E10370"/>
    <w:rsid w:val="00E1075B"/>
    <w:rsid w:val="00E1079E"/>
    <w:rsid w:val="00E1158D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2DED"/>
    <w:rsid w:val="00E1343A"/>
    <w:rsid w:val="00E135EC"/>
    <w:rsid w:val="00E144E9"/>
    <w:rsid w:val="00E147C5"/>
    <w:rsid w:val="00E148D4"/>
    <w:rsid w:val="00E152D1"/>
    <w:rsid w:val="00E153F0"/>
    <w:rsid w:val="00E15D47"/>
    <w:rsid w:val="00E160F3"/>
    <w:rsid w:val="00E16966"/>
    <w:rsid w:val="00E16972"/>
    <w:rsid w:val="00E1697B"/>
    <w:rsid w:val="00E16A88"/>
    <w:rsid w:val="00E17390"/>
    <w:rsid w:val="00E17413"/>
    <w:rsid w:val="00E17449"/>
    <w:rsid w:val="00E1754B"/>
    <w:rsid w:val="00E17582"/>
    <w:rsid w:val="00E17587"/>
    <w:rsid w:val="00E1760C"/>
    <w:rsid w:val="00E17A91"/>
    <w:rsid w:val="00E17DF8"/>
    <w:rsid w:val="00E17E2E"/>
    <w:rsid w:val="00E17FBC"/>
    <w:rsid w:val="00E20066"/>
    <w:rsid w:val="00E202A4"/>
    <w:rsid w:val="00E20A74"/>
    <w:rsid w:val="00E21292"/>
    <w:rsid w:val="00E21421"/>
    <w:rsid w:val="00E2148F"/>
    <w:rsid w:val="00E2152F"/>
    <w:rsid w:val="00E217E2"/>
    <w:rsid w:val="00E21C4B"/>
    <w:rsid w:val="00E21CAB"/>
    <w:rsid w:val="00E21E6D"/>
    <w:rsid w:val="00E21FD4"/>
    <w:rsid w:val="00E221C5"/>
    <w:rsid w:val="00E229C9"/>
    <w:rsid w:val="00E22BDE"/>
    <w:rsid w:val="00E22D4E"/>
    <w:rsid w:val="00E234B9"/>
    <w:rsid w:val="00E23594"/>
    <w:rsid w:val="00E23970"/>
    <w:rsid w:val="00E239E0"/>
    <w:rsid w:val="00E239F9"/>
    <w:rsid w:val="00E23A5E"/>
    <w:rsid w:val="00E23E2B"/>
    <w:rsid w:val="00E24228"/>
    <w:rsid w:val="00E242D9"/>
    <w:rsid w:val="00E245BC"/>
    <w:rsid w:val="00E24A1A"/>
    <w:rsid w:val="00E24A5D"/>
    <w:rsid w:val="00E24A86"/>
    <w:rsid w:val="00E24C99"/>
    <w:rsid w:val="00E24DA3"/>
    <w:rsid w:val="00E25034"/>
    <w:rsid w:val="00E2544F"/>
    <w:rsid w:val="00E254ED"/>
    <w:rsid w:val="00E25571"/>
    <w:rsid w:val="00E255C2"/>
    <w:rsid w:val="00E25806"/>
    <w:rsid w:val="00E25D64"/>
    <w:rsid w:val="00E25FD9"/>
    <w:rsid w:val="00E26214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02"/>
    <w:rsid w:val="00E30016"/>
    <w:rsid w:val="00E30529"/>
    <w:rsid w:val="00E3055E"/>
    <w:rsid w:val="00E306EE"/>
    <w:rsid w:val="00E30914"/>
    <w:rsid w:val="00E309A3"/>
    <w:rsid w:val="00E30C3D"/>
    <w:rsid w:val="00E30CEE"/>
    <w:rsid w:val="00E30DDF"/>
    <w:rsid w:val="00E31192"/>
    <w:rsid w:val="00E31197"/>
    <w:rsid w:val="00E3124B"/>
    <w:rsid w:val="00E3193E"/>
    <w:rsid w:val="00E31940"/>
    <w:rsid w:val="00E31FA6"/>
    <w:rsid w:val="00E3216B"/>
    <w:rsid w:val="00E32251"/>
    <w:rsid w:val="00E32461"/>
    <w:rsid w:val="00E3266F"/>
    <w:rsid w:val="00E326D3"/>
    <w:rsid w:val="00E32820"/>
    <w:rsid w:val="00E328F4"/>
    <w:rsid w:val="00E32FD4"/>
    <w:rsid w:val="00E33460"/>
    <w:rsid w:val="00E3390C"/>
    <w:rsid w:val="00E33C5B"/>
    <w:rsid w:val="00E341B2"/>
    <w:rsid w:val="00E344C5"/>
    <w:rsid w:val="00E34726"/>
    <w:rsid w:val="00E34773"/>
    <w:rsid w:val="00E34B8C"/>
    <w:rsid w:val="00E34F29"/>
    <w:rsid w:val="00E35236"/>
    <w:rsid w:val="00E352CA"/>
    <w:rsid w:val="00E35DEE"/>
    <w:rsid w:val="00E36118"/>
    <w:rsid w:val="00E3615C"/>
    <w:rsid w:val="00E361BE"/>
    <w:rsid w:val="00E362F8"/>
    <w:rsid w:val="00E36454"/>
    <w:rsid w:val="00E36A04"/>
    <w:rsid w:val="00E36AFD"/>
    <w:rsid w:val="00E36C5B"/>
    <w:rsid w:val="00E36EF2"/>
    <w:rsid w:val="00E37156"/>
    <w:rsid w:val="00E371E2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BA2"/>
    <w:rsid w:val="00E40CFC"/>
    <w:rsid w:val="00E40F71"/>
    <w:rsid w:val="00E410B7"/>
    <w:rsid w:val="00E410D4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2AA"/>
    <w:rsid w:val="00E432F2"/>
    <w:rsid w:val="00E43B9E"/>
    <w:rsid w:val="00E43F30"/>
    <w:rsid w:val="00E440BB"/>
    <w:rsid w:val="00E44139"/>
    <w:rsid w:val="00E4435C"/>
    <w:rsid w:val="00E4459C"/>
    <w:rsid w:val="00E4459F"/>
    <w:rsid w:val="00E44AF4"/>
    <w:rsid w:val="00E44D33"/>
    <w:rsid w:val="00E45016"/>
    <w:rsid w:val="00E4514F"/>
    <w:rsid w:val="00E4565E"/>
    <w:rsid w:val="00E45675"/>
    <w:rsid w:val="00E45796"/>
    <w:rsid w:val="00E46032"/>
    <w:rsid w:val="00E4615E"/>
    <w:rsid w:val="00E46A5A"/>
    <w:rsid w:val="00E472F7"/>
    <w:rsid w:val="00E4775C"/>
    <w:rsid w:val="00E4798F"/>
    <w:rsid w:val="00E47A76"/>
    <w:rsid w:val="00E47C93"/>
    <w:rsid w:val="00E47CE1"/>
    <w:rsid w:val="00E5036C"/>
    <w:rsid w:val="00E50769"/>
    <w:rsid w:val="00E50DE7"/>
    <w:rsid w:val="00E5198D"/>
    <w:rsid w:val="00E51AB3"/>
    <w:rsid w:val="00E51D8E"/>
    <w:rsid w:val="00E51E2A"/>
    <w:rsid w:val="00E524CA"/>
    <w:rsid w:val="00E52D23"/>
    <w:rsid w:val="00E52EDD"/>
    <w:rsid w:val="00E53115"/>
    <w:rsid w:val="00E53139"/>
    <w:rsid w:val="00E533B4"/>
    <w:rsid w:val="00E533D4"/>
    <w:rsid w:val="00E53578"/>
    <w:rsid w:val="00E536C1"/>
    <w:rsid w:val="00E53731"/>
    <w:rsid w:val="00E538D7"/>
    <w:rsid w:val="00E53C7C"/>
    <w:rsid w:val="00E53D8C"/>
    <w:rsid w:val="00E5409F"/>
    <w:rsid w:val="00E541E7"/>
    <w:rsid w:val="00E54628"/>
    <w:rsid w:val="00E546BE"/>
    <w:rsid w:val="00E547FF"/>
    <w:rsid w:val="00E54905"/>
    <w:rsid w:val="00E54CAB"/>
    <w:rsid w:val="00E55156"/>
    <w:rsid w:val="00E551B3"/>
    <w:rsid w:val="00E55847"/>
    <w:rsid w:val="00E5597B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6B7B"/>
    <w:rsid w:val="00E57125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859"/>
    <w:rsid w:val="00E60966"/>
    <w:rsid w:val="00E60CCB"/>
    <w:rsid w:val="00E60D30"/>
    <w:rsid w:val="00E610A5"/>
    <w:rsid w:val="00E6117A"/>
    <w:rsid w:val="00E6119C"/>
    <w:rsid w:val="00E612CC"/>
    <w:rsid w:val="00E612D9"/>
    <w:rsid w:val="00E61DB0"/>
    <w:rsid w:val="00E61DC3"/>
    <w:rsid w:val="00E61F2C"/>
    <w:rsid w:val="00E6252C"/>
    <w:rsid w:val="00E625C1"/>
    <w:rsid w:val="00E626A1"/>
    <w:rsid w:val="00E629C4"/>
    <w:rsid w:val="00E62E65"/>
    <w:rsid w:val="00E62FD2"/>
    <w:rsid w:val="00E63400"/>
    <w:rsid w:val="00E6363F"/>
    <w:rsid w:val="00E636CB"/>
    <w:rsid w:val="00E639FA"/>
    <w:rsid w:val="00E63AC1"/>
    <w:rsid w:val="00E63DB8"/>
    <w:rsid w:val="00E63E7A"/>
    <w:rsid w:val="00E64826"/>
    <w:rsid w:val="00E64939"/>
    <w:rsid w:val="00E64C56"/>
    <w:rsid w:val="00E64E25"/>
    <w:rsid w:val="00E64EF6"/>
    <w:rsid w:val="00E64FFF"/>
    <w:rsid w:val="00E6586D"/>
    <w:rsid w:val="00E659C7"/>
    <w:rsid w:val="00E65ADA"/>
    <w:rsid w:val="00E65BFC"/>
    <w:rsid w:val="00E66665"/>
    <w:rsid w:val="00E66A78"/>
    <w:rsid w:val="00E66C6B"/>
    <w:rsid w:val="00E67212"/>
    <w:rsid w:val="00E67369"/>
    <w:rsid w:val="00E67578"/>
    <w:rsid w:val="00E678A1"/>
    <w:rsid w:val="00E67ED1"/>
    <w:rsid w:val="00E702CF"/>
    <w:rsid w:val="00E702EC"/>
    <w:rsid w:val="00E7092A"/>
    <w:rsid w:val="00E70EA4"/>
    <w:rsid w:val="00E71401"/>
    <w:rsid w:val="00E714BA"/>
    <w:rsid w:val="00E7169B"/>
    <w:rsid w:val="00E716B7"/>
    <w:rsid w:val="00E7173C"/>
    <w:rsid w:val="00E717F3"/>
    <w:rsid w:val="00E71A26"/>
    <w:rsid w:val="00E71A7A"/>
    <w:rsid w:val="00E71E6C"/>
    <w:rsid w:val="00E71F37"/>
    <w:rsid w:val="00E72145"/>
    <w:rsid w:val="00E72360"/>
    <w:rsid w:val="00E72555"/>
    <w:rsid w:val="00E72694"/>
    <w:rsid w:val="00E727F2"/>
    <w:rsid w:val="00E7281B"/>
    <w:rsid w:val="00E7287B"/>
    <w:rsid w:val="00E728B0"/>
    <w:rsid w:val="00E730FA"/>
    <w:rsid w:val="00E73380"/>
    <w:rsid w:val="00E73647"/>
    <w:rsid w:val="00E736C4"/>
    <w:rsid w:val="00E73754"/>
    <w:rsid w:val="00E737D7"/>
    <w:rsid w:val="00E739E9"/>
    <w:rsid w:val="00E73E53"/>
    <w:rsid w:val="00E7404A"/>
    <w:rsid w:val="00E74163"/>
    <w:rsid w:val="00E741B6"/>
    <w:rsid w:val="00E74234"/>
    <w:rsid w:val="00E74572"/>
    <w:rsid w:val="00E7463A"/>
    <w:rsid w:val="00E74722"/>
    <w:rsid w:val="00E74800"/>
    <w:rsid w:val="00E74875"/>
    <w:rsid w:val="00E7495E"/>
    <w:rsid w:val="00E74BCA"/>
    <w:rsid w:val="00E74BF4"/>
    <w:rsid w:val="00E7569F"/>
    <w:rsid w:val="00E7588D"/>
    <w:rsid w:val="00E75B46"/>
    <w:rsid w:val="00E75E4C"/>
    <w:rsid w:val="00E75F24"/>
    <w:rsid w:val="00E75F49"/>
    <w:rsid w:val="00E76096"/>
    <w:rsid w:val="00E76144"/>
    <w:rsid w:val="00E76B87"/>
    <w:rsid w:val="00E76D2B"/>
    <w:rsid w:val="00E77123"/>
    <w:rsid w:val="00E772D3"/>
    <w:rsid w:val="00E7746E"/>
    <w:rsid w:val="00E77676"/>
    <w:rsid w:val="00E77894"/>
    <w:rsid w:val="00E77C07"/>
    <w:rsid w:val="00E77E10"/>
    <w:rsid w:val="00E77F2E"/>
    <w:rsid w:val="00E80115"/>
    <w:rsid w:val="00E80367"/>
    <w:rsid w:val="00E80434"/>
    <w:rsid w:val="00E8099F"/>
    <w:rsid w:val="00E80C3B"/>
    <w:rsid w:val="00E80F11"/>
    <w:rsid w:val="00E80FDD"/>
    <w:rsid w:val="00E81353"/>
    <w:rsid w:val="00E8136A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300C"/>
    <w:rsid w:val="00E836BB"/>
    <w:rsid w:val="00E83785"/>
    <w:rsid w:val="00E837EA"/>
    <w:rsid w:val="00E83B62"/>
    <w:rsid w:val="00E83BDC"/>
    <w:rsid w:val="00E83DF0"/>
    <w:rsid w:val="00E84131"/>
    <w:rsid w:val="00E844AD"/>
    <w:rsid w:val="00E84731"/>
    <w:rsid w:val="00E84B87"/>
    <w:rsid w:val="00E84F78"/>
    <w:rsid w:val="00E85098"/>
    <w:rsid w:val="00E85529"/>
    <w:rsid w:val="00E85640"/>
    <w:rsid w:val="00E859CD"/>
    <w:rsid w:val="00E85A18"/>
    <w:rsid w:val="00E86210"/>
    <w:rsid w:val="00E8677E"/>
    <w:rsid w:val="00E86D53"/>
    <w:rsid w:val="00E86FC6"/>
    <w:rsid w:val="00E87246"/>
    <w:rsid w:val="00E8759D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A59"/>
    <w:rsid w:val="00E92C7F"/>
    <w:rsid w:val="00E934E1"/>
    <w:rsid w:val="00E93678"/>
    <w:rsid w:val="00E93B7F"/>
    <w:rsid w:val="00E93D60"/>
    <w:rsid w:val="00E94015"/>
    <w:rsid w:val="00E942F2"/>
    <w:rsid w:val="00E9444B"/>
    <w:rsid w:val="00E945D0"/>
    <w:rsid w:val="00E9481B"/>
    <w:rsid w:val="00E94D42"/>
    <w:rsid w:val="00E94EC4"/>
    <w:rsid w:val="00E95424"/>
    <w:rsid w:val="00E955A5"/>
    <w:rsid w:val="00E95730"/>
    <w:rsid w:val="00E958F4"/>
    <w:rsid w:val="00E95A64"/>
    <w:rsid w:val="00E95ADC"/>
    <w:rsid w:val="00E95BE5"/>
    <w:rsid w:val="00E95C45"/>
    <w:rsid w:val="00E95CBB"/>
    <w:rsid w:val="00E95FA5"/>
    <w:rsid w:val="00E96074"/>
    <w:rsid w:val="00E964C4"/>
    <w:rsid w:val="00E966AC"/>
    <w:rsid w:val="00E966F9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46"/>
    <w:rsid w:val="00EA01B7"/>
    <w:rsid w:val="00EA0782"/>
    <w:rsid w:val="00EA0947"/>
    <w:rsid w:val="00EA0AA3"/>
    <w:rsid w:val="00EA0AED"/>
    <w:rsid w:val="00EA0C4C"/>
    <w:rsid w:val="00EA1046"/>
    <w:rsid w:val="00EA127B"/>
    <w:rsid w:val="00EA15A1"/>
    <w:rsid w:val="00EA161F"/>
    <w:rsid w:val="00EA1857"/>
    <w:rsid w:val="00EA2034"/>
    <w:rsid w:val="00EA214E"/>
    <w:rsid w:val="00EA2211"/>
    <w:rsid w:val="00EA229B"/>
    <w:rsid w:val="00EA23ED"/>
    <w:rsid w:val="00EA24B7"/>
    <w:rsid w:val="00EA258B"/>
    <w:rsid w:val="00EA2BAD"/>
    <w:rsid w:val="00EA2E36"/>
    <w:rsid w:val="00EA2F6D"/>
    <w:rsid w:val="00EA323A"/>
    <w:rsid w:val="00EA32BD"/>
    <w:rsid w:val="00EA3990"/>
    <w:rsid w:val="00EA3EE4"/>
    <w:rsid w:val="00EA40C4"/>
    <w:rsid w:val="00EA40E7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728"/>
    <w:rsid w:val="00EA57F7"/>
    <w:rsid w:val="00EA586B"/>
    <w:rsid w:val="00EA5B68"/>
    <w:rsid w:val="00EA612F"/>
    <w:rsid w:val="00EA658C"/>
    <w:rsid w:val="00EA6647"/>
    <w:rsid w:val="00EA6C34"/>
    <w:rsid w:val="00EA6E4B"/>
    <w:rsid w:val="00EA736F"/>
    <w:rsid w:val="00EA7646"/>
    <w:rsid w:val="00EA7711"/>
    <w:rsid w:val="00EA77E5"/>
    <w:rsid w:val="00EA7BA3"/>
    <w:rsid w:val="00EA7D20"/>
    <w:rsid w:val="00EA7EF8"/>
    <w:rsid w:val="00EA7FAD"/>
    <w:rsid w:val="00EA7FCF"/>
    <w:rsid w:val="00EB00C9"/>
    <w:rsid w:val="00EB0305"/>
    <w:rsid w:val="00EB0472"/>
    <w:rsid w:val="00EB0707"/>
    <w:rsid w:val="00EB0860"/>
    <w:rsid w:val="00EB0FA0"/>
    <w:rsid w:val="00EB133F"/>
    <w:rsid w:val="00EB1532"/>
    <w:rsid w:val="00EB1561"/>
    <w:rsid w:val="00EB15D8"/>
    <w:rsid w:val="00EB1619"/>
    <w:rsid w:val="00EB1730"/>
    <w:rsid w:val="00EB184A"/>
    <w:rsid w:val="00EB1BEB"/>
    <w:rsid w:val="00EB1C0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43C"/>
    <w:rsid w:val="00EB3542"/>
    <w:rsid w:val="00EB35B2"/>
    <w:rsid w:val="00EB35EA"/>
    <w:rsid w:val="00EB37F6"/>
    <w:rsid w:val="00EB3D25"/>
    <w:rsid w:val="00EB3E47"/>
    <w:rsid w:val="00EB4002"/>
    <w:rsid w:val="00EB435E"/>
    <w:rsid w:val="00EB44E9"/>
    <w:rsid w:val="00EB4805"/>
    <w:rsid w:val="00EB4A43"/>
    <w:rsid w:val="00EB4AE5"/>
    <w:rsid w:val="00EB4B4F"/>
    <w:rsid w:val="00EB4C75"/>
    <w:rsid w:val="00EB50A8"/>
    <w:rsid w:val="00EB5160"/>
    <w:rsid w:val="00EB563B"/>
    <w:rsid w:val="00EB602B"/>
    <w:rsid w:val="00EB60A7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0F8E"/>
    <w:rsid w:val="00EC12FB"/>
    <w:rsid w:val="00EC13C5"/>
    <w:rsid w:val="00EC155E"/>
    <w:rsid w:val="00EC192D"/>
    <w:rsid w:val="00EC1BFC"/>
    <w:rsid w:val="00EC1E4A"/>
    <w:rsid w:val="00EC1F56"/>
    <w:rsid w:val="00EC262D"/>
    <w:rsid w:val="00EC3151"/>
    <w:rsid w:val="00EC3235"/>
    <w:rsid w:val="00EC3604"/>
    <w:rsid w:val="00EC363E"/>
    <w:rsid w:val="00EC36C2"/>
    <w:rsid w:val="00EC3DD6"/>
    <w:rsid w:val="00EC412E"/>
    <w:rsid w:val="00EC41BB"/>
    <w:rsid w:val="00EC4D38"/>
    <w:rsid w:val="00EC4F58"/>
    <w:rsid w:val="00EC52E4"/>
    <w:rsid w:val="00EC56A9"/>
    <w:rsid w:val="00EC5878"/>
    <w:rsid w:val="00EC5929"/>
    <w:rsid w:val="00EC648D"/>
    <w:rsid w:val="00EC66CF"/>
    <w:rsid w:val="00EC6929"/>
    <w:rsid w:val="00EC6CC0"/>
    <w:rsid w:val="00EC6DA8"/>
    <w:rsid w:val="00EC6E61"/>
    <w:rsid w:val="00EC6F7F"/>
    <w:rsid w:val="00EC707D"/>
    <w:rsid w:val="00EC717D"/>
    <w:rsid w:val="00EC71F3"/>
    <w:rsid w:val="00EC756D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10FB"/>
    <w:rsid w:val="00ED1BC3"/>
    <w:rsid w:val="00ED2254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2E3"/>
    <w:rsid w:val="00ED530B"/>
    <w:rsid w:val="00ED5331"/>
    <w:rsid w:val="00ED5695"/>
    <w:rsid w:val="00ED57B5"/>
    <w:rsid w:val="00ED57F3"/>
    <w:rsid w:val="00ED5C97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AD3"/>
    <w:rsid w:val="00ED6C60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CB6"/>
    <w:rsid w:val="00ED7E95"/>
    <w:rsid w:val="00ED7ED3"/>
    <w:rsid w:val="00ED7F5D"/>
    <w:rsid w:val="00EE0103"/>
    <w:rsid w:val="00EE023B"/>
    <w:rsid w:val="00EE05E9"/>
    <w:rsid w:val="00EE0A47"/>
    <w:rsid w:val="00EE0CD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3BB"/>
    <w:rsid w:val="00EE2438"/>
    <w:rsid w:val="00EE247D"/>
    <w:rsid w:val="00EE27DA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E1"/>
    <w:rsid w:val="00EE403B"/>
    <w:rsid w:val="00EE42DD"/>
    <w:rsid w:val="00EE43D6"/>
    <w:rsid w:val="00EE44E3"/>
    <w:rsid w:val="00EE4ADD"/>
    <w:rsid w:val="00EE4B35"/>
    <w:rsid w:val="00EE4E89"/>
    <w:rsid w:val="00EE5048"/>
    <w:rsid w:val="00EE5252"/>
    <w:rsid w:val="00EE5658"/>
    <w:rsid w:val="00EE5C43"/>
    <w:rsid w:val="00EE5DB6"/>
    <w:rsid w:val="00EE66C0"/>
    <w:rsid w:val="00EE6E46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A1"/>
    <w:rsid w:val="00EF0B7F"/>
    <w:rsid w:val="00EF0F62"/>
    <w:rsid w:val="00EF114F"/>
    <w:rsid w:val="00EF1968"/>
    <w:rsid w:val="00EF1F4E"/>
    <w:rsid w:val="00EF2F8A"/>
    <w:rsid w:val="00EF3109"/>
    <w:rsid w:val="00EF3481"/>
    <w:rsid w:val="00EF35B2"/>
    <w:rsid w:val="00EF3679"/>
    <w:rsid w:val="00EF3911"/>
    <w:rsid w:val="00EF3B37"/>
    <w:rsid w:val="00EF3DC3"/>
    <w:rsid w:val="00EF3F76"/>
    <w:rsid w:val="00EF40CF"/>
    <w:rsid w:val="00EF416F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C88"/>
    <w:rsid w:val="00EF5D0A"/>
    <w:rsid w:val="00EF5DDF"/>
    <w:rsid w:val="00EF5E4F"/>
    <w:rsid w:val="00EF60C2"/>
    <w:rsid w:val="00EF6383"/>
    <w:rsid w:val="00EF6480"/>
    <w:rsid w:val="00EF69B5"/>
    <w:rsid w:val="00EF6A1C"/>
    <w:rsid w:val="00EF6AB6"/>
    <w:rsid w:val="00EF735C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1115"/>
    <w:rsid w:val="00F011F6"/>
    <w:rsid w:val="00F01400"/>
    <w:rsid w:val="00F01938"/>
    <w:rsid w:val="00F02128"/>
    <w:rsid w:val="00F022DF"/>
    <w:rsid w:val="00F0233B"/>
    <w:rsid w:val="00F023A6"/>
    <w:rsid w:val="00F02725"/>
    <w:rsid w:val="00F02875"/>
    <w:rsid w:val="00F02B04"/>
    <w:rsid w:val="00F02B9B"/>
    <w:rsid w:val="00F02C29"/>
    <w:rsid w:val="00F03162"/>
    <w:rsid w:val="00F032A7"/>
    <w:rsid w:val="00F034F6"/>
    <w:rsid w:val="00F035C6"/>
    <w:rsid w:val="00F036AA"/>
    <w:rsid w:val="00F03921"/>
    <w:rsid w:val="00F039B2"/>
    <w:rsid w:val="00F039F7"/>
    <w:rsid w:val="00F040C3"/>
    <w:rsid w:val="00F041D6"/>
    <w:rsid w:val="00F04208"/>
    <w:rsid w:val="00F0455A"/>
    <w:rsid w:val="00F046E2"/>
    <w:rsid w:val="00F047AE"/>
    <w:rsid w:val="00F047D4"/>
    <w:rsid w:val="00F04900"/>
    <w:rsid w:val="00F04A9B"/>
    <w:rsid w:val="00F04E59"/>
    <w:rsid w:val="00F05401"/>
    <w:rsid w:val="00F0542B"/>
    <w:rsid w:val="00F057FC"/>
    <w:rsid w:val="00F0598C"/>
    <w:rsid w:val="00F05A0E"/>
    <w:rsid w:val="00F05CBD"/>
    <w:rsid w:val="00F05CDD"/>
    <w:rsid w:val="00F05F3E"/>
    <w:rsid w:val="00F06112"/>
    <w:rsid w:val="00F067C7"/>
    <w:rsid w:val="00F06909"/>
    <w:rsid w:val="00F069D4"/>
    <w:rsid w:val="00F06BBA"/>
    <w:rsid w:val="00F06FC8"/>
    <w:rsid w:val="00F07191"/>
    <w:rsid w:val="00F07571"/>
    <w:rsid w:val="00F077B0"/>
    <w:rsid w:val="00F07AD4"/>
    <w:rsid w:val="00F07BD5"/>
    <w:rsid w:val="00F10D3F"/>
    <w:rsid w:val="00F10F35"/>
    <w:rsid w:val="00F10F8B"/>
    <w:rsid w:val="00F111D0"/>
    <w:rsid w:val="00F112F8"/>
    <w:rsid w:val="00F1137A"/>
    <w:rsid w:val="00F11801"/>
    <w:rsid w:val="00F119DF"/>
    <w:rsid w:val="00F11A41"/>
    <w:rsid w:val="00F11BF5"/>
    <w:rsid w:val="00F11C72"/>
    <w:rsid w:val="00F11E90"/>
    <w:rsid w:val="00F11F41"/>
    <w:rsid w:val="00F1201E"/>
    <w:rsid w:val="00F127A9"/>
    <w:rsid w:val="00F12AF6"/>
    <w:rsid w:val="00F12E1F"/>
    <w:rsid w:val="00F130C8"/>
    <w:rsid w:val="00F1347A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451"/>
    <w:rsid w:val="00F15AA1"/>
    <w:rsid w:val="00F15DCF"/>
    <w:rsid w:val="00F16395"/>
    <w:rsid w:val="00F16969"/>
    <w:rsid w:val="00F16A95"/>
    <w:rsid w:val="00F16B2B"/>
    <w:rsid w:val="00F16D12"/>
    <w:rsid w:val="00F17069"/>
    <w:rsid w:val="00F17082"/>
    <w:rsid w:val="00F17114"/>
    <w:rsid w:val="00F172CB"/>
    <w:rsid w:val="00F17873"/>
    <w:rsid w:val="00F17A53"/>
    <w:rsid w:val="00F17A5C"/>
    <w:rsid w:val="00F17CFA"/>
    <w:rsid w:val="00F17F99"/>
    <w:rsid w:val="00F2000C"/>
    <w:rsid w:val="00F20091"/>
    <w:rsid w:val="00F200E4"/>
    <w:rsid w:val="00F2029E"/>
    <w:rsid w:val="00F209F2"/>
    <w:rsid w:val="00F20AB1"/>
    <w:rsid w:val="00F20B0B"/>
    <w:rsid w:val="00F20B18"/>
    <w:rsid w:val="00F20C18"/>
    <w:rsid w:val="00F2116A"/>
    <w:rsid w:val="00F2148D"/>
    <w:rsid w:val="00F21807"/>
    <w:rsid w:val="00F21BB6"/>
    <w:rsid w:val="00F21CAF"/>
    <w:rsid w:val="00F21E44"/>
    <w:rsid w:val="00F21EA5"/>
    <w:rsid w:val="00F21F86"/>
    <w:rsid w:val="00F2208A"/>
    <w:rsid w:val="00F225BE"/>
    <w:rsid w:val="00F22932"/>
    <w:rsid w:val="00F22A16"/>
    <w:rsid w:val="00F2302A"/>
    <w:rsid w:val="00F2322C"/>
    <w:rsid w:val="00F2327A"/>
    <w:rsid w:val="00F233EA"/>
    <w:rsid w:val="00F23578"/>
    <w:rsid w:val="00F23756"/>
    <w:rsid w:val="00F239B5"/>
    <w:rsid w:val="00F239C4"/>
    <w:rsid w:val="00F239CD"/>
    <w:rsid w:val="00F23CE0"/>
    <w:rsid w:val="00F240C5"/>
    <w:rsid w:val="00F2469E"/>
    <w:rsid w:val="00F24867"/>
    <w:rsid w:val="00F24DD8"/>
    <w:rsid w:val="00F24DE4"/>
    <w:rsid w:val="00F24F47"/>
    <w:rsid w:val="00F25105"/>
    <w:rsid w:val="00F25393"/>
    <w:rsid w:val="00F25A64"/>
    <w:rsid w:val="00F25BE4"/>
    <w:rsid w:val="00F25CC6"/>
    <w:rsid w:val="00F25E08"/>
    <w:rsid w:val="00F25EAE"/>
    <w:rsid w:val="00F2640F"/>
    <w:rsid w:val="00F265BC"/>
    <w:rsid w:val="00F26693"/>
    <w:rsid w:val="00F2698D"/>
    <w:rsid w:val="00F26B3B"/>
    <w:rsid w:val="00F26D00"/>
    <w:rsid w:val="00F26D72"/>
    <w:rsid w:val="00F27130"/>
    <w:rsid w:val="00F277BD"/>
    <w:rsid w:val="00F27970"/>
    <w:rsid w:val="00F300FA"/>
    <w:rsid w:val="00F30416"/>
    <w:rsid w:val="00F305C3"/>
    <w:rsid w:val="00F30964"/>
    <w:rsid w:val="00F309AD"/>
    <w:rsid w:val="00F30D76"/>
    <w:rsid w:val="00F30E4C"/>
    <w:rsid w:val="00F30F61"/>
    <w:rsid w:val="00F31308"/>
    <w:rsid w:val="00F31342"/>
    <w:rsid w:val="00F313DD"/>
    <w:rsid w:val="00F31542"/>
    <w:rsid w:val="00F315DC"/>
    <w:rsid w:val="00F316E7"/>
    <w:rsid w:val="00F31D37"/>
    <w:rsid w:val="00F32038"/>
    <w:rsid w:val="00F32176"/>
    <w:rsid w:val="00F321BB"/>
    <w:rsid w:val="00F321FE"/>
    <w:rsid w:val="00F3243F"/>
    <w:rsid w:val="00F326D9"/>
    <w:rsid w:val="00F3289E"/>
    <w:rsid w:val="00F32D42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22"/>
    <w:rsid w:val="00F34F89"/>
    <w:rsid w:val="00F35060"/>
    <w:rsid w:val="00F35522"/>
    <w:rsid w:val="00F35903"/>
    <w:rsid w:val="00F35B58"/>
    <w:rsid w:val="00F35F51"/>
    <w:rsid w:val="00F35FCF"/>
    <w:rsid w:val="00F36451"/>
    <w:rsid w:val="00F3645F"/>
    <w:rsid w:val="00F36632"/>
    <w:rsid w:val="00F36926"/>
    <w:rsid w:val="00F3704D"/>
    <w:rsid w:val="00F37492"/>
    <w:rsid w:val="00F3787A"/>
    <w:rsid w:val="00F37B14"/>
    <w:rsid w:val="00F37B3E"/>
    <w:rsid w:val="00F404BF"/>
    <w:rsid w:val="00F407C4"/>
    <w:rsid w:val="00F40D78"/>
    <w:rsid w:val="00F40E63"/>
    <w:rsid w:val="00F40F16"/>
    <w:rsid w:val="00F4115F"/>
    <w:rsid w:val="00F411D1"/>
    <w:rsid w:val="00F41348"/>
    <w:rsid w:val="00F41388"/>
    <w:rsid w:val="00F4145A"/>
    <w:rsid w:val="00F414A1"/>
    <w:rsid w:val="00F417D3"/>
    <w:rsid w:val="00F417FD"/>
    <w:rsid w:val="00F419C7"/>
    <w:rsid w:val="00F41B21"/>
    <w:rsid w:val="00F41D64"/>
    <w:rsid w:val="00F41DD2"/>
    <w:rsid w:val="00F42045"/>
    <w:rsid w:val="00F421FF"/>
    <w:rsid w:val="00F4236C"/>
    <w:rsid w:val="00F4250B"/>
    <w:rsid w:val="00F428C0"/>
    <w:rsid w:val="00F429C6"/>
    <w:rsid w:val="00F42CCB"/>
    <w:rsid w:val="00F42D58"/>
    <w:rsid w:val="00F42DD9"/>
    <w:rsid w:val="00F42E3E"/>
    <w:rsid w:val="00F42E88"/>
    <w:rsid w:val="00F433A8"/>
    <w:rsid w:val="00F434AB"/>
    <w:rsid w:val="00F4353C"/>
    <w:rsid w:val="00F43649"/>
    <w:rsid w:val="00F43669"/>
    <w:rsid w:val="00F43B83"/>
    <w:rsid w:val="00F43BAF"/>
    <w:rsid w:val="00F4451E"/>
    <w:rsid w:val="00F44537"/>
    <w:rsid w:val="00F4454D"/>
    <w:rsid w:val="00F44572"/>
    <w:rsid w:val="00F44ADD"/>
    <w:rsid w:val="00F45303"/>
    <w:rsid w:val="00F456BB"/>
    <w:rsid w:val="00F45AB7"/>
    <w:rsid w:val="00F46230"/>
    <w:rsid w:val="00F46271"/>
    <w:rsid w:val="00F46455"/>
    <w:rsid w:val="00F46885"/>
    <w:rsid w:val="00F46B11"/>
    <w:rsid w:val="00F46BFF"/>
    <w:rsid w:val="00F46C66"/>
    <w:rsid w:val="00F46D32"/>
    <w:rsid w:val="00F4704C"/>
    <w:rsid w:val="00F4714D"/>
    <w:rsid w:val="00F47156"/>
    <w:rsid w:val="00F47411"/>
    <w:rsid w:val="00F47480"/>
    <w:rsid w:val="00F4762D"/>
    <w:rsid w:val="00F47951"/>
    <w:rsid w:val="00F47D08"/>
    <w:rsid w:val="00F47D76"/>
    <w:rsid w:val="00F47D95"/>
    <w:rsid w:val="00F50047"/>
    <w:rsid w:val="00F500F8"/>
    <w:rsid w:val="00F502C2"/>
    <w:rsid w:val="00F506E0"/>
    <w:rsid w:val="00F506E7"/>
    <w:rsid w:val="00F507BD"/>
    <w:rsid w:val="00F508E2"/>
    <w:rsid w:val="00F5119C"/>
    <w:rsid w:val="00F512FD"/>
    <w:rsid w:val="00F51544"/>
    <w:rsid w:val="00F5178C"/>
    <w:rsid w:val="00F519E7"/>
    <w:rsid w:val="00F520CA"/>
    <w:rsid w:val="00F5234D"/>
    <w:rsid w:val="00F5237E"/>
    <w:rsid w:val="00F52495"/>
    <w:rsid w:val="00F52546"/>
    <w:rsid w:val="00F532DB"/>
    <w:rsid w:val="00F53483"/>
    <w:rsid w:val="00F53564"/>
    <w:rsid w:val="00F537EC"/>
    <w:rsid w:val="00F53931"/>
    <w:rsid w:val="00F5395F"/>
    <w:rsid w:val="00F5399F"/>
    <w:rsid w:val="00F53A2B"/>
    <w:rsid w:val="00F53D76"/>
    <w:rsid w:val="00F53EA8"/>
    <w:rsid w:val="00F54363"/>
    <w:rsid w:val="00F5479A"/>
    <w:rsid w:val="00F54887"/>
    <w:rsid w:val="00F54A37"/>
    <w:rsid w:val="00F54B98"/>
    <w:rsid w:val="00F5591A"/>
    <w:rsid w:val="00F55A55"/>
    <w:rsid w:val="00F55B0E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10"/>
    <w:rsid w:val="00F57A42"/>
    <w:rsid w:val="00F57A4A"/>
    <w:rsid w:val="00F57D7F"/>
    <w:rsid w:val="00F57E1D"/>
    <w:rsid w:val="00F57FBB"/>
    <w:rsid w:val="00F60634"/>
    <w:rsid w:val="00F60C94"/>
    <w:rsid w:val="00F60D17"/>
    <w:rsid w:val="00F60E2A"/>
    <w:rsid w:val="00F60F9A"/>
    <w:rsid w:val="00F6117B"/>
    <w:rsid w:val="00F6124E"/>
    <w:rsid w:val="00F613A5"/>
    <w:rsid w:val="00F61426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E85"/>
    <w:rsid w:val="00F63066"/>
    <w:rsid w:val="00F63067"/>
    <w:rsid w:val="00F6308C"/>
    <w:rsid w:val="00F636CC"/>
    <w:rsid w:val="00F638DF"/>
    <w:rsid w:val="00F63EF2"/>
    <w:rsid w:val="00F63FA7"/>
    <w:rsid w:val="00F64491"/>
    <w:rsid w:val="00F64502"/>
    <w:rsid w:val="00F64C17"/>
    <w:rsid w:val="00F64CE4"/>
    <w:rsid w:val="00F65108"/>
    <w:rsid w:val="00F6525F"/>
    <w:rsid w:val="00F65637"/>
    <w:rsid w:val="00F65656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266"/>
    <w:rsid w:val="00F6727A"/>
    <w:rsid w:val="00F67568"/>
    <w:rsid w:val="00F675E9"/>
    <w:rsid w:val="00F67730"/>
    <w:rsid w:val="00F67945"/>
    <w:rsid w:val="00F6798A"/>
    <w:rsid w:val="00F67AE8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F67"/>
    <w:rsid w:val="00F71189"/>
    <w:rsid w:val="00F71196"/>
    <w:rsid w:val="00F7140A"/>
    <w:rsid w:val="00F71508"/>
    <w:rsid w:val="00F71D48"/>
    <w:rsid w:val="00F724E6"/>
    <w:rsid w:val="00F72D38"/>
    <w:rsid w:val="00F72F8B"/>
    <w:rsid w:val="00F7300E"/>
    <w:rsid w:val="00F7326A"/>
    <w:rsid w:val="00F73761"/>
    <w:rsid w:val="00F73AA9"/>
    <w:rsid w:val="00F73AAC"/>
    <w:rsid w:val="00F73B99"/>
    <w:rsid w:val="00F73C29"/>
    <w:rsid w:val="00F73D56"/>
    <w:rsid w:val="00F7428F"/>
    <w:rsid w:val="00F744E7"/>
    <w:rsid w:val="00F74602"/>
    <w:rsid w:val="00F748BA"/>
    <w:rsid w:val="00F74DA6"/>
    <w:rsid w:val="00F74F26"/>
    <w:rsid w:val="00F7546B"/>
    <w:rsid w:val="00F75B41"/>
    <w:rsid w:val="00F75C86"/>
    <w:rsid w:val="00F75CA3"/>
    <w:rsid w:val="00F75CB9"/>
    <w:rsid w:val="00F75E0A"/>
    <w:rsid w:val="00F75EA2"/>
    <w:rsid w:val="00F763AC"/>
    <w:rsid w:val="00F76485"/>
    <w:rsid w:val="00F76543"/>
    <w:rsid w:val="00F7680B"/>
    <w:rsid w:val="00F76CC1"/>
    <w:rsid w:val="00F76FFB"/>
    <w:rsid w:val="00F77139"/>
    <w:rsid w:val="00F7719A"/>
    <w:rsid w:val="00F7741F"/>
    <w:rsid w:val="00F7753A"/>
    <w:rsid w:val="00F775CC"/>
    <w:rsid w:val="00F77664"/>
    <w:rsid w:val="00F77A54"/>
    <w:rsid w:val="00F77FA6"/>
    <w:rsid w:val="00F80000"/>
    <w:rsid w:val="00F8006C"/>
    <w:rsid w:val="00F8009B"/>
    <w:rsid w:val="00F80160"/>
    <w:rsid w:val="00F80C27"/>
    <w:rsid w:val="00F810D9"/>
    <w:rsid w:val="00F815DD"/>
    <w:rsid w:val="00F81819"/>
    <w:rsid w:val="00F8182C"/>
    <w:rsid w:val="00F81A7D"/>
    <w:rsid w:val="00F81B91"/>
    <w:rsid w:val="00F81D9E"/>
    <w:rsid w:val="00F81EA7"/>
    <w:rsid w:val="00F8212C"/>
    <w:rsid w:val="00F8282A"/>
    <w:rsid w:val="00F82969"/>
    <w:rsid w:val="00F82A65"/>
    <w:rsid w:val="00F82A91"/>
    <w:rsid w:val="00F82F19"/>
    <w:rsid w:val="00F82F89"/>
    <w:rsid w:val="00F83322"/>
    <w:rsid w:val="00F8359E"/>
    <w:rsid w:val="00F839EA"/>
    <w:rsid w:val="00F83B0A"/>
    <w:rsid w:val="00F83CD6"/>
    <w:rsid w:val="00F83DAE"/>
    <w:rsid w:val="00F840CD"/>
    <w:rsid w:val="00F84AB5"/>
    <w:rsid w:val="00F84E37"/>
    <w:rsid w:val="00F8518C"/>
    <w:rsid w:val="00F8528B"/>
    <w:rsid w:val="00F852AC"/>
    <w:rsid w:val="00F8535B"/>
    <w:rsid w:val="00F8548B"/>
    <w:rsid w:val="00F854A1"/>
    <w:rsid w:val="00F85A92"/>
    <w:rsid w:val="00F85AA2"/>
    <w:rsid w:val="00F85CA6"/>
    <w:rsid w:val="00F85E16"/>
    <w:rsid w:val="00F85FD6"/>
    <w:rsid w:val="00F860E7"/>
    <w:rsid w:val="00F860F0"/>
    <w:rsid w:val="00F86316"/>
    <w:rsid w:val="00F8651C"/>
    <w:rsid w:val="00F86546"/>
    <w:rsid w:val="00F86D99"/>
    <w:rsid w:val="00F86F94"/>
    <w:rsid w:val="00F8709B"/>
    <w:rsid w:val="00F87367"/>
    <w:rsid w:val="00F874A8"/>
    <w:rsid w:val="00F877FA"/>
    <w:rsid w:val="00F87D1C"/>
    <w:rsid w:val="00F87E18"/>
    <w:rsid w:val="00F9011A"/>
    <w:rsid w:val="00F91159"/>
    <w:rsid w:val="00F912E5"/>
    <w:rsid w:val="00F91404"/>
    <w:rsid w:val="00F91623"/>
    <w:rsid w:val="00F91681"/>
    <w:rsid w:val="00F91924"/>
    <w:rsid w:val="00F91B4A"/>
    <w:rsid w:val="00F91F07"/>
    <w:rsid w:val="00F92092"/>
    <w:rsid w:val="00F922B3"/>
    <w:rsid w:val="00F922B9"/>
    <w:rsid w:val="00F922E0"/>
    <w:rsid w:val="00F923DA"/>
    <w:rsid w:val="00F9242F"/>
    <w:rsid w:val="00F92450"/>
    <w:rsid w:val="00F92695"/>
    <w:rsid w:val="00F92914"/>
    <w:rsid w:val="00F92A3A"/>
    <w:rsid w:val="00F92BC2"/>
    <w:rsid w:val="00F92ED4"/>
    <w:rsid w:val="00F92EEE"/>
    <w:rsid w:val="00F93083"/>
    <w:rsid w:val="00F934B2"/>
    <w:rsid w:val="00F93557"/>
    <w:rsid w:val="00F9399B"/>
    <w:rsid w:val="00F93EA0"/>
    <w:rsid w:val="00F93EE4"/>
    <w:rsid w:val="00F9423F"/>
    <w:rsid w:val="00F94291"/>
    <w:rsid w:val="00F945BE"/>
    <w:rsid w:val="00F9486F"/>
    <w:rsid w:val="00F949CC"/>
    <w:rsid w:val="00F9536F"/>
    <w:rsid w:val="00F954B4"/>
    <w:rsid w:val="00F956DE"/>
    <w:rsid w:val="00F95A3A"/>
    <w:rsid w:val="00F95AFA"/>
    <w:rsid w:val="00F95C05"/>
    <w:rsid w:val="00F963D2"/>
    <w:rsid w:val="00F96AB4"/>
    <w:rsid w:val="00F96D47"/>
    <w:rsid w:val="00F96DBE"/>
    <w:rsid w:val="00F96E32"/>
    <w:rsid w:val="00F970AD"/>
    <w:rsid w:val="00F970B5"/>
    <w:rsid w:val="00F973CB"/>
    <w:rsid w:val="00F97606"/>
    <w:rsid w:val="00F9775D"/>
    <w:rsid w:val="00F97A5E"/>
    <w:rsid w:val="00F97BED"/>
    <w:rsid w:val="00F97CF5"/>
    <w:rsid w:val="00F97DC2"/>
    <w:rsid w:val="00F97DD8"/>
    <w:rsid w:val="00FA0201"/>
    <w:rsid w:val="00FA031B"/>
    <w:rsid w:val="00FA0A54"/>
    <w:rsid w:val="00FA1094"/>
    <w:rsid w:val="00FA16EC"/>
    <w:rsid w:val="00FA18E1"/>
    <w:rsid w:val="00FA1AF0"/>
    <w:rsid w:val="00FA1B41"/>
    <w:rsid w:val="00FA1BDB"/>
    <w:rsid w:val="00FA1E52"/>
    <w:rsid w:val="00FA1F0F"/>
    <w:rsid w:val="00FA1F87"/>
    <w:rsid w:val="00FA1FB3"/>
    <w:rsid w:val="00FA204B"/>
    <w:rsid w:val="00FA2082"/>
    <w:rsid w:val="00FA2274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65"/>
    <w:rsid w:val="00FA56E1"/>
    <w:rsid w:val="00FA5D75"/>
    <w:rsid w:val="00FA5E35"/>
    <w:rsid w:val="00FA5E3B"/>
    <w:rsid w:val="00FA601C"/>
    <w:rsid w:val="00FA6086"/>
    <w:rsid w:val="00FA6133"/>
    <w:rsid w:val="00FA63C2"/>
    <w:rsid w:val="00FA6A26"/>
    <w:rsid w:val="00FA6CDC"/>
    <w:rsid w:val="00FA6DC8"/>
    <w:rsid w:val="00FA6EFC"/>
    <w:rsid w:val="00FA6F7F"/>
    <w:rsid w:val="00FA7070"/>
    <w:rsid w:val="00FA7274"/>
    <w:rsid w:val="00FA729A"/>
    <w:rsid w:val="00FA7504"/>
    <w:rsid w:val="00FA784F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0C1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4FB"/>
    <w:rsid w:val="00FB2684"/>
    <w:rsid w:val="00FB2929"/>
    <w:rsid w:val="00FB293B"/>
    <w:rsid w:val="00FB2E44"/>
    <w:rsid w:val="00FB2EFE"/>
    <w:rsid w:val="00FB3049"/>
    <w:rsid w:val="00FB3321"/>
    <w:rsid w:val="00FB3568"/>
    <w:rsid w:val="00FB37B9"/>
    <w:rsid w:val="00FB3B48"/>
    <w:rsid w:val="00FB416A"/>
    <w:rsid w:val="00FB4231"/>
    <w:rsid w:val="00FB4297"/>
    <w:rsid w:val="00FB4305"/>
    <w:rsid w:val="00FB4EB6"/>
    <w:rsid w:val="00FB5732"/>
    <w:rsid w:val="00FB57BF"/>
    <w:rsid w:val="00FB5BE7"/>
    <w:rsid w:val="00FB5F5E"/>
    <w:rsid w:val="00FB6367"/>
    <w:rsid w:val="00FB6A3B"/>
    <w:rsid w:val="00FB6C81"/>
    <w:rsid w:val="00FB6F91"/>
    <w:rsid w:val="00FB7BB7"/>
    <w:rsid w:val="00FC0078"/>
    <w:rsid w:val="00FC0215"/>
    <w:rsid w:val="00FC0522"/>
    <w:rsid w:val="00FC06DB"/>
    <w:rsid w:val="00FC0D6E"/>
    <w:rsid w:val="00FC109B"/>
    <w:rsid w:val="00FC16AE"/>
    <w:rsid w:val="00FC1935"/>
    <w:rsid w:val="00FC1E88"/>
    <w:rsid w:val="00FC21E4"/>
    <w:rsid w:val="00FC2241"/>
    <w:rsid w:val="00FC2586"/>
    <w:rsid w:val="00FC2B65"/>
    <w:rsid w:val="00FC2BB9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22C"/>
    <w:rsid w:val="00FC5257"/>
    <w:rsid w:val="00FC52A3"/>
    <w:rsid w:val="00FC52D8"/>
    <w:rsid w:val="00FC564A"/>
    <w:rsid w:val="00FC581A"/>
    <w:rsid w:val="00FC598E"/>
    <w:rsid w:val="00FC59C5"/>
    <w:rsid w:val="00FC5F69"/>
    <w:rsid w:val="00FC626E"/>
    <w:rsid w:val="00FC636B"/>
    <w:rsid w:val="00FC6656"/>
    <w:rsid w:val="00FC66EE"/>
    <w:rsid w:val="00FC689E"/>
    <w:rsid w:val="00FC6B3D"/>
    <w:rsid w:val="00FC6B98"/>
    <w:rsid w:val="00FC6F06"/>
    <w:rsid w:val="00FC7029"/>
    <w:rsid w:val="00FC71A3"/>
    <w:rsid w:val="00FC72AA"/>
    <w:rsid w:val="00FC7718"/>
    <w:rsid w:val="00FC771A"/>
    <w:rsid w:val="00FC78E6"/>
    <w:rsid w:val="00FC78FA"/>
    <w:rsid w:val="00FC7960"/>
    <w:rsid w:val="00FC7A9E"/>
    <w:rsid w:val="00FC7BEC"/>
    <w:rsid w:val="00FC7CB9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C44"/>
    <w:rsid w:val="00FD1D50"/>
    <w:rsid w:val="00FD2282"/>
    <w:rsid w:val="00FD2344"/>
    <w:rsid w:val="00FD256D"/>
    <w:rsid w:val="00FD256F"/>
    <w:rsid w:val="00FD26C4"/>
    <w:rsid w:val="00FD2F9C"/>
    <w:rsid w:val="00FD2FB1"/>
    <w:rsid w:val="00FD30A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93B"/>
    <w:rsid w:val="00FD5A38"/>
    <w:rsid w:val="00FD5DD4"/>
    <w:rsid w:val="00FD6039"/>
    <w:rsid w:val="00FD63C4"/>
    <w:rsid w:val="00FD653E"/>
    <w:rsid w:val="00FD664B"/>
    <w:rsid w:val="00FD6676"/>
    <w:rsid w:val="00FD67BD"/>
    <w:rsid w:val="00FD690A"/>
    <w:rsid w:val="00FD690F"/>
    <w:rsid w:val="00FD6919"/>
    <w:rsid w:val="00FD6964"/>
    <w:rsid w:val="00FD6A04"/>
    <w:rsid w:val="00FD6D43"/>
    <w:rsid w:val="00FD71F0"/>
    <w:rsid w:val="00FD7248"/>
    <w:rsid w:val="00FD7281"/>
    <w:rsid w:val="00FD72B9"/>
    <w:rsid w:val="00FD72CC"/>
    <w:rsid w:val="00FD760F"/>
    <w:rsid w:val="00FD7730"/>
    <w:rsid w:val="00FD78C5"/>
    <w:rsid w:val="00FD7EE3"/>
    <w:rsid w:val="00FE0094"/>
    <w:rsid w:val="00FE00C0"/>
    <w:rsid w:val="00FE01AF"/>
    <w:rsid w:val="00FE0255"/>
    <w:rsid w:val="00FE0283"/>
    <w:rsid w:val="00FE06F7"/>
    <w:rsid w:val="00FE0AE7"/>
    <w:rsid w:val="00FE0AF6"/>
    <w:rsid w:val="00FE1013"/>
    <w:rsid w:val="00FE11D1"/>
    <w:rsid w:val="00FE1382"/>
    <w:rsid w:val="00FE13E6"/>
    <w:rsid w:val="00FE157A"/>
    <w:rsid w:val="00FE17B1"/>
    <w:rsid w:val="00FE1921"/>
    <w:rsid w:val="00FE1A4A"/>
    <w:rsid w:val="00FE1A73"/>
    <w:rsid w:val="00FE1AAB"/>
    <w:rsid w:val="00FE1E86"/>
    <w:rsid w:val="00FE2171"/>
    <w:rsid w:val="00FE219E"/>
    <w:rsid w:val="00FE2653"/>
    <w:rsid w:val="00FE2689"/>
    <w:rsid w:val="00FE283E"/>
    <w:rsid w:val="00FE286F"/>
    <w:rsid w:val="00FE2A12"/>
    <w:rsid w:val="00FE2CF2"/>
    <w:rsid w:val="00FE35CF"/>
    <w:rsid w:val="00FE393D"/>
    <w:rsid w:val="00FE3B35"/>
    <w:rsid w:val="00FE3CC9"/>
    <w:rsid w:val="00FE3E63"/>
    <w:rsid w:val="00FE3EDE"/>
    <w:rsid w:val="00FE4536"/>
    <w:rsid w:val="00FE4716"/>
    <w:rsid w:val="00FE49B9"/>
    <w:rsid w:val="00FE4A9A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137"/>
    <w:rsid w:val="00FE7B7F"/>
    <w:rsid w:val="00FF09DB"/>
    <w:rsid w:val="00FF0B85"/>
    <w:rsid w:val="00FF108D"/>
    <w:rsid w:val="00FF10A2"/>
    <w:rsid w:val="00FF127E"/>
    <w:rsid w:val="00FF13BF"/>
    <w:rsid w:val="00FF143C"/>
    <w:rsid w:val="00FF14CB"/>
    <w:rsid w:val="00FF15EA"/>
    <w:rsid w:val="00FF160E"/>
    <w:rsid w:val="00FF172A"/>
    <w:rsid w:val="00FF18A1"/>
    <w:rsid w:val="00FF18BE"/>
    <w:rsid w:val="00FF1CBF"/>
    <w:rsid w:val="00FF1D2A"/>
    <w:rsid w:val="00FF1DC7"/>
    <w:rsid w:val="00FF2098"/>
    <w:rsid w:val="00FF22C2"/>
    <w:rsid w:val="00FF276C"/>
    <w:rsid w:val="00FF2850"/>
    <w:rsid w:val="00FF29E9"/>
    <w:rsid w:val="00FF2B8A"/>
    <w:rsid w:val="00FF2BAA"/>
    <w:rsid w:val="00FF2DF5"/>
    <w:rsid w:val="00FF3479"/>
    <w:rsid w:val="00FF379D"/>
    <w:rsid w:val="00FF38A0"/>
    <w:rsid w:val="00FF3AE1"/>
    <w:rsid w:val="00FF3B5E"/>
    <w:rsid w:val="00FF3D33"/>
    <w:rsid w:val="00FF3E54"/>
    <w:rsid w:val="00FF3FA7"/>
    <w:rsid w:val="00FF4048"/>
    <w:rsid w:val="00FF4310"/>
    <w:rsid w:val="00FF437B"/>
    <w:rsid w:val="00FF439E"/>
    <w:rsid w:val="00FF4499"/>
    <w:rsid w:val="00FF457D"/>
    <w:rsid w:val="00FF4814"/>
    <w:rsid w:val="00FF491A"/>
    <w:rsid w:val="00FF4C16"/>
    <w:rsid w:val="00FF4C4A"/>
    <w:rsid w:val="00FF4DED"/>
    <w:rsid w:val="00FF52E1"/>
    <w:rsid w:val="00FF5616"/>
    <w:rsid w:val="00FF579F"/>
    <w:rsid w:val="00FF5998"/>
    <w:rsid w:val="00FF59E1"/>
    <w:rsid w:val="00FF5AC5"/>
    <w:rsid w:val="00FF5C8C"/>
    <w:rsid w:val="00FF5D00"/>
    <w:rsid w:val="00FF5D56"/>
    <w:rsid w:val="00FF5EBE"/>
    <w:rsid w:val="00FF5F08"/>
    <w:rsid w:val="00FF6411"/>
    <w:rsid w:val="00FF64CF"/>
    <w:rsid w:val="00FF6693"/>
    <w:rsid w:val="00FF679A"/>
    <w:rsid w:val="00FF684D"/>
    <w:rsid w:val="00FF7077"/>
    <w:rsid w:val="00FF7339"/>
    <w:rsid w:val="00FF7367"/>
    <w:rsid w:val="00FF743D"/>
    <w:rsid w:val="00FF7466"/>
    <w:rsid w:val="00FF7600"/>
    <w:rsid w:val="00FF76D9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98794C8"/>
  <w15:docId w15:val="{1251C1F4-1B89-47EA-B289-5DAE87BE6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761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uiPriority w:val="99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Left:  -0.05&quot;,Right:  -0.05&quot;,Lin...,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table" w:styleId="Table3Deffects2">
    <w:name w:val="Table 3D effects 2"/>
    <w:basedOn w:val="TableNormal"/>
    <w:rsid w:val="00B42BF9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uiPriority w:val="99"/>
    <w:semiHidden/>
    <w:unhideWhenUsed/>
    <w:rsid w:val="00B42BF9"/>
    <w:rPr>
      <w:color w:val="800080"/>
      <w:u w:val="single"/>
    </w:rPr>
  </w:style>
  <w:style w:type="table" w:styleId="GridTable1Light-Accent1">
    <w:name w:val="Grid Table 1 Light Accent 1"/>
    <w:basedOn w:val="TableNormal"/>
    <w:uiPriority w:val="46"/>
    <w:rsid w:val="00B42BF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A677B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A677B8"/>
    <w:rPr>
      <w:rFonts w:ascii="Times New Roman" w:hAnsi="Times New Roman"/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A677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paragraph" w:customStyle="1" w:styleId="Style1">
    <w:name w:val="Style1"/>
    <w:basedOn w:val="Normal"/>
    <w:qFormat/>
    <w:rsid w:val="00E86210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jc w:val="mediumKashida"/>
      <w:outlineLvl w:val="0"/>
    </w:pPr>
    <w:rPr>
      <w:b/>
      <w:bCs/>
      <w:color w:val="000000"/>
      <w:sz w:val="32"/>
      <w:szCs w:val="32"/>
    </w:rPr>
  </w:style>
  <w:style w:type="character" w:customStyle="1" w:styleId="KGI1Char">
    <w:name w:val="KGI 1 Char"/>
    <w:link w:val="KGI1"/>
    <w:locked/>
    <w:rsid w:val="00E86210"/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KGI1">
    <w:name w:val="KGI 1"/>
    <w:basedOn w:val="Style1"/>
    <w:link w:val="KGI1Char"/>
    <w:qFormat/>
    <w:rsid w:val="00E86210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0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header" Target="header8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header" Target="header9.xml"/><Relationship Id="rId27" Type="http://schemas.openxmlformats.org/officeDocument/2006/relationships/footer" Target="foot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92FAC9-A361-4EBE-8DFB-802BA4D12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61</Pages>
  <Words>12525</Words>
  <Characters>71394</Characters>
  <Application>Microsoft Office Word</Application>
  <DocSecurity>0</DocSecurity>
  <Lines>594</Lines>
  <Paragraphs>167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83752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Phusuda, Jentatsanaekkajit</cp:lastModifiedBy>
  <cp:revision>3</cp:revision>
  <cp:lastPrinted>2023-02-16T10:39:00Z</cp:lastPrinted>
  <dcterms:created xsi:type="dcterms:W3CDTF">2023-02-16T10:39:00Z</dcterms:created>
  <dcterms:modified xsi:type="dcterms:W3CDTF">2023-02-16T10:42:00Z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MSIP_Label_4ed8881d-4062-46d6-b0ca-1cc939420954_Enabled">
    <vt:lpwstr>true</vt:lpwstr>
  </property>
  <property fmtid="{D5CDD505-2E9C-101B-9397-08002B2CF9AE}" pid="6" name="MSIP_Label_4ed8881d-4062-46d6-b0ca-1cc939420954_SetDate">
    <vt:lpwstr>2023-01-30T04:55:18Z</vt:lpwstr>
  </property>
  <property fmtid="{D5CDD505-2E9C-101B-9397-08002B2CF9AE}" pid="7" name="MSIP_Label_4ed8881d-4062-46d6-b0ca-1cc939420954_Method">
    <vt:lpwstr>Privileged</vt:lpwstr>
  </property>
  <property fmtid="{D5CDD505-2E9C-101B-9397-08002B2CF9AE}" pid="8" name="MSIP_Label_4ed8881d-4062-46d6-b0ca-1cc939420954_Name">
    <vt:lpwstr>Public</vt:lpwstr>
  </property>
  <property fmtid="{D5CDD505-2E9C-101B-9397-08002B2CF9AE}" pid="9" name="MSIP_Label_4ed8881d-4062-46d6-b0ca-1cc939420954_SiteId">
    <vt:lpwstr>deff24bb-2089-4400-8c8e-f71e680378b2</vt:lpwstr>
  </property>
  <property fmtid="{D5CDD505-2E9C-101B-9397-08002B2CF9AE}" pid="10" name="MSIP_Label_4ed8881d-4062-46d6-b0ca-1cc939420954_ActionId">
    <vt:lpwstr>6e9c6e05-4213-481f-bdda-f3a415956ec1</vt:lpwstr>
  </property>
  <property fmtid="{D5CDD505-2E9C-101B-9397-08002B2CF9AE}" pid="11" name="MSIP_Label_4ed8881d-4062-46d6-b0ca-1cc939420954_ContentBits">
    <vt:lpwstr>0</vt:lpwstr>
  </property>
</Properties>
</file>