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5.xml" ContentType="application/vnd.openxmlformats-officedocument.wordprocessingml.footer+xml"/>
  <Override PartName="/word/header9.xml" ContentType="application/vnd.openxmlformats-officedocument.wordprocessingml.header+xml"/>
  <Override PartName="/word/footer6.xml" ContentType="application/vnd.openxmlformats-officedocument.wordprocessingml.footer+xml"/>
  <Override PartName="/word/header10.xml" ContentType="application/vnd.openxmlformats-officedocument.wordprocessingml.header+xml"/>
  <Override PartName="/word/footer7.xml" ContentType="application/vnd.openxmlformats-officedocument.wordprocessingml.foot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footer8.xml" ContentType="application/vnd.openxmlformats-officedocument.wordprocessingml.footer+xml"/>
  <Override PartName="/word/header13.xml" ContentType="application/vnd.openxmlformats-officedocument.wordprocessingml.head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Ligh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6480"/>
      </w:tblGrid>
      <w:tr w:rsidR="008443D7" w:rsidRPr="00B2145F" w14:paraId="400DAABF" w14:textId="77777777" w:rsidTr="00C44742">
        <w:tc>
          <w:tcPr>
            <w:tcW w:w="1278" w:type="dxa"/>
          </w:tcPr>
          <w:p w14:paraId="66300E46" w14:textId="77777777" w:rsidR="008443D7" w:rsidRPr="00B2145F" w:rsidRDefault="008443D7" w:rsidP="00B477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B2145F">
              <w:rPr>
                <w:rFonts w:ascii="Angsana New" w:hAnsi="Angsana New" w:cs="Angsana New" w:hint="cs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</w:tcPr>
          <w:p w14:paraId="5CA07C8D" w14:textId="77777777" w:rsidR="008443D7" w:rsidRPr="00B2145F" w:rsidRDefault="008443D7" w:rsidP="00B477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80" w:type="dxa"/>
          </w:tcPr>
          <w:p w14:paraId="13D7275C" w14:textId="77777777" w:rsidR="008443D7" w:rsidRPr="00B2145F" w:rsidRDefault="008443D7" w:rsidP="00B477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B2145F">
              <w:rPr>
                <w:rFonts w:ascii="Angsana New" w:hAnsi="Angsana New" w:cs="Angsana New" w:hint="cs"/>
                <w:sz w:val="30"/>
                <w:szCs w:val="30"/>
                <w:cs/>
              </w:rPr>
              <w:t>สารบัญ</w:t>
            </w:r>
          </w:p>
        </w:tc>
      </w:tr>
      <w:tr w:rsidR="008443D7" w:rsidRPr="00B2145F" w14:paraId="65A7E37E" w14:textId="77777777" w:rsidTr="00C44742">
        <w:tc>
          <w:tcPr>
            <w:tcW w:w="1278" w:type="dxa"/>
          </w:tcPr>
          <w:p w14:paraId="675C2F4F" w14:textId="77777777" w:rsidR="008443D7" w:rsidRPr="00B2145F" w:rsidRDefault="008443D7" w:rsidP="00B477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2145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14:paraId="568FE64E" w14:textId="77777777" w:rsidR="008443D7" w:rsidRPr="00B2145F" w:rsidRDefault="008443D7" w:rsidP="00B477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69831ACC" w14:textId="77777777" w:rsidR="008443D7" w:rsidRPr="00B2145F" w:rsidRDefault="005D13F9" w:rsidP="00B477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2145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8443D7" w:rsidRPr="00B2145F" w14:paraId="130E6844" w14:textId="77777777" w:rsidTr="00C44742">
        <w:tc>
          <w:tcPr>
            <w:tcW w:w="1278" w:type="dxa"/>
          </w:tcPr>
          <w:p w14:paraId="74CF3B60" w14:textId="77777777" w:rsidR="008443D7" w:rsidRPr="00B2145F" w:rsidRDefault="008443D7" w:rsidP="00B477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2145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4D25D393" w14:textId="77777777" w:rsidR="008443D7" w:rsidRPr="00B2145F" w:rsidRDefault="008443D7" w:rsidP="00B477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3F32986D" w14:textId="77777777" w:rsidR="008443D7" w:rsidRPr="00B2145F" w:rsidRDefault="008443D7" w:rsidP="00B477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2145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</w:p>
        </w:tc>
      </w:tr>
      <w:tr w:rsidR="00037C58" w:rsidRPr="00B2145F" w14:paraId="234E31A4" w14:textId="77777777" w:rsidTr="00C44742">
        <w:tc>
          <w:tcPr>
            <w:tcW w:w="1278" w:type="dxa"/>
          </w:tcPr>
          <w:p w14:paraId="702CD7A9" w14:textId="2DDC6932" w:rsidR="00037C58" w:rsidRPr="00B2145F" w:rsidRDefault="00504BFA" w:rsidP="00037C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035A63E3" w14:textId="77777777" w:rsidR="00037C58" w:rsidRPr="00B2145F" w:rsidRDefault="00037C58" w:rsidP="00037C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3DB6A7BF" w14:textId="77777777" w:rsidR="00037C58" w:rsidRPr="00B2145F" w:rsidRDefault="00037C58" w:rsidP="00037C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2145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นโยบายการบัญชีที่สำคัญ</w:t>
            </w:r>
          </w:p>
        </w:tc>
      </w:tr>
      <w:tr w:rsidR="00037C58" w:rsidRPr="00B2145F" w14:paraId="1A69CF1A" w14:textId="77777777" w:rsidTr="00C44742">
        <w:tc>
          <w:tcPr>
            <w:tcW w:w="1278" w:type="dxa"/>
          </w:tcPr>
          <w:p w14:paraId="09D31F99" w14:textId="05122F35" w:rsidR="00037C58" w:rsidRPr="00B2145F" w:rsidRDefault="00504BFA" w:rsidP="00037C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036FDAD8" w14:textId="77777777" w:rsidR="00037C58" w:rsidRPr="00B2145F" w:rsidRDefault="00037C58" w:rsidP="00037C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752B5506" w14:textId="77777777" w:rsidR="00037C58" w:rsidRPr="00B2145F" w:rsidRDefault="00037C58" w:rsidP="00037C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2145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037C58" w:rsidRPr="00B2145F" w14:paraId="3E77CB1E" w14:textId="77777777" w:rsidTr="00C44742">
        <w:tc>
          <w:tcPr>
            <w:tcW w:w="1278" w:type="dxa"/>
          </w:tcPr>
          <w:p w14:paraId="683ADF1A" w14:textId="7CEE7C19" w:rsidR="00037C58" w:rsidRPr="00B2145F" w:rsidRDefault="00504BFA" w:rsidP="00037C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58DCD4D" w14:textId="77777777" w:rsidR="00037C58" w:rsidRPr="00B2145F" w:rsidRDefault="00037C58" w:rsidP="00037C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1C09C92F" w14:textId="77777777" w:rsidR="00037C58" w:rsidRPr="00B2145F" w:rsidRDefault="00037C58" w:rsidP="00037C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2145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</w:tr>
      <w:tr w:rsidR="00037C58" w:rsidRPr="00B2145F" w14:paraId="1E88780E" w14:textId="77777777" w:rsidTr="00C44742">
        <w:tc>
          <w:tcPr>
            <w:tcW w:w="1278" w:type="dxa"/>
          </w:tcPr>
          <w:p w14:paraId="1EA786B8" w14:textId="1B076D9D" w:rsidR="00037C58" w:rsidRDefault="00504BFA" w:rsidP="00037C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1BE7F525" w14:textId="77777777" w:rsidR="00037C58" w:rsidRPr="00B2145F" w:rsidRDefault="00037C58" w:rsidP="00037C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2CB45E0A" w14:textId="0498EA83" w:rsidR="00037C58" w:rsidRPr="00B2145F" w:rsidRDefault="00037C58" w:rsidP="00037C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037C58" w:rsidRPr="00B2145F" w14:paraId="5D5DA827" w14:textId="77777777" w:rsidTr="00C44742">
        <w:tc>
          <w:tcPr>
            <w:tcW w:w="1278" w:type="dxa"/>
          </w:tcPr>
          <w:p w14:paraId="14B81CD6" w14:textId="5E4A44BC" w:rsidR="00037C58" w:rsidRPr="00B2145F" w:rsidRDefault="00504BFA" w:rsidP="00037C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7636F689" w14:textId="77777777" w:rsidR="00037C58" w:rsidRPr="00B2145F" w:rsidRDefault="00037C58" w:rsidP="00037C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359CD9D6" w14:textId="77777777" w:rsidR="00037C58" w:rsidRPr="00B2145F" w:rsidRDefault="00037C58" w:rsidP="00037C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2145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 xml:space="preserve">สินค้าคงเหลือ </w:t>
            </w:r>
          </w:p>
        </w:tc>
      </w:tr>
      <w:tr w:rsidR="00037C58" w:rsidRPr="00B2145F" w14:paraId="2C6C23EE" w14:textId="77777777" w:rsidTr="00C44742">
        <w:tc>
          <w:tcPr>
            <w:tcW w:w="1278" w:type="dxa"/>
          </w:tcPr>
          <w:p w14:paraId="66D2A0D2" w14:textId="2C5754BC" w:rsidR="00037C58" w:rsidRPr="00B2145F" w:rsidRDefault="00504BFA" w:rsidP="00037C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3970944C" w14:textId="77777777" w:rsidR="00037C58" w:rsidRPr="00B2145F" w:rsidRDefault="00037C58" w:rsidP="00037C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2EF5F2B0" w14:textId="43DAF098" w:rsidR="00037C58" w:rsidRPr="00B2145F" w:rsidRDefault="00037C58" w:rsidP="00037C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สินทรัพย์ทางการเงิน</w:t>
            </w:r>
            <w:r w:rsidR="005B297A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หมุนเวียนอื่น</w:t>
            </w:r>
          </w:p>
        </w:tc>
      </w:tr>
      <w:tr w:rsidR="00037C58" w:rsidRPr="00B2145F" w14:paraId="76AB18EB" w14:textId="77777777" w:rsidTr="00C44742">
        <w:tc>
          <w:tcPr>
            <w:tcW w:w="1278" w:type="dxa"/>
          </w:tcPr>
          <w:p w14:paraId="6D08CFF5" w14:textId="1CA45388" w:rsidR="00037C58" w:rsidRPr="00B2145F" w:rsidRDefault="00504BFA" w:rsidP="00037C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061EEA83" w14:textId="77777777" w:rsidR="00037C58" w:rsidRPr="00B2145F" w:rsidRDefault="00037C58" w:rsidP="00037C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6B17447B" w14:textId="77777777" w:rsidR="00037C58" w:rsidRPr="00B2145F" w:rsidRDefault="00037C58" w:rsidP="00037C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2145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</w:tr>
      <w:tr w:rsidR="00037C58" w:rsidRPr="00B2145F" w14:paraId="7644453D" w14:textId="77777777" w:rsidTr="00C44742">
        <w:tc>
          <w:tcPr>
            <w:tcW w:w="1278" w:type="dxa"/>
          </w:tcPr>
          <w:p w14:paraId="1CE7E17D" w14:textId="1AB09C31" w:rsidR="00037C58" w:rsidRPr="00B2145F" w:rsidRDefault="00037C58" w:rsidP="00037C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2145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1</w:t>
            </w:r>
            <w:r w:rsidR="00504BF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06C24477" w14:textId="77777777" w:rsidR="00037C58" w:rsidRPr="00B2145F" w:rsidRDefault="00037C58" w:rsidP="00037C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65C94AB7" w14:textId="77777777" w:rsidR="00037C58" w:rsidRPr="00B2145F" w:rsidRDefault="00037C58" w:rsidP="00037C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2145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037C58" w:rsidRPr="00B2145F" w14:paraId="7BF6F439" w14:textId="77777777" w:rsidTr="00C44742">
        <w:tc>
          <w:tcPr>
            <w:tcW w:w="1278" w:type="dxa"/>
          </w:tcPr>
          <w:p w14:paraId="3421318B" w14:textId="25EC3B12" w:rsidR="00037C58" w:rsidRPr="00B2145F" w:rsidRDefault="00037C58" w:rsidP="00037C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2145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1</w:t>
            </w:r>
            <w:r w:rsidR="00504BF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7876690D" w14:textId="77777777" w:rsidR="00037C58" w:rsidRPr="00B2145F" w:rsidRDefault="00037C58" w:rsidP="00037C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71A90378" w14:textId="77777777" w:rsidR="00037C58" w:rsidRPr="00B2145F" w:rsidRDefault="00037C58" w:rsidP="00037C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2145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สัญญาเช่า</w:t>
            </w:r>
          </w:p>
        </w:tc>
      </w:tr>
      <w:tr w:rsidR="00037C58" w:rsidRPr="00B2145F" w14:paraId="0B4BE64A" w14:textId="77777777" w:rsidTr="00C44742">
        <w:tc>
          <w:tcPr>
            <w:tcW w:w="1278" w:type="dxa"/>
          </w:tcPr>
          <w:p w14:paraId="4C80B19C" w14:textId="7067975B" w:rsidR="00037C58" w:rsidRPr="00B2145F" w:rsidRDefault="00037C58" w:rsidP="00037C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2145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1</w:t>
            </w:r>
            <w:r w:rsidR="00504BF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002A796E" w14:textId="77777777" w:rsidR="00037C58" w:rsidRPr="00B2145F" w:rsidRDefault="00037C58" w:rsidP="00037C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78811692" w14:textId="77777777" w:rsidR="00037C58" w:rsidRPr="00B2145F" w:rsidRDefault="00037C58" w:rsidP="00037C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2145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037C58" w:rsidRPr="00B2145F" w14:paraId="3B3B10F1" w14:textId="77777777" w:rsidTr="00C44742">
        <w:tc>
          <w:tcPr>
            <w:tcW w:w="1278" w:type="dxa"/>
          </w:tcPr>
          <w:p w14:paraId="1980F8B3" w14:textId="4DB81739" w:rsidR="00037C58" w:rsidRPr="00B2145F" w:rsidRDefault="00037C58" w:rsidP="00037C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2145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1</w:t>
            </w:r>
            <w:r w:rsidR="00504BF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03D19EA8" w14:textId="77777777" w:rsidR="00037C58" w:rsidRPr="00B2145F" w:rsidRDefault="00037C58" w:rsidP="00037C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1BC04C47" w14:textId="3352E503" w:rsidR="00037C58" w:rsidRPr="00B2145F" w:rsidRDefault="00037C58" w:rsidP="00037C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2145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ทุน</w:t>
            </w:r>
            <w:r w:rsidR="0088452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เรือนหุ้น</w:t>
            </w:r>
          </w:p>
        </w:tc>
      </w:tr>
      <w:tr w:rsidR="00037C58" w:rsidRPr="00B2145F" w14:paraId="34ECEA84" w14:textId="77777777" w:rsidTr="00C44742">
        <w:tc>
          <w:tcPr>
            <w:tcW w:w="1278" w:type="dxa"/>
          </w:tcPr>
          <w:p w14:paraId="083FEE0D" w14:textId="371BC5D5" w:rsidR="00037C58" w:rsidRPr="00A135F0" w:rsidRDefault="00037C58" w:rsidP="00037C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</w:pPr>
            <w:r w:rsidRPr="00B2145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1</w:t>
            </w:r>
            <w:r w:rsidR="00504BF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179C22A5" w14:textId="77777777" w:rsidR="00037C58" w:rsidRPr="00B2145F" w:rsidRDefault="00037C58" w:rsidP="00037C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5BE9D713" w14:textId="3D040B7E" w:rsidR="00037C58" w:rsidRPr="00B2145F" w:rsidRDefault="00037C58" w:rsidP="00037C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การจ่ายโดยใช้หุ้นเป็นเกณฑ์</w:t>
            </w:r>
          </w:p>
        </w:tc>
      </w:tr>
      <w:tr w:rsidR="00037C58" w:rsidRPr="00B2145F" w14:paraId="7742D326" w14:textId="77777777" w:rsidTr="00C44742">
        <w:tc>
          <w:tcPr>
            <w:tcW w:w="1278" w:type="dxa"/>
          </w:tcPr>
          <w:p w14:paraId="6405BC86" w14:textId="5F70D88A" w:rsidR="00037C58" w:rsidRPr="00A135F0" w:rsidRDefault="00037C58" w:rsidP="00037C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  <w:lang w:val="en-GB"/>
              </w:rPr>
            </w:pPr>
            <w:r w:rsidRPr="00B2145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1</w:t>
            </w:r>
            <w:r w:rsidR="00504BF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4B1E4BC0" w14:textId="77777777" w:rsidR="00037C58" w:rsidRPr="00B2145F" w:rsidRDefault="00037C58" w:rsidP="00037C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644CF43E" w14:textId="70579007" w:rsidR="00037C58" w:rsidRPr="00B2145F" w:rsidRDefault="00037C58" w:rsidP="00037C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2145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สำรอง</w:t>
            </w: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ตามกฎหมาย</w:t>
            </w:r>
          </w:p>
        </w:tc>
      </w:tr>
      <w:tr w:rsidR="00037C58" w:rsidRPr="00B2145F" w14:paraId="659D468A" w14:textId="77777777" w:rsidTr="00C44742">
        <w:tc>
          <w:tcPr>
            <w:tcW w:w="1278" w:type="dxa"/>
          </w:tcPr>
          <w:p w14:paraId="59AB56D5" w14:textId="5BC8B398" w:rsidR="00037C58" w:rsidRPr="00193687" w:rsidRDefault="00037C58" w:rsidP="00037C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  <w:lang w:val="en-GB"/>
              </w:rPr>
            </w:pPr>
            <w:r w:rsidRPr="00B2145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1</w:t>
            </w:r>
            <w:r w:rsidR="00504BF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1D2F174D" w14:textId="77777777" w:rsidR="00037C58" w:rsidRPr="00B2145F" w:rsidRDefault="00037C58" w:rsidP="00037C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329DAA5B" w14:textId="77777777" w:rsidR="00037C58" w:rsidRPr="00B2145F" w:rsidRDefault="00037C58" w:rsidP="00037C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2145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AB5E68" w:rsidRPr="00B2145F" w14:paraId="251DAF6C" w14:textId="77777777" w:rsidTr="00C44742">
        <w:tc>
          <w:tcPr>
            <w:tcW w:w="1278" w:type="dxa"/>
          </w:tcPr>
          <w:p w14:paraId="0934137A" w14:textId="0F7EC120" w:rsidR="00AB5E68" w:rsidRPr="00B2145F" w:rsidRDefault="004B45DD" w:rsidP="00AB5E6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504BF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2DDBDFCD" w14:textId="77777777" w:rsidR="00AB5E68" w:rsidRPr="00B2145F" w:rsidRDefault="00AB5E68" w:rsidP="00AB5E6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672582F4" w14:textId="77777777" w:rsidR="00AB5E68" w:rsidRPr="00B2145F" w:rsidRDefault="00AB5E68" w:rsidP="00AB5E6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2145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 xml:space="preserve">ค่าใช้จ่ายตามลักษณะ </w:t>
            </w:r>
          </w:p>
        </w:tc>
      </w:tr>
      <w:tr w:rsidR="00AB5E68" w:rsidRPr="00B2145F" w14:paraId="7752C7DB" w14:textId="77777777" w:rsidTr="00C44742">
        <w:tc>
          <w:tcPr>
            <w:tcW w:w="1278" w:type="dxa"/>
          </w:tcPr>
          <w:p w14:paraId="7EDF8178" w14:textId="4A02E3B1" w:rsidR="00AB5E68" w:rsidRPr="00B2145F" w:rsidRDefault="004B45DD" w:rsidP="00AB5E6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504BF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5F76E47C" w14:textId="77777777" w:rsidR="00AB5E68" w:rsidRPr="00B2145F" w:rsidRDefault="00AB5E68" w:rsidP="00AB5E6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6F2847AE" w14:textId="77777777" w:rsidR="00AB5E68" w:rsidRPr="00B2145F" w:rsidRDefault="00AB5E68" w:rsidP="00AB5E68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AB5E68" w:rsidRPr="00B2145F" w14:paraId="7E7A5976" w14:textId="77777777" w:rsidTr="00C44742">
        <w:tc>
          <w:tcPr>
            <w:tcW w:w="1278" w:type="dxa"/>
          </w:tcPr>
          <w:p w14:paraId="3DCA2142" w14:textId="41D6F349" w:rsidR="00AB5E68" w:rsidRPr="00B2145F" w:rsidRDefault="00504BFA" w:rsidP="00AB5E6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19</w:t>
            </w:r>
          </w:p>
        </w:tc>
        <w:tc>
          <w:tcPr>
            <w:tcW w:w="270" w:type="dxa"/>
          </w:tcPr>
          <w:p w14:paraId="0E6AAED5" w14:textId="77777777" w:rsidR="00AB5E68" w:rsidRPr="00B2145F" w:rsidRDefault="00AB5E68" w:rsidP="00AB5E6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2DC1CA4B" w14:textId="77777777" w:rsidR="00AB5E68" w:rsidRPr="00B2145F" w:rsidRDefault="00AB5E68" w:rsidP="00AB5E68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กำไรต่อหุ้น</w:t>
            </w:r>
          </w:p>
        </w:tc>
      </w:tr>
      <w:tr w:rsidR="00AB5E68" w:rsidRPr="00B2145F" w14:paraId="79A5FDF0" w14:textId="77777777" w:rsidTr="00C44742">
        <w:tc>
          <w:tcPr>
            <w:tcW w:w="1278" w:type="dxa"/>
          </w:tcPr>
          <w:p w14:paraId="36C7093E" w14:textId="2B9BDFF3" w:rsidR="00AB5E68" w:rsidRPr="00B2145F" w:rsidRDefault="00AB5E68" w:rsidP="00AB5E6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2145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2</w:t>
            </w:r>
            <w:r w:rsidR="00504BF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0CBA4F4A" w14:textId="77777777" w:rsidR="00AB5E68" w:rsidRPr="00B2145F" w:rsidRDefault="00AB5E68" w:rsidP="00AB5E6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62809376" w14:textId="77777777" w:rsidR="00AB5E68" w:rsidRPr="00B2145F" w:rsidRDefault="00AB5E68" w:rsidP="00AB5E6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2145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8A685A" w:rsidRPr="00B2145F" w14:paraId="68C18C72" w14:textId="77777777" w:rsidTr="00C44742">
        <w:tc>
          <w:tcPr>
            <w:tcW w:w="1278" w:type="dxa"/>
          </w:tcPr>
          <w:p w14:paraId="700BEBDA" w14:textId="799C0F0A" w:rsidR="008A685A" w:rsidRPr="00B2145F" w:rsidRDefault="008A685A" w:rsidP="008A68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2145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2</w:t>
            </w:r>
            <w:r w:rsidR="00504BF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1463FA37" w14:textId="77777777" w:rsidR="008A685A" w:rsidRPr="00B2145F" w:rsidRDefault="008A685A" w:rsidP="008A68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5A82D8BC" w14:textId="77777777" w:rsidR="008A685A" w:rsidRPr="00B2145F" w:rsidRDefault="008A685A" w:rsidP="008A68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2145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8A685A" w:rsidRPr="00B2145F" w14:paraId="0FED0DC1" w14:textId="77777777" w:rsidTr="00C44742">
        <w:tc>
          <w:tcPr>
            <w:tcW w:w="1278" w:type="dxa"/>
          </w:tcPr>
          <w:p w14:paraId="6435DDAF" w14:textId="786A5E8F" w:rsidR="008A685A" w:rsidRPr="00B2145F" w:rsidRDefault="008A685A" w:rsidP="008A68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2145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2</w:t>
            </w:r>
            <w:r w:rsidR="00504BF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01866E7A" w14:textId="77777777" w:rsidR="008A685A" w:rsidRPr="00B2145F" w:rsidRDefault="008A685A" w:rsidP="008A68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1D48E104" w14:textId="77777777" w:rsidR="008A685A" w:rsidRPr="00B2145F" w:rsidRDefault="008A685A" w:rsidP="008A68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2145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การบริหารจัดการทุน</w:t>
            </w:r>
          </w:p>
        </w:tc>
      </w:tr>
      <w:tr w:rsidR="008A685A" w:rsidRPr="00B2145F" w14:paraId="10E52AFD" w14:textId="77777777" w:rsidTr="00C44742">
        <w:tc>
          <w:tcPr>
            <w:tcW w:w="1278" w:type="dxa"/>
          </w:tcPr>
          <w:p w14:paraId="1435660B" w14:textId="441818DA" w:rsidR="008A685A" w:rsidRPr="00B2145F" w:rsidRDefault="008A685A" w:rsidP="008A68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2145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2</w:t>
            </w:r>
            <w:r w:rsidR="00504BF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5F986350" w14:textId="77777777" w:rsidR="008A685A" w:rsidRPr="00B2145F" w:rsidRDefault="008A685A" w:rsidP="008A68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7426D5CE" w14:textId="77777777" w:rsidR="008A685A" w:rsidRPr="00B2145F" w:rsidRDefault="008A685A" w:rsidP="008A68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2145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8A685A" w:rsidRPr="00B2145F" w14:paraId="5E8DD694" w14:textId="77777777" w:rsidTr="00C44742">
        <w:tc>
          <w:tcPr>
            <w:tcW w:w="1278" w:type="dxa"/>
          </w:tcPr>
          <w:p w14:paraId="42AED5CC" w14:textId="6403FEEF" w:rsidR="008A685A" w:rsidRPr="00B2145F" w:rsidRDefault="008A685A" w:rsidP="008A68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2145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2</w:t>
            </w:r>
            <w:r w:rsidR="00504BF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484CBB31" w14:textId="77777777" w:rsidR="008A685A" w:rsidRPr="00B2145F" w:rsidRDefault="008A685A" w:rsidP="008A68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42B61699" w14:textId="54467BBB" w:rsidR="008A685A" w:rsidRPr="00B2145F" w:rsidRDefault="008A685A" w:rsidP="008A68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2145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</w:tbl>
    <w:p w14:paraId="65EB5BDC" w14:textId="77777777" w:rsidR="00400975" w:rsidRPr="00B2145F" w:rsidRDefault="009D48A9" w:rsidP="00737B3F">
      <w:pPr>
        <w:rPr>
          <w:rFonts w:ascii="Angsana New" w:hAnsi="Angsana New"/>
        </w:rPr>
      </w:pPr>
      <w:r w:rsidRPr="00B2145F">
        <w:rPr>
          <w:rFonts w:ascii="Angsana New" w:hAnsi="Angsana New" w:hint="cs"/>
        </w:rPr>
        <w:tab/>
      </w:r>
      <w:r w:rsidR="00737B3F" w:rsidRPr="00B2145F">
        <w:rPr>
          <w:rFonts w:ascii="Angsana New" w:hAnsi="Angsana New" w:hint="cs"/>
        </w:rPr>
        <w:tab/>
        <w:t xml:space="preserve">  </w:t>
      </w:r>
    </w:p>
    <w:p w14:paraId="112FEF9A" w14:textId="77777777" w:rsidR="006F32C7" w:rsidRPr="00B2145F" w:rsidRDefault="00400975" w:rsidP="00737B3F">
      <w:pPr>
        <w:rPr>
          <w:rFonts w:ascii="Angsana New" w:hAnsi="Angsana New"/>
          <w:cs/>
        </w:rPr>
      </w:pPr>
      <w:r w:rsidRPr="00B2145F">
        <w:rPr>
          <w:rFonts w:ascii="Angsana New" w:hAnsi="Angsana New" w:hint="cs"/>
          <w:cs/>
        </w:rPr>
        <w:tab/>
      </w:r>
      <w:r w:rsidRPr="00B2145F">
        <w:rPr>
          <w:rFonts w:ascii="Angsana New" w:hAnsi="Angsana New" w:hint="cs"/>
          <w:cs/>
        </w:rPr>
        <w:tab/>
      </w:r>
      <w:r w:rsidR="006F32C7" w:rsidRPr="00B2145F">
        <w:rPr>
          <w:rFonts w:ascii="Angsana New" w:hAnsi="Angsana New" w:hint="cs"/>
          <w:cs/>
        </w:rPr>
        <w:t xml:space="preserve">  </w:t>
      </w:r>
    </w:p>
    <w:p w14:paraId="770790E7" w14:textId="77777777" w:rsidR="006F32C7" w:rsidRPr="00B2145F" w:rsidRDefault="006F32C7" w:rsidP="006F32C7">
      <w:pPr>
        <w:rPr>
          <w:rFonts w:ascii="Angsana New" w:hAnsi="Angsana New"/>
          <w:cs/>
        </w:rPr>
      </w:pPr>
      <w:r w:rsidRPr="00B2145F">
        <w:rPr>
          <w:rFonts w:ascii="Angsana New" w:hAnsi="Angsana New" w:hint="cs"/>
          <w:cs/>
        </w:rPr>
        <w:br w:type="page"/>
      </w:r>
    </w:p>
    <w:p w14:paraId="784EE354" w14:textId="08585699" w:rsidR="005D3DDE" w:rsidRPr="00B2145F" w:rsidRDefault="005D3DDE" w:rsidP="002872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</w:rPr>
      </w:pPr>
      <w:r w:rsidRPr="00B2145F">
        <w:rPr>
          <w:rFonts w:ascii="Angsana New" w:hAnsi="Angsana New" w:hint="cs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0573FFA3" w14:textId="77777777" w:rsidR="005D3DDE" w:rsidRPr="00B2145F" w:rsidRDefault="005D3DDE" w:rsidP="002872F4">
      <w:pPr>
        <w:pStyle w:val="BodyText2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4E22B5E7" w14:textId="1BF8FCCE" w:rsidR="006C31A2" w:rsidRPr="00053EDB" w:rsidRDefault="006C31A2" w:rsidP="002872F4">
      <w:pPr>
        <w:pStyle w:val="BodyText2"/>
        <w:ind w:left="540" w:firstLine="0"/>
        <w:jc w:val="thaiDistribute"/>
        <w:rPr>
          <w:rFonts w:ascii="Angsana New" w:hAnsi="Angsana New"/>
          <w:sz w:val="30"/>
          <w:szCs w:val="30"/>
          <w:lang w:val="en-GB"/>
        </w:rPr>
      </w:pPr>
      <w:r w:rsidRPr="00B2145F">
        <w:rPr>
          <w:rFonts w:ascii="Angsana New" w:hAnsi="Angsana New" w:hint="cs"/>
          <w:sz w:val="30"/>
          <w:szCs w:val="30"/>
          <w:cs/>
        </w:rPr>
        <w:t>งบการเงินได้รับอนุมัติให้ออกงบการเงินจาก</w:t>
      </w:r>
      <w:r w:rsidR="00F222CD" w:rsidRPr="00B2145F">
        <w:rPr>
          <w:rFonts w:ascii="Angsana New" w:hAnsi="Angsana New" w:hint="cs"/>
          <w:sz w:val="30"/>
          <w:szCs w:val="30"/>
          <w:cs/>
        </w:rPr>
        <w:t>คณะ</w:t>
      </w:r>
      <w:r w:rsidRPr="00B2145F">
        <w:rPr>
          <w:rFonts w:ascii="Angsana New" w:hAnsi="Angsana New" w:hint="cs"/>
          <w:sz w:val="30"/>
          <w:szCs w:val="30"/>
          <w:cs/>
        </w:rPr>
        <w:t>กรรมการเมื่อวันที่</w:t>
      </w:r>
      <w:r w:rsidR="00053EDB">
        <w:rPr>
          <w:rFonts w:ascii="Angsana New" w:hAnsi="Angsana New"/>
          <w:sz w:val="30"/>
          <w:szCs w:val="30"/>
        </w:rPr>
        <w:t xml:space="preserve"> </w:t>
      </w:r>
      <w:r w:rsidR="00707EE8">
        <w:rPr>
          <w:rFonts w:ascii="Angsana New" w:hAnsi="Angsana New"/>
          <w:sz w:val="30"/>
          <w:szCs w:val="30"/>
        </w:rPr>
        <w:t>17</w:t>
      </w:r>
      <w:r w:rsidR="00053EDB">
        <w:rPr>
          <w:rFonts w:ascii="Angsana New" w:hAnsi="Angsana New"/>
          <w:sz w:val="30"/>
          <w:szCs w:val="30"/>
        </w:rPr>
        <w:t xml:space="preserve"> </w:t>
      </w:r>
      <w:r w:rsidR="00053EDB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053EDB">
        <w:rPr>
          <w:rFonts w:ascii="Angsana New" w:hAnsi="Angsana New"/>
          <w:sz w:val="30"/>
          <w:szCs w:val="30"/>
          <w:lang w:val="en-GB"/>
        </w:rPr>
        <w:t>256</w:t>
      </w:r>
      <w:r w:rsidR="004F7D64">
        <w:rPr>
          <w:rFonts w:ascii="Angsana New" w:hAnsi="Angsana New"/>
          <w:sz w:val="30"/>
          <w:szCs w:val="30"/>
          <w:lang w:val="en-GB"/>
        </w:rPr>
        <w:t>6</w:t>
      </w:r>
    </w:p>
    <w:p w14:paraId="24A946C5" w14:textId="77777777" w:rsidR="002E2563" w:rsidRPr="00B2145F" w:rsidRDefault="002E2563" w:rsidP="002872F4">
      <w:pPr>
        <w:pStyle w:val="BodyText2"/>
        <w:ind w:left="540" w:firstLine="0"/>
        <w:jc w:val="thaiDistribute"/>
        <w:rPr>
          <w:rFonts w:ascii="Angsana New" w:hAnsi="Angsana New"/>
          <w:sz w:val="30"/>
          <w:szCs w:val="30"/>
          <w:cs/>
        </w:rPr>
      </w:pPr>
    </w:p>
    <w:p w14:paraId="0D0CC3F8" w14:textId="77777777" w:rsidR="00432D09" w:rsidRPr="00B2145F" w:rsidRDefault="000105DF" w:rsidP="006A01AF">
      <w:pPr>
        <w:pStyle w:val="Heading8"/>
        <w:numPr>
          <w:ilvl w:val="0"/>
          <w:numId w:val="16"/>
        </w:numPr>
        <w:tabs>
          <w:tab w:val="left" w:pos="540"/>
        </w:tabs>
        <w:spacing w:line="240" w:lineRule="auto"/>
        <w:ind w:left="540" w:hanging="540"/>
        <w:rPr>
          <w:rFonts w:ascii="Angsana New" w:hAnsi="Angsana New" w:cs="Angsana New"/>
          <w:sz w:val="30"/>
          <w:szCs w:val="30"/>
        </w:rPr>
      </w:pPr>
      <w:r w:rsidRPr="00B2145F">
        <w:rPr>
          <w:rFonts w:ascii="Angsana New" w:hAnsi="Angsana New" w:cs="Angsana New" w:hint="cs"/>
          <w:sz w:val="30"/>
          <w:szCs w:val="30"/>
          <w:cs/>
          <w:lang w:val="th-TH"/>
        </w:rPr>
        <w:t>ข้อมูล</w:t>
      </w:r>
      <w:r w:rsidR="00432D09" w:rsidRPr="00B2145F">
        <w:rPr>
          <w:rFonts w:ascii="Angsana New" w:hAnsi="Angsana New" w:cs="Angsana New" w:hint="cs"/>
          <w:sz w:val="30"/>
          <w:szCs w:val="30"/>
          <w:cs/>
        </w:rPr>
        <w:t>ทั่วไป</w:t>
      </w:r>
    </w:p>
    <w:p w14:paraId="3DC6B0C0" w14:textId="77777777" w:rsidR="002E2563" w:rsidRPr="00B2145F" w:rsidRDefault="002E2563" w:rsidP="002815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A777D4F" w14:textId="13AE48EB" w:rsidR="00F222CD" w:rsidRPr="00B2145F" w:rsidRDefault="00F222CD" w:rsidP="00D21B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  <w:cs/>
        </w:rPr>
      </w:pPr>
      <w:r w:rsidRPr="00B2145F">
        <w:rPr>
          <w:rFonts w:ascii="Angsana New" w:hAnsi="Angsana New" w:hint="cs"/>
          <w:spacing w:val="4"/>
          <w:sz w:val="30"/>
          <w:szCs w:val="30"/>
          <w:cs/>
        </w:rPr>
        <w:t>บริษัท เอ็กโซติค ฟู้ด จำกัด</w:t>
      </w:r>
      <w:r w:rsidR="0073681F" w:rsidRPr="00B2145F">
        <w:rPr>
          <w:rFonts w:ascii="Angsana New" w:hAnsi="Angsana New" w:hint="cs"/>
          <w:spacing w:val="4"/>
          <w:sz w:val="30"/>
          <w:szCs w:val="30"/>
        </w:rPr>
        <w:t xml:space="preserve"> (</w:t>
      </w:r>
      <w:r w:rsidR="0073681F" w:rsidRPr="00B2145F">
        <w:rPr>
          <w:rFonts w:ascii="Angsana New" w:hAnsi="Angsana New" w:hint="cs"/>
          <w:spacing w:val="4"/>
          <w:sz w:val="30"/>
          <w:szCs w:val="30"/>
          <w:cs/>
        </w:rPr>
        <w:t>มหาชน</w:t>
      </w:r>
      <w:r w:rsidR="0073681F" w:rsidRPr="00B2145F">
        <w:rPr>
          <w:rFonts w:ascii="Angsana New" w:hAnsi="Angsana New" w:hint="cs"/>
          <w:spacing w:val="4"/>
          <w:sz w:val="30"/>
          <w:szCs w:val="30"/>
        </w:rPr>
        <w:t xml:space="preserve">) </w:t>
      </w:r>
      <w:r w:rsidRPr="00B2145F">
        <w:rPr>
          <w:rFonts w:ascii="Angsana New" w:hAnsi="Angsana New" w:hint="cs"/>
          <w:spacing w:val="4"/>
          <w:sz w:val="30"/>
          <w:szCs w:val="30"/>
        </w:rPr>
        <w:t xml:space="preserve"> </w:t>
      </w:r>
      <w:r w:rsidRPr="00B2145F">
        <w:rPr>
          <w:rFonts w:ascii="Angsana New" w:hAnsi="Angsana New" w:hint="cs"/>
          <w:spacing w:val="4"/>
          <w:sz w:val="30"/>
          <w:szCs w:val="30"/>
          <w:cs/>
        </w:rPr>
        <w:t>“บริษัท”</w:t>
      </w:r>
      <w:r w:rsidRPr="00B2145F">
        <w:rPr>
          <w:rFonts w:ascii="Angsana New" w:hAnsi="Angsana New" w:hint="cs"/>
          <w:spacing w:val="4"/>
          <w:sz w:val="30"/>
          <w:szCs w:val="30"/>
        </w:rPr>
        <w:t xml:space="preserve"> </w:t>
      </w:r>
      <w:r w:rsidRPr="00B2145F">
        <w:rPr>
          <w:rFonts w:ascii="Angsana New" w:hAnsi="Angsana New" w:hint="cs"/>
          <w:spacing w:val="4"/>
          <w:sz w:val="30"/>
          <w:szCs w:val="30"/>
          <w:cs/>
        </w:rPr>
        <w:t xml:space="preserve"> เป็นนิติบุคคลที่จัดตั้งขึ้นในประเทศไทย</w:t>
      </w:r>
      <w:r w:rsidR="00DB2846" w:rsidRPr="00B2145F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="00627E11" w:rsidRPr="00B2145F">
        <w:rPr>
          <w:rFonts w:ascii="Angsana New" w:hAnsi="Angsana New" w:hint="cs"/>
          <w:spacing w:val="4"/>
          <w:sz w:val="30"/>
          <w:szCs w:val="30"/>
          <w:cs/>
        </w:rPr>
        <w:t>และจดทะเบียนกับ</w:t>
      </w:r>
      <w:r w:rsidR="00627E11" w:rsidRPr="00B2145F">
        <w:rPr>
          <w:rFonts w:ascii="Angsana New" w:hAnsi="Angsana New" w:hint="cs"/>
          <w:sz w:val="30"/>
          <w:szCs w:val="30"/>
          <w:cs/>
        </w:rPr>
        <w:t xml:space="preserve">ตลาดหลักทรัพย์เอ็ม เอ ไอ </w:t>
      </w:r>
      <w:r w:rsidR="00627E11" w:rsidRPr="00B2145F">
        <w:rPr>
          <w:rFonts w:ascii="Angsana New" w:hAnsi="Angsana New" w:hint="cs"/>
          <w:sz w:val="30"/>
          <w:szCs w:val="30"/>
        </w:rPr>
        <w:t xml:space="preserve">(MAI) </w:t>
      </w:r>
      <w:r w:rsidR="00627E11" w:rsidRPr="00B2145F">
        <w:rPr>
          <w:rFonts w:ascii="Angsana New" w:hAnsi="Angsana New" w:hint="cs"/>
          <w:sz w:val="30"/>
          <w:szCs w:val="30"/>
          <w:cs/>
        </w:rPr>
        <w:t>เมื่อ</w:t>
      </w:r>
      <w:r w:rsidR="007169FF" w:rsidRPr="00B2145F">
        <w:rPr>
          <w:rFonts w:ascii="Angsana New" w:hAnsi="Angsana New" w:hint="cs"/>
          <w:sz w:val="30"/>
          <w:szCs w:val="30"/>
          <w:cs/>
        </w:rPr>
        <w:t>เ</w:t>
      </w:r>
      <w:r w:rsidR="00627E11" w:rsidRPr="00B2145F">
        <w:rPr>
          <w:rFonts w:ascii="Angsana New" w:hAnsi="Angsana New" w:hint="cs"/>
          <w:sz w:val="30"/>
          <w:szCs w:val="30"/>
          <w:cs/>
        </w:rPr>
        <w:t xml:space="preserve">ดือนสิงหาคม </w:t>
      </w:r>
      <w:r w:rsidR="00627E11" w:rsidRPr="00B2145F">
        <w:rPr>
          <w:rFonts w:ascii="Angsana New" w:hAnsi="Angsana New" w:hint="cs"/>
          <w:sz w:val="30"/>
          <w:szCs w:val="30"/>
        </w:rPr>
        <w:t>2557</w:t>
      </w:r>
      <w:r w:rsidR="00DF7E50" w:rsidRPr="00B2145F">
        <w:rPr>
          <w:rFonts w:ascii="Angsana New" w:hAnsi="Angsana New" w:hint="cs"/>
          <w:sz w:val="30"/>
          <w:szCs w:val="30"/>
        </w:rPr>
        <w:t xml:space="preserve"> </w:t>
      </w:r>
      <w:r w:rsidR="00627E11" w:rsidRPr="00B2145F">
        <w:rPr>
          <w:rFonts w:ascii="Angsana New" w:hAnsi="Angsana New" w:hint="cs"/>
          <w:sz w:val="30"/>
          <w:szCs w:val="30"/>
          <w:cs/>
        </w:rPr>
        <w:t>โดยมีที่อยู่จดทะเบียนของบริษัท</w:t>
      </w:r>
      <w:r w:rsidR="00627E11" w:rsidRPr="00B2145F">
        <w:rPr>
          <w:rFonts w:ascii="Angsana New" w:hAnsi="Angsana New" w:hint="cs"/>
          <w:sz w:val="30"/>
          <w:szCs w:val="30"/>
        </w:rPr>
        <w:t xml:space="preserve"> </w:t>
      </w:r>
      <w:r w:rsidR="00627E11" w:rsidRPr="00B2145F">
        <w:rPr>
          <w:rFonts w:ascii="Angsana New" w:hAnsi="Angsana New" w:hint="cs"/>
          <w:sz w:val="30"/>
          <w:szCs w:val="30"/>
          <w:cs/>
        </w:rPr>
        <w:t>ดังนี้</w:t>
      </w:r>
    </w:p>
    <w:p w14:paraId="250F0516" w14:textId="77777777" w:rsidR="00F222CD" w:rsidRPr="00B2145F" w:rsidRDefault="00F222CD" w:rsidP="00D21B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90346A7" w14:textId="77777777" w:rsidR="00707EE8" w:rsidRPr="007C2744" w:rsidRDefault="00F222CD" w:rsidP="00707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7C2744">
        <w:rPr>
          <w:rFonts w:ascii="Angsana New" w:hAnsi="Angsana New"/>
          <w:spacing w:val="-2"/>
          <w:sz w:val="30"/>
          <w:szCs w:val="30"/>
          <w:cs/>
        </w:rPr>
        <w:t>สำนักงานใหญ่</w:t>
      </w:r>
      <w:r w:rsidRPr="007C2744">
        <w:rPr>
          <w:rFonts w:ascii="Angsana New" w:hAnsi="Angsana New"/>
          <w:spacing w:val="-2"/>
          <w:sz w:val="30"/>
          <w:szCs w:val="30"/>
        </w:rPr>
        <w:t xml:space="preserve"> :</w:t>
      </w:r>
      <w:r w:rsidR="00F31083" w:rsidRPr="007C2744">
        <w:rPr>
          <w:rFonts w:ascii="Angsana New" w:hAnsi="Angsana New"/>
          <w:spacing w:val="-2"/>
          <w:sz w:val="30"/>
          <w:szCs w:val="30"/>
        </w:rPr>
        <w:t xml:space="preserve"> </w:t>
      </w:r>
      <w:r w:rsidR="00707EE8" w:rsidRPr="007C2744">
        <w:rPr>
          <w:rFonts w:ascii="Angsana New" w:hAnsi="Angsana New"/>
          <w:spacing w:val="-2"/>
          <w:sz w:val="30"/>
          <w:szCs w:val="30"/>
          <w:cs/>
        </w:rPr>
        <w:t xml:space="preserve">เลขที่ </w:t>
      </w:r>
      <w:r w:rsidR="00707EE8" w:rsidRPr="007C2744">
        <w:rPr>
          <w:rFonts w:ascii="Angsana New" w:hAnsi="Angsana New"/>
          <w:spacing w:val="-2"/>
          <w:sz w:val="30"/>
          <w:szCs w:val="30"/>
        </w:rPr>
        <w:t>130 -132</w:t>
      </w:r>
      <w:r w:rsidR="00707EE8" w:rsidRPr="007C2744">
        <w:rPr>
          <w:rFonts w:ascii="Angsana New" w:hAnsi="Angsana New"/>
          <w:spacing w:val="-2"/>
          <w:sz w:val="30"/>
          <w:szCs w:val="30"/>
          <w:cs/>
        </w:rPr>
        <w:t xml:space="preserve"> อาคารสินธรทาวเวอร์</w:t>
      </w:r>
      <w:r w:rsidR="00707EE8" w:rsidRPr="007C2744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707EE8" w:rsidRPr="007C2744">
        <w:rPr>
          <w:rFonts w:ascii="Angsana New" w:hAnsi="Angsana New"/>
          <w:spacing w:val="-2"/>
          <w:sz w:val="30"/>
          <w:szCs w:val="30"/>
        </w:rPr>
        <w:t xml:space="preserve">2 </w:t>
      </w:r>
      <w:r w:rsidR="00707EE8" w:rsidRPr="007C2744">
        <w:rPr>
          <w:rFonts w:ascii="Angsana New" w:hAnsi="Angsana New"/>
          <w:spacing w:val="-2"/>
          <w:sz w:val="30"/>
          <w:szCs w:val="30"/>
          <w:cs/>
        </w:rPr>
        <w:t>ชั</w:t>
      </w:r>
      <w:r w:rsidR="00707EE8" w:rsidRPr="007C2744">
        <w:rPr>
          <w:rFonts w:ascii="Angsana New" w:hAnsi="Angsana New" w:hint="cs"/>
          <w:spacing w:val="-2"/>
          <w:sz w:val="30"/>
          <w:szCs w:val="30"/>
          <w:cs/>
        </w:rPr>
        <w:t>้</w:t>
      </w:r>
      <w:r w:rsidR="00707EE8" w:rsidRPr="007C2744">
        <w:rPr>
          <w:rFonts w:ascii="Angsana New" w:hAnsi="Angsana New"/>
          <w:spacing w:val="-2"/>
          <w:sz w:val="30"/>
          <w:szCs w:val="30"/>
          <w:cs/>
        </w:rPr>
        <w:t xml:space="preserve">นที่ </w:t>
      </w:r>
      <w:r w:rsidR="00707EE8" w:rsidRPr="007C2744">
        <w:rPr>
          <w:rFonts w:ascii="Angsana New" w:hAnsi="Angsana New"/>
          <w:spacing w:val="-2"/>
          <w:sz w:val="30"/>
          <w:szCs w:val="30"/>
        </w:rPr>
        <w:t xml:space="preserve">9 </w:t>
      </w:r>
      <w:r w:rsidR="00707EE8" w:rsidRPr="007C2744">
        <w:rPr>
          <w:rFonts w:ascii="Angsana New" w:hAnsi="Angsana New"/>
          <w:spacing w:val="-2"/>
          <w:sz w:val="30"/>
          <w:szCs w:val="30"/>
          <w:cs/>
        </w:rPr>
        <w:t>ถนนวิทยุ แขวงลุมพินี เขตปทุมวัน</w:t>
      </w:r>
      <w:r w:rsidR="00707EE8" w:rsidRPr="007C2744">
        <w:rPr>
          <w:rFonts w:ascii="Angsana New" w:hAnsi="Angsana New"/>
          <w:spacing w:val="-2"/>
          <w:sz w:val="30"/>
          <w:szCs w:val="30"/>
        </w:rPr>
        <w:t xml:space="preserve"> </w:t>
      </w:r>
      <w:r w:rsidR="00707EE8" w:rsidRPr="007C2744">
        <w:rPr>
          <w:rFonts w:ascii="Angsana New" w:hAnsi="Angsana New"/>
          <w:spacing w:val="-2"/>
          <w:sz w:val="30"/>
          <w:szCs w:val="30"/>
          <w:cs/>
        </w:rPr>
        <w:t>กรุงเทพมหานคร</w:t>
      </w:r>
    </w:p>
    <w:p w14:paraId="3DEC1731" w14:textId="736F439B" w:rsidR="00707EE8" w:rsidRPr="007C2744" w:rsidRDefault="00707EE8" w:rsidP="00707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  <w:r w:rsidRPr="007C2744">
        <w:rPr>
          <w:rFonts w:ascii="Angsana New" w:hAnsi="Angsana New"/>
          <w:sz w:val="30"/>
          <w:szCs w:val="30"/>
          <w:cs/>
        </w:rPr>
        <w:t>สำนักงานสาขา</w:t>
      </w:r>
      <w:r w:rsidRPr="007C2744">
        <w:rPr>
          <w:rFonts w:ascii="Angsana New" w:hAnsi="Angsana New"/>
          <w:sz w:val="30"/>
          <w:szCs w:val="30"/>
        </w:rPr>
        <w:t xml:space="preserve"> : </w:t>
      </w:r>
      <w:r w:rsidRPr="007C2744">
        <w:rPr>
          <w:rFonts w:ascii="Angsana New" w:hAnsi="Angsana New"/>
          <w:sz w:val="30"/>
          <w:szCs w:val="30"/>
          <w:cs/>
        </w:rPr>
        <w:t xml:space="preserve">เลขที่ </w:t>
      </w:r>
      <w:r w:rsidRPr="007C2744">
        <w:rPr>
          <w:rFonts w:ascii="Angsana New" w:hAnsi="Angsana New"/>
          <w:sz w:val="30"/>
          <w:szCs w:val="30"/>
        </w:rPr>
        <w:t>49</w:t>
      </w:r>
      <w:r w:rsidRPr="007C2744">
        <w:rPr>
          <w:rFonts w:ascii="Angsana New" w:hAnsi="Angsana New" w:hint="cs"/>
          <w:sz w:val="30"/>
          <w:szCs w:val="30"/>
          <w:cs/>
        </w:rPr>
        <w:t>/</w:t>
      </w:r>
      <w:r w:rsidRPr="007C2744">
        <w:rPr>
          <w:rFonts w:ascii="Angsana New" w:hAnsi="Angsana New"/>
          <w:sz w:val="30"/>
          <w:szCs w:val="30"/>
        </w:rPr>
        <w:t xml:space="preserve">42 </w:t>
      </w:r>
      <w:r w:rsidRPr="007C2744">
        <w:rPr>
          <w:rFonts w:ascii="Angsana New" w:hAnsi="Angsana New"/>
          <w:sz w:val="30"/>
          <w:szCs w:val="30"/>
          <w:cs/>
        </w:rPr>
        <w:t xml:space="preserve">หมู่ 5 ตำบลทุ่งสุขลา อำเภอศรีราชา จังหวัดชลบุรี </w:t>
      </w:r>
    </w:p>
    <w:p w14:paraId="5BC903F0" w14:textId="2AD8425F" w:rsidR="00492E02" w:rsidRPr="007C2744" w:rsidRDefault="00492E02" w:rsidP="00492E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7C2744">
        <w:rPr>
          <w:rFonts w:ascii="Angsana New" w:hAnsi="Angsana New"/>
          <w:sz w:val="30"/>
          <w:szCs w:val="30"/>
          <w:cs/>
        </w:rPr>
        <w:t>สำนักงานสาขา</w:t>
      </w:r>
      <w:r w:rsidR="00F31083" w:rsidRPr="007C2744">
        <w:rPr>
          <w:rFonts w:ascii="Angsana New" w:hAnsi="Angsana New"/>
          <w:sz w:val="30"/>
          <w:szCs w:val="30"/>
        </w:rPr>
        <w:t xml:space="preserve"> </w:t>
      </w:r>
      <w:r w:rsidRPr="007C2744">
        <w:rPr>
          <w:rFonts w:ascii="Angsana New" w:hAnsi="Angsana New"/>
          <w:sz w:val="30"/>
          <w:szCs w:val="30"/>
        </w:rPr>
        <w:t>:</w:t>
      </w:r>
      <w:r w:rsidR="00F31083" w:rsidRPr="007C2744">
        <w:rPr>
          <w:rFonts w:ascii="Angsana New" w:hAnsi="Angsana New"/>
          <w:sz w:val="30"/>
          <w:szCs w:val="30"/>
        </w:rPr>
        <w:t xml:space="preserve"> </w:t>
      </w:r>
      <w:r w:rsidRPr="007C2744">
        <w:rPr>
          <w:rFonts w:ascii="Angsana New" w:hAnsi="Angsana New"/>
          <w:sz w:val="30"/>
          <w:szCs w:val="30"/>
          <w:cs/>
        </w:rPr>
        <w:t xml:space="preserve">เลขที่ </w:t>
      </w:r>
      <w:r w:rsidR="001B2B6C" w:rsidRPr="007C2744">
        <w:rPr>
          <w:rFonts w:ascii="Angsana New" w:hAnsi="Angsana New"/>
          <w:sz w:val="30"/>
          <w:szCs w:val="30"/>
        </w:rPr>
        <w:t>7</w:t>
      </w:r>
      <w:r w:rsidR="001B2B6C" w:rsidRPr="007C2744">
        <w:rPr>
          <w:rFonts w:ascii="Angsana New" w:hAnsi="Angsana New" w:hint="cs"/>
          <w:sz w:val="30"/>
          <w:szCs w:val="30"/>
          <w:cs/>
        </w:rPr>
        <w:t>/</w:t>
      </w:r>
      <w:r w:rsidR="001B2B6C" w:rsidRPr="007C2744">
        <w:rPr>
          <w:rFonts w:ascii="Angsana New" w:hAnsi="Angsana New"/>
          <w:sz w:val="30"/>
          <w:szCs w:val="30"/>
        </w:rPr>
        <w:t xml:space="preserve">474 </w:t>
      </w:r>
      <w:r w:rsidRPr="007C2744">
        <w:rPr>
          <w:rFonts w:ascii="Angsana New" w:hAnsi="Angsana New"/>
          <w:sz w:val="30"/>
          <w:szCs w:val="30"/>
          <w:cs/>
        </w:rPr>
        <w:t>หมู่ที่</w:t>
      </w:r>
      <w:r w:rsidR="001B2B6C" w:rsidRPr="007C2744">
        <w:rPr>
          <w:rFonts w:ascii="Angsana New" w:hAnsi="Angsana New"/>
          <w:sz w:val="30"/>
          <w:szCs w:val="30"/>
        </w:rPr>
        <w:t xml:space="preserve"> 6 </w:t>
      </w:r>
      <w:r w:rsidRPr="007C2744">
        <w:rPr>
          <w:rFonts w:ascii="Angsana New" w:hAnsi="Angsana New"/>
          <w:sz w:val="30"/>
          <w:szCs w:val="30"/>
          <w:cs/>
        </w:rPr>
        <w:t>ตำบลมาบยางพร อำเภอปลวกแดง จังหวัดระยอง</w:t>
      </w:r>
    </w:p>
    <w:p w14:paraId="73D6984D" w14:textId="356DECC6" w:rsidR="00627E11" w:rsidRPr="007C2744" w:rsidRDefault="00627E11" w:rsidP="00BC06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7C2744">
        <w:rPr>
          <w:rFonts w:ascii="Angsana New" w:hAnsi="Angsana New"/>
          <w:sz w:val="30"/>
          <w:szCs w:val="30"/>
          <w:cs/>
        </w:rPr>
        <w:t>สำนักงานสาขา</w:t>
      </w:r>
      <w:r w:rsidR="00F31083" w:rsidRPr="007C2744">
        <w:rPr>
          <w:rFonts w:ascii="Angsana New" w:hAnsi="Angsana New"/>
          <w:sz w:val="30"/>
          <w:szCs w:val="30"/>
        </w:rPr>
        <w:t xml:space="preserve"> </w:t>
      </w:r>
      <w:r w:rsidRPr="007C2744">
        <w:rPr>
          <w:rFonts w:ascii="Angsana New" w:hAnsi="Angsana New"/>
          <w:sz w:val="30"/>
          <w:szCs w:val="30"/>
        </w:rPr>
        <w:t>:</w:t>
      </w:r>
      <w:r w:rsidR="00F31083" w:rsidRPr="007C2744">
        <w:rPr>
          <w:rFonts w:ascii="Angsana New" w:hAnsi="Angsana New"/>
          <w:sz w:val="30"/>
          <w:szCs w:val="30"/>
        </w:rPr>
        <w:t xml:space="preserve"> </w:t>
      </w:r>
      <w:r w:rsidR="00157FAF" w:rsidRPr="007C2744">
        <w:rPr>
          <w:rFonts w:ascii="Angsana New" w:hAnsi="Angsana New"/>
          <w:sz w:val="30"/>
          <w:szCs w:val="30"/>
          <w:cs/>
        </w:rPr>
        <w:t xml:space="preserve">เลขที่ </w:t>
      </w:r>
      <w:r w:rsidR="00735B31">
        <w:rPr>
          <w:rFonts w:ascii="Angsana New" w:hAnsi="Angsana New"/>
          <w:sz w:val="30"/>
          <w:szCs w:val="30"/>
        </w:rPr>
        <w:t>119/1</w:t>
      </w:r>
      <w:r w:rsidR="001B2B6C" w:rsidRPr="007C2744">
        <w:rPr>
          <w:rFonts w:ascii="Angsana New" w:hAnsi="Angsana New"/>
          <w:sz w:val="30"/>
          <w:szCs w:val="30"/>
        </w:rPr>
        <w:t xml:space="preserve"> </w:t>
      </w:r>
      <w:r w:rsidR="00157FAF" w:rsidRPr="007C2744">
        <w:rPr>
          <w:rFonts w:ascii="Angsana New" w:hAnsi="Angsana New"/>
          <w:sz w:val="30"/>
          <w:szCs w:val="30"/>
          <w:cs/>
        </w:rPr>
        <w:t xml:space="preserve">หมู่ </w:t>
      </w:r>
      <w:r w:rsidR="00735B31">
        <w:rPr>
          <w:rFonts w:ascii="Angsana New" w:hAnsi="Angsana New"/>
          <w:sz w:val="30"/>
          <w:szCs w:val="30"/>
        </w:rPr>
        <w:t>6</w:t>
      </w:r>
      <w:r w:rsidR="00157FAF" w:rsidRPr="007C2744">
        <w:rPr>
          <w:rFonts w:ascii="Angsana New" w:hAnsi="Angsana New"/>
          <w:sz w:val="30"/>
          <w:szCs w:val="30"/>
          <w:cs/>
        </w:rPr>
        <w:t xml:space="preserve"> ตำบลทับยายเชียง อำเภอพรหมพิราม จังหวัดพิษณุโลก </w:t>
      </w:r>
    </w:p>
    <w:p w14:paraId="0A9DBC8F" w14:textId="77777777" w:rsidR="00F222CD" w:rsidRPr="00B2145F" w:rsidRDefault="00F222CD" w:rsidP="00D21B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05773B8" w14:textId="12FB7070" w:rsidR="00F222CD" w:rsidRPr="00B2145F" w:rsidRDefault="00363569" w:rsidP="00D21B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2145F">
        <w:rPr>
          <w:rFonts w:ascii="Angsana New" w:hAnsi="Angsana New" w:hint="cs"/>
          <w:sz w:val="30"/>
          <w:szCs w:val="30"/>
          <w:cs/>
        </w:rPr>
        <w:t>ผู้ถือหุ้นรายใหญ่</w:t>
      </w:r>
      <w:r w:rsidR="001258A0">
        <w:rPr>
          <w:rFonts w:ascii="Angsana New" w:hAnsi="Angsana New" w:hint="cs"/>
          <w:sz w:val="30"/>
          <w:szCs w:val="30"/>
          <w:cs/>
        </w:rPr>
        <w:t>ในระหว่างปี</w:t>
      </w:r>
      <w:r w:rsidR="00F222CD" w:rsidRPr="00B2145F">
        <w:rPr>
          <w:rFonts w:ascii="Angsana New" w:hAnsi="Angsana New" w:hint="cs"/>
          <w:sz w:val="30"/>
          <w:szCs w:val="30"/>
          <w:cs/>
        </w:rPr>
        <w:t xml:space="preserve">ได้แก่ </w:t>
      </w:r>
      <w:r w:rsidR="0073681F" w:rsidRPr="00B2145F">
        <w:rPr>
          <w:rFonts w:ascii="Angsana New" w:hAnsi="Angsana New" w:hint="cs"/>
          <w:sz w:val="30"/>
          <w:szCs w:val="30"/>
          <w:cs/>
        </w:rPr>
        <w:t>กลุ่มครอบครัวจันทรัช</w:t>
      </w:r>
      <w:r w:rsidR="00DB2846" w:rsidRPr="00B2145F">
        <w:rPr>
          <w:rFonts w:ascii="Angsana New" w:hAnsi="Angsana New" w:hint="cs"/>
          <w:sz w:val="30"/>
          <w:szCs w:val="30"/>
          <w:cs/>
        </w:rPr>
        <w:t xml:space="preserve"> </w:t>
      </w:r>
      <w:r w:rsidR="0073681F" w:rsidRPr="00B2145F">
        <w:rPr>
          <w:rFonts w:ascii="Angsana New" w:hAnsi="Angsana New" w:hint="cs"/>
          <w:sz w:val="30"/>
          <w:szCs w:val="30"/>
          <w:cs/>
        </w:rPr>
        <w:t>ซึ่งถือหุ้นในบริษัท</w:t>
      </w:r>
      <w:r w:rsidR="00DB2846" w:rsidRPr="00B2145F">
        <w:rPr>
          <w:rFonts w:ascii="Angsana New" w:hAnsi="Angsana New" w:hint="cs"/>
          <w:sz w:val="30"/>
          <w:szCs w:val="30"/>
          <w:cs/>
        </w:rPr>
        <w:t>รวม</w:t>
      </w:r>
      <w:r w:rsidR="00DB2846" w:rsidRPr="003547F5">
        <w:rPr>
          <w:rFonts w:ascii="Angsana New" w:hAnsi="Angsana New" w:hint="cs"/>
          <w:sz w:val="30"/>
          <w:szCs w:val="30"/>
          <w:cs/>
        </w:rPr>
        <w:t>ร้อยละ</w:t>
      </w:r>
      <w:r w:rsidR="00F222CD" w:rsidRPr="003547F5">
        <w:rPr>
          <w:rFonts w:ascii="Angsana New" w:hAnsi="Angsana New" w:hint="cs"/>
          <w:sz w:val="30"/>
          <w:szCs w:val="30"/>
        </w:rPr>
        <w:t xml:space="preserve"> </w:t>
      </w:r>
      <w:r w:rsidR="00A24487" w:rsidRPr="003547F5">
        <w:rPr>
          <w:rFonts w:ascii="Angsana New" w:hAnsi="Angsana New"/>
          <w:spacing w:val="-6"/>
          <w:sz w:val="30"/>
          <w:szCs w:val="30"/>
        </w:rPr>
        <w:t>60.</w:t>
      </w:r>
      <w:r w:rsidR="003547F5" w:rsidRPr="003547F5">
        <w:rPr>
          <w:rFonts w:ascii="Angsana New" w:hAnsi="Angsana New"/>
          <w:spacing w:val="-6"/>
          <w:sz w:val="30"/>
          <w:szCs w:val="30"/>
        </w:rPr>
        <w:t>01</w:t>
      </w:r>
    </w:p>
    <w:p w14:paraId="15FF3569" w14:textId="77777777" w:rsidR="00F222CD" w:rsidRPr="00B2145F" w:rsidRDefault="00F222CD" w:rsidP="00F222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AB0AF45" w14:textId="49FE0CF4" w:rsidR="00454714" w:rsidRPr="00B2145F" w:rsidRDefault="00454714" w:rsidP="004547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B2145F">
        <w:rPr>
          <w:rFonts w:ascii="Angsana New" w:hAnsi="Angsana New" w:hint="cs"/>
          <w:sz w:val="30"/>
          <w:szCs w:val="30"/>
          <w:cs/>
        </w:rPr>
        <w:t xml:space="preserve">บริษัทดำเนินธุรกิจหลักเกี่ยวกับการผลิตและจัดจำหน่ายซอสปรุงรส น้ำจิ้มปรุงรส </w:t>
      </w:r>
      <w:r w:rsidR="00442D4F">
        <w:rPr>
          <w:rFonts w:ascii="Angsana New" w:hAnsi="Angsana New" w:hint="cs"/>
          <w:sz w:val="30"/>
          <w:szCs w:val="30"/>
          <w:cs/>
        </w:rPr>
        <w:t>เครื่องปรุงแกง</w:t>
      </w:r>
      <w:r w:rsidRPr="00B2145F">
        <w:rPr>
          <w:rFonts w:ascii="Angsana New" w:hAnsi="Angsana New" w:hint="cs"/>
          <w:sz w:val="30"/>
          <w:szCs w:val="30"/>
          <w:cs/>
        </w:rPr>
        <w:t xml:space="preserve"> เครื่องกระป๋อง รวมถึงผลิตภัณฑ์จากพืชผักผลไม้</w:t>
      </w:r>
    </w:p>
    <w:p w14:paraId="6740D7C2" w14:textId="77777777" w:rsidR="004E72FB" w:rsidRPr="00B2145F" w:rsidRDefault="004E72FB" w:rsidP="00D21B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DA22AAF" w14:textId="77777777" w:rsidR="00F75022" w:rsidRPr="00B2145F" w:rsidRDefault="00F75022" w:rsidP="006A01AF">
      <w:pPr>
        <w:pStyle w:val="Heading8"/>
        <w:numPr>
          <w:ilvl w:val="0"/>
          <w:numId w:val="16"/>
        </w:numPr>
        <w:tabs>
          <w:tab w:val="left" w:pos="540"/>
        </w:tabs>
        <w:spacing w:line="240" w:lineRule="auto"/>
        <w:ind w:left="540" w:hanging="540"/>
        <w:rPr>
          <w:rFonts w:ascii="Angsana New" w:hAnsi="Angsana New" w:cs="Angsana New"/>
          <w:sz w:val="30"/>
          <w:szCs w:val="30"/>
          <w:cs/>
          <w:lang w:val="th-TH"/>
        </w:rPr>
      </w:pPr>
      <w:r w:rsidRPr="00B2145F">
        <w:rPr>
          <w:rFonts w:ascii="Angsana New" w:hAnsi="Angsana New" w:cs="Angsana New" w:hint="cs"/>
          <w:sz w:val="30"/>
          <w:szCs w:val="30"/>
          <w:cs/>
          <w:lang w:val="th-TH"/>
        </w:rPr>
        <w:t xml:space="preserve">เกณฑ์การจัดทำงบการเงิน </w:t>
      </w:r>
    </w:p>
    <w:p w14:paraId="60A498E6" w14:textId="77777777" w:rsidR="00531FA7" w:rsidRDefault="00531FA7" w:rsidP="00053E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4"/>
          <w:sz w:val="30"/>
          <w:szCs w:val="30"/>
        </w:rPr>
      </w:pPr>
    </w:p>
    <w:p w14:paraId="05BAF4FF" w14:textId="080516AE" w:rsidR="00F222CD" w:rsidRDefault="00F222CD" w:rsidP="00053E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531FA7">
        <w:rPr>
          <w:rFonts w:ascii="Angsana New" w:hAnsi="Angsana New" w:hint="cs"/>
          <w:spacing w:val="4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="00053EDB" w:rsidRPr="00531FA7">
        <w:rPr>
          <w:rFonts w:ascii="Angsana New" w:hAnsi="Angsana New"/>
          <w:spacing w:val="4"/>
          <w:sz w:val="30"/>
          <w:szCs w:val="30"/>
        </w:rPr>
        <w:br/>
      </w:r>
      <w:r w:rsidRPr="00531FA7">
        <w:rPr>
          <w:rFonts w:ascii="Angsana New" w:hAnsi="Angsana New" w:hint="cs"/>
          <w:spacing w:val="-6"/>
          <w:sz w:val="30"/>
          <w:szCs w:val="30"/>
          <w:cs/>
        </w:rPr>
        <w:t xml:space="preserve">สภาวิชาชีพบัญชีฯ </w:t>
      </w:r>
      <w:r w:rsidR="00B04F91" w:rsidRPr="00531FA7">
        <w:rPr>
          <w:rFonts w:ascii="Angsana New" w:hAnsi="Angsana New" w:hint="cs"/>
          <w:spacing w:val="-6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053EDB" w:rsidRPr="00531FA7">
        <w:rPr>
          <w:rFonts w:ascii="Angsana New" w:hAnsi="Angsana New" w:hint="cs"/>
          <w:spacing w:val="-6"/>
          <w:sz w:val="30"/>
          <w:szCs w:val="30"/>
          <w:cs/>
        </w:rPr>
        <w:t xml:space="preserve"> งบการเงินนี้</w:t>
      </w:r>
      <w:r w:rsidR="00053EDB" w:rsidRPr="00531FA7">
        <w:rPr>
          <w:rFonts w:ascii="Angsana New" w:hAnsi="Angsana New" w:hint="cs"/>
          <w:spacing w:val="-4"/>
          <w:sz w:val="30"/>
          <w:szCs w:val="30"/>
          <w:cs/>
        </w:rPr>
        <w:t>นำเสนอเป็นเงินบาทซึ่งเป็นสกุลเงินที่ใช้ในการดำเนินงานของบริษัท นโยบายการบัญชีที่เปิดเผยในหมายเหตุข้อ</w:t>
      </w:r>
      <w:r w:rsidR="004B45DD">
        <w:rPr>
          <w:rFonts w:ascii="Angsana New" w:hAnsi="Angsana New"/>
          <w:spacing w:val="-4"/>
          <w:sz w:val="30"/>
          <w:szCs w:val="30"/>
        </w:rPr>
        <w:t xml:space="preserve"> </w:t>
      </w:r>
      <w:r w:rsidR="002771D1">
        <w:rPr>
          <w:rFonts w:ascii="Angsana New" w:hAnsi="Angsana New"/>
          <w:spacing w:val="-4"/>
          <w:sz w:val="30"/>
          <w:szCs w:val="30"/>
        </w:rPr>
        <w:t>3</w:t>
      </w:r>
      <w:r w:rsidR="004B45DD">
        <w:rPr>
          <w:rFonts w:ascii="Angsana New" w:hAnsi="Angsana New"/>
          <w:spacing w:val="-4"/>
          <w:sz w:val="30"/>
          <w:szCs w:val="30"/>
        </w:rPr>
        <w:t xml:space="preserve"> </w:t>
      </w:r>
      <w:r w:rsidR="004B45DD">
        <w:rPr>
          <w:rFonts w:ascii="Angsana New" w:hAnsi="Angsana New"/>
          <w:spacing w:val="-4"/>
          <w:sz w:val="30"/>
          <w:szCs w:val="30"/>
        </w:rPr>
        <w:br/>
      </w:r>
      <w:r w:rsidR="00053EDB" w:rsidRPr="00531FA7">
        <w:rPr>
          <w:rFonts w:ascii="Angsana New" w:hAnsi="Angsana New" w:hint="cs"/>
          <w:sz w:val="30"/>
          <w:szCs w:val="30"/>
          <w:cs/>
        </w:rPr>
        <w:t>ได้ถือปฏิบัติโดยสม่ำเสมอสำหรับงบการเงินทุกรอบระยะเวลาที่รายงาน</w:t>
      </w:r>
      <w:r w:rsidR="003036BD">
        <w:rPr>
          <w:rFonts w:ascii="Angsana New" w:hAnsi="Angsana New"/>
          <w:sz w:val="30"/>
          <w:szCs w:val="30"/>
        </w:rPr>
        <w:t xml:space="preserve"> </w:t>
      </w:r>
    </w:p>
    <w:p w14:paraId="43EA8B26" w14:textId="77777777" w:rsidR="00531FA7" w:rsidRDefault="00531FA7" w:rsidP="00053E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53BEACB6" w14:textId="20A396A0" w:rsidR="004B45DD" w:rsidRPr="007416F0" w:rsidRDefault="004B45DD" w:rsidP="004B45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416F0">
        <w:rPr>
          <w:rFonts w:ascii="Angsana New" w:hAnsi="Angsana New"/>
          <w:sz w:val="30"/>
          <w:szCs w:val="30"/>
          <w:cs/>
        </w:rPr>
        <w:t xml:space="preserve">บริษัทได้ถือปฏิบัติตามมาตรฐานการรายงานทางการเงินฉบับปรับปรุงซึ่งมีผลบังคับใช้ตั้งแต่รอบระยะเวลาบัญชีที่เริ่มในหรือหลังวันที่ </w:t>
      </w:r>
      <w:r w:rsidRPr="007416F0">
        <w:rPr>
          <w:rFonts w:ascii="Angsana New" w:hAnsi="Angsana New"/>
          <w:sz w:val="30"/>
          <w:szCs w:val="30"/>
        </w:rPr>
        <w:t>1</w:t>
      </w:r>
      <w:r w:rsidRPr="007416F0">
        <w:rPr>
          <w:rFonts w:ascii="Angsana New" w:hAnsi="Angsana New"/>
          <w:sz w:val="30"/>
          <w:szCs w:val="30"/>
          <w:cs/>
        </w:rPr>
        <w:t xml:space="preserve"> </w:t>
      </w:r>
      <w:r w:rsidRPr="007416F0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Pr="007416F0">
        <w:rPr>
          <w:rFonts w:ascii="Angsana New" w:hAnsi="Angsana New"/>
          <w:sz w:val="30"/>
          <w:szCs w:val="30"/>
        </w:rPr>
        <w:t xml:space="preserve">2565 </w:t>
      </w:r>
      <w:r w:rsidRPr="007416F0">
        <w:rPr>
          <w:rFonts w:ascii="Angsana New" w:hAnsi="Angsana New"/>
          <w:sz w:val="30"/>
          <w:szCs w:val="30"/>
          <w:cs/>
        </w:rPr>
        <w:t>ทั้งนี้ การถือปฏิบัติดังกล่าวไม่มีผลกระทบอย่างมีสาระสำคัญต่องบการเงิน และไม่ได้นำมาตรฐานการรายงานทางการเงินที่ยังไม่มีผลบังคับใช้มาถือปฏิบัติก่อนวันที่มีผลบังคับใช้ ซึ่งคาดว่า</w:t>
      </w:r>
      <w:r w:rsidR="007416F0">
        <w:rPr>
          <w:rFonts w:ascii="Angsana New" w:hAnsi="Angsana New"/>
          <w:sz w:val="30"/>
          <w:szCs w:val="30"/>
          <w:cs/>
        </w:rPr>
        <w:br/>
      </w:r>
      <w:r w:rsidRPr="007416F0">
        <w:rPr>
          <w:rFonts w:ascii="Angsana New" w:hAnsi="Angsana New"/>
          <w:sz w:val="30"/>
          <w:szCs w:val="30"/>
          <w:cs/>
        </w:rPr>
        <w:t>จะไม่มีผลกระทบอย่างมีสาระสำคัญต่องบการเงินในงวดที่ถือปฏิบัติ</w:t>
      </w:r>
    </w:p>
    <w:p w14:paraId="66FEFE5A" w14:textId="77777777" w:rsidR="004B45DD" w:rsidRDefault="004B45DD" w:rsidP="00053E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F0AB642" w14:textId="1267D508" w:rsidR="00531FA7" w:rsidRPr="00597192" w:rsidRDefault="00531FA7" w:rsidP="00053E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97192">
        <w:rPr>
          <w:rFonts w:ascii="Angsana New" w:hAnsi="Angsana New"/>
          <w:sz w:val="30"/>
          <w:szCs w:val="30"/>
          <w:cs/>
        </w:rPr>
        <w:lastRenderedPageBreak/>
        <w:t>ในการจัดทำงบการเงินให้เป็นไปตามมาตรฐานการรายงานทางการเงิน ผู้บริหารใช้วิจารณญาณ</w:t>
      </w:r>
      <w:r w:rsidRPr="00597192">
        <w:rPr>
          <w:rFonts w:ascii="Angsana New" w:hAnsi="Angsana New"/>
          <w:sz w:val="30"/>
          <w:szCs w:val="30"/>
        </w:rPr>
        <w:t xml:space="preserve"> </w:t>
      </w:r>
      <w:r w:rsidRPr="00597192">
        <w:rPr>
          <w:rFonts w:ascii="Angsana New" w:hAnsi="Angsana New"/>
          <w:sz w:val="30"/>
          <w:szCs w:val="30"/>
          <w:cs/>
        </w:rPr>
        <w:t>การประมาณการและข้อสมมติหลายประการ ซึ่งมีผลกระทบต่อการปฏิบัติตามนโยบายการบัญชีของ</w:t>
      </w:r>
      <w:r w:rsidRPr="00597192">
        <w:rPr>
          <w:rFonts w:ascii="Angsana New" w:eastAsia="Calibri" w:hAnsi="Angsana New"/>
          <w:sz w:val="30"/>
          <w:szCs w:val="30"/>
          <w:cs/>
          <w:lang w:val="en-GB"/>
        </w:rPr>
        <w:t xml:space="preserve">บริษัท </w:t>
      </w:r>
      <w:r w:rsidRPr="00597192">
        <w:rPr>
          <w:rFonts w:ascii="Angsana New" w:hAnsi="Angsana New"/>
          <w:sz w:val="30"/>
          <w:szCs w:val="30"/>
          <w:cs/>
        </w:rPr>
        <w:t>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ประมาณการและข้อสมมติที่ใช้ในการจัดทำงบการเงินจะได้รับการทบทวนอย่างต่อเนื่อง การปรับประมาณการทางบัญชีจะบันทึกโดยวิธีเปลี่ยนทันทีเป็นต้น</w:t>
      </w:r>
      <w:r w:rsidRPr="00597192">
        <w:rPr>
          <w:rFonts w:ascii="Angsana New" w:hAnsi="Angsana New" w:hint="cs"/>
          <w:sz w:val="30"/>
          <w:szCs w:val="30"/>
          <w:cs/>
        </w:rPr>
        <w:t>ไป</w:t>
      </w:r>
    </w:p>
    <w:p w14:paraId="62672C7F" w14:textId="77777777" w:rsidR="00E82130" w:rsidRPr="004B45DD" w:rsidRDefault="00E82130" w:rsidP="004B45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30"/>
          <w:szCs w:val="30"/>
        </w:rPr>
      </w:pPr>
    </w:p>
    <w:p w14:paraId="0D23A18B" w14:textId="034B2140" w:rsidR="00881E7C" w:rsidRPr="00B2145F" w:rsidRDefault="00E82130" w:rsidP="004F7D64">
      <w:pPr>
        <w:pStyle w:val="Heading8"/>
        <w:numPr>
          <w:ilvl w:val="0"/>
          <w:numId w:val="16"/>
        </w:numPr>
        <w:tabs>
          <w:tab w:val="left" w:pos="540"/>
        </w:tabs>
        <w:spacing w:line="240" w:lineRule="auto"/>
        <w:ind w:left="540" w:hanging="540"/>
        <w:rPr>
          <w:rFonts w:ascii="Angsana New" w:hAnsi="Angsana New" w:cs="Angsana New"/>
          <w:sz w:val="30"/>
          <w:szCs w:val="30"/>
          <w:cs/>
          <w:lang w:val="th-TH"/>
        </w:rPr>
      </w:pPr>
      <w:r>
        <w:rPr>
          <w:rFonts w:ascii="Angsana New" w:hAnsi="Angsana New" w:cs="Angsana New" w:hint="cs"/>
          <w:sz w:val="30"/>
          <w:szCs w:val="30"/>
          <w:cs/>
          <w:lang w:val="th-TH"/>
        </w:rPr>
        <w:t>น</w:t>
      </w:r>
      <w:r w:rsidR="00881E7C" w:rsidRPr="00B2145F">
        <w:rPr>
          <w:rFonts w:ascii="Angsana New" w:hAnsi="Angsana New" w:cs="Angsana New" w:hint="cs"/>
          <w:sz w:val="30"/>
          <w:szCs w:val="30"/>
          <w:cs/>
          <w:lang w:val="th-TH"/>
        </w:rPr>
        <w:t>โยบายการบัญชีที่สำคัญ</w:t>
      </w:r>
    </w:p>
    <w:p w14:paraId="34588830" w14:textId="181C7363" w:rsidR="007C6051" w:rsidRPr="00B2145F" w:rsidRDefault="007C6051" w:rsidP="004F7D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  <w:lang w:val="en-GB"/>
        </w:rPr>
      </w:pPr>
    </w:p>
    <w:p w14:paraId="436D6C15" w14:textId="22B59F37" w:rsidR="009967E8" w:rsidRPr="00436080" w:rsidRDefault="004061EC" w:rsidP="004F7D64">
      <w:pPr>
        <w:pStyle w:val="Heading2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 w:hanging="540"/>
        <w:rPr>
          <w:rFonts w:ascii="Angsana New" w:hAnsi="Angsana New" w:cs="Angsana New"/>
          <w:i/>
          <w:iCs/>
          <w:sz w:val="30"/>
          <w:szCs w:val="30"/>
          <w:lang w:val="en-GB"/>
        </w:rPr>
      </w:pPr>
      <w:r w:rsidRPr="00436080">
        <w:rPr>
          <w:rFonts w:ascii="Angsana New" w:hAnsi="Angsana New" w:cs="Angsana New" w:hint="cs"/>
          <w:i/>
          <w:iCs/>
          <w:sz w:val="30"/>
          <w:szCs w:val="30"/>
          <w:cs/>
          <w:lang w:val="en-GB"/>
        </w:rPr>
        <w:t>เงินตราต่างประเทศ</w:t>
      </w:r>
    </w:p>
    <w:p w14:paraId="57D848E1" w14:textId="77777777" w:rsidR="00881E7C" w:rsidRPr="00436080" w:rsidRDefault="00881E7C" w:rsidP="004F7D64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7F47EB7F" w14:textId="5282961F" w:rsidR="00EB4626" w:rsidRPr="00436080" w:rsidRDefault="00881E7C" w:rsidP="004F7D64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436080">
        <w:rPr>
          <w:rFonts w:ascii="Angsana New" w:hAnsi="Angsana New" w:hint="cs"/>
          <w:sz w:val="30"/>
          <w:szCs w:val="30"/>
          <w:cs/>
        </w:rPr>
        <w:t>รายการบัญชีที่เป็นเงินตราต่างประเทศ</w:t>
      </w:r>
      <w:r w:rsidR="00FC625E">
        <w:rPr>
          <w:rFonts w:ascii="Angsana New" w:hAnsi="Angsana New" w:hint="cs"/>
          <w:sz w:val="30"/>
          <w:szCs w:val="30"/>
          <w:cs/>
        </w:rPr>
        <w:t>รวมถึงสินทรัพย์และหนี้สินที่ไม่เป็นตัวเงินซึ่งเกิดจาก</w:t>
      </w:r>
      <w:r w:rsidR="00FF00B1">
        <w:rPr>
          <w:rFonts w:ascii="Angsana New" w:hAnsi="Angsana New" w:hint="cs"/>
          <w:sz w:val="30"/>
          <w:szCs w:val="30"/>
          <w:cs/>
        </w:rPr>
        <w:t>รายการบัญชีที่เป็นเงินตราต่างประเทศ</w:t>
      </w:r>
      <w:r w:rsidRPr="00436080">
        <w:rPr>
          <w:rFonts w:ascii="Angsana New" w:hAnsi="Angsana New" w:hint="cs"/>
          <w:sz w:val="30"/>
          <w:szCs w:val="30"/>
          <w:cs/>
        </w:rPr>
        <w:t>แปลงค่าเป็น</w:t>
      </w:r>
      <w:r w:rsidR="00034153" w:rsidRPr="00436080">
        <w:rPr>
          <w:rFonts w:ascii="Angsana New" w:hAnsi="Angsana New" w:hint="cs"/>
          <w:sz w:val="30"/>
          <w:szCs w:val="30"/>
          <w:cs/>
        </w:rPr>
        <w:t>สกุลเงินที่ใช้ในการดำเนินงาน</w:t>
      </w:r>
      <w:r w:rsidR="00034153" w:rsidRPr="00436080">
        <w:rPr>
          <w:rFonts w:ascii="Angsana New" w:hAnsi="Angsana New" w:hint="cs"/>
          <w:sz w:val="30"/>
          <w:szCs w:val="30"/>
        </w:rPr>
        <w:t xml:space="preserve"> </w:t>
      </w:r>
      <w:r w:rsidRPr="00436080">
        <w:rPr>
          <w:rFonts w:ascii="Angsana New" w:hAnsi="Angsana New" w:hint="cs"/>
          <w:sz w:val="30"/>
          <w:szCs w:val="30"/>
          <w:cs/>
        </w:rPr>
        <w:t>โดยใช้อัตราแลกเปลี่ยน ณ วันที่เกิดรายการ</w:t>
      </w:r>
      <w:r w:rsidR="004061EC" w:rsidRPr="00436080">
        <w:rPr>
          <w:rFonts w:ascii="Angsana New" w:hAnsi="Angsana New" w:hint="cs"/>
          <w:sz w:val="30"/>
          <w:szCs w:val="30"/>
          <w:cs/>
        </w:rPr>
        <w:t xml:space="preserve"> สำหรับ</w:t>
      </w:r>
      <w:r w:rsidR="00034153" w:rsidRPr="00436080">
        <w:rPr>
          <w:rFonts w:ascii="Angsana New" w:hAnsi="Angsana New" w:hint="cs"/>
          <w:sz w:val="30"/>
          <w:szCs w:val="30"/>
          <w:cs/>
        </w:rPr>
        <w:t>สินทรัพย์และหนี้สินที่เป็นตัวเงินและเป็นเงินตราต่างประเทศแปลง</w:t>
      </w:r>
      <w:r w:rsidR="004061EC" w:rsidRPr="00436080">
        <w:rPr>
          <w:rFonts w:ascii="Angsana New" w:hAnsi="Angsana New" w:hint="cs"/>
          <w:sz w:val="30"/>
          <w:szCs w:val="30"/>
          <w:cs/>
        </w:rPr>
        <w:t>ค่า</w:t>
      </w:r>
      <w:r w:rsidR="00034153" w:rsidRPr="00436080">
        <w:rPr>
          <w:rFonts w:ascii="Angsana New" w:hAnsi="Angsana New" w:hint="cs"/>
          <w:sz w:val="30"/>
          <w:szCs w:val="30"/>
          <w:cs/>
        </w:rPr>
        <w:t>โดยใช้อัตราแลกเปลี่ยน ณ วั</w:t>
      </w:r>
      <w:r w:rsidR="004061EC" w:rsidRPr="00436080">
        <w:rPr>
          <w:rFonts w:ascii="Angsana New" w:hAnsi="Angsana New" w:hint="cs"/>
          <w:sz w:val="30"/>
          <w:szCs w:val="30"/>
          <w:cs/>
        </w:rPr>
        <w:t>นที่รายงาน</w:t>
      </w:r>
      <w:r w:rsidR="00034153" w:rsidRPr="00436080">
        <w:rPr>
          <w:rFonts w:ascii="Angsana New" w:hAnsi="Angsana New" w:hint="cs"/>
          <w:sz w:val="30"/>
          <w:szCs w:val="30"/>
          <w:cs/>
        </w:rPr>
        <w:t xml:space="preserve"> สินทรัพย์และหนี้สินที่ไม่เป็นตัวเงินซึ่งเกิดจากรายการบัญชีที่เป็นเงินตราต่างประเทศซึ่ง</w:t>
      </w:r>
      <w:r w:rsidR="00436080" w:rsidRPr="00436080">
        <w:rPr>
          <w:rFonts w:ascii="Angsana New" w:hAnsi="Angsana New" w:hint="cs"/>
          <w:sz w:val="30"/>
          <w:szCs w:val="30"/>
          <w:cs/>
        </w:rPr>
        <w:t>แสดงด้วยมูลค่ายุติธรรม</w:t>
      </w:r>
      <w:r w:rsidR="00034153" w:rsidRPr="00436080">
        <w:rPr>
          <w:rFonts w:ascii="Angsana New" w:hAnsi="Angsana New" w:hint="cs"/>
          <w:sz w:val="30"/>
          <w:szCs w:val="30"/>
          <w:cs/>
        </w:rPr>
        <w:t xml:space="preserve"> แปลงค่าโดยใช้อัตราแลกเปลี่ยน ณ วันที่</w:t>
      </w:r>
      <w:r w:rsidR="00436080" w:rsidRPr="00436080">
        <w:rPr>
          <w:rFonts w:ascii="Angsana New" w:hAnsi="Angsana New" w:hint="cs"/>
          <w:sz w:val="30"/>
          <w:szCs w:val="30"/>
          <w:cs/>
        </w:rPr>
        <w:t>มีการวัดมูลค่ายุติธรรม</w:t>
      </w:r>
    </w:p>
    <w:p w14:paraId="0522725B" w14:textId="77777777" w:rsidR="00116825" w:rsidRPr="00436080" w:rsidRDefault="00116825" w:rsidP="004F7D64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1589D36B" w14:textId="77777777" w:rsidR="00116825" w:rsidRPr="00436080" w:rsidRDefault="00116825" w:rsidP="004F7D64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436080">
        <w:rPr>
          <w:rFonts w:ascii="Angsana New" w:hAnsi="Angsana New" w:hint="cs"/>
          <w:sz w:val="30"/>
          <w:szCs w:val="30"/>
          <w:cs/>
        </w:rPr>
        <w:t>ผลต่างของอัตราแลกเปลี่ยนที่เกิดจากการแปลงค่าให้รับรู้เป็นกำไรหรือขาดทุนในงวดบัญชีนั้น</w:t>
      </w:r>
    </w:p>
    <w:p w14:paraId="638078D9" w14:textId="77777777" w:rsidR="00A452AC" w:rsidRPr="00436080" w:rsidRDefault="009D48A9" w:rsidP="004F7D64">
      <w:pPr>
        <w:pStyle w:val="BodyText2"/>
        <w:tabs>
          <w:tab w:val="left" w:pos="540"/>
        </w:tabs>
        <w:ind w:left="0" w:firstLine="0"/>
        <w:jc w:val="thaiDistribute"/>
        <w:rPr>
          <w:rFonts w:ascii="Angsana New" w:hAnsi="Angsana New"/>
          <w:sz w:val="30"/>
          <w:szCs w:val="30"/>
        </w:rPr>
      </w:pPr>
      <w:r w:rsidRPr="00436080">
        <w:rPr>
          <w:rFonts w:ascii="Angsana New" w:hAnsi="Angsana New" w:hint="cs"/>
          <w:color w:val="000000"/>
          <w:sz w:val="30"/>
          <w:szCs w:val="30"/>
        </w:rPr>
        <w:tab/>
      </w:r>
    </w:p>
    <w:p w14:paraId="52A919E3" w14:textId="0A3C413D" w:rsidR="00966EFF" w:rsidRPr="00F75CF9" w:rsidRDefault="00116825" w:rsidP="006A01AF">
      <w:pPr>
        <w:pStyle w:val="Heading2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 w:hanging="540"/>
        <w:rPr>
          <w:rFonts w:ascii="Angsana New" w:hAnsi="Angsana New" w:cs="Angsana New"/>
          <w:i/>
          <w:iCs/>
          <w:sz w:val="30"/>
          <w:szCs w:val="30"/>
        </w:rPr>
      </w:pPr>
      <w:r w:rsidRPr="00F75CF9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เครื่องมือทางการเงิน</w:t>
      </w:r>
    </w:p>
    <w:p w14:paraId="620FAC42" w14:textId="77777777" w:rsidR="00116825" w:rsidRPr="00C9394D" w:rsidRDefault="00116825" w:rsidP="00C9394D">
      <w:pPr>
        <w:pStyle w:val="BodyText2"/>
        <w:tabs>
          <w:tab w:val="left" w:pos="540"/>
        </w:tabs>
        <w:ind w:left="0" w:right="43" w:firstLine="0"/>
        <w:jc w:val="thaiDistribute"/>
        <w:rPr>
          <w:rFonts w:ascii="Angsana New" w:hAnsi="Angsana New"/>
          <w:sz w:val="24"/>
          <w:szCs w:val="24"/>
        </w:rPr>
      </w:pPr>
    </w:p>
    <w:p w14:paraId="0E504C8D" w14:textId="144E1138" w:rsidR="00116825" w:rsidRPr="00F75CF9" w:rsidRDefault="00116825" w:rsidP="00C9394D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93"/>
        </w:tabs>
        <w:spacing w:after="0" w:line="240" w:lineRule="auto"/>
        <w:ind w:left="907" w:hanging="367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F75CF9">
        <w:rPr>
          <w:rFonts w:ascii="Angsana New" w:eastAsia="EucrosiaUPCBold" w:hAnsi="Angsana New" w:hint="cs"/>
          <w:i/>
          <w:iCs/>
          <w:sz w:val="30"/>
          <w:szCs w:val="30"/>
        </w:rPr>
        <w:t>(</w:t>
      </w:r>
      <w:r w:rsidR="0028066C" w:rsidRPr="00F75CF9">
        <w:rPr>
          <w:rFonts w:ascii="Angsana New" w:eastAsia="EucrosiaUPCBold" w:hAnsi="Angsana New" w:hint="cs"/>
          <w:i/>
          <w:iCs/>
          <w:sz w:val="30"/>
          <w:szCs w:val="30"/>
          <w:cs/>
        </w:rPr>
        <w:t>ข</w:t>
      </w:r>
      <w:r w:rsidRPr="00F75CF9">
        <w:rPr>
          <w:rFonts w:ascii="Angsana New" w:eastAsia="EucrosiaUPCBold" w:hAnsi="Angsana New" w:hint="cs"/>
          <w:i/>
          <w:iCs/>
          <w:sz w:val="30"/>
          <w:szCs w:val="30"/>
        </w:rPr>
        <w:t>.1)</w:t>
      </w:r>
      <w:r w:rsidR="00FF6DEF" w:rsidRPr="00F75CF9">
        <w:rPr>
          <w:rFonts w:ascii="Angsana New" w:eastAsia="EucrosiaUPCBold" w:hAnsi="Angsana New" w:hint="cs"/>
          <w:i/>
          <w:iCs/>
          <w:sz w:val="30"/>
          <w:szCs w:val="30"/>
        </w:rPr>
        <w:t xml:space="preserve"> </w:t>
      </w:r>
      <w:r w:rsidR="006F1561" w:rsidRPr="00F75CF9">
        <w:rPr>
          <w:rFonts w:ascii="Angsana New" w:eastAsia="EucrosiaUPCBold" w:hAnsi="Angsana New" w:hint="cs"/>
          <w:i/>
          <w:iCs/>
          <w:sz w:val="30"/>
          <w:szCs w:val="30"/>
          <w:cs/>
        </w:rPr>
        <w:t>การจัดประเภทและการวัดมูลค่า</w:t>
      </w:r>
      <w:r w:rsidRPr="00F75CF9">
        <w:rPr>
          <w:rFonts w:ascii="Angsana New" w:eastAsia="EucrosiaUPCBold" w:hAnsi="Angsana New" w:hint="cs"/>
          <w:i/>
          <w:iCs/>
          <w:sz w:val="30"/>
          <w:szCs w:val="30"/>
          <w:cs/>
        </w:rPr>
        <w:t xml:space="preserve"> </w:t>
      </w:r>
    </w:p>
    <w:p w14:paraId="39957844" w14:textId="77777777" w:rsidR="00116825" w:rsidRPr="00C9394D" w:rsidRDefault="00116825" w:rsidP="00C9394D">
      <w:pPr>
        <w:pStyle w:val="BodyText2"/>
        <w:ind w:left="900" w:right="43" w:firstLine="0"/>
        <w:jc w:val="thaiDistribute"/>
        <w:rPr>
          <w:rFonts w:ascii="Angsana New" w:hAnsi="Angsana New"/>
          <w:sz w:val="24"/>
          <w:szCs w:val="24"/>
        </w:rPr>
      </w:pPr>
    </w:p>
    <w:p w14:paraId="4AC8EB93" w14:textId="5325E38E" w:rsidR="00116825" w:rsidRPr="00F75CF9" w:rsidRDefault="006F1561" w:rsidP="00C66004">
      <w:pPr>
        <w:pStyle w:val="BodyText"/>
        <w:shd w:val="clear" w:color="auto" w:fill="FFFFFF"/>
        <w:tabs>
          <w:tab w:val="clear" w:pos="227"/>
          <w:tab w:val="clear" w:pos="680"/>
          <w:tab w:val="clear" w:pos="907"/>
          <w:tab w:val="left" w:pos="1276"/>
        </w:tabs>
        <w:spacing w:after="0" w:line="240" w:lineRule="auto"/>
        <w:ind w:left="990"/>
        <w:jc w:val="thaiDistribute"/>
        <w:rPr>
          <w:rFonts w:ascii="Angsana New" w:hAnsi="Angsana New"/>
          <w:color w:val="000000"/>
          <w:sz w:val="30"/>
          <w:szCs w:val="30"/>
        </w:rPr>
      </w:pPr>
      <w:r w:rsidRPr="00F75CF9">
        <w:rPr>
          <w:rFonts w:ascii="Angsana New" w:hAnsi="Angsana New" w:hint="cs"/>
          <w:color w:val="000000"/>
          <w:spacing w:val="-4"/>
          <w:sz w:val="30"/>
          <w:szCs w:val="30"/>
          <w:cs/>
        </w:rPr>
        <w:t>สินทรัพย์ทางการเงินและหนี้สินทางการเงิน</w:t>
      </w:r>
      <w:r w:rsidRPr="00F75CF9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F75CF9">
        <w:rPr>
          <w:rFonts w:ascii="Angsana New" w:hAnsi="Angsana New" w:hint="cs"/>
          <w:color w:val="000000"/>
          <w:spacing w:val="-4"/>
          <w:sz w:val="30"/>
          <w:szCs w:val="30"/>
          <w:cs/>
        </w:rPr>
        <w:t>(นอกเหนือจากลูกหนี้การค้า (ดูหมายเหตุข้อ</w:t>
      </w:r>
      <w:r w:rsidRPr="00F75CF9">
        <w:rPr>
          <w:rFonts w:ascii="Angsana New" w:hAnsi="Angsana New" w:hint="cs"/>
          <w:color w:val="000000"/>
          <w:spacing w:val="-4"/>
          <w:sz w:val="30"/>
          <w:szCs w:val="30"/>
        </w:rPr>
        <w:t xml:space="preserve"> </w:t>
      </w:r>
      <w:r w:rsidR="002771D1">
        <w:rPr>
          <w:rFonts w:ascii="Angsana New" w:hAnsi="Angsana New"/>
          <w:color w:val="000000"/>
          <w:spacing w:val="-4"/>
          <w:sz w:val="30"/>
          <w:szCs w:val="30"/>
        </w:rPr>
        <w:t xml:space="preserve">3 </w:t>
      </w:r>
      <w:r w:rsidRPr="00F75CF9">
        <w:rPr>
          <w:rFonts w:ascii="Angsana New" w:hAnsi="Angsana New" w:hint="cs"/>
          <w:color w:val="000000"/>
          <w:spacing w:val="-4"/>
          <w:sz w:val="30"/>
          <w:szCs w:val="30"/>
          <w:cs/>
        </w:rPr>
        <w:t>(</w:t>
      </w:r>
      <w:r w:rsidR="00286769" w:rsidRPr="00F75CF9">
        <w:rPr>
          <w:rFonts w:ascii="Angsana New" w:hAnsi="Angsana New" w:hint="cs"/>
          <w:color w:val="000000"/>
          <w:spacing w:val="-4"/>
          <w:sz w:val="30"/>
          <w:szCs w:val="30"/>
          <w:cs/>
        </w:rPr>
        <w:t>ง</w:t>
      </w:r>
      <w:r w:rsidRPr="00F75CF9">
        <w:rPr>
          <w:rFonts w:ascii="Angsana New" w:hAnsi="Angsana New" w:hint="cs"/>
          <w:color w:val="000000"/>
          <w:spacing w:val="-4"/>
          <w:sz w:val="30"/>
          <w:szCs w:val="30"/>
          <w:cs/>
        </w:rPr>
        <w:t>))</w:t>
      </w:r>
      <w:r w:rsidR="001A14F5">
        <w:rPr>
          <w:rFonts w:ascii="Angsana New" w:hAnsi="Angsana New"/>
          <w:color w:val="000000"/>
          <w:spacing w:val="-4"/>
          <w:sz w:val="30"/>
          <w:szCs w:val="30"/>
        </w:rPr>
        <w:t>)</w:t>
      </w:r>
      <w:r w:rsidRPr="00F75CF9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 รับรู้รายการ</w:t>
      </w:r>
      <w:r w:rsidR="00B55D8A">
        <w:rPr>
          <w:rFonts w:ascii="Angsana New" w:hAnsi="Angsana New"/>
          <w:color w:val="000000"/>
          <w:spacing w:val="-4"/>
          <w:sz w:val="30"/>
          <w:szCs w:val="30"/>
        </w:rPr>
        <w:t xml:space="preserve">       </w:t>
      </w:r>
      <w:r w:rsidRPr="00F75CF9">
        <w:rPr>
          <w:rFonts w:ascii="Angsana New" w:hAnsi="Angsana New" w:hint="cs"/>
          <w:color w:val="000000"/>
          <w:sz w:val="30"/>
          <w:szCs w:val="30"/>
          <w:cs/>
        </w:rPr>
        <w:t>เมื่อเริ่มแรกเมื่อ</w:t>
      </w:r>
      <w:r w:rsidRPr="00F75CF9">
        <w:rPr>
          <w:rFonts w:ascii="Angsana New" w:hAnsi="Angsana New" w:hint="cs"/>
          <w:sz w:val="30"/>
          <w:szCs w:val="30"/>
          <w:cs/>
        </w:rPr>
        <w:t>บริษัท</w:t>
      </w:r>
      <w:r w:rsidRPr="00F75CF9">
        <w:rPr>
          <w:rFonts w:ascii="Angsana New" w:hAnsi="Angsana New" w:hint="cs"/>
          <w:color w:val="000000"/>
          <w:sz w:val="30"/>
          <w:szCs w:val="30"/>
          <w:cs/>
        </w:rPr>
        <w:t>เป็น</w:t>
      </w:r>
      <w:r w:rsidRPr="00F75CF9">
        <w:rPr>
          <w:rFonts w:ascii="Angsana New" w:hAnsi="Angsana New" w:hint="cs"/>
          <w:color w:val="000000"/>
          <w:sz w:val="30"/>
          <w:szCs w:val="30"/>
          <w:cs/>
          <w:lang w:val="en-GB"/>
        </w:rPr>
        <w:t>คู่สัญญาตามข้อกำหนดของเครื่องมือทางการเงินนั้น</w:t>
      </w:r>
      <w:r w:rsidRPr="00F75CF9">
        <w:rPr>
          <w:rFonts w:ascii="Angsana New" w:hAnsi="Angsana New" w:hint="cs"/>
          <w:color w:val="000000"/>
          <w:sz w:val="30"/>
          <w:szCs w:val="30"/>
          <w:lang w:val="en-GB"/>
        </w:rPr>
        <w:t xml:space="preserve"> </w:t>
      </w:r>
      <w:r w:rsidRPr="00F75CF9">
        <w:rPr>
          <w:rFonts w:ascii="Angsana New" w:hAnsi="Angsana New" w:hint="cs"/>
          <w:sz w:val="30"/>
          <w:szCs w:val="30"/>
          <w:cs/>
          <w:lang w:val="en-GB"/>
        </w:rPr>
        <w:t>และวัดมูลค่า</w:t>
      </w:r>
      <w:r w:rsidR="00707EE8">
        <w:rPr>
          <w:rFonts w:ascii="Angsana New" w:hAnsi="Angsana New" w:hint="cs"/>
          <w:sz w:val="30"/>
          <w:szCs w:val="30"/>
          <w:cs/>
          <w:lang w:val="en-GB"/>
        </w:rPr>
        <w:t>เมื่อเริ่มแรก</w:t>
      </w:r>
      <w:r w:rsidRPr="00F75CF9">
        <w:rPr>
          <w:rFonts w:ascii="Angsana New" w:hAnsi="Angsana New" w:hint="cs"/>
          <w:sz w:val="30"/>
          <w:szCs w:val="30"/>
          <w:cs/>
        </w:rPr>
        <w:t>ด้วยมูลค่ายุติธรร</w:t>
      </w:r>
      <w:r w:rsidR="00C66004">
        <w:rPr>
          <w:rFonts w:ascii="Angsana New" w:hAnsi="Angsana New" w:hint="cs"/>
          <w:sz w:val="30"/>
          <w:szCs w:val="30"/>
          <w:cs/>
        </w:rPr>
        <w:t>ม</w:t>
      </w:r>
      <w:r w:rsidR="00707EE8">
        <w:rPr>
          <w:rFonts w:ascii="Angsana New" w:hAnsi="Angsana New" w:hint="cs"/>
          <w:sz w:val="30"/>
          <w:szCs w:val="30"/>
          <w:cs/>
        </w:rPr>
        <w:t xml:space="preserve"> </w:t>
      </w:r>
      <w:r w:rsidR="00707EE8" w:rsidRPr="00707EE8">
        <w:rPr>
          <w:rFonts w:ascii="Angsana New" w:hAnsi="Angsana New"/>
          <w:sz w:val="30"/>
          <w:szCs w:val="30"/>
          <w:cs/>
        </w:rPr>
        <w:t>ทั้งนี้</w:t>
      </w:r>
      <w:r w:rsidR="004B45DD">
        <w:rPr>
          <w:rFonts w:ascii="Angsana New" w:hAnsi="Angsana New"/>
          <w:sz w:val="30"/>
          <w:szCs w:val="30"/>
        </w:rPr>
        <w:t xml:space="preserve"> </w:t>
      </w:r>
      <w:r w:rsidR="00707EE8" w:rsidRPr="00707EE8">
        <w:rPr>
          <w:rFonts w:ascii="Angsana New" w:hAnsi="Angsana New"/>
          <w:sz w:val="30"/>
          <w:szCs w:val="30"/>
          <w:cs/>
        </w:rPr>
        <w:t>สินทรัพย์ทางการเงินและหนี้สินทางการเงินที่ไม่ได้วัดมูลค่าด้วยมูลค่ายุติธรรมผ่านกำไรหรือขาดทุนจะรวมหรือหักต้นทุนการทำรายการที่เกี่ยวข้องโดยตรงกับการได้มา</w:t>
      </w:r>
    </w:p>
    <w:p w14:paraId="332DE818" w14:textId="47DD4596" w:rsidR="006F1561" w:rsidRPr="00C9394D" w:rsidRDefault="006F1561" w:rsidP="004449BE">
      <w:pPr>
        <w:pStyle w:val="BodyText"/>
        <w:shd w:val="clear" w:color="auto" w:fill="FFFFFF"/>
        <w:tabs>
          <w:tab w:val="clear" w:pos="907"/>
        </w:tabs>
        <w:spacing w:after="0" w:line="240" w:lineRule="auto"/>
        <w:ind w:left="900"/>
        <w:jc w:val="thaiDistribute"/>
        <w:rPr>
          <w:rFonts w:ascii="Angsana New" w:hAnsi="Angsana New"/>
          <w:color w:val="000000"/>
          <w:sz w:val="24"/>
          <w:szCs w:val="24"/>
          <w:highlight w:val="cyan"/>
        </w:rPr>
      </w:pPr>
    </w:p>
    <w:p w14:paraId="0EC357C6" w14:textId="497C3A0A" w:rsidR="006F1561" w:rsidRPr="004B45DD" w:rsidRDefault="006F1561" w:rsidP="00C66004">
      <w:pPr>
        <w:pStyle w:val="BodyText"/>
        <w:shd w:val="clear" w:color="auto" w:fill="FFFFFF"/>
        <w:tabs>
          <w:tab w:val="clear" w:pos="907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4B45DD">
        <w:rPr>
          <w:rFonts w:ascii="Angsana New" w:hAnsi="Angsana New" w:hint="cs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</w:t>
      </w:r>
      <w:r w:rsidRPr="004B45DD">
        <w:rPr>
          <w:rFonts w:ascii="Angsana New" w:hAnsi="Angsana New" w:hint="cs"/>
          <w:sz w:val="30"/>
          <w:szCs w:val="30"/>
        </w:rPr>
        <w:t xml:space="preserve"> </w:t>
      </w:r>
      <w:r w:rsidRPr="004B45DD">
        <w:rPr>
          <w:rFonts w:ascii="Angsana New" w:hAnsi="Angsana New" w:hint="cs"/>
          <w:sz w:val="30"/>
          <w:szCs w:val="30"/>
          <w:cs/>
        </w:rPr>
        <w:t>หรือมูลค่ายุติธรรมผ่านกำไรหรือ</w:t>
      </w:r>
      <w:r w:rsidR="00B55D8A" w:rsidRPr="004B45DD">
        <w:rPr>
          <w:rFonts w:ascii="Angsana New" w:hAnsi="Angsana New"/>
          <w:sz w:val="30"/>
          <w:szCs w:val="30"/>
        </w:rPr>
        <w:t xml:space="preserve"> </w:t>
      </w:r>
      <w:r w:rsidRPr="004B45DD">
        <w:rPr>
          <w:rFonts w:ascii="Angsana New" w:hAnsi="Angsana New" w:hint="cs"/>
          <w:sz w:val="30"/>
          <w:szCs w:val="30"/>
          <w:cs/>
        </w:rPr>
        <w:t>ขาดทุน</w:t>
      </w:r>
      <w:r w:rsidRPr="004B45DD">
        <w:rPr>
          <w:rFonts w:ascii="Angsana New" w:hAnsi="Angsana New" w:hint="cs"/>
          <w:sz w:val="30"/>
          <w:szCs w:val="30"/>
        </w:rPr>
        <w:t xml:space="preserve"> </w:t>
      </w:r>
      <w:r w:rsidRPr="004B45DD">
        <w:rPr>
          <w:rFonts w:ascii="Angsana New" w:hAnsi="Angsana New" w:hint="cs"/>
          <w:sz w:val="30"/>
          <w:szCs w:val="30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</w:t>
      </w:r>
      <w:r w:rsidR="00C66004" w:rsidRPr="004B45DD">
        <w:rPr>
          <w:rFonts w:ascii="Angsana New" w:hAnsi="Angsana New" w:hint="cs"/>
          <w:sz w:val="30"/>
          <w:szCs w:val="30"/>
          <w:cs/>
        </w:rPr>
        <w:t>่</w:t>
      </w:r>
      <w:r w:rsidRPr="004B45DD">
        <w:rPr>
          <w:rFonts w:ascii="Angsana New" w:eastAsia="Calibri" w:hAnsi="Angsana New" w:hint="cs"/>
          <w:sz w:val="30"/>
          <w:szCs w:val="30"/>
          <w:cs/>
        </w:rPr>
        <w:t>บริษัท</w:t>
      </w:r>
      <w:r w:rsidRPr="004B45DD">
        <w:rPr>
          <w:rFonts w:ascii="Angsana New" w:hAnsi="Angsana New" w:hint="cs"/>
          <w:sz w:val="30"/>
          <w:szCs w:val="30"/>
          <w:cs/>
        </w:rPr>
        <w:t>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</w:t>
      </w:r>
      <w:r w:rsidR="004B45DD" w:rsidRPr="004B45DD">
        <w:rPr>
          <w:rFonts w:ascii="Angsana New" w:hAnsi="Angsana New" w:hint="cs"/>
          <w:sz w:val="30"/>
          <w:szCs w:val="30"/>
          <w:cs/>
        </w:rPr>
        <w:t>ก</w:t>
      </w:r>
      <w:r w:rsidRPr="004B45DD">
        <w:rPr>
          <w:rFonts w:ascii="Angsana New" w:hAnsi="Angsana New" w:hint="cs"/>
          <w:sz w:val="30"/>
          <w:szCs w:val="30"/>
          <w:cs/>
        </w:rPr>
        <w:t>วันที่มีการเปลี่ยนแปลงการจัดประเภท</w:t>
      </w:r>
    </w:p>
    <w:p w14:paraId="1144DA1D" w14:textId="1970553E" w:rsidR="006F1561" w:rsidRPr="00C9394D" w:rsidRDefault="006F1561" w:rsidP="006F1561">
      <w:pPr>
        <w:pStyle w:val="BodyText"/>
        <w:shd w:val="clear" w:color="auto" w:fill="FFFFFF"/>
        <w:tabs>
          <w:tab w:val="clear" w:pos="907"/>
        </w:tabs>
        <w:spacing w:after="0" w:line="240" w:lineRule="auto"/>
        <w:ind w:left="851"/>
        <w:jc w:val="thaiDistribute"/>
        <w:rPr>
          <w:rFonts w:ascii="Angsana New" w:hAnsi="Angsana New"/>
          <w:sz w:val="24"/>
          <w:szCs w:val="24"/>
        </w:rPr>
      </w:pPr>
    </w:p>
    <w:p w14:paraId="0582E2AD" w14:textId="48D0B855" w:rsidR="006F1561" w:rsidRPr="00F75CF9" w:rsidRDefault="006F1561" w:rsidP="00C66004">
      <w:pPr>
        <w:pStyle w:val="BodyText"/>
        <w:shd w:val="clear" w:color="auto" w:fill="FFFFFF"/>
        <w:tabs>
          <w:tab w:val="clear" w:pos="907"/>
        </w:tabs>
        <w:spacing w:after="0" w:line="240" w:lineRule="auto"/>
        <w:ind w:left="990"/>
        <w:jc w:val="thaiDistribute"/>
        <w:rPr>
          <w:rFonts w:ascii="Angsana New" w:hAnsi="Angsana New"/>
          <w:color w:val="000000"/>
          <w:sz w:val="30"/>
          <w:szCs w:val="30"/>
        </w:rPr>
      </w:pPr>
      <w:r w:rsidRPr="00F75CF9">
        <w:rPr>
          <w:rFonts w:ascii="Angsana New" w:hAnsi="Angsana New" w:hint="cs"/>
          <w:sz w:val="30"/>
          <w:szCs w:val="30"/>
          <w:cs/>
        </w:rPr>
        <w:lastRenderedPageBreak/>
        <w:t xml:space="preserve">ณ วันที่รับรู้รายการเมื่อเริ่มแรก </w:t>
      </w:r>
      <w:r w:rsidRPr="00F75CF9">
        <w:rPr>
          <w:rFonts w:ascii="Angsana New" w:hAnsi="Angsana New" w:hint="cs"/>
          <w:color w:val="000000"/>
          <w:sz w:val="30"/>
          <w:szCs w:val="30"/>
          <w:cs/>
        </w:rPr>
        <w:t>หนี้สินทางการเงินจัดประเภทด้วย</w:t>
      </w:r>
      <w:r w:rsidR="00F75CF9" w:rsidRPr="00F75CF9">
        <w:rPr>
          <w:rFonts w:ascii="Angsana New" w:hAnsi="Angsana New" w:hint="cs"/>
          <w:color w:val="000000"/>
          <w:sz w:val="30"/>
          <w:szCs w:val="30"/>
          <w:cs/>
        </w:rPr>
        <w:t>ราคาทุนตัดจำหน่ายตามวิธีดอกเบี้ยแท้จริงหรือ</w:t>
      </w:r>
      <w:r w:rsidRPr="00F75CF9">
        <w:rPr>
          <w:rFonts w:ascii="Angsana New" w:hAnsi="Angsana New" w:hint="cs"/>
          <w:color w:val="000000"/>
          <w:sz w:val="30"/>
          <w:szCs w:val="30"/>
          <w:cs/>
        </w:rPr>
        <w:t>มูลค่ายุติธรรมผ่านกำไรหรือขาดทุน</w:t>
      </w:r>
      <w:r w:rsidRPr="00F75CF9">
        <w:rPr>
          <w:rFonts w:ascii="Angsana New" w:hAnsi="Angsana New" w:hint="cs"/>
          <w:color w:val="000000"/>
          <w:sz w:val="30"/>
          <w:szCs w:val="30"/>
        </w:rPr>
        <w:t xml:space="preserve"> </w:t>
      </w:r>
      <w:r w:rsidRPr="00F75CF9">
        <w:rPr>
          <w:rFonts w:ascii="Angsana New" w:hAnsi="Angsana New" w:hint="cs"/>
          <w:color w:val="000000"/>
          <w:sz w:val="30"/>
          <w:szCs w:val="30"/>
          <w:cs/>
        </w:rPr>
        <w:t>ดอกเบี้ยจ่าย</w:t>
      </w:r>
      <w:r w:rsidRPr="00F75CF9">
        <w:rPr>
          <w:rFonts w:ascii="Angsana New" w:hAnsi="Angsana New" w:hint="cs"/>
          <w:color w:val="000000"/>
          <w:sz w:val="30"/>
          <w:szCs w:val="30"/>
        </w:rPr>
        <w:t xml:space="preserve"> </w:t>
      </w:r>
      <w:r w:rsidRPr="00F75CF9">
        <w:rPr>
          <w:rFonts w:ascii="Angsana New" w:hAnsi="Angsana New" w:hint="cs"/>
          <w:color w:val="000000"/>
          <w:sz w:val="30"/>
          <w:szCs w:val="30"/>
          <w:cs/>
        </w:rPr>
        <w:t>กำไรและขาดทุนจากอัตราแลกเปลี่ยน และกำไรหรือขาดทุนที่เกิดจากการตัดรายการออกจากบัญชีรับรู้ในกำไรหรือขาดทุน</w:t>
      </w:r>
    </w:p>
    <w:p w14:paraId="55564BBB" w14:textId="6AA43074" w:rsidR="002A1676" w:rsidRPr="00C9394D" w:rsidRDefault="002A1676" w:rsidP="002A1676">
      <w:pPr>
        <w:pStyle w:val="BodyText"/>
        <w:tabs>
          <w:tab w:val="clear" w:pos="907"/>
        </w:tabs>
        <w:spacing w:after="0" w:line="240" w:lineRule="auto"/>
        <w:ind w:left="851"/>
        <w:jc w:val="thaiDistribute"/>
        <w:rPr>
          <w:rFonts w:ascii="Angsana New" w:hAnsi="Angsana New"/>
          <w:sz w:val="24"/>
          <w:szCs w:val="24"/>
          <w:highlight w:val="cyan"/>
        </w:rPr>
      </w:pPr>
    </w:p>
    <w:p w14:paraId="37E3C515" w14:textId="6F6861D2" w:rsidR="002A1676" w:rsidRPr="00F75CF9" w:rsidRDefault="002A1676" w:rsidP="00C66004">
      <w:pPr>
        <w:pStyle w:val="BodyText"/>
        <w:tabs>
          <w:tab w:val="clear" w:pos="907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F75CF9">
        <w:rPr>
          <w:rFonts w:ascii="Angsana New" w:hAnsi="Angsana New" w:hint="cs"/>
          <w:spacing w:val="-6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</w:t>
      </w:r>
      <w:r w:rsidRPr="00F75CF9">
        <w:rPr>
          <w:rFonts w:ascii="Angsana New" w:hAnsi="Angsana New" w:hint="cs"/>
          <w:sz w:val="30"/>
          <w:szCs w:val="30"/>
          <w:cs/>
        </w:rPr>
        <w:t xml:space="preserve">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</w:t>
      </w:r>
      <w:r w:rsidRPr="00F75CF9">
        <w:rPr>
          <w:rFonts w:ascii="Angsana New" w:hAnsi="Angsana New"/>
          <w:sz w:val="30"/>
          <w:szCs w:val="30"/>
        </w:rPr>
        <w:br/>
      </w:r>
      <w:r w:rsidRPr="00096979">
        <w:rPr>
          <w:rFonts w:ascii="Angsana New" w:hAnsi="Angsana New" w:hint="cs"/>
          <w:spacing w:val="4"/>
          <w:sz w:val="30"/>
          <w:szCs w:val="30"/>
          <w:cs/>
        </w:rPr>
        <w:t>กำไรและขาดทุนจากอัตราแลกเปลี่ยน ผลขาดทุนด้านเครดิตที่คาดว่าจะเกิดขึ้น กำไรหรือขาดทุนที่เกิดจาก</w:t>
      </w:r>
      <w:r w:rsidRPr="00F75CF9">
        <w:rPr>
          <w:rFonts w:ascii="Angsana New" w:hAnsi="Angsana New" w:hint="cs"/>
          <w:sz w:val="30"/>
          <w:szCs w:val="30"/>
          <w:cs/>
        </w:rPr>
        <w:t>การตัดรายการออกจากบัญชีรับรู้ในกำไรหรือขาดทุน</w:t>
      </w:r>
    </w:p>
    <w:p w14:paraId="5B89A4DA" w14:textId="636B98C1" w:rsidR="002A1676" w:rsidRPr="00C9394D" w:rsidRDefault="002A1676" w:rsidP="002A1676">
      <w:pPr>
        <w:pStyle w:val="BodyText"/>
        <w:tabs>
          <w:tab w:val="clear" w:pos="907"/>
        </w:tabs>
        <w:spacing w:after="0" w:line="240" w:lineRule="auto"/>
        <w:ind w:left="851"/>
        <w:jc w:val="thaiDistribute"/>
        <w:rPr>
          <w:rFonts w:ascii="Angsana New" w:hAnsi="Angsana New"/>
          <w:sz w:val="24"/>
          <w:szCs w:val="24"/>
          <w:highlight w:val="cyan"/>
        </w:rPr>
      </w:pPr>
    </w:p>
    <w:p w14:paraId="3BD88A1E" w14:textId="6E54FB49" w:rsidR="002A1676" w:rsidRPr="00F75CF9" w:rsidRDefault="00116825" w:rsidP="002A1676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260"/>
        </w:tabs>
        <w:spacing w:after="0" w:line="240" w:lineRule="auto"/>
        <w:ind w:left="907" w:hanging="367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F75CF9">
        <w:rPr>
          <w:rFonts w:ascii="Angsana New" w:eastAsia="EucrosiaUPCBold" w:hAnsi="Angsana New" w:hint="cs"/>
          <w:i/>
          <w:iCs/>
          <w:sz w:val="30"/>
          <w:szCs w:val="30"/>
        </w:rPr>
        <w:t>(</w:t>
      </w:r>
      <w:r w:rsidR="00C92CF2" w:rsidRPr="00F75CF9">
        <w:rPr>
          <w:rFonts w:ascii="Angsana New" w:eastAsia="EucrosiaUPCBold" w:hAnsi="Angsana New" w:hint="cs"/>
          <w:i/>
          <w:iCs/>
          <w:sz w:val="30"/>
          <w:szCs w:val="30"/>
          <w:cs/>
        </w:rPr>
        <w:t>ข</w:t>
      </w:r>
      <w:r w:rsidRPr="00F75CF9">
        <w:rPr>
          <w:rFonts w:ascii="Angsana New" w:eastAsia="EucrosiaUPCBold" w:hAnsi="Angsana New" w:hint="cs"/>
          <w:i/>
          <w:iCs/>
          <w:sz w:val="30"/>
          <w:szCs w:val="30"/>
        </w:rPr>
        <w:t xml:space="preserve">.2) </w:t>
      </w:r>
      <w:r w:rsidR="002A1676" w:rsidRPr="00F75CF9">
        <w:rPr>
          <w:rFonts w:ascii="Angsana New" w:eastAsia="EucrosiaUPCBold" w:hAnsi="Angsana New" w:hint="cs"/>
          <w:i/>
          <w:iCs/>
          <w:sz w:val="30"/>
          <w:szCs w:val="30"/>
          <w:cs/>
        </w:rPr>
        <w:t>การตัดรายการออกจากบัญชีและการหักกลบ</w:t>
      </w:r>
    </w:p>
    <w:p w14:paraId="55F53286" w14:textId="3E5F8B3D" w:rsidR="00116825" w:rsidRPr="00C9394D" w:rsidRDefault="00116825" w:rsidP="00116825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24"/>
          <w:szCs w:val="24"/>
        </w:rPr>
      </w:pPr>
    </w:p>
    <w:p w14:paraId="726D6612" w14:textId="0E59DABA" w:rsidR="002A1676" w:rsidRPr="00F75CF9" w:rsidRDefault="002A1676" w:rsidP="00C66004">
      <w:pPr>
        <w:pStyle w:val="BodyText2"/>
        <w:tabs>
          <w:tab w:val="left" w:pos="1080"/>
        </w:tabs>
        <w:spacing w:line="240" w:lineRule="atLeast"/>
        <w:ind w:left="990" w:right="43" w:firstLine="0"/>
        <w:jc w:val="thaiDistribute"/>
        <w:rPr>
          <w:rFonts w:ascii="Angsana New" w:hAnsi="Angsana New"/>
          <w:color w:val="000000"/>
          <w:sz w:val="30"/>
          <w:szCs w:val="30"/>
        </w:rPr>
      </w:pPr>
      <w:r w:rsidRPr="00F75CF9">
        <w:rPr>
          <w:rFonts w:ascii="Angsana New" w:eastAsia="Calibri" w:hAnsi="Angsana New" w:hint="cs"/>
          <w:sz w:val="30"/>
          <w:szCs w:val="30"/>
          <w:cs/>
        </w:rPr>
        <w:t>บริษัท</w:t>
      </w:r>
      <w:r w:rsidRPr="00F75CF9">
        <w:rPr>
          <w:rFonts w:ascii="Angsana New" w:hAnsi="Angsana New" w:hint="cs"/>
          <w:color w:val="000000"/>
          <w:sz w:val="30"/>
          <w:szCs w:val="30"/>
          <w:cs/>
        </w:rPr>
        <w:t>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</w:t>
      </w:r>
      <w:r w:rsidRPr="00F75CF9">
        <w:rPr>
          <w:rFonts w:ascii="Angsana New" w:eastAsia="Calibri" w:hAnsi="Angsana New" w:hint="cs"/>
          <w:sz w:val="30"/>
          <w:szCs w:val="30"/>
          <w:cs/>
        </w:rPr>
        <w:t>บริษัท</w:t>
      </w:r>
      <w:r w:rsidRPr="00F75CF9">
        <w:rPr>
          <w:rFonts w:ascii="Angsana New" w:hAnsi="Angsana New" w:hint="cs"/>
          <w:color w:val="000000"/>
          <w:sz w:val="30"/>
          <w:szCs w:val="30"/>
          <w:cs/>
        </w:rPr>
        <w:t>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</w:t>
      </w:r>
      <w:r w:rsidR="00C26281" w:rsidRPr="00F75CF9">
        <w:rPr>
          <w:rFonts w:ascii="Angsana New" w:hAnsi="Angsana New"/>
          <w:color w:val="000000"/>
          <w:sz w:val="30"/>
          <w:szCs w:val="30"/>
        </w:rPr>
        <w:br/>
      </w:r>
      <w:r w:rsidRPr="00F75CF9">
        <w:rPr>
          <w:rFonts w:ascii="Angsana New" w:hAnsi="Angsana New" w:hint="cs"/>
          <w:color w:val="000000"/>
          <w:sz w:val="30"/>
          <w:szCs w:val="30"/>
          <w:cs/>
        </w:rPr>
        <w:t>การควบคุมในสินทรัพย์ทางการเงิน</w:t>
      </w:r>
    </w:p>
    <w:p w14:paraId="61E66B82" w14:textId="4BF063FB" w:rsidR="002A1676" w:rsidRPr="00C9394D" w:rsidRDefault="002A1676" w:rsidP="00116825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color w:val="000000"/>
          <w:sz w:val="24"/>
          <w:szCs w:val="24"/>
        </w:rPr>
      </w:pPr>
    </w:p>
    <w:p w14:paraId="6038816D" w14:textId="7BF8F8E3" w:rsidR="002A1676" w:rsidRPr="00F75CF9" w:rsidRDefault="002A1676" w:rsidP="00C66004">
      <w:pPr>
        <w:pStyle w:val="BodyText2"/>
        <w:spacing w:line="240" w:lineRule="atLeast"/>
        <w:ind w:left="990" w:right="43" w:firstLine="0"/>
        <w:jc w:val="thaiDistribute"/>
        <w:rPr>
          <w:rFonts w:ascii="Angsana New" w:hAnsi="Angsana New"/>
          <w:color w:val="000000"/>
          <w:sz w:val="30"/>
          <w:szCs w:val="30"/>
        </w:rPr>
      </w:pPr>
      <w:r w:rsidRPr="00F75CF9">
        <w:rPr>
          <w:rFonts w:ascii="Angsana New" w:hAnsi="Angsana New" w:hint="cs"/>
          <w:sz w:val="30"/>
          <w:szCs w:val="30"/>
          <w:cs/>
        </w:rPr>
        <w:t>บริษัท</w:t>
      </w:r>
      <w:r w:rsidRPr="00F75CF9">
        <w:rPr>
          <w:rFonts w:ascii="Angsana New" w:hAnsi="Angsana New" w:hint="cs"/>
          <w:color w:val="000000"/>
          <w:sz w:val="30"/>
          <w:szCs w:val="30"/>
          <w:cs/>
        </w:rPr>
        <w:t xml:space="preserve">ตัดรายการหนี้สินทางการเงินออกจากบัญชีเมื่อภาระผูกพันตามสัญญาสิ้นสุดลง ยกเลิก หรือหมดอายุ </w:t>
      </w:r>
      <w:r w:rsidRPr="00C9394D">
        <w:rPr>
          <w:rFonts w:ascii="Angsana New" w:hAnsi="Angsana New" w:hint="cs"/>
          <w:spacing w:val="6"/>
          <w:sz w:val="30"/>
          <w:szCs w:val="30"/>
          <w:cs/>
        </w:rPr>
        <w:t>บริษัท</w:t>
      </w:r>
      <w:r w:rsidRPr="00C9394D">
        <w:rPr>
          <w:rFonts w:ascii="Angsana New" w:hAnsi="Angsana New" w:hint="cs"/>
          <w:color w:val="000000"/>
          <w:spacing w:val="6"/>
          <w:sz w:val="30"/>
          <w:szCs w:val="30"/>
          <w:cs/>
        </w:rPr>
        <w:t>ตัดรายการหนี้สินทางการเงินออกจากบัญชีหากมีการเปลี่ยนแปลงเงื่อนไขและกระแสเงินสดจาก</w:t>
      </w:r>
      <w:r w:rsidRPr="00F75CF9">
        <w:rPr>
          <w:rFonts w:ascii="Angsana New" w:hAnsi="Angsana New" w:hint="cs"/>
          <w:color w:val="000000"/>
          <w:sz w:val="30"/>
          <w:szCs w:val="30"/>
          <w:cs/>
        </w:rPr>
        <w:t>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</w:t>
      </w:r>
      <w:r w:rsidR="00C26281" w:rsidRPr="00F75CF9">
        <w:rPr>
          <w:rFonts w:ascii="Angsana New" w:hAnsi="Angsana New"/>
          <w:color w:val="000000"/>
          <w:sz w:val="30"/>
          <w:szCs w:val="30"/>
        </w:rPr>
        <w:br/>
      </w:r>
      <w:r w:rsidRPr="00F75CF9">
        <w:rPr>
          <w:rFonts w:ascii="Angsana New" w:hAnsi="Angsana New" w:hint="cs"/>
          <w:color w:val="000000"/>
          <w:sz w:val="30"/>
          <w:szCs w:val="30"/>
          <w:cs/>
        </w:rPr>
        <w:t>ที่สะท้อนเงื่อนไขที่เปลี่ยนแปลงแล้ว</w:t>
      </w:r>
    </w:p>
    <w:p w14:paraId="3AE46A4C" w14:textId="67CEB7F4" w:rsidR="002A1676" w:rsidRPr="00F75CF9" w:rsidRDefault="002A1676" w:rsidP="00116825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0073FD63" w14:textId="2BB8844C" w:rsidR="002A1676" w:rsidRPr="00F75CF9" w:rsidRDefault="002A1676" w:rsidP="00C66004">
      <w:pPr>
        <w:pStyle w:val="BodyText2"/>
        <w:tabs>
          <w:tab w:val="left" w:pos="1080"/>
        </w:tabs>
        <w:spacing w:line="240" w:lineRule="atLeast"/>
        <w:ind w:left="990" w:right="43" w:firstLine="0"/>
        <w:jc w:val="thaiDistribute"/>
        <w:rPr>
          <w:rFonts w:ascii="Angsana New" w:hAnsi="Angsana New"/>
          <w:color w:val="000000"/>
          <w:sz w:val="30"/>
          <w:szCs w:val="30"/>
        </w:rPr>
      </w:pPr>
      <w:r w:rsidRPr="00F75CF9">
        <w:rPr>
          <w:rFonts w:ascii="Angsana New" w:hAnsi="Angsana New" w:hint="cs"/>
          <w:color w:val="000000"/>
          <w:sz w:val="30"/>
          <w:szCs w:val="30"/>
          <w:cs/>
        </w:rPr>
        <w:t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</w:t>
      </w:r>
    </w:p>
    <w:p w14:paraId="60B81067" w14:textId="105A337C" w:rsidR="002A1676" w:rsidRPr="00694869" w:rsidRDefault="002A1676" w:rsidP="00116825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color w:val="000000"/>
          <w:sz w:val="30"/>
          <w:szCs w:val="30"/>
          <w:highlight w:val="cyan"/>
        </w:rPr>
      </w:pPr>
    </w:p>
    <w:p w14:paraId="6F75DD62" w14:textId="7B150E71" w:rsidR="002A1676" w:rsidRPr="004C6371" w:rsidRDefault="002A1676" w:rsidP="00C66004">
      <w:pPr>
        <w:pStyle w:val="BodyText2"/>
        <w:tabs>
          <w:tab w:val="left" w:pos="709"/>
        </w:tabs>
        <w:spacing w:line="240" w:lineRule="atLeast"/>
        <w:ind w:left="990" w:right="43" w:firstLine="0"/>
        <w:jc w:val="thaiDistribute"/>
        <w:rPr>
          <w:rFonts w:ascii="Angsana New" w:hAnsi="Angsana New"/>
          <w:color w:val="000000"/>
          <w:sz w:val="30"/>
          <w:szCs w:val="30"/>
        </w:rPr>
      </w:pPr>
      <w:r w:rsidRPr="00B55D8A">
        <w:rPr>
          <w:rFonts w:ascii="Angsana New" w:hAnsi="Angsana New" w:hint="cs"/>
          <w:color w:val="000000"/>
          <w:spacing w:val="-4"/>
          <w:sz w:val="30"/>
          <w:szCs w:val="30"/>
          <w:cs/>
        </w:rPr>
        <w:t>สินทรัพย์</w:t>
      </w:r>
      <w:r w:rsidRPr="00B55D8A">
        <w:rPr>
          <w:rFonts w:ascii="Angsana New" w:hAnsi="Angsana New" w:hint="cs"/>
          <w:spacing w:val="-4"/>
          <w:sz w:val="30"/>
          <w:szCs w:val="30"/>
          <w:cs/>
        </w:rPr>
        <w:t>ทางการเงินและหนี้สินทางการเงินจะหักกลบกันเพื่อรายงานในงบแสดงฐานะการเงินด้วยจำนวนสุทธิ</w:t>
      </w:r>
      <w:r w:rsidR="00B55D8A">
        <w:rPr>
          <w:rFonts w:ascii="Angsana New" w:hAnsi="Angsana New"/>
          <w:sz w:val="30"/>
          <w:szCs w:val="30"/>
        </w:rPr>
        <w:t xml:space="preserve"> </w:t>
      </w:r>
      <w:r w:rsidRPr="004C6371">
        <w:rPr>
          <w:rFonts w:ascii="Angsana New" w:hAnsi="Angsana New" w:hint="cs"/>
          <w:sz w:val="30"/>
          <w:szCs w:val="30"/>
          <w:cs/>
        </w:rPr>
        <w:t>ก็ต่อเมื่อบริษัทมีสิทธิบังคับใช้ตามกฎหมายในการหักกลบจำนวนเงินที่รับรู้และ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1540A03A" w14:textId="0BA0EE3F" w:rsidR="002A1676" w:rsidRPr="004C6371" w:rsidRDefault="002A1676" w:rsidP="00C26281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06EE9FFC" w14:textId="4833A4A2" w:rsidR="00116825" w:rsidRPr="004C6371" w:rsidRDefault="00116825" w:rsidP="00AE1EF8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260"/>
        </w:tabs>
        <w:spacing w:after="0" w:line="240" w:lineRule="auto"/>
        <w:ind w:left="907" w:hanging="367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4C6371">
        <w:rPr>
          <w:rFonts w:ascii="Angsana New" w:eastAsia="EucrosiaUPCBold" w:hAnsi="Angsana New" w:hint="cs"/>
          <w:i/>
          <w:iCs/>
          <w:sz w:val="30"/>
          <w:szCs w:val="30"/>
        </w:rPr>
        <w:t>(</w:t>
      </w:r>
      <w:r w:rsidR="005A70B0" w:rsidRPr="004C6371">
        <w:rPr>
          <w:rFonts w:ascii="Angsana New" w:eastAsia="EucrosiaUPCBold" w:hAnsi="Angsana New" w:hint="cs"/>
          <w:i/>
          <w:iCs/>
          <w:sz w:val="30"/>
          <w:szCs w:val="30"/>
          <w:cs/>
        </w:rPr>
        <w:t>ข</w:t>
      </w:r>
      <w:r w:rsidRPr="004C6371">
        <w:rPr>
          <w:rFonts w:ascii="Angsana New" w:eastAsia="EucrosiaUPCBold" w:hAnsi="Angsana New" w:hint="cs"/>
          <w:i/>
          <w:iCs/>
          <w:sz w:val="30"/>
          <w:szCs w:val="30"/>
        </w:rPr>
        <w:t>.</w:t>
      </w:r>
      <w:r w:rsidR="00C26281" w:rsidRPr="004C6371">
        <w:rPr>
          <w:rFonts w:ascii="Angsana New" w:eastAsia="EucrosiaUPCBold" w:hAnsi="Angsana New"/>
          <w:i/>
          <w:iCs/>
          <w:sz w:val="30"/>
          <w:szCs w:val="30"/>
        </w:rPr>
        <w:t>3</w:t>
      </w:r>
      <w:r w:rsidRPr="004C6371">
        <w:rPr>
          <w:rFonts w:ascii="Angsana New" w:eastAsia="EucrosiaUPCBold" w:hAnsi="Angsana New" w:hint="cs"/>
          <w:i/>
          <w:iCs/>
          <w:sz w:val="30"/>
          <w:szCs w:val="30"/>
        </w:rPr>
        <w:t xml:space="preserve">) </w:t>
      </w:r>
      <w:r w:rsidRPr="004C6371">
        <w:rPr>
          <w:rFonts w:ascii="Angsana New" w:eastAsia="EucrosiaUPCBold" w:hAnsi="Angsana New" w:hint="cs"/>
          <w:i/>
          <w:iCs/>
          <w:sz w:val="30"/>
          <w:szCs w:val="30"/>
          <w:cs/>
        </w:rPr>
        <w:t>อนุพันธ์</w:t>
      </w:r>
    </w:p>
    <w:p w14:paraId="0B7C2E1D" w14:textId="77777777" w:rsidR="00116825" w:rsidRPr="004C6371" w:rsidRDefault="00116825" w:rsidP="00116825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="Angsana New" w:hAnsi="Angsana New"/>
          <w:sz w:val="30"/>
          <w:szCs w:val="30"/>
        </w:rPr>
      </w:pPr>
    </w:p>
    <w:p w14:paraId="3601BE6A" w14:textId="75D4F919" w:rsidR="00737E96" w:rsidRPr="004C6371" w:rsidRDefault="00116825" w:rsidP="00C66004">
      <w:pPr>
        <w:tabs>
          <w:tab w:val="clear" w:pos="907"/>
          <w:tab w:val="left" w:pos="1080"/>
        </w:tabs>
        <w:spacing w:line="240" w:lineRule="auto"/>
        <w:ind w:left="990" w:right="29"/>
        <w:jc w:val="thaiDistribute"/>
        <w:rPr>
          <w:rFonts w:ascii="Angsana New" w:hAnsi="Angsana New"/>
          <w:sz w:val="30"/>
          <w:szCs w:val="30"/>
        </w:rPr>
      </w:pPr>
      <w:r w:rsidRPr="004C6371">
        <w:rPr>
          <w:rFonts w:ascii="Angsana New" w:hAnsi="Angsana New" w:hint="cs"/>
          <w:sz w:val="30"/>
          <w:szCs w:val="30"/>
          <w:cs/>
        </w:rPr>
        <w:t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</w:t>
      </w:r>
    </w:p>
    <w:p w14:paraId="1D163498" w14:textId="51D7CBA0" w:rsidR="00C26281" w:rsidRPr="004C6371" w:rsidRDefault="00C26281" w:rsidP="00C26281">
      <w:pPr>
        <w:spacing w:line="240" w:lineRule="auto"/>
        <w:ind w:right="29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</w:p>
    <w:p w14:paraId="1DF02218" w14:textId="4F0FD986" w:rsidR="00C26281" w:rsidRPr="004C6371" w:rsidRDefault="00C26281" w:rsidP="00C26281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260"/>
        </w:tabs>
        <w:spacing w:after="0" w:line="240" w:lineRule="auto"/>
        <w:ind w:left="907" w:hanging="367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4C6371">
        <w:rPr>
          <w:rFonts w:ascii="Angsana New" w:eastAsia="EucrosiaUPCBold" w:hAnsi="Angsana New"/>
          <w:i/>
          <w:iCs/>
          <w:sz w:val="30"/>
          <w:szCs w:val="30"/>
        </w:rPr>
        <w:lastRenderedPageBreak/>
        <w:t>(</w:t>
      </w:r>
      <w:r w:rsidRPr="004C6371">
        <w:rPr>
          <w:rFonts w:ascii="Angsana New" w:eastAsia="EucrosiaUPCBold" w:hAnsi="Angsana New" w:hint="cs"/>
          <w:i/>
          <w:iCs/>
          <w:sz w:val="30"/>
          <w:szCs w:val="30"/>
          <w:cs/>
        </w:rPr>
        <w:t>ข</w:t>
      </w:r>
      <w:r w:rsidRPr="004C6371">
        <w:rPr>
          <w:rFonts w:ascii="Angsana New" w:eastAsia="EucrosiaUPCBold" w:hAnsi="Angsana New"/>
          <w:i/>
          <w:iCs/>
          <w:sz w:val="30"/>
          <w:szCs w:val="30"/>
          <w:lang w:val="en-GB"/>
        </w:rPr>
        <w:t>.</w:t>
      </w:r>
      <w:r w:rsidRPr="004C6371">
        <w:rPr>
          <w:rFonts w:ascii="Angsana New" w:eastAsia="EucrosiaUPCBold" w:hAnsi="Angsana New"/>
          <w:i/>
          <w:iCs/>
          <w:sz w:val="30"/>
          <w:szCs w:val="30"/>
        </w:rPr>
        <w:t xml:space="preserve">4) </w:t>
      </w:r>
      <w:r w:rsidRPr="004C6371">
        <w:rPr>
          <w:rFonts w:ascii="Angsana New" w:eastAsia="EucrosiaUPCBold" w:hAnsi="Angsana New"/>
          <w:i/>
          <w:iCs/>
          <w:sz w:val="30"/>
          <w:szCs w:val="30"/>
          <w:cs/>
        </w:rPr>
        <w:t>การด้อยค่าของสินทรัพย์ทางการเงินนอกเหนือจากลูกหนี้การค้า</w:t>
      </w:r>
    </w:p>
    <w:p w14:paraId="2E50CEDA" w14:textId="51C23387" w:rsidR="00C26281" w:rsidRPr="004C11C9" w:rsidRDefault="00C26281" w:rsidP="00B811D5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260"/>
        </w:tabs>
        <w:spacing w:after="0" w:line="240" w:lineRule="auto"/>
        <w:ind w:left="907" w:hanging="367"/>
        <w:jc w:val="thaiDistribute"/>
        <w:rPr>
          <w:rFonts w:ascii="Angsana New" w:eastAsia="EucrosiaUPCBold" w:hAnsi="Angsana New"/>
          <w:sz w:val="28"/>
          <w:szCs w:val="28"/>
        </w:rPr>
      </w:pPr>
    </w:p>
    <w:p w14:paraId="2E18DA4C" w14:textId="3926407D" w:rsidR="00C26281" w:rsidRPr="004C6371" w:rsidRDefault="00C26281" w:rsidP="00C66004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260"/>
        </w:tabs>
        <w:spacing w:after="0" w:line="240" w:lineRule="auto"/>
        <w:ind w:left="990" w:hanging="367"/>
        <w:jc w:val="thaiDistribute"/>
        <w:rPr>
          <w:rFonts w:ascii="Angsana New" w:hAnsi="Angsana New"/>
          <w:sz w:val="30"/>
          <w:szCs w:val="30"/>
        </w:rPr>
      </w:pPr>
      <w:r w:rsidRPr="004C6371">
        <w:rPr>
          <w:rFonts w:ascii="Angsana New" w:eastAsia="EucrosiaUPCBold" w:hAnsi="Angsana New"/>
          <w:i/>
          <w:iCs/>
          <w:sz w:val="30"/>
          <w:szCs w:val="30"/>
          <w:cs/>
        </w:rPr>
        <w:tab/>
      </w:r>
      <w:r w:rsidRPr="004C6371">
        <w:rPr>
          <w:rFonts w:ascii="Angsana New" w:hAnsi="Angsana New" w:hint="cs"/>
          <w:sz w:val="30"/>
          <w:szCs w:val="30"/>
          <w:cs/>
        </w:rPr>
        <w:t>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 และวงเงินให้สินเชื่อที่อนุมัติซึ่งไม่ได้วัดมูลค่าด้วยมูลค่ายุติธรรมผ่านกำไรหรือขาดทุน</w:t>
      </w:r>
    </w:p>
    <w:p w14:paraId="22C6B838" w14:textId="626A8C2C" w:rsidR="00C26281" w:rsidRPr="004C11C9" w:rsidRDefault="00C26281" w:rsidP="00C26281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260"/>
        </w:tabs>
        <w:spacing w:after="0" w:line="240" w:lineRule="auto"/>
        <w:ind w:left="907" w:hanging="367"/>
        <w:jc w:val="thaiDistribute"/>
        <w:rPr>
          <w:rFonts w:ascii="Angsana New" w:eastAsia="EucrosiaUPCBold" w:hAnsi="Angsana New"/>
          <w:sz w:val="28"/>
          <w:szCs w:val="28"/>
        </w:rPr>
      </w:pPr>
    </w:p>
    <w:p w14:paraId="2C90692C" w14:textId="4BD2E173" w:rsidR="00C26281" w:rsidRPr="004C6371" w:rsidRDefault="00C26281" w:rsidP="00C6600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260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4C6371">
        <w:rPr>
          <w:rFonts w:ascii="Angsana New" w:hAnsi="Angsana New" w:hint="cs"/>
          <w:sz w:val="30"/>
          <w:szCs w:val="30"/>
          <w:cs/>
        </w:rPr>
        <w:t xml:space="preserve">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="00CF0803">
        <w:rPr>
          <w:rFonts w:ascii="Angsana New" w:hAnsi="Angsana New"/>
          <w:sz w:val="30"/>
          <w:szCs w:val="30"/>
        </w:rPr>
        <w:t>12</w:t>
      </w:r>
      <w:r w:rsidRPr="004C6371">
        <w:rPr>
          <w:rFonts w:ascii="Angsana New" w:hAnsi="Angsana New" w:hint="cs"/>
          <w:sz w:val="30"/>
          <w:szCs w:val="30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</w:t>
      </w:r>
      <w:r w:rsidRPr="004C6371">
        <w:rPr>
          <w:rFonts w:ascii="Angsana New" w:hAnsi="Angsana New" w:hint="cs"/>
          <w:spacing w:val="-4"/>
          <w:sz w:val="30"/>
          <w:szCs w:val="30"/>
          <w:cs/>
        </w:rPr>
        <w:t>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</w:t>
      </w:r>
      <w:r w:rsidR="00B55D8A">
        <w:rPr>
          <w:rFonts w:ascii="Angsana New" w:hAnsi="Angsana New"/>
          <w:spacing w:val="-4"/>
          <w:sz w:val="30"/>
          <w:szCs w:val="30"/>
        </w:rPr>
        <w:t xml:space="preserve">                    </w:t>
      </w:r>
      <w:r w:rsidRPr="004C6371">
        <w:rPr>
          <w:rFonts w:ascii="Angsana New" w:hAnsi="Angsana New" w:hint="cs"/>
          <w:spacing w:val="-4"/>
          <w:sz w:val="30"/>
          <w:szCs w:val="30"/>
          <w:cs/>
        </w:rPr>
        <w:t>ผลขาดทุน</w:t>
      </w:r>
      <w:r w:rsidRPr="004C6371">
        <w:rPr>
          <w:rFonts w:ascii="Angsana New" w:hAnsi="Angsana New" w:hint="cs"/>
          <w:sz w:val="30"/>
          <w:szCs w:val="30"/>
          <w:cs/>
        </w:rPr>
        <w:t>ด้วยผลขาดทุนด้านเครดิตที่คาดว่าจะเกิดขึ้นตลอดอายุของสัญญา</w:t>
      </w:r>
    </w:p>
    <w:p w14:paraId="729CB091" w14:textId="76F1E501" w:rsidR="00323D6A" w:rsidRPr="004C11C9" w:rsidRDefault="00323D6A" w:rsidP="00B811D5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260"/>
        </w:tabs>
        <w:spacing w:after="0" w:line="240" w:lineRule="auto"/>
        <w:ind w:left="907" w:hanging="367"/>
        <w:jc w:val="thaiDistribute"/>
        <w:rPr>
          <w:rFonts w:ascii="Angsana New" w:eastAsia="EucrosiaUPCBold" w:hAnsi="Angsana New"/>
          <w:sz w:val="28"/>
          <w:szCs w:val="28"/>
        </w:rPr>
      </w:pPr>
    </w:p>
    <w:p w14:paraId="413CD1B1" w14:textId="002EA783" w:rsidR="00C26281" w:rsidRPr="004C6371" w:rsidRDefault="00323D6A" w:rsidP="00C66004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260"/>
        </w:tabs>
        <w:spacing w:after="0" w:line="240" w:lineRule="auto"/>
        <w:ind w:left="990" w:hanging="3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ab/>
      </w:r>
      <w:r w:rsidR="005C5EF6" w:rsidRPr="004C6371">
        <w:rPr>
          <w:rFonts w:ascii="Angsana New" w:hAnsi="Angsana New" w:hint="cs"/>
          <w:sz w:val="30"/>
          <w:szCs w:val="3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53FC56BC" w14:textId="44726500" w:rsidR="005C5EF6" w:rsidRPr="004C11C9" w:rsidRDefault="005C5EF6" w:rsidP="00C26281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260"/>
        </w:tabs>
        <w:spacing w:after="0" w:line="240" w:lineRule="auto"/>
        <w:ind w:left="907" w:hanging="367"/>
        <w:jc w:val="thaiDistribute"/>
        <w:rPr>
          <w:rFonts w:ascii="Angsana New" w:eastAsia="EucrosiaUPCBold" w:hAnsi="Angsana New"/>
          <w:sz w:val="28"/>
          <w:szCs w:val="28"/>
        </w:rPr>
      </w:pPr>
    </w:p>
    <w:p w14:paraId="254F1B16" w14:textId="302FD8D5" w:rsidR="005C5EF6" w:rsidRPr="00EC3304" w:rsidRDefault="005C5EF6" w:rsidP="00DE4F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  <w:cs/>
        </w:rPr>
      </w:pPr>
      <w:r w:rsidRPr="00EC3304">
        <w:rPr>
          <w:rFonts w:ascii="Angsana New" w:hAnsi="Angsana New" w:hint="cs"/>
          <w:spacing w:val="4"/>
          <w:sz w:val="30"/>
          <w:szCs w:val="30"/>
          <w:cs/>
        </w:rPr>
        <w:t>บริษัทพิจารณาว่าสินทรัพย์ทางการเงินมีความเสี่ยงด้านเครดิตต่ำเมื่อมีอันดับความน่าเชื่อถืออยู่ใน ‘ระดับที่</w:t>
      </w:r>
      <w:r w:rsidRPr="00EC3304">
        <w:rPr>
          <w:rFonts w:ascii="Angsana New" w:hAnsi="Angsana New" w:hint="cs"/>
          <w:sz w:val="30"/>
          <w:szCs w:val="30"/>
          <w:cs/>
        </w:rPr>
        <w:t>น่าลงทุน’</w:t>
      </w:r>
      <w:r w:rsidRPr="004C6371">
        <w:rPr>
          <w:rFonts w:ascii="Angsana New" w:hAnsi="Angsana New" w:hint="cs"/>
          <w:sz w:val="30"/>
          <w:szCs w:val="30"/>
          <w:cs/>
        </w:rPr>
        <w:t xml:space="preserve"> ซึ่งเป็นการจัดอันดับที่เข้าใจในระดับสาก</w:t>
      </w:r>
      <w:r w:rsidR="00123BEE">
        <w:rPr>
          <w:rFonts w:ascii="Angsana New" w:hAnsi="Angsana New" w:hint="cs"/>
          <w:sz w:val="30"/>
          <w:szCs w:val="30"/>
          <w:cs/>
        </w:rPr>
        <w:t>ล</w:t>
      </w:r>
    </w:p>
    <w:p w14:paraId="66CEF19B" w14:textId="77777777" w:rsidR="005C5EF6" w:rsidRPr="004C11C9" w:rsidRDefault="005C5EF6" w:rsidP="00B811D5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260"/>
        </w:tabs>
        <w:spacing w:after="0" w:line="240" w:lineRule="auto"/>
        <w:ind w:left="907" w:hanging="367"/>
        <w:jc w:val="thaiDistribute"/>
        <w:rPr>
          <w:rFonts w:ascii="Angsana New" w:eastAsia="EucrosiaUPCBold" w:hAnsi="Angsana New"/>
          <w:sz w:val="28"/>
          <w:szCs w:val="28"/>
        </w:rPr>
      </w:pPr>
    </w:p>
    <w:p w14:paraId="2C17C69D" w14:textId="25244AAD" w:rsidR="005C5EF6" w:rsidRPr="006E30E2" w:rsidRDefault="005C5EF6" w:rsidP="00DE4F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6E30E2">
        <w:rPr>
          <w:rFonts w:ascii="Angsana New" w:hAnsi="Angsana New" w:hint="cs"/>
          <w:sz w:val="30"/>
          <w:szCs w:val="30"/>
          <w:cs/>
        </w:rPr>
        <w:t xml:space="preserve">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="00C56F41">
        <w:rPr>
          <w:rFonts w:ascii="Angsana New" w:hAnsi="Angsana New"/>
          <w:sz w:val="30"/>
          <w:szCs w:val="30"/>
        </w:rPr>
        <w:t>30</w:t>
      </w:r>
      <w:r w:rsidRPr="006E30E2">
        <w:rPr>
          <w:rFonts w:ascii="Angsana New" w:hAnsi="Angsana New" w:hint="cs"/>
          <w:sz w:val="30"/>
          <w:szCs w:val="30"/>
          <w:cs/>
        </w:rPr>
        <w:t xml:space="preserve"> วัน 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</w:t>
      </w:r>
      <w:r w:rsidRPr="00A55ABA">
        <w:rPr>
          <w:rFonts w:ascii="Angsana New" w:hAnsi="Angsana New" w:hint="cs"/>
          <w:spacing w:val="4"/>
          <w:sz w:val="30"/>
          <w:szCs w:val="30"/>
          <w:cs/>
        </w:rPr>
        <w:t>สภาวการณ์ทางเศรษฐกิจหรือกฎหมายที่ส่งผลในทางลบอย่างมีนัยสำคัญต่อความสามารถของลูกหนี้ในการ</w:t>
      </w:r>
      <w:r w:rsidRPr="006E30E2">
        <w:rPr>
          <w:rFonts w:ascii="Angsana New" w:hAnsi="Angsana New" w:hint="cs"/>
          <w:sz w:val="30"/>
          <w:szCs w:val="30"/>
          <w:cs/>
        </w:rPr>
        <w:t xml:space="preserve">จ่ายชำระภาระผูกพันให้กับบริษัท </w:t>
      </w:r>
    </w:p>
    <w:p w14:paraId="272B3FD1" w14:textId="77777777" w:rsidR="005C5EF6" w:rsidRPr="004C11C9" w:rsidRDefault="005C5EF6" w:rsidP="00B811D5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260"/>
        </w:tabs>
        <w:spacing w:after="0" w:line="240" w:lineRule="auto"/>
        <w:ind w:left="907" w:hanging="367"/>
        <w:jc w:val="thaiDistribute"/>
        <w:rPr>
          <w:rFonts w:ascii="Angsana New" w:eastAsia="EucrosiaUPCBold" w:hAnsi="Angsana New"/>
          <w:sz w:val="28"/>
          <w:szCs w:val="28"/>
        </w:rPr>
      </w:pPr>
    </w:p>
    <w:p w14:paraId="413BF30B" w14:textId="388A81DE" w:rsidR="005C5EF6" w:rsidRPr="006E30E2" w:rsidRDefault="005C5EF6" w:rsidP="00DE4F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6E30E2">
        <w:rPr>
          <w:rFonts w:ascii="Angsana New" w:hAnsi="Angsana New" w:hint="cs"/>
          <w:sz w:val="30"/>
          <w:szCs w:val="30"/>
          <w:cs/>
        </w:rPr>
        <w:t xml:space="preserve">บริษัทพิจารณาว่าสินทรัพย์ทางการเงินจะเกิดการผิดสัญญาเมื่อ </w:t>
      </w:r>
    </w:p>
    <w:p w14:paraId="33E7B6BA" w14:textId="0B1EFB1D" w:rsidR="005C5EF6" w:rsidRPr="006E30E2" w:rsidRDefault="005C5EF6" w:rsidP="00DE4F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1080" w:hanging="90"/>
        <w:jc w:val="thaiDistribute"/>
        <w:rPr>
          <w:rFonts w:ascii="Angsana New" w:hAnsi="Angsana New"/>
          <w:sz w:val="30"/>
          <w:szCs w:val="30"/>
        </w:rPr>
      </w:pPr>
      <w:r w:rsidRPr="006E30E2">
        <w:rPr>
          <w:rFonts w:ascii="Angsana New" w:hAnsi="Angsana New" w:hint="cs"/>
          <w:sz w:val="30"/>
          <w:szCs w:val="30"/>
          <w:cs/>
        </w:rPr>
        <w:t>-</w:t>
      </w:r>
      <w:r w:rsidRPr="006E30E2">
        <w:rPr>
          <w:rFonts w:ascii="Angsana New" w:hAnsi="Angsana New" w:hint="cs"/>
          <w:sz w:val="30"/>
          <w:szCs w:val="30"/>
          <w:cs/>
        </w:rPr>
        <w:tab/>
      </w:r>
      <w:r w:rsidR="008E5217">
        <w:rPr>
          <w:rFonts w:ascii="Angsana New" w:hAnsi="Angsana New"/>
          <w:sz w:val="30"/>
          <w:szCs w:val="30"/>
        </w:rPr>
        <w:t xml:space="preserve"> </w:t>
      </w:r>
      <w:r w:rsidRPr="00B55D8A">
        <w:rPr>
          <w:rFonts w:ascii="Angsana New" w:hAnsi="Angsana New" w:hint="cs"/>
          <w:spacing w:val="-2"/>
          <w:sz w:val="30"/>
          <w:szCs w:val="30"/>
          <w:cs/>
        </w:rPr>
        <w:t>ผู้กู้ไม่สามารถจ่ายชำระภาระผูกพันด้านเครดิตให้แก่บริษัทได้เต็มจำนวน อีกทั้งบริษัทไม่มีสิทธิในการไล่เบี้ย</w:t>
      </w:r>
      <w:r w:rsidRPr="00C257DE">
        <w:rPr>
          <w:rFonts w:ascii="Angsana New" w:hAnsi="Angsana New" w:hint="cs"/>
          <w:sz w:val="30"/>
          <w:szCs w:val="30"/>
          <w:cs/>
        </w:rPr>
        <w:t xml:space="preserve"> เช่น การยึดหลักประกัน (หากมีการวางหลักประกัน) หรือ</w:t>
      </w:r>
      <w:r w:rsidRPr="006E30E2">
        <w:rPr>
          <w:rFonts w:ascii="Angsana New" w:hAnsi="Angsana New" w:hint="cs"/>
          <w:sz w:val="30"/>
          <w:szCs w:val="30"/>
          <w:cs/>
        </w:rPr>
        <w:t xml:space="preserve"> </w:t>
      </w:r>
    </w:p>
    <w:p w14:paraId="5B59CD38" w14:textId="3E9431A5" w:rsidR="005C5EF6" w:rsidRPr="006E30E2" w:rsidRDefault="005C5EF6" w:rsidP="00DE4F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1260" w:hanging="270"/>
        <w:jc w:val="thaiDistribute"/>
        <w:rPr>
          <w:rFonts w:ascii="Angsana New" w:hAnsi="Angsana New"/>
          <w:sz w:val="30"/>
          <w:szCs w:val="30"/>
        </w:rPr>
      </w:pPr>
      <w:r w:rsidRPr="006E30E2">
        <w:rPr>
          <w:rFonts w:ascii="Angsana New" w:hAnsi="Angsana New" w:hint="cs"/>
          <w:sz w:val="30"/>
          <w:szCs w:val="30"/>
          <w:cs/>
        </w:rPr>
        <w:t>-</w:t>
      </w:r>
      <w:r w:rsidR="008E5217">
        <w:rPr>
          <w:rFonts w:ascii="Angsana New" w:hAnsi="Angsana New"/>
          <w:sz w:val="30"/>
          <w:szCs w:val="30"/>
        </w:rPr>
        <w:t xml:space="preserve"> </w:t>
      </w:r>
      <w:r w:rsidRPr="006E30E2">
        <w:rPr>
          <w:rFonts w:ascii="Angsana New" w:hAnsi="Angsana New" w:hint="cs"/>
          <w:sz w:val="30"/>
          <w:szCs w:val="30"/>
          <w:cs/>
        </w:rPr>
        <w:t xml:space="preserve">สินทรัพย์ทางการเงินค้างชำระเกินกว่า </w:t>
      </w:r>
      <w:r w:rsidR="00C257DE">
        <w:rPr>
          <w:rFonts w:ascii="Angsana New" w:hAnsi="Angsana New"/>
          <w:sz w:val="30"/>
          <w:szCs w:val="30"/>
        </w:rPr>
        <w:t>90</w:t>
      </w:r>
      <w:r w:rsidRPr="006E30E2">
        <w:rPr>
          <w:rFonts w:ascii="Angsana New" w:hAnsi="Angsana New" w:hint="cs"/>
          <w:sz w:val="30"/>
          <w:szCs w:val="30"/>
          <w:cs/>
        </w:rPr>
        <w:t xml:space="preserve"> วัน</w:t>
      </w:r>
    </w:p>
    <w:p w14:paraId="69072170" w14:textId="77777777" w:rsidR="004C11C9" w:rsidRPr="004C11C9" w:rsidRDefault="004C11C9" w:rsidP="00AE1EF8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93"/>
        </w:tabs>
        <w:spacing w:after="0" w:line="240" w:lineRule="auto"/>
        <w:ind w:left="907" w:hanging="367"/>
        <w:jc w:val="thaiDistribute"/>
        <w:rPr>
          <w:rFonts w:ascii="Angsana New" w:eastAsia="EucrosiaUPCBold" w:hAnsi="Angsana New"/>
          <w:sz w:val="28"/>
          <w:szCs w:val="28"/>
        </w:rPr>
      </w:pPr>
    </w:p>
    <w:p w14:paraId="24A9E4FA" w14:textId="56006A9E" w:rsidR="00472D42" w:rsidRPr="00FB6DE6" w:rsidRDefault="00472D42" w:rsidP="00AE1EF8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93"/>
        </w:tabs>
        <w:spacing w:after="0" w:line="240" w:lineRule="auto"/>
        <w:ind w:left="907" w:hanging="367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FB6DE6">
        <w:rPr>
          <w:rFonts w:ascii="Angsana New" w:eastAsia="EucrosiaUPCBold" w:hAnsi="Angsana New"/>
          <w:i/>
          <w:iCs/>
          <w:sz w:val="30"/>
          <w:szCs w:val="30"/>
        </w:rPr>
        <w:t>(</w:t>
      </w:r>
      <w:r w:rsidRPr="00FB6DE6">
        <w:rPr>
          <w:rFonts w:ascii="Angsana New" w:eastAsia="EucrosiaUPCBold" w:hAnsi="Angsana New" w:hint="cs"/>
          <w:i/>
          <w:iCs/>
          <w:sz w:val="30"/>
          <w:szCs w:val="30"/>
          <w:cs/>
        </w:rPr>
        <w:t>ข</w:t>
      </w:r>
      <w:r w:rsidRPr="00FB6DE6">
        <w:rPr>
          <w:rFonts w:ascii="Angsana New" w:eastAsia="EucrosiaUPCBold" w:hAnsi="Angsana New"/>
          <w:i/>
          <w:iCs/>
          <w:sz w:val="30"/>
          <w:szCs w:val="30"/>
          <w:lang w:val="en-GB"/>
        </w:rPr>
        <w:t>.5)</w:t>
      </w:r>
      <w:r w:rsidR="00AE1EF8" w:rsidRPr="00FB6DE6">
        <w:rPr>
          <w:rFonts w:ascii="Angsana New" w:eastAsia="EucrosiaUPCBold" w:hAnsi="Angsana New"/>
          <w:i/>
          <w:iCs/>
          <w:sz w:val="30"/>
          <w:szCs w:val="30"/>
          <w:lang w:val="en-GB"/>
        </w:rPr>
        <w:t xml:space="preserve"> </w:t>
      </w:r>
      <w:r w:rsidRPr="00FB6DE6">
        <w:rPr>
          <w:rFonts w:ascii="Angsana New" w:eastAsia="EucrosiaUPCBold" w:hAnsi="Angsana New"/>
          <w:i/>
          <w:iCs/>
          <w:sz w:val="30"/>
          <w:szCs w:val="30"/>
          <w:cs/>
        </w:rPr>
        <w:t xml:space="preserve">การตัดจำหน่าย </w:t>
      </w:r>
    </w:p>
    <w:p w14:paraId="65950224" w14:textId="77777777" w:rsidR="00472D42" w:rsidRPr="00B811D5" w:rsidRDefault="00472D42" w:rsidP="00472D42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260"/>
        </w:tabs>
        <w:spacing w:after="0" w:line="240" w:lineRule="auto"/>
        <w:ind w:left="907" w:hanging="367"/>
        <w:jc w:val="thaiDistribute"/>
        <w:rPr>
          <w:rFonts w:ascii="Angsana New" w:eastAsia="EucrosiaUPCBold" w:hAnsi="Angsana New"/>
          <w:sz w:val="28"/>
          <w:szCs w:val="28"/>
        </w:rPr>
      </w:pPr>
    </w:p>
    <w:p w14:paraId="24C20305" w14:textId="18FFA421" w:rsidR="00472D42" w:rsidRPr="00FB6DE6" w:rsidRDefault="00472D42" w:rsidP="00472D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  <w:r w:rsidRPr="00FB6DE6">
        <w:rPr>
          <w:rFonts w:asciiTheme="majorBidi" w:hAnsiTheme="majorBidi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บริษัทไม่สามารถคาดการณ์ได้อย่าง</w:t>
      </w:r>
      <w:r w:rsidRPr="006D3AB0">
        <w:rPr>
          <w:rFonts w:asciiTheme="majorBidi" w:hAnsiTheme="majorBidi"/>
          <w:sz w:val="30"/>
          <w:szCs w:val="30"/>
          <w:cs/>
        </w:rPr>
        <w:t>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</w:t>
      </w:r>
      <w:r w:rsidRPr="00F00B35">
        <w:rPr>
          <w:rFonts w:asciiTheme="majorBidi" w:hAnsiTheme="majorBidi"/>
          <w:spacing w:val="-4"/>
          <w:sz w:val="30"/>
          <w:szCs w:val="30"/>
          <w:cs/>
        </w:rPr>
        <w:t>เป็น</w:t>
      </w:r>
      <w:r w:rsidRPr="00FB6DE6">
        <w:rPr>
          <w:rFonts w:asciiTheme="majorBidi" w:hAnsiTheme="majorBidi"/>
          <w:sz w:val="30"/>
          <w:szCs w:val="30"/>
          <w:cs/>
        </w:rPr>
        <w:t>การกลับรายการการด้อยค่าในกำไรหรือขาดทุนในงวดที่ได้รับคืน</w:t>
      </w:r>
    </w:p>
    <w:p w14:paraId="1AF7BC6D" w14:textId="63AE5188" w:rsidR="00736179" w:rsidRPr="00D13DE2" w:rsidRDefault="00736179" w:rsidP="006A01AF">
      <w:pPr>
        <w:pStyle w:val="Heading2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 w:hanging="540"/>
        <w:rPr>
          <w:rFonts w:ascii="Angsana New" w:hAnsi="Angsana New" w:cs="Angsana New"/>
          <w:i/>
          <w:iCs/>
          <w:sz w:val="30"/>
          <w:szCs w:val="30"/>
          <w:cs/>
          <w:lang w:val="en-GB"/>
        </w:rPr>
      </w:pPr>
      <w:r w:rsidRPr="00D13DE2">
        <w:rPr>
          <w:rFonts w:ascii="Angsana New" w:hAnsi="Angsana New" w:cs="Angsana New" w:hint="cs"/>
          <w:i/>
          <w:iCs/>
          <w:sz w:val="30"/>
          <w:szCs w:val="30"/>
          <w:cs/>
          <w:lang w:val="en-GB"/>
        </w:rPr>
        <w:lastRenderedPageBreak/>
        <w:t>เงินสดและรายการเทียบเท่าเงินสด</w:t>
      </w:r>
    </w:p>
    <w:p w14:paraId="2D04541A" w14:textId="77777777" w:rsidR="00736179" w:rsidRPr="004C11C9" w:rsidRDefault="00736179" w:rsidP="00B811D5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260"/>
        </w:tabs>
        <w:spacing w:after="0" w:line="240" w:lineRule="auto"/>
        <w:ind w:left="907" w:hanging="367"/>
        <w:jc w:val="thaiDistribute"/>
        <w:rPr>
          <w:rFonts w:ascii="Angsana New" w:eastAsia="EucrosiaUPCBold" w:hAnsi="Angsana New"/>
          <w:sz w:val="30"/>
          <w:szCs w:val="30"/>
        </w:rPr>
      </w:pPr>
    </w:p>
    <w:p w14:paraId="075FED85" w14:textId="72EED4F0" w:rsidR="00663CA5" w:rsidRPr="00D13DE2" w:rsidRDefault="00736179" w:rsidP="00D13DE2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D13DE2">
        <w:rPr>
          <w:rFonts w:ascii="Angsana New" w:hAnsi="Angsana New" w:hint="cs"/>
          <w:spacing w:val="4"/>
          <w:sz w:val="30"/>
          <w:szCs w:val="30"/>
          <w:cs/>
        </w:rPr>
        <w:t>เงินสดและรายการเทียบเท่าเงินสดประกอบด้วย ยอดเงินสด ยอดเงินฝากธนาคาร</w:t>
      </w:r>
      <w:r w:rsidR="00D34121" w:rsidRPr="00D13DE2">
        <w:rPr>
          <w:rFonts w:ascii="Angsana New" w:hAnsi="Angsana New" w:hint="cs"/>
          <w:spacing w:val="4"/>
          <w:sz w:val="30"/>
          <w:szCs w:val="30"/>
          <w:cs/>
        </w:rPr>
        <w:t>และเงินลงทุนระยะสั้นที่มี</w:t>
      </w:r>
      <w:r w:rsidR="00D34121" w:rsidRPr="00D13DE2">
        <w:rPr>
          <w:rFonts w:ascii="Angsana New" w:hAnsi="Angsana New" w:hint="cs"/>
          <w:spacing w:val="-6"/>
          <w:sz w:val="30"/>
          <w:szCs w:val="30"/>
          <w:cs/>
        </w:rPr>
        <w:t xml:space="preserve">สภาพคล่องสูง </w:t>
      </w:r>
      <w:r w:rsidR="00AE1EF8" w:rsidRPr="00D13DE2">
        <w:rPr>
          <w:rFonts w:ascii="Angsana New" w:eastAsia="Calibri" w:hAnsi="Angsana New"/>
          <w:color w:val="000000"/>
          <w:spacing w:val="-6"/>
          <w:sz w:val="30"/>
          <w:szCs w:val="30"/>
          <w:cs/>
          <w:lang w:eastAsia="en-GB"/>
        </w:rPr>
        <w:t xml:space="preserve">ซึ่งมีระยะเวลาครบกำหนดไม่เกินสามเดือนนับแต่วันที่ได้มาเป็นรายการเทียบเท่าเงินสด </w:t>
      </w:r>
      <w:r w:rsidR="00663CA5" w:rsidRPr="00D13DE2">
        <w:rPr>
          <w:rFonts w:ascii="Angsana New" w:hAnsi="Angsana New"/>
          <w:spacing w:val="-6"/>
          <w:sz w:val="30"/>
          <w:szCs w:val="30"/>
          <w:cs/>
        </w:rPr>
        <w:t>เงินเบิกเกินบัญชี</w:t>
      </w:r>
      <w:r w:rsidR="00663CA5" w:rsidRPr="00D13DE2">
        <w:rPr>
          <w:rFonts w:ascii="Angsana New" w:hAnsi="Angsana New"/>
          <w:sz w:val="30"/>
          <w:szCs w:val="30"/>
          <w:cs/>
        </w:rPr>
        <w:t>ธนาคารซึ่งจะต้องชำระคืนเมื่อทวงถามถือเป็นส่วนหนึ่งของเงินสดและรายการเทียบเท่าเงินสดในงบกระแสเงินสด</w:t>
      </w:r>
    </w:p>
    <w:p w14:paraId="1FA3FF37" w14:textId="77777777" w:rsidR="000770D5" w:rsidRPr="004C11C9" w:rsidRDefault="000770D5" w:rsidP="00B811D5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260"/>
        </w:tabs>
        <w:spacing w:after="0" w:line="240" w:lineRule="auto"/>
        <w:ind w:left="907" w:hanging="367"/>
        <w:jc w:val="thaiDistribute"/>
        <w:rPr>
          <w:rFonts w:ascii="Angsana New" w:eastAsia="EucrosiaUPCBold" w:hAnsi="Angsana New"/>
          <w:sz w:val="30"/>
          <w:szCs w:val="30"/>
        </w:rPr>
      </w:pPr>
    </w:p>
    <w:p w14:paraId="7182AA55" w14:textId="5D536ED1" w:rsidR="00881E7C" w:rsidRPr="004F7D64" w:rsidRDefault="00881E7C" w:rsidP="006A01AF">
      <w:pPr>
        <w:pStyle w:val="Heading2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 w:hanging="540"/>
        <w:rPr>
          <w:rFonts w:ascii="Angsana New" w:hAnsi="Angsana New" w:cs="Angsana New"/>
          <w:i/>
          <w:iCs/>
          <w:sz w:val="30"/>
          <w:szCs w:val="30"/>
          <w:lang w:val="en-GB"/>
        </w:rPr>
      </w:pPr>
      <w:r w:rsidRPr="004F7D64">
        <w:rPr>
          <w:rFonts w:ascii="Angsana New" w:hAnsi="Angsana New" w:cs="Angsana New" w:hint="cs"/>
          <w:i/>
          <w:iCs/>
          <w:sz w:val="30"/>
          <w:szCs w:val="30"/>
          <w:cs/>
          <w:lang w:val="en-GB"/>
        </w:rPr>
        <w:t>ลูกหนี้การค้า</w:t>
      </w:r>
    </w:p>
    <w:p w14:paraId="3CCD786A" w14:textId="77777777" w:rsidR="00881E7C" w:rsidRPr="004C11C9" w:rsidRDefault="00881E7C" w:rsidP="00B811D5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260"/>
        </w:tabs>
        <w:spacing w:after="0" w:line="240" w:lineRule="auto"/>
        <w:ind w:left="907" w:hanging="367"/>
        <w:jc w:val="thaiDistribute"/>
        <w:rPr>
          <w:rFonts w:ascii="Angsana New" w:eastAsia="EucrosiaUPCBold" w:hAnsi="Angsana New"/>
          <w:sz w:val="30"/>
          <w:szCs w:val="30"/>
        </w:rPr>
      </w:pPr>
    </w:p>
    <w:p w14:paraId="2D35C4D6" w14:textId="7B81712C" w:rsidR="00B16994" w:rsidRPr="004F7D64" w:rsidRDefault="00663CA5" w:rsidP="000E529E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pacing w:val="-4"/>
          <w:sz w:val="30"/>
          <w:szCs w:val="30"/>
        </w:rPr>
      </w:pPr>
      <w:r w:rsidRPr="004F7D64">
        <w:rPr>
          <w:rFonts w:ascii="Angsana New" w:hAnsi="Angsana New" w:hint="cs"/>
          <w:spacing w:val="-4"/>
          <w:sz w:val="30"/>
          <w:szCs w:val="30"/>
          <w:cs/>
        </w:rPr>
        <w:t>ลูกหนี้การค้ารับรู้เมื่อบริษัทมีสิทธิที่ปราศจากเงื่อนไขในการได้รับสิ่งตอบแทนตามสัญญา ลูกหนี้การค้าวัดมูลค่าด้วย</w:t>
      </w:r>
      <w:r w:rsidRPr="004F7D64">
        <w:rPr>
          <w:rFonts w:ascii="Angsana New" w:hAnsi="Angsana New" w:hint="cs"/>
          <w:sz w:val="30"/>
          <w:szCs w:val="30"/>
          <w:cs/>
        </w:rPr>
        <w:t xml:space="preserve">ราคาของรายการหักค่าเผื่อผลขาดทุนด้านเครดิตที่คาดว่าจะเกิดขึ้น หนี้สูญจะถูกตัดจำหน่ายเมื่อเกิดขึ้น   </w:t>
      </w:r>
    </w:p>
    <w:p w14:paraId="4E71249E" w14:textId="77777777" w:rsidR="00663CA5" w:rsidRPr="004C11C9" w:rsidRDefault="00663CA5" w:rsidP="00B811D5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260"/>
        </w:tabs>
        <w:spacing w:after="0" w:line="240" w:lineRule="auto"/>
        <w:ind w:left="907" w:hanging="367"/>
        <w:jc w:val="thaiDistribute"/>
        <w:rPr>
          <w:rFonts w:ascii="Angsana New" w:eastAsia="EucrosiaUPCBold" w:hAnsi="Angsana New"/>
          <w:sz w:val="30"/>
          <w:szCs w:val="30"/>
        </w:rPr>
      </w:pPr>
    </w:p>
    <w:p w14:paraId="4A412A6D" w14:textId="338E8037" w:rsidR="00663CA5" w:rsidRPr="004F7D64" w:rsidRDefault="00663CA5" w:rsidP="00663CA5">
      <w:pPr>
        <w:pStyle w:val="ListParagraph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4F7D64">
        <w:rPr>
          <w:rFonts w:ascii="Angsana New" w:hAnsi="Angsana New" w:hint="cs"/>
          <w:sz w:val="30"/>
          <w:szCs w:val="30"/>
          <w:cs/>
        </w:rPr>
        <w:t>บริษัท</w:t>
      </w:r>
      <w:r w:rsidRPr="004F7D64">
        <w:rPr>
          <w:rFonts w:ascii="Angsana New" w:hAnsi="Angsana New" w:hint="cs"/>
          <w:color w:val="000000"/>
          <w:sz w:val="30"/>
          <w:szCs w:val="30"/>
          <w:cs/>
        </w:rPr>
        <w:t>ประมาณผลขาดทุนด้านเครดิตที่คาดว่าจะเกิดขึ้นตลอดอายุของสัญญา ซึ่งประมาณการโดยใช้ตารางการ</w:t>
      </w:r>
      <w:r w:rsidR="000E529E" w:rsidRPr="004F7D64">
        <w:rPr>
          <w:rFonts w:ascii="Angsana New" w:hAnsi="Angsana New"/>
          <w:color w:val="000000"/>
          <w:sz w:val="30"/>
          <w:szCs w:val="30"/>
        </w:rPr>
        <w:br/>
      </w:r>
      <w:r w:rsidRPr="004F7D64">
        <w:rPr>
          <w:rFonts w:ascii="Angsana New" w:hAnsi="Angsana New" w:hint="cs"/>
          <w:color w:val="000000"/>
          <w:sz w:val="30"/>
          <w:szCs w:val="30"/>
          <w:cs/>
        </w:rPr>
        <w:t>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</w:t>
      </w:r>
      <w:r w:rsidR="000E529E" w:rsidRPr="004F7D64">
        <w:rPr>
          <w:rFonts w:ascii="Angsana New" w:hAnsi="Angsana New"/>
          <w:color w:val="000000"/>
          <w:sz w:val="30"/>
          <w:szCs w:val="30"/>
        </w:rPr>
        <w:br/>
      </w:r>
      <w:r w:rsidRPr="004F7D64">
        <w:rPr>
          <w:rFonts w:ascii="Angsana New" w:hAnsi="Angsana New" w:hint="cs"/>
          <w:color w:val="000000"/>
          <w:sz w:val="30"/>
          <w:szCs w:val="30"/>
          <w:cs/>
        </w:rPr>
        <w:t xml:space="preserve">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</w:t>
      </w:r>
      <w:r w:rsidR="000E529E" w:rsidRPr="004F7D64">
        <w:rPr>
          <w:rFonts w:ascii="Angsana New" w:hAnsi="Angsana New"/>
          <w:color w:val="000000"/>
          <w:sz w:val="30"/>
          <w:szCs w:val="30"/>
        </w:rPr>
        <w:br/>
      </w:r>
      <w:r w:rsidRPr="004F7D64">
        <w:rPr>
          <w:rFonts w:ascii="Angsana New" w:hAnsi="Angsana New" w:hint="cs"/>
          <w:color w:val="000000"/>
          <w:sz w:val="30"/>
          <w:szCs w:val="30"/>
          <w:cs/>
        </w:rPr>
        <w:t>การปรับปรุงปัจจัยที่มีความเฉพาะเจาะจงกับลูกหนี้นั้น ๆ ตลอดจนการประเมินข้อมูลสภาวการณ์เศรษฐกิจ</w:t>
      </w:r>
      <w:r w:rsidR="000E529E" w:rsidRPr="004F7D64">
        <w:rPr>
          <w:rFonts w:ascii="Angsana New" w:hAnsi="Angsana New"/>
          <w:color w:val="000000"/>
          <w:sz w:val="30"/>
          <w:szCs w:val="30"/>
        </w:rPr>
        <w:br/>
      </w:r>
      <w:r w:rsidRPr="004F7D64">
        <w:rPr>
          <w:rFonts w:ascii="Angsana New" w:hAnsi="Angsana New" w:hint="cs"/>
          <w:color w:val="000000"/>
          <w:sz w:val="30"/>
          <w:szCs w:val="30"/>
          <w:cs/>
        </w:rPr>
        <w:t>ในปัจจุบันและข้อมูลคาดการณ์สภาวการณ์เศรษฐกิจทั่วไปในอนาคต ณ วันที่รายงาน</w:t>
      </w:r>
    </w:p>
    <w:p w14:paraId="10084269" w14:textId="1DB39186" w:rsidR="00663CA5" w:rsidRPr="004C11C9" w:rsidRDefault="00663CA5" w:rsidP="00B811D5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260"/>
        </w:tabs>
        <w:spacing w:after="0" w:line="240" w:lineRule="auto"/>
        <w:ind w:left="907" w:hanging="367"/>
        <w:jc w:val="thaiDistribute"/>
        <w:rPr>
          <w:rFonts w:ascii="Angsana New" w:eastAsia="EucrosiaUPCBold" w:hAnsi="Angsana New"/>
          <w:sz w:val="30"/>
          <w:szCs w:val="30"/>
          <w:cs/>
        </w:rPr>
      </w:pPr>
    </w:p>
    <w:p w14:paraId="27E87384" w14:textId="77777777" w:rsidR="001C1BD1" w:rsidRPr="004F7D64" w:rsidRDefault="001C1BD1" w:rsidP="006A01AF">
      <w:pPr>
        <w:pStyle w:val="Heading2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 w:hanging="540"/>
        <w:rPr>
          <w:rFonts w:ascii="Angsana New" w:hAnsi="Angsana New" w:cs="Angsana New"/>
          <w:i/>
          <w:iCs/>
          <w:sz w:val="30"/>
          <w:szCs w:val="30"/>
          <w:lang w:val="en-GB"/>
        </w:rPr>
      </w:pPr>
      <w:r w:rsidRPr="004F7D64">
        <w:rPr>
          <w:rFonts w:ascii="Angsana New" w:hAnsi="Angsana New" w:cs="Angsana New" w:hint="cs"/>
          <w:i/>
          <w:iCs/>
          <w:sz w:val="30"/>
          <w:szCs w:val="30"/>
          <w:cs/>
          <w:lang w:val="en-GB"/>
        </w:rPr>
        <w:t>สินค้าคงเหลือ</w:t>
      </w:r>
    </w:p>
    <w:p w14:paraId="1BA4505E" w14:textId="77777777" w:rsidR="001C1BD1" w:rsidRPr="004C11C9" w:rsidRDefault="001C1BD1" w:rsidP="00B811D5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260"/>
        </w:tabs>
        <w:spacing w:after="0" w:line="240" w:lineRule="auto"/>
        <w:ind w:left="907" w:hanging="367"/>
        <w:jc w:val="thaiDistribute"/>
        <w:rPr>
          <w:rFonts w:ascii="Angsana New" w:eastAsia="EucrosiaUPCBold" w:hAnsi="Angsana New"/>
          <w:sz w:val="30"/>
          <w:szCs w:val="30"/>
        </w:rPr>
      </w:pPr>
    </w:p>
    <w:p w14:paraId="4BB47C02" w14:textId="4414290A" w:rsidR="000E529E" w:rsidRDefault="000E529E" w:rsidP="00153569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4F7D64">
        <w:rPr>
          <w:rFonts w:ascii="Angsana New" w:hAnsi="Angsana New" w:hint="cs"/>
          <w:spacing w:val="-4"/>
          <w:sz w:val="30"/>
          <w:szCs w:val="30"/>
          <w:cs/>
        </w:rPr>
        <w:t>สินค้าคงเหลือวัดมูลค่าด้วยราคาทุนหรือมูลค่าสุทธิที่จะได้รับแล้วแต่ราคาใดจะต่ำกว่า</w:t>
      </w:r>
      <w:r w:rsidRPr="004F7D64">
        <w:rPr>
          <w:rFonts w:ascii="Angsana New" w:hAnsi="Angsana New" w:hint="cs"/>
          <w:color w:val="0000FF"/>
          <w:spacing w:val="-4"/>
          <w:sz w:val="30"/>
          <w:szCs w:val="30"/>
        </w:rPr>
        <w:t xml:space="preserve"> </w:t>
      </w:r>
      <w:r w:rsidRPr="004F7D64">
        <w:rPr>
          <w:rFonts w:ascii="Angsana New" w:hAnsi="Angsana New" w:hint="cs"/>
          <w:spacing w:val="-4"/>
          <w:sz w:val="30"/>
          <w:szCs w:val="30"/>
          <w:cs/>
        </w:rPr>
        <w:t>ต้นทุนของสินค้าคำนวณโดยใช้</w:t>
      </w:r>
      <w:r w:rsidRPr="004F7D64">
        <w:rPr>
          <w:rFonts w:ascii="Angsana New" w:hAnsi="Angsana New" w:hint="cs"/>
          <w:sz w:val="30"/>
          <w:szCs w:val="30"/>
          <w:cs/>
        </w:rPr>
        <w:t>วิธี</w:t>
      </w:r>
      <w:bookmarkStart w:id="0" w:name="_Hlk87562734"/>
      <w:r w:rsidR="001C1550" w:rsidRPr="004F7D64">
        <w:rPr>
          <w:rFonts w:ascii="Angsana New" w:hAnsi="Angsana New" w:hint="cs"/>
          <w:sz w:val="30"/>
          <w:szCs w:val="30"/>
          <w:cs/>
        </w:rPr>
        <w:t>ราคาเจาะจง</w:t>
      </w:r>
      <w:r w:rsidRPr="004F7D64">
        <w:rPr>
          <w:rFonts w:ascii="Angsana New" w:hAnsi="Angsana New" w:hint="cs"/>
          <w:i/>
          <w:iCs/>
          <w:color w:val="0000FF"/>
          <w:sz w:val="30"/>
          <w:szCs w:val="30"/>
          <w:cs/>
        </w:rPr>
        <w:t xml:space="preserve"> </w:t>
      </w:r>
      <w:r w:rsidRPr="004F7D64">
        <w:rPr>
          <w:rFonts w:ascii="Angsana New" w:hAnsi="Angsana New" w:hint="cs"/>
          <w:sz w:val="30"/>
          <w:szCs w:val="30"/>
          <w:cs/>
        </w:rPr>
        <w:t xml:space="preserve">ราคาทุนรวมถึงต้นทุนทางตรงที่เกี่ยวข้องกับการได้มาของสินค้าคงเหลือ </w:t>
      </w:r>
      <w:bookmarkEnd w:id="0"/>
      <w:r w:rsidRPr="004F7D64">
        <w:rPr>
          <w:rFonts w:ascii="Angsana New" w:hAnsi="Angsana New" w:hint="cs"/>
          <w:sz w:val="30"/>
          <w:szCs w:val="30"/>
          <w:cs/>
        </w:rPr>
        <w:t>สำหรับสินค้าสำเร็จรูปและสินค้าระหว่างผลิตที่ผลิตเอง ต้นทุนสินค้ารวมการปันส่วนของค่าโสหุ้ยการผลิตอย่างเหมาะสมโดย</w:t>
      </w:r>
      <w:r w:rsidRPr="004F7D64">
        <w:rPr>
          <w:rFonts w:ascii="Angsana New" w:hAnsi="Angsana New" w:hint="cs"/>
          <w:spacing w:val="-4"/>
          <w:sz w:val="30"/>
          <w:szCs w:val="30"/>
          <w:cs/>
        </w:rPr>
        <w:t>คำนึงถึงระดับกำลังการผลิต</w:t>
      </w:r>
      <w:r w:rsidRPr="004F7D64">
        <w:rPr>
          <w:rFonts w:ascii="Angsana New" w:hAnsi="Angsana New" w:hint="cs"/>
          <w:sz w:val="30"/>
          <w:szCs w:val="30"/>
          <w:cs/>
        </w:rPr>
        <w:t>ตามปกติ</w:t>
      </w:r>
      <w:r w:rsidRPr="004F7D64">
        <w:rPr>
          <w:rFonts w:ascii="Angsana New" w:hAnsi="Angsana New" w:hint="cs"/>
          <w:sz w:val="30"/>
          <w:szCs w:val="30"/>
        </w:rPr>
        <w:t xml:space="preserve"> </w:t>
      </w:r>
      <w:r w:rsidR="00153569" w:rsidRPr="004F7D64">
        <w:rPr>
          <w:rFonts w:ascii="Angsana New" w:hAnsi="Angsana New" w:hint="cs"/>
          <w:sz w:val="30"/>
          <w:szCs w:val="30"/>
          <w:cs/>
        </w:rPr>
        <w:t xml:space="preserve">ทั้งนี้ </w:t>
      </w:r>
      <w:r w:rsidRPr="004F7D64">
        <w:rPr>
          <w:rFonts w:ascii="Angsana New" w:hAnsi="Angsana New" w:hint="cs"/>
          <w:sz w:val="30"/>
          <w:szCs w:val="30"/>
          <w:cs/>
        </w:rPr>
        <w:t>มูลค่า</w:t>
      </w:r>
      <w:r w:rsidRPr="004F7D64">
        <w:rPr>
          <w:rFonts w:ascii="Angsana New" w:hAnsi="Angsana New" w:hint="cs"/>
          <w:spacing w:val="-4"/>
          <w:sz w:val="30"/>
          <w:szCs w:val="30"/>
          <w:cs/>
        </w:rPr>
        <w:t>สุทธิที่จะได้รับเป็นการประมาณราคาที่จะขายได้จากการดำเนินธุรกิจ</w:t>
      </w:r>
      <w:r w:rsidRPr="004F7D64">
        <w:rPr>
          <w:rFonts w:ascii="Angsana New" w:hAnsi="Angsana New" w:hint="cs"/>
          <w:sz w:val="30"/>
          <w:szCs w:val="30"/>
          <w:cs/>
        </w:rPr>
        <w:t>ปกติหักด้วยประมาณการต้นทุนในการผลิตสินค้าให้เสร็จและค่าใช้จ่ายที่จำเป็นโดยประมาณในการขาย</w:t>
      </w:r>
    </w:p>
    <w:p w14:paraId="547746DD" w14:textId="6B6D364B" w:rsidR="00317843" w:rsidRPr="004C11C9" w:rsidRDefault="00317843" w:rsidP="00B811D5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260"/>
        </w:tabs>
        <w:spacing w:after="0" w:line="240" w:lineRule="auto"/>
        <w:ind w:left="907" w:hanging="367"/>
        <w:jc w:val="thaiDistribute"/>
        <w:rPr>
          <w:rFonts w:ascii="Angsana New" w:eastAsia="EucrosiaUPCBold" w:hAnsi="Angsana New"/>
          <w:sz w:val="30"/>
          <w:szCs w:val="30"/>
        </w:rPr>
      </w:pPr>
    </w:p>
    <w:p w14:paraId="57C8C784" w14:textId="512A06C0" w:rsidR="00317843" w:rsidRDefault="00317843" w:rsidP="00153569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pacing w:val="-4"/>
          <w:sz w:val="30"/>
          <w:szCs w:val="30"/>
        </w:rPr>
      </w:pPr>
      <w:r w:rsidRPr="00317843">
        <w:rPr>
          <w:rFonts w:ascii="Angsana New" w:hAnsi="Angsana New"/>
          <w:spacing w:val="-4"/>
          <w:sz w:val="30"/>
          <w:szCs w:val="30"/>
          <w:cs/>
        </w:rPr>
        <w:t>สิทธิในการได้รับคืนสินค้ารับรู้เมื่อคาดว่าจะได้รับคืนสินค้าจากลูกค้าและวัดมูลค่าโดยอ้างอิงจากมูลค่าตามบัญชีเดิมของสินค้าคงเหลือที่ขายหักต้นทุนที่คาดว่าจะเกิดขึ้นในการรับคืนสินค้าดังกล่าว</w:t>
      </w:r>
    </w:p>
    <w:p w14:paraId="5451D36F" w14:textId="07038C68" w:rsidR="004C11C9" w:rsidRDefault="004C11C9" w:rsidP="004C11C9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260"/>
        </w:tabs>
        <w:spacing w:after="0" w:line="240" w:lineRule="auto"/>
        <w:ind w:left="907" w:hanging="367"/>
        <w:jc w:val="thaiDistribute"/>
        <w:rPr>
          <w:rFonts w:ascii="Angsana New" w:eastAsia="EucrosiaUPCBold" w:hAnsi="Angsana New"/>
          <w:sz w:val="30"/>
          <w:szCs w:val="30"/>
        </w:rPr>
      </w:pPr>
    </w:p>
    <w:p w14:paraId="2E2E1C1E" w14:textId="39F9766D" w:rsidR="004C11C9" w:rsidRDefault="004C11C9" w:rsidP="004C11C9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260"/>
        </w:tabs>
        <w:spacing w:after="0" w:line="240" w:lineRule="auto"/>
        <w:ind w:left="907" w:hanging="367"/>
        <w:jc w:val="thaiDistribute"/>
        <w:rPr>
          <w:rFonts w:ascii="Angsana New" w:eastAsia="EucrosiaUPCBold" w:hAnsi="Angsana New"/>
          <w:sz w:val="30"/>
          <w:szCs w:val="30"/>
        </w:rPr>
      </w:pPr>
    </w:p>
    <w:p w14:paraId="32411109" w14:textId="05374D28" w:rsidR="004C11C9" w:rsidRDefault="004C11C9" w:rsidP="004C11C9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260"/>
        </w:tabs>
        <w:spacing w:after="0" w:line="240" w:lineRule="auto"/>
        <w:ind w:left="907" w:hanging="367"/>
        <w:jc w:val="thaiDistribute"/>
        <w:rPr>
          <w:rFonts w:ascii="Angsana New" w:eastAsia="EucrosiaUPCBold" w:hAnsi="Angsana New"/>
          <w:sz w:val="30"/>
          <w:szCs w:val="30"/>
        </w:rPr>
      </w:pPr>
    </w:p>
    <w:p w14:paraId="3597A490" w14:textId="77777777" w:rsidR="004C11C9" w:rsidRPr="004C11C9" w:rsidRDefault="004C11C9" w:rsidP="004C11C9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260"/>
        </w:tabs>
        <w:spacing w:after="0" w:line="240" w:lineRule="auto"/>
        <w:ind w:left="907" w:hanging="367"/>
        <w:jc w:val="thaiDistribute"/>
        <w:rPr>
          <w:rFonts w:ascii="Angsana New" w:eastAsia="EucrosiaUPCBold" w:hAnsi="Angsana New"/>
          <w:sz w:val="30"/>
          <w:szCs w:val="30"/>
        </w:rPr>
      </w:pPr>
    </w:p>
    <w:p w14:paraId="30C28E4C" w14:textId="77777777" w:rsidR="00B16994" w:rsidRPr="004F7D64" w:rsidRDefault="00B16994" w:rsidP="006A01AF">
      <w:pPr>
        <w:pStyle w:val="Heading2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 w:hanging="540"/>
        <w:rPr>
          <w:rFonts w:ascii="Angsana New" w:hAnsi="Angsana New" w:cs="Angsana New"/>
          <w:i/>
          <w:iCs/>
          <w:sz w:val="30"/>
          <w:szCs w:val="30"/>
        </w:rPr>
      </w:pPr>
      <w:r w:rsidRPr="004F7D64">
        <w:rPr>
          <w:rFonts w:ascii="Angsana New" w:hAnsi="Angsana New" w:cs="Angsana New" w:hint="cs"/>
          <w:i/>
          <w:iCs/>
          <w:sz w:val="30"/>
          <w:szCs w:val="30"/>
          <w:cs/>
        </w:rPr>
        <w:lastRenderedPageBreak/>
        <w:t>สินทรัพย์ไม่หมุนเวียนที่จัดประเภทเป็นสินทรัพย์ที่ถือไว้เพื่อขาย</w:t>
      </w:r>
    </w:p>
    <w:p w14:paraId="32D9B87A" w14:textId="77777777" w:rsidR="00B505DB" w:rsidRPr="00B811D5" w:rsidRDefault="00B505DB" w:rsidP="00B811D5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260"/>
        </w:tabs>
        <w:spacing w:after="0" w:line="240" w:lineRule="auto"/>
        <w:ind w:left="907" w:hanging="367"/>
        <w:jc w:val="thaiDistribute"/>
        <w:rPr>
          <w:rFonts w:ascii="Angsana New" w:eastAsia="EucrosiaUPCBold" w:hAnsi="Angsana New"/>
          <w:sz w:val="30"/>
          <w:szCs w:val="30"/>
          <w:cs/>
        </w:rPr>
      </w:pPr>
    </w:p>
    <w:p w14:paraId="6586E301" w14:textId="4D3B0AEC" w:rsidR="00B16994" w:rsidRPr="004F7D64" w:rsidRDefault="00B16994" w:rsidP="00B16994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4F7D64">
        <w:rPr>
          <w:rFonts w:ascii="Angsana New" w:hAnsi="Angsana New" w:hint="cs"/>
          <w:spacing w:val="-10"/>
          <w:sz w:val="30"/>
          <w:szCs w:val="30"/>
          <w:cs/>
        </w:rPr>
        <w:t>สินทรัพย์ไม่หมุนเวียนที่จัดประเภทเป็นสินทรัพย์ที่ถือไว้เพื่อขายเมื่อมีความเป็นไปได้ค่อนข้างแน่ในระดับสูงมากที่มูลค่า</w:t>
      </w:r>
      <w:r w:rsidR="005811C4" w:rsidRPr="004F7D64">
        <w:rPr>
          <w:rFonts w:ascii="Angsana New" w:hAnsi="Angsana New"/>
          <w:spacing w:val="-10"/>
          <w:sz w:val="30"/>
          <w:szCs w:val="30"/>
        </w:rPr>
        <w:t xml:space="preserve">  </w:t>
      </w:r>
      <w:r w:rsidRPr="004F7D64">
        <w:rPr>
          <w:rFonts w:ascii="Angsana New" w:hAnsi="Angsana New" w:hint="cs"/>
          <w:spacing w:val="-10"/>
          <w:sz w:val="30"/>
          <w:szCs w:val="30"/>
          <w:cs/>
        </w:rPr>
        <w:t>ที่</w:t>
      </w:r>
      <w:r w:rsidRPr="004F7D64">
        <w:rPr>
          <w:rFonts w:ascii="Angsana New" w:hAnsi="Angsana New" w:hint="cs"/>
          <w:spacing w:val="-6"/>
          <w:sz w:val="30"/>
          <w:szCs w:val="30"/>
          <w:cs/>
        </w:rPr>
        <w:t>จะได้รับคืนส่วนใหญ่มาจากการขาย</w:t>
      </w:r>
      <w:r w:rsidRPr="004F7D64">
        <w:rPr>
          <w:rFonts w:ascii="Angsana New" w:hAnsi="Angsana New" w:hint="cs"/>
          <w:sz w:val="30"/>
          <w:szCs w:val="30"/>
          <w:cs/>
        </w:rPr>
        <w:t>มากกว่ามาจากการใช้สินทรัพย์นั้นต่อไป  สินทรัพย์</w:t>
      </w:r>
      <w:r w:rsidR="00F27414" w:rsidRPr="004F7D64">
        <w:rPr>
          <w:rFonts w:ascii="Angsana New" w:hAnsi="Angsana New" w:hint="cs"/>
          <w:sz w:val="30"/>
          <w:szCs w:val="30"/>
          <w:cs/>
        </w:rPr>
        <w:t>ดังกล่าว</w:t>
      </w:r>
      <w:r w:rsidRPr="004F7D64">
        <w:rPr>
          <w:rFonts w:ascii="Angsana New" w:hAnsi="Angsana New" w:hint="cs"/>
          <w:sz w:val="30"/>
          <w:szCs w:val="30"/>
          <w:cs/>
        </w:rPr>
        <w:t>วัดมูลค่าด้วย</w:t>
      </w:r>
      <w:r w:rsidRPr="004F7D64">
        <w:rPr>
          <w:rFonts w:ascii="Angsana New" w:hAnsi="Angsana New" w:hint="cs"/>
          <w:spacing w:val="6"/>
          <w:sz w:val="30"/>
          <w:szCs w:val="30"/>
          <w:cs/>
        </w:rPr>
        <w:t>จำนวนที่ต่ำกว่าระหว่างมูลค่าตามบัญชีกับมูลค่ายุติธรรมหักต้นทุนในการขาย ขาดทุนจากการด้อยค่าสำหรับ</w:t>
      </w:r>
      <w:r w:rsidRPr="004F7D64">
        <w:rPr>
          <w:rFonts w:ascii="Angsana New" w:hAnsi="Angsana New" w:hint="cs"/>
          <w:sz w:val="30"/>
          <w:szCs w:val="30"/>
          <w:cs/>
        </w:rPr>
        <w:t>การจัดประเภทเป็นสินทรัพย์ที่ถือไว้เพื่อขาย</w:t>
      </w:r>
      <w:r w:rsidR="00E63EC0" w:rsidRPr="004F7D64">
        <w:rPr>
          <w:rFonts w:ascii="Angsana New" w:hAnsi="Angsana New" w:hint="cs"/>
          <w:sz w:val="30"/>
          <w:szCs w:val="30"/>
          <w:cs/>
        </w:rPr>
        <w:t>ในครั้งแรก</w:t>
      </w:r>
      <w:r w:rsidRPr="004F7D64">
        <w:rPr>
          <w:rFonts w:ascii="Angsana New" w:hAnsi="Angsana New" w:hint="cs"/>
          <w:sz w:val="30"/>
          <w:szCs w:val="30"/>
          <w:cs/>
        </w:rPr>
        <w:t xml:space="preserve">และผลกำไรและขาดทุนจากการวัดมูลค่าในภายหลังรับรู้ในกำไรหรือขาดทุน  </w:t>
      </w:r>
    </w:p>
    <w:p w14:paraId="02BF9088" w14:textId="77777777" w:rsidR="00B16994" w:rsidRPr="00B811D5" w:rsidRDefault="00B16994" w:rsidP="00B811D5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260"/>
        </w:tabs>
        <w:spacing w:after="0" w:line="240" w:lineRule="auto"/>
        <w:ind w:left="907" w:hanging="367"/>
        <w:jc w:val="thaiDistribute"/>
        <w:rPr>
          <w:rFonts w:ascii="Angsana New" w:eastAsia="EucrosiaUPCBold" w:hAnsi="Angsana New"/>
          <w:sz w:val="30"/>
          <w:szCs w:val="30"/>
        </w:rPr>
      </w:pPr>
    </w:p>
    <w:p w14:paraId="0A186BDB" w14:textId="77777777" w:rsidR="00311BA5" w:rsidRPr="004F7D64" w:rsidRDefault="003113B7" w:rsidP="00B16994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4F7D64">
        <w:rPr>
          <w:rFonts w:ascii="Angsana New" w:hAnsi="Angsana New" w:hint="cs"/>
          <w:sz w:val="30"/>
          <w:szCs w:val="30"/>
          <w:cs/>
        </w:rPr>
        <w:t>เครื่องจักร</w:t>
      </w:r>
      <w:r w:rsidR="00B16994" w:rsidRPr="004F7D64">
        <w:rPr>
          <w:rFonts w:ascii="Angsana New" w:hAnsi="Angsana New" w:hint="cs"/>
          <w:sz w:val="30"/>
          <w:szCs w:val="30"/>
          <w:cs/>
        </w:rPr>
        <w:t xml:space="preserve">และอุปกรณ์ที่ถูกจัดประเภทเป็นสินทรัพย์ที่ถือไว้เพื่อขายจะหยุดบันทึกค่าเสื่อมราคา </w:t>
      </w:r>
    </w:p>
    <w:p w14:paraId="35A9F44A" w14:textId="3C57AEAB" w:rsidR="004449BE" w:rsidRPr="00B811D5" w:rsidRDefault="004449BE" w:rsidP="00B811D5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260"/>
        </w:tabs>
        <w:spacing w:after="0" w:line="240" w:lineRule="auto"/>
        <w:ind w:left="907" w:hanging="367"/>
        <w:jc w:val="thaiDistribute"/>
        <w:rPr>
          <w:rFonts w:ascii="Angsana New" w:hAnsi="Angsana New"/>
          <w:sz w:val="30"/>
          <w:szCs w:val="30"/>
          <w:highlight w:val="cyan"/>
          <w:cs/>
        </w:rPr>
      </w:pPr>
    </w:p>
    <w:p w14:paraId="03A92B26" w14:textId="2B82680B" w:rsidR="00B16994" w:rsidRPr="00E63EC0" w:rsidRDefault="00B16994" w:rsidP="006A01AF">
      <w:pPr>
        <w:pStyle w:val="Heading2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 w:hanging="540"/>
        <w:rPr>
          <w:rFonts w:ascii="Angsana New" w:hAnsi="Angsana New" w:cs="Angsana New"/>
          <w:i/>
          <w:iCs/>
          <w:sz w:val="30"/>
          <w:szCs w:val="30"/>
          <w:cs/>
          <w:lang w:val="en-GB"/>
        </w:rPr>
      </w:pPr>
      <w:r w:rsidRPr="00E63EC0">
        <w:rPr>
          <w:rFonts w:ascii="Angsana New" w:hAnsi="Angsana New" w:cs="Angsana New" w:hint="cs"/>
          <w:i/>
          <w:iCs/>
          <w:sz w:val="30"/>
          <w:szCs w:val="30"/>
          <w:cs/>
        </w:rPr>
        <w:t>อสังหาริมทรัพย์เพื่อการลงทุน</w:t>
      </w:r>
    </w:p>
    <w:p w14:paraId="798C293B" w14:textId="77777777" w:rsidR="004449BE" w:rsidRPr="00B811D5" w:rsidRDefault="004449BE" w:rsidP="00B811D5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260"/>
        </w:tabs>
        <w:spacing w:after="0" w:line="240" w:lineRule="auto"/>
        <w:ind w:left="907" w:hanging="367"/>
        <w:jc w:val="thaiDistribute"/>
        <w:rPr>
          <w:rFonts w:ascii="Angsana New" w:eastAsia="EucrosiaUPCBold" w:hAnsi="Angsana New"/>
          <w:sz w:val="30"/>
          <w:szCs w:val="30"/>
        </w:rPr>
      </w:pPr>
    </w:p>
    <w:p w14:paraId="0FABCBD9" w14:textId="62FF4CAB" w:rsidR="00F75B3F" w:rsidRPr="00E63EC0" w:rsidRDefault="00F75B3F" w:rsidP="00F75B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E63EC0">
        <w:rPr>
          <w:rFonts w:ascii="Angsana New" w:hAnsi="Angsana New" w:hint="cs"/>
          <w:sz w:val="30"/>
          <w:szCs w:val="30"/>
          <w:cs/>
        </w:rPr>
        <w:t>อสังหาริมทรัพย์เพื่อการลงทุนวัดมูลค่าด้วยราคาทุนหัก</w:t>
      </w:r>
      <w:r w:rsidR="00720C6A">
        <w:rPr>
          <w:rFonts w:ascii="Angsana New" w:hAnsi="Angsana New" w:hint="cs"/>
          <w:sz w:val="30"/>
          <w:szCs w:val="30"/>
          <w:cs/>
        </w:rPr>
        <w:t>ขาดทุนจากการด้อยค่า</w:t>
      </w:r>
      <w:r w:rsidR="00E63EC0" w:rsidRPr="00E63EC0">
        <w:rPr>
          <w:rFonts w:ascii="Angsana New" w:hAnsi="Angsana New" w:hint="cs"/>
          <w:sz w:val="30"/>
          <w:szCs w:val="30"/>
          <w:cs/>
        </w:rPr>
        <w:t xml:space="preserve"> </w:t>
      </w:r>
      <w:r w:rsidRPr="00E63EC0">
        <w:rPr>
          <w:rFonts w:ascii="Angsana New" w:hAnsi="Angsana New" w:hint="cs"/>
          <w:sz w:val="30"/>
          <w:szCs w:val="30"/>
          <w:cs/>
        </w:rPr>
        <w:t>ต้นทุนรวมค่าใช้จ่ายทางตรงเพื่อให้ได้มาซึ่งอสังหาริมทรัพย์เพื่อการลงทุน</w:t>
      </w:r>
      <w:r w:rsidRPr="00E63EC0">
        <w:rPr>
          <w:rFonts w:ascii="Angsana New" w:hAnsi="Angsana New" w:hint="cs"/>
          <w:sz w:val="30"/>
          <w:szCs w:val="30"/>
          <w:shd w:val="clear" w:color="auto" w:fill="D9D9D9" w:themeFill="background1" w:themeFillShade="D9"/>
          <w:cs/>
        </w:rPr>
        <w:t xml:space="preserve"> </w:t>
      </w:r>
    </w:p>
    <w:p w14:paraId="4CB80F49" w14:textId="77777777" w:rsidR="00F75B3F" w:rsidRPr="00B811D5" w:rsidRDefault="00F75B3F" w:rsidP="00B811D5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260"/>
        </w:tabs>
        <w:spacing w:after="0" w:line="240" w:lineRule="auto"/>
        <w:ind w:left="907" w:hanging="367"/>
        <w:jc w:val="thaiDistribute"/>
        <w:rPr>
          <w:rFonts w:ascii="Angsana New" w:eastAsia="EucrosiaUPCBold" w:hAnsi="Angsana New"/>
          <w:sz w:val="30"/>
          <w:szCs w:val="30"/>
        </w:rPr>
      </w:pPr>
    </w:p>
    <w:p w14:paraId="02749D9F" w14:textId="77777777" w:rsidR="001B723D" w:rsidRPr="00E63EC0" w:rsidRDefault="001B723D" w:rsidP="00B169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63EC0">
        <w:rPr>
          <w:rFonts w:ascii="Angsana New" w:hAnsi="Angsana New" w:hint="cs"/>
          <w:sz w:val="30"/>
          <w:szCs w:val="30"/>
          <w:cs/>
        </w:rPr>
        <w:t>บริษัทไม่คิดค่าเสื่อมราคาสำหรับ</w:t>
      </w:r>
      <w:r w:rsidR="007F03B8" w:rsidRPr="00E63EC0">
        <w:rPr>
          <w:rFonts w:ascii="Angsana New" w:hAnsi="Angsana New" w:hint="cs"/>
          <w:sz w:val="30"/>
          <w:szCs w:val="30"/>
          <w:cs/>
        </w:rPr>
        <w:t>อสังหาริมทรัพย์เพื่อการลงทุนประเภทที่ดิน</w:t>
      </w:r>
    </w:p>
    <w:p w14:paraId="4ECF7E7B" w14:textId="1C37C848" w:rsidR="008562A0" w:rsidRPr="00B811D5" w:rsidRDefault="008562A0" w:rsidP="00B811D5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260"/>
        </w:tabs>
        <w:spacing w:after="0" w:line="240" w:lineRule="auto"/>
        <w:ind w:left="907" w:hanging="367"/>
        <w:jc w:val="thaiDistribute"/>
        <w:rPr>
          <w:rFonts w:ascii="Angsana New" w:hAnsi="Angsana New"/>
          <w:sz w:val="30"/>
          <w:szCs w:val="30"/>
          <w:highlight w:val="cyan"/>
          <w:lang w:val="en-GB"/>
        </w:rPr>
      </w:pPr>
    </w:p>
    <w:p w14:paraId="0934047D" w14:textId="77777777" w:rsidR="00FF0FCE" w:rsidRPr="00E63EC0" w:rsidRDefault="00C67051" w:rsidP="006A01AF">
      <w:pPr>
        <w:pStyle w:val="Heading2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 w:hanging="540"/>
        <w:rPr>
          <w:rFonts w:ascii="Angsana New" w:hAnsi="Angsana New" w:cs="Angsana New"/>
          <w:i/>
          <w:iCs/>
          <w:sz w:val="30"/>
          <w:szCs w:val="30"/>
          <w:cs/>
          <w:lang w:val="en-GB"/>
        </w:rPr>
      </w:pPr>
      <w:r w:rsidRPr="00E63EC0">
        <w:rPr>
          <w:rFonts w:ascii="Angsana New" w:hAnsi="Angsana New" w:cs="Angsana New" w:hint="cs"/>
          <w:i/>
          <w:iCs/>
          <w:sz w:val="30"/>
          <w:szCs w:val="30"/>
          <w:cs/>
          <w:lang w:val="en-GB"/>
        </w:rPr>
        <w:t>ที่ดิน</w:t>
      </w:r>
      <w:r w:rsidR="004C183D" w:rsidRPr="00E63EC0">
        <w:rPr>
          <w:rFonts w:ascii="Angsana New" w:hAnsi="Angsana New" w:cs="Angsana New" w:hint="cs"/>
          <w:i/>
          <w:iCs/>
          <w:sz w:val="30"/>
          <w:szCs w:val="30"/>
          <w:cs/>
          <w:lang w:val="en-GB"/>
        </w:rPr>
        <w:t xml:space="preserve"> </w:t>
      </w:r>
      <w:r w:rsidR="00FF0FCE" w:rsidRPr="00E63EC0">
        <w:rPr>
          <w:rFonts w:ascii="Angsana New" w:hAnsi="Angsana New" w:cs="Angsana New" w:hint="cs"/>
          <w:i/>
          <w:iCs/>
          <w:sz w:val="30"/>
          <w:szCs w:val="30"/>
          <w:cs/>
          <w:lang w:val="en-GB"/>
        </w:rPr>
        <w:t>อาคารและอุปกรณ์</w:t>
      </w:r>
    </w:p>
    <w:p w14:paraId="2B9CE4B0" w14:textId="77777777" w:rsidR="00FF0FCE" w:rsidRPr="00B811D5" w:rsidRDefault="00FF0FCE" w:rsidP="00B811D5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260"/>
        </w:tabs>
        <w:spacing w:after="0" w:line="240" w:lineRule="auto"/>
        <w:ind w:left="907" w:hanging="367"/>
        <w:jc w:val="thaiDistribute"/>
        <w:rPr>
          <w:rFonts w:ascii="Angsana New" w:eastAsia="EucrosiaUPCBold" w:hAnsi="Angsana New"/>
          <w:sz w:val="30"/>
          <w:szCs w:val="30"/>
        </w:rPr>
      </w:pPr>
    </w:p>
    <w:p w14:paraId="1718FAEA" w14:textId="77777777" w:rsidR="009967E8" w:rsidRPr="00E63EC0" w:rsidRDefault="009967E8" w:rsidP="002815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63EC0">
        <w:rPr>
          <w:rFonts w:ascii="Angsana New" w:hAnsi="Angsana New" w:hint="cs"/>
          <w:sz w:val="30"/>
          <w:szCs w:val="30"/>
          <w:cs/>
        </w:rPr>
        <w:t>ที่ดิน อาคารและอุปกรณ์</w:t>
      </w:r>
      <w:r w:rsidR="008065AE" w:rsidRPr="00E63EC0">
        <w:rPr>
          <w:rFonts w:ascii="Angsana New" w:hAnsi="Angsana New" w:hint="cs"/>
          <w:sz w:val="30"/>
          <w:szCs w:val="30"/>
          <w:cs/>
        </w:rPr>
        <w:t>วัดมูลค่า</w:t>
      </w:r>
      <w:r w:rsidRPr="00E63EC0">
        <w:rPr>
          <w:rFonts w:ascii="Angsana New" w:hAnsi="Angsana New" w:hint="cs"/>
          <w:sz w:val="30"/>
          <w:szCs w:val="30"/>
          <w:cs/>
        </w:rPr>
        <w:t>ด้วยราคาทุนหักค่าเสื่อมราคาสะสมและขาดทุนจากการด้อยค่า</w:t>
      </w:r>
      <w:r w:rsidRPr="00E63EC0">
        <w:rPr>
          <w:rFonts w:ascii="Angsana New" w:hAnsi="Angsana New" w:hint="cs"/>
          <w:sz w:val="30"/>
          <w:szCs w:val="30"/>
          <w:cs/>
        </w:rPr>
        <w:tab/>
      </w:r>
    </w:p>
    <w:p w14:paraId="345EA41F" w14:textId="77777777" w:rsidR="009967E8" w:rsidRPr="00B811D5" w:rsidRDefault="009967E8" w:rsidP="00B811D5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260"/>
        </w:tabs>
        <w:spacing w:after="0" w:line="240" w:lineRule="auto"/>
        <w:ind w:left="907" w:hanging="367"/>
        <w:jc w:val="thaiDistribute"/>
        <w:rPr>
          <w:rFonts w:ascii="Angsana New" w:eastAsia="EucrosiaUPCBold" w:hAnsi="Angsana New"/>
          <w:sz w:val="30"/>
          <w:szCs w:val="30"/>
        </w:rPr>
      </w:pPr>
    </w:p>
    <w:p w14:paraId="3A1B0FEF" w14:textId="5106D49D" w:rsidR="008562A0" w:rsidRPr="00E63EC0" w:rsidRDefault="008562A0" w:rsidP="008562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E63EC0">
        <w:rPr>
          <w:rFonts w:ascii="Angsana New" w:hAnsi="Angsana New" w:hint="cs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รวมถึงต้นทุนการกู้ยืม และต้นทุนในการรื้อถอน</w:t>
      </w:r>
      <w:r w:rsidRPr="00E63EC0">
        <w:rPr>
          <w:rFonts w:ascii="Angsana New" w:hAnsi="Angsana New" w:hint="cs"/>
          <w:sz w:val="30"/>
          <w:szCs w:val="30"/>
        </w:rPr>
        <w:t xml:space="preserve"> </w:t>
      </w:r>
      <w:r w:rsidRPr="00E63EC0">
        <w:rPr>
          <w:rFonts w:ascii="Angsana New" w:hAnsi="Angsana New" w:hint="cs"/>
          <w:sz w:val="30"/>
          <w:szCs w:val="30"/>
          <w:cs/>
        </w:rPr>
        <w:t>การขนย้าย</w:t>
      </w:r>
      <w:r w:rsidRPr="00E63EC0">
        <w:rPr>
          <w:rFonts w:ascii="Angsana New" w:hAnsi="Angsana New" w:hint="cs"/>
          <w:sz w:val="30"/>
          <w:szCs w:val="30"/>
        </w:rPr>
        <w:t xml:space="preserve"> </w:t>
      </w:r>
      <w:r w:rsidRPr="00E63EC0">
        <w:rPr>
          <w:rFonts w:ascii="Angsana New" w:hAnsi="Angsana New" w:hint="cs"/>
          <w:sz w:val="30"/>
          <w:szCs w:val="30"/>
          <w:cs/>
        </w:rPr>
        <w:t>การบูรณะสถานที่ตั้งของสินทรัพย์</w:t>
      </w:r>
      <w:r w:rsidR="001D2E98">
        <w:rPr>
          <w:rFonts w:ascii="Angsana New" w:hAnsi="Angsana New"/>
          <w:sz w:val="30"/>
          <w:szCs w:val="30"/>
          <w:cs/>
        </w:rPr>
        <w:br/>
      </w:r>
      <w:r w:rsidRPr="00E63EC0">
        <w:rPr>
          <w:rFonts w:ascii="Angsana New" w:hAnsi="Angsana New" w:hint="cs"/>
          <w:sz w:val="30"/>
          <w:szCs w:val="30"/>
          <w:cs/>
        </w:rPr>
        <w:t>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</w:t>
      </w:r>
      <w:r w:rsidR="006020B5" w:rsidRPr="00E63EC0">
        <w:rPr>
          <w:rFonts w:ascii="Angsana New" w:hAnsi="Angsana New"/>
          <w:sz w:val="30"/>
          <w:szCs w:val="30"/>
        </w:rPr>
        <w:br/>
      </w:r>
      <w:r w:rsidRPr="00E63EC0">
        <w:rPr>
          <w:rFonts w:ascii="Angsana New" w:hAnsi="Angsana New" w:hint="cs"/>
          <w:sz w:val="30"/>
          <w:szCs w:val="30"/>
          <w:cs/>
        </w:rPr>
        <w:t>ให้ถือว่าลิขสิทธิ์ซอฟต์แวร์ดังกล่าวเป็นส่วนหนึ่งของอุปกรณ์</w:t>
      </w:r>
      <w:r w:rsidRPr="00E63EC0">
        <w:rPr>
          <w:rFonts w:ascii="Angsana New" w:hAnsi="Angsana New" w:hint="cs"/>
          <w:sz w:val="30"/>
          <w:szCs w:val="30"/>
        </w:rPr>
        <w:t xml:space="preserve"> </w:t>
      </w:r>
    </w:p>
    <w:p w14:paraId="3B3F1426" w14:textId="77777777" w:rsidR="008562A0" w:rsidRPr="00B811D5" w:rsidRDefault="008562A0" w:rsidP="00B811D5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260"/>
        </w:tabs>
        <w:spacing w:after="0" w:line="240" w:lineRule="auto"/>
        <w:ind w:left="907" w:hanging="367"/>
        <w:jc w:val="thaiDistribute"/>
        <w:rPr>
          <w:rFonts w:ascii="Angsana New" w:eastAsia="EucrosiaUPCBold" w:hAnsi="Angsana New"/>
          <w:sz w:val="30"/>
          <w:szCs w:val="30"/>
        </w:rPr>
      </w:pPr>
    </w:p>
    <w:p w14:paraId="7DF4C4DA" w14:textId="6D30BAD4" w:rsidR="008562A0" w:rsidRPr="00E63EC0" w:rsidRDefault="008562A0" w:rsidP="008562A0">
      <w:pPr>
        <w:pStyle w:val="Defaul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E63EC0">
        <w:rPr>
          <w:rFonts w:ascii="Angsana New" w:hAnsi="Angsana New" w:cs="Angsana New" w:hint="cs"/>
          <w:color w:val="auto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ผลต่างระหว่างสิ่งตอบแทนสุทธิที่ได้รับจากการจำหน่ายกับมูลค่าตามบัญชีของที่ดิน อาคาร และอุปกรณ์ รับรู้</w:t>
      </w:r>
      <w:r w:rsidR="006020B5" w:rsidRPr="00E63EC0">
        <w:rPr>
          <w:rFonts w:ascii="Angsana New" w:hAnsi="Angsana New" w:cs="Angsana New"/>
          <w:color w:val="auto"/>
          <w:sz w:val="30"/>
          <w:szCs w:val="30"/>
        </w:rPr>
        <w:br/>
      </w:r>
      <w:r w:rsidRPr="00E63EC0">
        <w:rPr>
          <w:rFonts w:ascii="Angsana New" w:hAnsi="Angsana New" w:cs="Angsana New" w:hint="cs"/>
          <w:color w:val="auto"/>
          <w:sz w:val="30"/>
          <w:szCs w:val="30"/>
          <w:cs/>
        </w:rPr>
        <w:t>ในกำไรหรือขาดทุน</w:t>
      </w:r>
    </w:p>
    <w:p w14:paraId="3B8E2379" w14:textId="663E6C35" w:rsidR="005A6B38" w:rsidRDefault="005A6B38" w:rsidP="00B811D5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260"/>
        </w:tabs>
        <w:spacing w:after="0" w:line="240" w:lineRule="auto"/>
        <w:ind w:left="907" w:hanging="367"/>
        <w:jc w:val="thaiDistribute"/>
        <w:rPr>
          <w:rFonts w:ascii="Angsana New" w:hAnsi="Angsana New"/>
          <w:sz w:val="30"/>
          <w:szCs w:val="30"/>
        </w:rPr>
      </w:pPr>
    </w:p>
    <w:p w14:paraId="03CA164F" w14:textId="7AC67B22" w:rsidR="00B811D5" w:rsidRDefault="00B811D5" w:rsidP="00B811D5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260"/>
        </w:tabs>
        <w:spacing w:after="0" w:line="240" w:lineRule="auto"/>
        <w:ind w:left="907" w:hanging="367"/>
        <w:jc w:val="thaiDistribute"/>
        <w:rPr>
          <w:rFonts w:ascii="Angsana New" w:hAnsi="Angsana New"/>
          <w:sz w:val="30"/>
          <w:szCs w:val="30"/>
        </w:rPr>
      </w:pPr>
    </w:p>
    <w:p w14:paraId="2B6ECE86" w14:textId="54F5B83B" w:rsidR="00B811D5" w:rsidRDefault="00B811D5" w:rsidP="00B811D5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260"/>
        </w:tabs>
        <w:spacing w:after="0" w:line="240" w:lineRule="auto"/>
        <w:ind w:left="907" w:hanging="367"/>
        <w:jc w:val="thaiDistribute"/>
        <w:rPr>
          <w:rFonts w:ascii="Angsana New" w:hAnsi="Angsana New"/>
          <w:sz w:val="30"/>
          <w:szCs w:val="30"/>
        </w:rPr>
      </w:pPr>
    </w:p>
    <w:p w14:paraId="71A98932" w14:textId="1001343C" w:rsidR="00B811D5" w:rsidRDefault="00B811D5" w:rsidP="00B811D5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260"/>
        </w:tabs>
        <w:spacing w:after="0" w:line="240" w:lineRule="auto"/>
        <w:ind w:left="907" w:hanging="367"/>
        <w:jc w:val="thaiDistribute"/>
        <w:rPr>
          <w:rFonts w:ascii="Angsana New" w:hAnsi="Angsana New"/>
          <w:sz w:val="30"/>
          <w:szCs w:val="30"/>
        </w:rPr>
      </w:pPr>
    </w:p>
    <w:p w14:paraId="56F3B7D1" w14:textId="77777777" w:rsidR="009967E8" w:rsidRPr="00E63EC0" w:rsidRDefault="009967E8" w:rsidP="002815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E63EC0">
        <w:rPr>
          <w:rFonts w:ascii="Angsana New" w:hAnsi="Angsana New" w:hint="cs"/>
          <w:i/>
          <w:iCs/>
          <w:sz w:val="30"/>
          <w:szCs w:val="30"/>
          <w:cs/>
        </w:rPr>
        <w:lastRenderedPageBreak/>
        <w:t>ต้นทุนที่เกิดขึ้นในภายหลัง</w:t>
      </w:r>
    </w:p>
    <w:p w14:paraId="5EDFA51D" w14:textId="77777777" w:rsidR="009967E8" w:rsidRPr="00B811D5" w:rsidRDefault="009967E8" w:rsidP="00B811D5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260"/>
        </w:tabs>
        <w:spacing w:after="0" w:line="240" w:lineRule="auto"/>
        <w:ind w:left="907" w:hanging="367"/>
        <w:jc w:val="thaiDistribute"/>
        <w:rPr>
          <w:rFonts w:ascii="Angsana New" w:eastAsia="EucrosiaUPCBold" w:hAnsi="Angsana New"/>
          <w:sz w:val="30"/>
          <w:szCs w:val="30"/>
        </w:rPr>
      </w:pPr>
    </w:p>
    <w:p w14:paraId="6B5414DD" w14:textId="6B2429A2" w:rsidR="006020B5" w:rsidRPr="00E63EC0" w:rsidRDefault="006020B5" w:rsidP="006020B5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E63EC0">
        <w:rPr>
          <w:rFonts w:ascii="Angsana New" w:hAnsi="Angsana New" w:cs="Angsana New" w:hint="cs"/>
          <w:color w:val="auto"/>
          <w:sz w:val="30"/>
          <w:szCs w:val="30"/>
          <w:cs/>
        </w:rPr>
        <w:t>ต้นทุนในการเปลี่ยนแทนส่วนประกอบรับรู้เป็นส่วนหนึ่งของมูลค่าตามบัญชีของรายการที่ดิน</w:t>
      </w:r>
      <w:r w:rsidRPr="00E63EC0">
        <w:rPr>
          <w:rFonts w:ascii="Angsana New" w:hAnsi="Angsana New" w:cs="Angsana New" w:hint="cs"/>
          <w:color w:val="auto"/>
          <w:sz w:val="30"/>
          <w:szCs w:val="30"/>
        </w:rPr>
        <w:t xml:space="preserve"> </w:t>
      </w:r>
      <w:r w:rsidRPr="00E63EC0">
        <w:rPr>
          <w:rFonts w:ascii="Angsana New" w:hAnsi="Angsana New" w:cs="Angsana New" w:hint="cs"/>
          <w:color w:val="auto"/>
          <w:sz w:val="30"/>
          <w:szCs w:val="30"/>
          <w:cs/>
        </w:rPr>
        <w:t>อาคารและอุปกรณ์ เมื่อ</w:t>
      </w:r>
      <w:r w:rsidRPr="00E63EC0">
        <w:rPr>
          <w:rFonts w:ascii="Angsana New" w:hAnsi="Angsana New" w:cs="Angsana New" w:hint="cs"/>
          <w:sz w:val="30"/>
          <w:szCs w:val="30"/>
          <w:cs/>
        </w:rPr>
        <w:t>บริษัทจะ</w:t>
      </w:r>
      <w:r w:rsidRPr="00E63EC0">
        <w:rPr>
          <w:rFonts w:ascii="Angsana New" w:hAnsi="Angsana New" w:cs="Angsana New" w:hint="cs"/>
          <w:color w:val="auto"/>
          <w:sz w:val="30"/>
          <w:szCs w:val="30"/>
          <w:cs/>
        </w:rPr>
        <w:t>ได้รับประโยชน์เชิงเศรษฐกิจในอนาคตจากรายการนั้น และสามารถวัดมูลค่าต้นทุนของรายการนั้น</w:t>
      </w:r>
      <w:r w:rsidRPr="00E63EC0">
        <w:rPr>
          <w:rFonts w:ascii="Angsana New" w:hAnsi="Angsana New" w:cs="Angsana New"/>
          <w:color w:val="auto"/>
          <w:sz w:val="30"/>
          <w:szCs w:val="30"/>
        </w:rPr>
        <w:br/>
      </w:r>
      <w:r w:rsidRPr="00E63EC0">
        <w:rPr>
          <w:rFonts w:ascii="Angsana New" w:hAnsi="Angsana New" w:cs="Angsana New" w:hint="cs"/>
          <w:color w:val="auto"/>
          <w:sz w:val="30"/>
          <w:szCs w:val="30"/>
          <w:cs/>
        </w:rPr>
        <w:t>ได้อย่างน่าเชื่อถือ ชิ้นส่วนที่ถูกเปลี่ยนแทนจะถูกตัดจำหน่ายตามมูลค่าตามบัญชี  ต้นทุนที่เกิดขึ้นเป็นประจำในการซ่อมบำรุงที่ดิน</w:t>
      </w:r>
      <w:r w:rsidRPr="00E63EC0">
        <w:rPr>
          <w:rFonts w:ascii="Angsana New" w:hAnsi="Angsana New" w:cs="Angsana New" w:hint="cs"/>
          <w:color w:val="auto"/>
          <w:sz w:val="30"/>
          <w:szCs w:val="30"/>
        </w:rPr>
        <w:t xml:space="preserve"> </w:t>
      </w:r>
      <w:r w:rsidRPr="00E63EC0">
        <w:rPr>
          <w:rFonts w:ascii="Angsana New" w:hAnsi="Angsana New" w:cs="Angsana New" w:hint="cs"/>
          <w:color w:val="auto"/>
          <w:sz w:val="30"/>
          <w:szCs w:val="30"/>
          <w:cs/>
        </w:rPr>
        <w:t>อาคารและอุปกรณ์จะรับรู้ในกำไรหรือขาดทุนเมื่อเกิดขึ้น</w:t>
      </w:r>
    </w:p>
    <w:p w14:paraId="37BC172C" w14:textId="77777777" w:rsidR="00736179" w:rsidRPr="00B811D5" w:rsidRDefault="00736179" w:rsidP="00B811D5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260"/>
        </w:tabs>
        <w:spacing w:after="0" w:line="240" w:lineRule="auto"/>
        <w:ind w:left="907" w:hanging="367"/>
        <w:jc w:val="thaiDistribute"/>
        <w:rPr>
          <w:rFonts w:ascii="Angsana New" w:eastAsia="EucrosiaUPCBold" w:hAnsi="Angsana New"/>
          <w:sz w:val="30"/>
          <w:szCs w:val="30"/>
        </w:rPr>
      </w:pPr>
    </w:p>
    <w:p w14:paraId="45D1B8F8" w14:textId="77777777" w:rsidR="001C1BD1" w:rsidRPr="00E63EC0" w:rsidRDefault="001C1BD1" w:rsidP="002815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E63EC0">
        <w:rPr>
          <w:rFonts w:ascii="Angsana New" w:hAnsi="Angsana New" w:hint="cs"/>
          <w:i/>
          <w:iCs/>
          <w:sz w:val="30"/>
          <w:szCs w:val="30"/>
          <w:cs/>
        </w:rPr>
        <w:t>ค่าเสื่อมราคา</w:t>
      </w:r>
    </w:p>
    <w:p w14:paraId="19B1CE99" w14:textId="77777777" w:rsidR="001C1BD1" w:rsidRPr="00E63EC0" w:rsidRDefault="001C1BD1" w:rsidP="00662D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7350DFC" w14:textId="2FB5958E" w:rsidR="009967E8" w:rsidRPr="00E63EC0" w:rsidRDefault="006020B5" w:rsidP="00662D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63EC0">
        <w:rPr>
          <w:rFonts w:ascii="Angsana New" w:hAnsi="Angsana New" w:hint="cs"/>
          <w:sz w:val="30"/>
          <w:szCs w:val="30"/>
          <w:cs/>
        </w:rPr>
        <w:t>ค่าเสื่อมราคาคำนวณ</w:t>
      </w:r>
      <w:r w:rsidRPr="00E63EC0">
        <w:rPr>
          <w:rFonts w:ascii="Angsana New" w:eastAsia="Calibri" w:hAnsi="Angsana New" w:hint="cs"/>
          <w:color w:val="000000"/>
          <w:sz w:val="30"/>
          <w:szCs w:val="30"/>
          <w:cs/>
        </w:rPr>
        <w:t>โดย</w:t>
      </w:r>
      <w:r w:rsidRPr="00E63EC0">
        <w:rPr>
          <w:rFonts w:ascii="Angsana New" w:hAnsi="Angsana New" w:hint="cs"/>
          <w:sz w:val="30"/>
          <w:szCs w:val="30"/>
          <w:cs/>
        </w:rPr>
        <w:t>วิธีเส้นตรงตามเกณฑ์อายุการให้ประโยชน์โดยประมาณของแต่ละส่วนประกอบของ</w:t>
      </w:r>
      <w:r w:rsidRPr="00E63EC0">
        <w:rPr>
          <w:rFonts w:ascii="Angsana New" w:hAnsi="Angsana New" w:hint="cs"/>
          <w:spacing w:val="4"/>
          <w:sz w:val="30"/>
          <w:szCs w:val="30"/>
          <w:cs/>
        </w:rPr>
        <w:t xml:space="preserve">สินทรัพย์ </w:t>
      </w:r>
      <w:r w:rsidRPr="00E63EC0">
        <w:rPr>
          <w:rFonts w:ascii="Angsana New" w:eastAsia="Calibri" w:hAnsi="Angsana New" w:hint="cs"/>
          <w:color w:val="000000"/>
          <w:spacing w:val="4"/>
          <w:sz w:val="30"/>
          <w:szCs w:val="30"/>
          <w:cs/>
          <w:lang w:eastAsia="en-GB"/>
        </w:rPr>
        <w:t xml:space="preserve">และรับรู้ในกำไรหรือขาดทุน </w:t>
      </w:r>
      <w:r w:rsidRPr="00E63EC0">
        <w:rPr>
          <w:rFonts w:ascii="Angsana New" w:hAnsi="Angsana New" w:hint="cs"/>
          <w:spacing w:val="4"/>
          <w:sz w:val="30"/>
          <w:szCs w:val="30"/>
          <w:cs/>
        </w:rPr>
        <w:t>ทั้งนี้ บริษัทไม่คิดค่าเสื่อมราคาสำหรับที่ดินและสินทรัพย์ที่อยู่ระหว่าง</w:t>
      </w:r>
      <w:r w:rsidRPr="00E63EC0">
        <w:rPr>
          <w:rFonts w:ascii="Angsana New" w:hAnsi="Angsana New" w:hint="cs"/>
          <w:sz w:val="30"/>
          <w:szCs w:val="30"/>
          <w:cs/>
        </w:rPr>
        <w:t>การก่อสร้าง</w:t>
      </w:r>
      <w:r w:rsidR="00F22789">
        <w:rPr>
          <w:rFonts w:ascii="Angsana New" w:hAnsi="Angsana New" w:hint="cs"/>
          <w:sz w:val="30"/>
          <w:szCs w:val="30"/>
          <w:cs/>
        </w:rPr>
        <w:t>และติดตั้ง</w:t>
      </w:r>
      <w:r w:rsidRPr="00E63EC0">
        <w:rPr>
          <w:rFonts w:ascii="Angsana New" w:hAnsi="Angsana New" w:hint="cs"/>
          <w:sz w:val="30"/>
          <w:szCs w:val="30"/>
          <w:cs/>
        </w:rPr>
        <w:t xml:space="preserve">  </w:t>
      </w:r>
    </w:p>
    <w:p w14:paraId="01814F3A" w14:textId="77777777" w:rsidR="006020B5" w:rsidRPr="00694869" w:rsidRDefault="006020B5" w:rsidP="00662D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highlight w:val="cyan"/>
        </w:rPr>
      </w:pPr>
    </w:p>
    <w:p w14:paraId="79667B2C" w14:textId="230B37C4" w:rsidR="009967E8" w:rsidRPr="00E63EC0" w:rsidRDefault="009967E8" w:rsidP="000655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63EC0">
        <w:rPr>
          <w:rFonts w:ascii="Angsana New" w:hAnsi="Angsana New" w:hint="cs"/>
          <w:sz w:val="30"/>
          <w:szCs w:val="30"/>
          <w:cs/>
        </w:rPr>
        <w:t>ประมาณการอายุการ</w:t>
      </w:r>
      <w:r w:rsidR="00980FEF" w:rsidRPr="00E63EC0">
        <w:rPr>
          <w:rFonts w:ascii="Angsana New" w:hAnsi="Angsana New" w:hint="cs"/>
          <w:sz w:val="30"/>
          <w:szCs w:val="30"/>
          <w:cs/>
        </w:rPr>
        <w:t>ให้ประโยชน์</w:t>
      </w:r>
      <w:r w:rsidRPr="00E63EC0">
        <w:rPr>
          <w:rFonts w:ascii="Angsana New" w:hAnsi="Angsana New" w:hint="cs"/>
          <w:sz w:val="30"/>
          <w:szCs w:val="30"/>
          <w:cs/>
        </w:rPr>
        <w:t>ของสินทรัพย์แสดงได้ดังนี้</w:t>
      </w:r>
    </w:p>
    <w:p w14:paraId="00672A3B" w14:textId="77777777" w:rsidR="00E63EC0" w:rsidRPr="00E63EC0" w:rsidRDefault="00E63EC0" w:rsidP="000655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865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768"/>
        <w:gridCol w:w="1260"/>
        <w:gridCol w:w="630"/>
      </w:tblGrid>
      <w:tr w:rsidR="00040DBA" w:rsidRPr="00E63EC0" w14:paraId="1089AFD1" w14:textId="77777777" w:rsidTr="004449BE">
        <w:trPr>
          <w:trHeight w:val="335"/>
        </w:trPr>
        <w:tc>
          <w:tcPr>
            <w:tcW w:w="6768" w:type="dxa"/>
          </w:tcPr>
          <w:p w14:paraId="18DF8FFF" w14:textId="77777777" w:rsidR="00040DBA" w:rsidRPr="00E63EC0" w:rsidRDefault="00736179" w:rsidP="00281501">
            <w:pPr>
              <w:spacing w:line="240" w:lineRule="auto"/>
              <w:ind w:left="540" w:hanging="540"/>
              <w:rPr>
                <w:rFonts w:ascii="Angsana New" w:hAnsi="Angsana New"/>
                <w:sz w:val="30"/>
                <w:szCs w:val="30"/>
                <w:cs/>
              </w:rPr>
            </w:pPr>
            <w:r w:rsidRPr="00E63EC0">
              <w:rPr>
                <w:rFonts w:ascii="Angsana New" w:hAnsi="Angsana New" w:hint="cs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260" w:type="dxa"/>
          </w:tcPr>
          <w:p w14:paraId="53A3F709" w14:textId="77777777" w:rsidR="00040DBA" w:rsidRPr="00E63EC0" w:rsidRDefault="002174D4" w:rsidP="002174D4">
            <w:pPr>
              <w:tabs>
                <w:tab w:val="clear" w:pos="227"/>
                <w:tab w:val="clear" w:pos="454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63EC0">
              <w:rPr>
                <w:rFonts w:ascii="Angsana New" w:hAnsi="Angsana New" w:hint="cs"/>
                <w:color w:val="000000"/>
                <w:sz w:val="30"/>
                <w:szCs w:val="30"/>
              </w:rPr>
              <w:t>5</w:t>
            </w:r>
            <w:r w:rsidRPr="00E63EC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ถึง </w:t>
            </w:r>
            <w:r w:rsidRPr="00E63EC0">
              <w:rPr>
                <w:rFonts w:ascii="Angsana New" w:hAnsi="Angsana New" w:hint="cs"/>
                <w:color w:val="000000"/>
                <w:sz w:val="30"/>
                <w:szCs w:val="30"/>
              </w:rPr>
              <w:t>4</w:t>
            </w:r>
            <w:r w:rsidR="009B7907" w:rsidRPr="00E63EC0">
              <w:rPr>
                <w:rFonts w:ascii="Angsana New" w:hAnsi="Angsana New" w:hint="cs"/>
                <w:color w:val="000000"/>
                <w:sz w:val="30"/>
                <w:szCs w:val="30"/>
              </w:rPr>
              <w:t>0</w:t>
            </w:r>
          </w:p>
        </w:tc>
        <w:tc>
          <w:tcPr>
            <w:tcW w:w="630" w:type="dxa"/>
          </w:tcPr>
          <w:p w14:paraId="54490676" w14:textId="77777777" w:rsidR="00040DBA" w:rsidRPr="00E63EC0" w:rsidRDefault="00040DBA" w:rsidP="00281501">
            <w:pPr>
              <w:pStyle w:val="BodyText3"/>
              <w:spacing w:line="240" w:lineRule="auto"/>
              <w:ind w:left="-18" w:right="0"/>
              <w:rPr>
                <w:rFonts w:ascii="Angsana New" w:hAnsi="Angsana New" w:cs="Angsana New"/>
                <w:cs/>
              </w:rPr>
            </w:pPr>
            <w:r w:rsidRPr="00E63EC0">
              <w:rPr>
                <w:rFonts w:ascii="Angsana New" w:hAnsi="Angsana New" w:cs="Angsana New" w:hint="cs"/>
                <w:cs/>
              </w:rPr>
              <w:t>ปี</w:t>
            </w:r>
          </w:p>
        </w:tc>
      </w:tr>
      <w:tr w:rsidR="00C67051" w:rsidRPr="00E63EC0" w14:paraId="5097E585" w14:textId="77777777" w:rsidTr="004449BE">
        <w:trPr>
          <w:trHeight w:val="362"/>
        </w:trPr>
        <w:tc>
          <w:tcPr>
            <w:tcW w:w="6768" w:type="dxa"/>
          </w:tcPr>
          <w:p w14:paraId="0D2A9B54" w14:textId="77777777" w:rsidR="00C67051" w:rsidRPr="00E63EC0" w:rsidRDefault="00736179" w:rsidP="00281501">
            <w:pPr>
              <w:pStyle w:val="a"/>
              <w:tabs>
                <w:tab w:val="clear" w:pos="1080"/>
              </w:tabs>
              <w:ind w:left="540" w:hanging="540"/>
              <w:rPr>
                <w:rFonts w:ascii="Angsana New" w:hAnsi="Angsana New" w:cs="Angsana New"/>
                <w:cs/>
                <w:lang w:val="en-US"/>
              </w:rPr>
            </w:pPr>
            <w:r w:rsidRPr="00E63EC0">
              <w:rPr>
                <w:rFonts w:ascii="Angsana New" w:hAnsi="Angsana New" w:cs="Angsana New" w:hint="cs"/>
                <w:cs/>
                <w:lang w:val="en-US"/>
              </w:rPr>
              <w:t>เครื่องจักรและอุปกรณ์โรงงาน</w:t>
            </w:r>
          </w:p>
        </w:tc>
        <w:tc>
          <w:tcPr>
            <w:tcW w:w="1260" w:type="dxa"/>
          </w:tcPr>
          <w:p w14:paraId="3695940C" w14:textId="77777777" w:rsidR="00C67051" w:rsidRPr="00E63EC0" w:rsidRDefault="009B7907" w:rsidP="00281501">
            <w:pPr>
              <w:tabs>
                <w:tab w:val="clear" w:pos="227"/>
                <w:tab w:val="clear" w:pos="454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3EC0">
              <w:rPr>
                <w:rFonts w:ascii="Angsana New" w:hAnsi="Angsana New" w:hint="cs"/>
                <w:sz w:val="30"/>
                <w:szCs w:val="30"/>
              </w:rPr>
              <w:t>10</w:t>
            </w:r>
            <w:r w:rsidR="00F634D0" w:rsidRPr="00E63EC0">
              <w:rPr>
                <w:rFonts w:ascii="Angsana New" w:hAnsi="Angsana New" w:hint="cs"/>
                <w:sz w:val="30"/>
                <w:szCs w:val="30"/>
                <w:cs/>
              </w:rPr>
              <w:t xml:space="preserve"> และ </w:t>
            </w:r>
            <w:r w:rsidR="00F634D0" w:rsidRPr="00E63EC0">
              <w:rPr>
                <w:rFonts w:ascii="Angsana New" w:hAnsi="Angsana New" w:hint="cs"/>
                <w:sz w:val="30"/>
                <w:szCs w:val="30"/>
              </w:rPr>
              <w:t>25</w:t>
            </w:r>
          </w:p>
        </w:tc>
        <w:tc>
          <w:tcPr>
            <w:tcW w:w="630" w:type="dxa"/>
          </w:tcPr>
          <w:p w14:paraId="235D627C" w14:textId="77777777" w:rsidR="00C67051" w:rsidRPr="00E63EC0" w:rsidRDefault="00C67051" w:rsidP="00281501">
            <w:pPr>
              <w:pStyle w:val="BodyText3"/>
              <w:spacing w:line="240" w:lineRule="auto"/>
              <w:ind w:left="-18" w:right="0"/>
              <w:rPr>
                <w:rFonts w:ascii="Angsana New" w:hAnsi="Angsana New" w:cs="Angsana New"/>
                <w:cs/>
              </w:rPr>
            </w:pPr>
            <w:r w:rsidRPr="00E63EC0">
              <w:rPr>
                <w:rFonts w:ascii="Angsana New" w:hAnsi="Angsana New" w:cs="Angsana New" w:hint="cs"/>
                <w:cs/>
              </w:rPr>
              <w:t>ปี</w:t>
            </w:r>
          </w:p>
        </w:tc>
      </w:tr>
      <w:tr w:rsidR="00DA2EE3" w:rsidRPr="00E63EC0" w14:paraId="355CAEBA" w14:textId="77777777" w:rsidTr="004449BE">
        <w:trPr>
          <w:trHeight w:val="362"/>
        </w:trPr>
        <w:tc>
          <w:tcPr>
            <w:tcW w:w="6768" w:type="dxa"/>
          </w:tcPr>
          <w:p w14:paraId="6E4CFB2D" w14:textId="77777777" w:rsidR="00DA2EE3" w:rsidRPr="00E63EC0" w:rsidRDefault="00DA2EE3" w:rsidP="00281501">
            <w:pPr>
              <w:pStyle w:val="a"/>
              <w:tabs>
                <w:tab w:val="clear" w:pos="1080"/>
              </w:tabs>
              <w:ind w:left="540" w:hanging="540"/>
              <w:rPr>
                <w:rFonts w:ascii="Angsana New" w:hAnsi="Angsana New" w:cs="Angsana New"/>
                <w:cs/>
                <w:lang w:val="en-US"/>
              </w:rPr>
            </w:pPr>
            <w:r w:rsidRPr="00E63EC0">
              <w:rPr>
                <w:rFonts w:ascii="Angsana New" w:hAnsi="Angsana New" w:cs="Angsana New" w:hint="cs"/>
                <w:cs/>
                <w:lang w:val="en-US"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260" w:type="dxa"/>
          </w:tcPr>
          <w:p w14:paraId="1A4CE1B7" w14:textId="77777777" w:rsidR="00DA2EE3" w:rsidRPr="00E63EC0" w:rsidRDefault="009B7907" w:rsidP="00281501">
            <w:pPr>
              <w:tabs>
                <w:tab w:val="clear" w:pos="227"/>
                <w:tab w:val="clear" w:pos="454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3EC0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630" w:type="dxa"/>
          </w:tcPr>
          <w:p w14:paraId="127BE068" w14:textId="77777777" w:rsidR="00DA2EE3" w:rsidRPr="00E63EC0" w:rsidRDefault="00DA2EE3" w:rsidP="00281501">
            <w:pPr>
              <w:pStyle w:val="BodyText3"/>
              <w:spacing w:line="240" w:lineRule="auto"/>
              <w:ind w:left="-18" w:right="0"/>
              <w:rPr>
                <w:rFonts w:ascii="Angsana New" w:hAnsi="Angsana New" w:cs="Angsana New"/>
                <w:cs/>
              </w:rPr>
            </w:pPr>
            <w:r w:rsidRPr="00E63EC0">
              <w:rPr>
                <w:rFonts w:ascii="Angsana New" w:hAnsi="Angsana New" w:cs="Angsana New" w:hint="cs"/>
                <w:cs/>
              </w:rPr>
              <w:t>ปี</w:t>
            </w:r>
          </w:p>
        </w:tc>
      </w:tr>
      <w:tr w:rsidR="00C67051" w:rsidRPr="00E63EC0" w14:paraId="56317584" w14:textId="77777777" w:rsidTr="004449BE">
        <w:trPr>
          <w:trHeight w:val="362"/>
        </w:trPr>
        <w:tc>
          <w:tcPr>
            <w:tcW w:w="6768" w:type="dxa"/>
          </w:tcPr>
          <w:p w14:paraId="3FA7F135" w14:textId="77777777" w:rsidR="00C67051" w:rsidRPr="00E63EC0" w:rsidRDefault="00736179" w:rsidP="009B7907">
            <w:pPr>
              <w:pStyle w:val="a"/>
              <w:tabs>
                <w:tab w:val="clear" w:pos="1080"/>
              </w:tabs>
              <w:ind w:left="540" w:hanging="540"/>
              <w:rPr>
                <w:rFonts w:ascii="Angsana New" w:hAnsi="Angsana New" w:cs="Angsana New"/>
                <w:cs/>
                <w:lang w:val="en-US"/>
              </w:rPr>
            </w:pPr>
            <w:r w:rsidRPr="00E63EC0">
              <w:rPr>
                <w:rFonts w:ascii="Angsana New" w:hAnsi="Angsana New" w:cs="Angsana New" w:hint="cs"/>
                <w:cs/>
                <w:lang w:val="en-US"/>
              </w:rPr>
              <w:t>ยานพาหนะ</w:t>
            </w:r>
          </w:p>
        </w:tc>
        <w:tc>
          <w:tcPr>
            <w:tcW w:w="1260" w:type="dxa"/>
          </w:tcPr>
          <w:p w14:paraId="28DD5DB7" w14:textId="77777777" w:rsidR="00C67051" w:rsidRPr="00E63EC0" w:rsidRDefault="009B7907" w:rsidP="00281501">
            <w:pPr>
              <w:tabs>
                <w:tab w:val="clear" w:pos="227"/>
                <w:tab w:val="clear" w:pos="454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3EC0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630" w:type="dxa"/>
          </w:tcPr>
          <w:p w14:paraId="4F60F8B1" w14:textId="77777777" w:rsidR="00C67051" w:rsidRPr="00E63EC0" w:rsidRDefault="00C67051" w:rsidP="00281501">
            <w:pPr>
              <w:pStyle w:val="BodyText3"/>
              <w:spacing w:line="240" w:lineRule="auto"/>
              <w:ind w:left="-18" w:right="0"/>
              <w:rPr>
                <w:rFonts w:ascii="Angsana New" w:hAnsi="Angsana New" w:cs="Angsana New"/>
                <w:cs/>
              </w:rPr>
            </w:pPr>
            <w:r w:rsidRPr="00E63EC0">
              <w:rPr>
                <w:rFonts w:ascii="Angsana New" w:hAnsi="Angsana New" w:cs="Angsana New" w:hint="cs"/>
                <w:cs/>
              </w:rPr>
              <w:t>ปี</w:t>
            </w:r>
          </w:p>
        </w:tc>
      </w:tr>
    </w:tbl>
    <w:p w14:paraId="42763347" w14:textId="77777777" w:rsidR="004422CF" w:rsidRPr="00694869" w:rsidRDefault="004422CF" w:rsidP="00662D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highlight w:val="cyan"/>
        </w:rPr>
      </w:pPr>
    </w:p>
    <w:p w14:paraId="42F05FEC" w14:textId="77777777" w:rsidR="00876EF8" w:rsidRPr="00AF0FE9" w:rsidRDefault="00876EF8" w:rsidP="006A01AF">
      <w:pPr>
        <w:pStyle w:val="Heading2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 w:hanging="540"/>
        <w:rPr>
          <w:rFonts w:ascii="Angsana New" w:hAnsi="Angsana New" w:cs="Angsana New"/>
          <w:i/>
          <w:iCs/>
          <w:sz w:val="30"/>
          <w:szCs w:val="30"/>
          <w:lang w:val="en-GB"/>
        </w:rPr>
      </w:pPr>
      <w:r w:rsidRPr="00AF0FE9">
        <w:rPr>
          <w:rFonts w:ascii="Angsana New" w:hAnsi="Angsana New" w:cs="Angsana New" w:hint="cs"/>
          <w:i/>
          <w:iCs/>
          <w:sz w:val="30"/>
          <w:szCs w:val="30"/>
          <w:cs/>
          <w:lang w:val="en-GB"/>
        </w:rPr>
        <w:t>สินทรัพย์ไม่มีตัวตน</w:t>
      </w:r>
    </w:p>
    <w:p w14:paraId="3AF4B54C" w14:textId="77777777" w:rsidR="00AF0FE9" w:rsidRPr="00AF0FE9" w:rsidRDefault="00AF0FE9" w:rsidP="00B30A1C">
      <w:pPr>
        <w:spacing w:line="240" w:lineRule="auto"/>
        <w:jc w:val="thaiDistribute"/>
        <w:rPr>
          <w:rFonts w:ascii="Angsana New" w:hAnsi="Angsana New"/>
          <w:spacing w:val="4"/>
          <w:sz w:val="30"/>
          <w:szCs w:val="30"/>
        </w:rPr>
      </w:pPr>
    </w:p>
    <w:p w14:paraId="19ACF17B" w14:textId="7FA70889" w:rsidR="00DD2D59" w:rsidRPr="00AF0FE9" w:rsidRDefault="00AF0FE9" w:rsidP="00DD2D59">
      <w:pPr>
        <w:spacing w:line="240" w:lineRule="auto"/>
        <w:ind w:left="540"/>
        <w:jc w:val="thaiDistribute"/>
        <w:rPr>
          <w:rFonts w:ascii="Angsana New" w:hAnsi="Angsana New"/>
          <w:spacing w:val="2"/>
          <w:sz w:val="30"/>
          <w:szCs w:val="30"/>
        </w:rPr>
      </w:pPr>
      <w:r w:rsidRPr="00AF0FE9">
        <w:rPr>
          <w:rFonts w:ascii="Angsana New" w:hAnsi="Angsana New" w:hint="cs"/>
          <w:spacing w:val="4"/>
          <w:sz w:val="30"/>
          <w:szCs w:val="30"/>
          <w:cs/>
        </w:rPr>
        <w:t>โปรแกรมคอมพิวเตอร์</w:t>
      </w:r>
      <w:r w:rsidR="00DD2D59" w:rsidRPr="00AF0FE9">
        <w:rPr>
          <w:rFonts w:ascii="Angsana New" w:hAnsi="Angsana New" w:hint="cs"/>
          <w:spacing w:val="4"/>
          <w:sz w:val="30"/>
          <w:szCs w:val="30"/>
          <w:cs/>
        </w:rPr>
        <w:t>วัดมูลค่าด้วยราคาทุนหักค่าตัดจำหน่ายสะสมและขาดทุนจากการด้อยค่า</w:t>
      </w:r>
      <w:r w:rsidR="00DD2D59" w:rsidRPr="00AF0FE9">
        <w:rPr>
          <w:rFonts w:ascii="Angsana New" w:hAnsi="Angsana New" w:hint="cs"/>
          <w:spacing w:val="4"/>
          <w:sz w:val="30"/>
          <w:szCs w:val="30"/>
        </w:rPr>
        <w:t xml:space="preserve"> </w:t>
      </w:r>
      <w:r w:rsidR="00DD2D59" w:rsidRPr="00AF0FE9">
        <w:rPr>
          <w:rFonts w:ascii="Angsana New" w:hAnsi="Angsana New" w:hint="cs"/>
          <w:spacing w:val="4"/>
          <w:sz w:val="30"/>
          <w:szCs w:val="30"/>
          <w:cs/>
        </w:rPr>
        <w:t>รายจ่ายภายหลัง</w:t>
      </w:r>
      <w:r w:rsidR="00DD2D59" w:rsidRPr="00AF0FE9">
        <w:rPr>
          <w:rFonts w:ascii="Angsana New" w:hAnsi="Angsana New" w:hint="cs"/>
          <w:sz w:val="30"/>
          <w:szCs w:val="30"/>
          <w:cs/>
        </w:rPr>
        <w:t>การรับรู้รายการจะรับรู้</w:t>
      </w:r>
      <w:r w:rsidR="00DD2D59" w:rsidRPr="00AF0FE9">
        <w:rPr>
          <w:rFonts w:ascii="Angsana New" w:hAnsi="Angsana New" w:hint="cs"/>
          <w:spacing w:val="-2"/>
          <w:sz w:val="30"/>
          <w:szCs w:val="30"/>
          <w:cs/>
        </w:rPr>
        <w:t>เป็นสินทรัพย์เมื่อก่อให้เกิดประโยชน์เชิงเศรษฐกิจในอนาคต ค่าตัดจำหน่ายคำนวณโดยวิธีเส้นตรงตามระยะเวลาที่</w:t>
      </w:r>
      <w:r w:rsidR="00DD2D59" w:rsidRPr="00AF0FE9">
        <w:rPr>
          <w:rFonts w:ascii="Angsana New" w:hAnsi="Angsana New" w:hint="cs"/>
          <w:sz w:val="30"/>
          <w:szCs w:val="30"/>
          <w:cs/>
        </w:rPr>
        <w:t>คาดว่าจะได้รับประโยชน์จาก</w:t>
      </w:r>
      <w:r w:rsidRPr="00AF0FE9">
        <w:rPr>
          <w:rFonts w:ascii="Angsana New" w:hAnsi="Angsana New" w:hint="cs"/>
          <w:sz w:val="30"/>
          <w:szCs w:val="30"/>
          <w:cs/>
        </w:rPr>
        <w:t>โปรแกรมคอมพิวเตอร์</w:t>
      </w:r>
      <w:r w:rsidR="00DD2D59" w:rsidRPr="00AF0FE9">
        <w:rPr>
          <w:rFonts w:ascii="Angsana New" w:eastAsia="Calibri" w:hAnsi="Angsana New" w:hint="cs"/>
          <w:color w:val="000000"/>
          <w:sz w:val="30"/>
          <w:szCs w:val="30"/>
          <w:cs/>
          <w:lang w:eastAsia="en-GB"/>
        </w:rPr>
        <w:t>และรับรู้ในกำไรหรือขาดทุน</w:t>
      </w:r>
    </w:p>
    <w:p w14:paraId="0C565448" w14:textId="77777777" w:rsidR="00212DAD" w:rsidRDefault="00212DAD" w:rsidP="001D2E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pacing w:val="4"/>
          <w:sz w:val="30"/>
          <w:szCs w:val="30"/>
        </w:rPr>
      </w:pPr>
    </w:p>
    <w:p w14:paraId="206F055B" w14:textId="34E63E7B" w:rsidR="001D2E98" w:rsidRDefault="001D2E98" w:rsidP="001D2E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pacing w:val="4"/>
          <w:sz w:val="30"/>
          <w:szCs w:val="30"/>
        </w:rPr>
      </w:pPr>
      <w:r w:rsidRPr="001D2E98">
        <w:rPr>
          <w:rFonts w:ascii="Angsana New" w:hAnsi="Angsana New"/>
          <w:spacing w:val="4"/>
          <w:sz w:val="30"/>
          <w:szCs w:val="30"/>
          <w:cs/>
        </w:rPr>
        <w:t>ประมาณการระยะเวลาที่คาดว่าจะได้รับประโยชน์</w:t>
      </w:r>
      <w:r w:rsidR="00212DAD">
        <w:rPr>
          <w:rFonts w:ascii="Angsana New" w:hAnsi="Angsana New" w:hint="cs"/>
          <w:spacing w:val="4"/>
          <w:sz w:val="30"/>
          <w:szCs w:val="30"/>
          <w:cs/>
        </w:rPr>
        <w:t xml:space="preserve">ของโปรแกรมคอมพิวเตอร์คือ </w:t>
      </w:r>
      <w:r w:rsidR="00212DAD">
        <w:rPr>
          <w:rFonts w:ascii="Angsana New" w:hAnsi="Angsana New"/>
          <w:spacing w:val="4"/>
          <w:sz w:val="30"/>
          <w:szCs w:val="30"/>
        </w:rPr>
        <w:t xml:space="preserve">5 </w:t>
      </w:r>
      <w:r w:rsidR="00212DAD">
        <w:rPr>
          <w:rFonts w:ascii="Angsana New" w:hAnsi="Angsana New" w:hint="cs"/>
          <w:spacing w:val="4"/>
          <w:sz w:val="30"/>
          <w:szCs w:val="30"/>
          <w:cs/>
        </w:rPr>
        <w:t>ปี</w:t>
      </w:r>
      <w:r w:rsidRPr="001D2E98">
        <w:rPr>
          <w:rFonts w:ascii="Angsana New" w:hAnsi="Angsana New"/>
          <w:spacing w:val="4"/>
          <w:sz w:val="30"/>
          <w:szCs w:val="30"/>
        </w:rPr>
        <w:t xml:space="preserve"> </w:t>
      </w:r>
    </w:p>
    <w:p w14:paraId="3F17C9B7" w14:textId="77777777" w:rsidR="00015E7A" w:rsidRPr="001D2E98" w:rsidRDefault="00015E7A" w:rsidP="001D2E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pacing w:val="4"/>
          <w:sz w:val="30"/>
          <w:szCs w:val="30"/>
        </w:rPr>
      </w:pPr>
    </w:p>
    <w:p w14:paraId="08425FBC" w14:textId="150D0FAF" w:rsidR="00C57898" w:rsidRDefault="00C57898" w:rsidP="002815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F0FE9">
        <w:rPr>
          <w:rFonts w:ascii="Angsana New" w:hAnsi="Angsana New" w:hint="cs"/>
          <w:sz w:val="30"/>
          <w:szCs w:val="30"/>
          <w:cs/>
        </w:rPr>
        <w:t>บริษัทไม่คิดค่าตัดจำหน่ายสำหรับ</w:t>
      </w:r>
      <w:r w:rsidR="00990B76" w:rsidRPr="00AF0FE9">
        <w:rPr>
          <w:rFonts w:ascii="Angsana New" w:hAnsi="Angsana New" w:hint="cs"/>
          <w:sz w:val="30"/>
          <w:szCs w:val="30"/>
          <w:cs/>
        </w:rPr>
        <w:t>โปรแกรมคอมพิวเตอร์</w:t>
      </w:r>
      <w:r w:rsidRPr="00AF0FE9">
        <w:rPr>
          <w:rFonts w:ascii="Angsana New" w:hAnsi="Angsana New" w:hint="cs"/>
          <w:sz w:val="30"/>
          <w:szCs w:val="30"/>
          <w:cs/>
        </w:rPr>
        <w:t>ที่อยู่ระหว่างติดตั้ง</w:t>
      </w:r>
    </w:p>
    <w:p w14:paraId="311F7961" w14:textId="1F8038AF" w:rsidR="00212DAD" w:rsidRDefault="00212DAD" w:rsidP="002815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55F6877" w14:textId="477EC91D" w:rsidR="0017302C" w:rsidRDefault="001730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highlight w:val="cyan"/>
          <w:lang w:val="en-GB"/>
        </w:rPr>
      </w:pPr>
    </w:p>
    <w:p w14:paraId="65F62D42" w14:textId="30332102" w:rsidR="00F750DC" w:rsidRDefault="00F750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highlight w:val="cyan"/>
          <w:lang w:val="en-GB"/>
        </w:rPr>
      </w:pPr>
    </w:p>
    <w:p w14:paraId="68378DC5" w14:textId="77777777" w:rsidR="0017302C" w:rsidRPr="00AF0FE9" w:rsidRDefault="0017302C" w:rsidP="006A01AF">
      <w:pPr>
        <w:pStyle w:val="Heading2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 w:hanging="540"/>
        <w:rPr>
          <w:rFonts w:ascii="Angsana New" w:hAnsi="Angsana New" w:cs="Angsana New"/>
          <w:i/>
          <w:iCs/>
          <w:sz w:val="30"/>
          <w:szCs w:val="30"/>
          <w:lang w:val="en-GB"/>
        </w:rPr>
      </w:pPr>
      <w:r w:rsidRPr="00AF0FE9">
        <w:rPr>
          <w:rFonts w:ascii="Angsana New" w:hAnsi="Angsana New" w:cs="Angsana New" w:hint="cs"/>
          <w:i/>
          <w:iCs/>
          <w:sz w:val="30"/>
          <w:szCs w:val="30"/>
          <w:cs/>
          <w:lang w:val="en-GB"/>
        </w:rPr>
        <w:lastRenderedPageBreak/>
        <w:t>สัญญาเช่า</w:t>
      </w:r>
    </w:p>
    <w:p w14:paraId="3646B82D" w14:textId="77777777" w:rsidR="0017302C" w:rsidRPr="00AF0FE9" w:rsidRDefault="0017302C" w:rsidP="0017302C">
      <w:pPr>
        <w:rPr>
          <w:rFonts w:ascii="Angsana New" w:hAnsi="Angsana New"/>
          <w:sz w:val="30"/>
          <w:szCs w:val="30"/>
        </w:rPr>
      </w:pPr>
    </w:p>
    <w:p w14:paraId="1598B2DC" w14:textId="0144818E" w:rsidR="00646013" w:rsidRPr="00AF0FE9" w:rsidRDefault="00646013" w:rsidP="00646013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F0FE9">
        <w:rPr>
          <w:rFonts w:ascii="Angsana New" w:hAnsi="Angsana New" w:hint="cs"/>
          <w:sz w:val="30"/>
          <w:szCs w:val="30"/>
          <w:cs/>
        </w:rPr>
        <w:t>ณ วันเริ่มต้นของสัญญา บริษัทจะประเมินว่าสัญญาเป็นสัญญาเช่าหรือประกอบด้วยสัญญาเช่า เมื่อสัญญานั้น</w:t>
      </w:r>
      <w:r w:rsidRPr="00AF0FE9">
        <w:rPr>
          <w:rFonts w:ascii="Angsana New" w:hAnsi="Angsana New"/>
          <w:sz w:val="30"/>
          <w:szCs w:val="30"/>
        </w:rPr>
        <w:br/>
      </w:r>
      <w:r w:rsidRPr="00AF0FE9">
        <w:rPr>
          <w:rFonts w:ascii="Angsana New" w:hAnsi="Angsana New" w:hint="cs"/>
          <w:sz w:val="30"/>
          <w:szCs w:val="30"/>
          <w:cs/>
        </w:rPr>
        <w:t>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52AD480F" w14:textId="16C0255D" w:rsidR="006625CE" w:rsidRPr="00B811D5" w:rsidRDefault="006625CE" w:rsidP="00B811D5">
      <w:pPr>
        <w:rPr>
          <w:rFonts w:ascii="Angsana New" w:hAnsi="Angsana New"/>
          <w:sz w:val="30"/>
          <w:szCs w:val="30"/>
        </w:rPr>
      </w:pPr>
    </w:p>
    <w:p w14:paraId="4670F98C" w14:textId="60CE9706" w:rsidR="006625CE" w:rsidRPr="00AF0FE9" w:rsidRDefault="006625CE" w:rsidP="006625CE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AF0FE9">
        <w:rPr>
          <w:rFonts w:ascii="Angsana New" w:hAnsi="Angsana New" w:hint="cs"/>
          <w:sz w:val="30"/>
          <w:szCs w:val="30"/>
          <w:cs/>
        </w:rPr>
        <w:t>ณ วันที่สัญญาเช่าเริ่มมีผลหรือวันที่มีการเปลี่ยนแปลงสัญญาเช่า บริษัทจะปันส่วนสิ่งตอบแทนที่ต้องจ่ายตามสัญญาให้กับแต่ละส่วนประกอบของสัญญาเช่าตามราคาเอกเทศ</w:t>
      </w:r>
      <w:r w:rsidR="00646013" w:rsidRPr="00AF0FE9">
        <w:rPr>
          <w:rFonts w:ascii="Angsana New" w:hAnsi="Angsana New" w:hint="cs"/>
          <w:sz w:val="30"/>
          <w:szCs w:val="30"/>
          <w:cs/>
        </w:rPr>
        <w:t>ของแต่ละส่วนประกอบ</w:t>
      </w:r>
      <w:r w:rsidRPr="00AF0FE9">
        <w:rPr>
          <w:rFonts w:ascii="Angsana New" w:hAnsi="Angsana New" w:hint="cs"/>
          <w:sz w:val="30"/>
          <w:szCs w:val="30"/>
          <w:cs/>
        </w:rPr>
        <w:t xml:space="preserve"> สำหรับสัญญาเช่าอสังหาริมทรัพย์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</w:t>
      </w:r>
      <w:r w:rsidR="00646013" w:rsidRPr="00AF0FE9">
        <w:rPr>
          <w:rFonts w:ascii="Angsana New" w:hAnsi="Angsana New" w:hint="cs"/>
          <w:sz w:val="30"/>
          <w:szCs w:val="30"/>
          <w:cs/>
        </w:rPr>
        <w:t>ทั้งหมด</w:t>
      </w:r>
      <w:r w:rsidRPr="00AF0FE9">
        <w:rPr>
          <w:rFonts w:ascii="Angsana New" w:hAnsi="Angsana New" w:hint="cs"/>
          <w:sz w:val="30"/>
          <w:szCs w:val="30"/>
          <w:cs/>
        </w:rPr>
        <w:t xml:space="preserve"> </w:t>
      </w:r>
    </w:p>
    <w:p w14:paraId="77224161" w14:textId="77777777" w:rsidR="006625CE" w:rsidRPr="00B811D5" w:rsidRDefault="006625CE" w:rsidP="00B811D5">
      <w:pPr>
        <w:rPr>
          <w:rFonts w:ascii="Angsana New" w:hAnsi="Angsana New"/>
          <w:sz w:val="30"/>
          <w:szCs w:val="30"/>
          <w:cs/>
        </w:rPr>
      </w:pPr>
    </w:p>
    <w:p w14:paraId="7833180D" w14:textId="655E1D5E" w:rsidR="006625CE" w:rsidRDefault="006625CE" w:rsidP="006625CE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624D82">
        <w:rPr>
          <w:rFonts w:ascii="Angsana New" w:hAnsi="Angsana New" w:hint="cs"/>
          <w:sz w:val="30"/>
          <w:szCs w:val="30"/>
          <w:cs/>
        </w:rPr>
        <w:t>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6699802E" w14:textId="77777777" w:rsidR="00B811D5" w:rsidRPr="00624D82" w:rsidRDefault="00B811D5" w:rsidP="00B811D5">
      <w:pPr>
        <w:rPr>
          <w:rFonts w:ascii="Angsana New" w:hAnsi="Angsana New"/>
          <w:sz w:val="30"/>
          <w:szCs w:val="30"/>
        </w:rPr>
      </w:pPr>
    </w:p>
    <w:p w14:paraId="156566A4" w14:textId="3A6FCB5E" w:rsidR="006625CE" w:rsidRPr="00E40758" w:rsidRDefault="006625CE" w:rsidP="00646013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E40758">
        <w:rPr>
          <w:rFonts w:ascii="Angsana New" w:hAnsi="Angsana New" w:hint="cs"/>
          <w:spacing w:val="6"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</w:t>
      </w:r>
      <w:r w:rsidRPr="00E40758">
        <w:rPr>
          <w:rFonts w:ascii="Angsana New" w:hAnsi="Angsana New" w:hint="cs"/>
          <w:sz w:val="30"/>
          <w:szCs w:val="30"/>
          <w:cs/>
        </w:rPr>
        <w:t>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เงิน</w:t>
      </w:r>
      <w:r w:rsidR="00646013" w:rsidRPr="00E40758">
        <w:rPr>
          <w:rFonts w:ascii="Angsana New" w:hAnsi="Angsana New" w:hint="cs"/>
          <w:sz w:val="30"/>
          <w:szCs w:val="30"/>
          <w:cs/>
        </w:rPr>
        <w:t xml:space="preserve">จ่ายล่วงหน้ารวมกับต้นทุนทางตรงเริ่มแรก </w:t>
      </w:r>
      <w:r w:rsidR="00B715FC">
        <w:rPr>
          <w:rFonts w:ascii="Angsana New" w:hAnsi="Angsana New" w:hint="cs"/>
          <w:sz w:val="30"/>
          <w:szCs w:val="30"/>
          <w:cs/>
        </w:rPr>
        <w:t>และ</w:t>
      </w:r>
      <w:r w:rsidRPr="00E40758">
        <w:rPr>
          <w:rFonts w:ascii="Angsana New" w:hAnsi="Angsana New" w:hint="cs"/>
          <w:sz w:val="30"/>
          <w:szCs w:val="30"/>
          <w:cs/>
        </w:rPr>
        <w:t>ประมาณการต้นทุน</w:t>
      </w:r>
      <w:r w:rsidRPr="00E51E14">
        <w:rPr>
          <w:rFonts w:ascii="Angsana New" w:hAnsi="Angsana New" w:hint="cs"/>
          <w:spacing w:val="-4"/>
          <w:sz w:val="30"/>
          <w:szCs w:val="30"/>
          <w:cs/>
        </w:rPr>
        <w:t>ในการบูรณะ</w:t>
      </w:r>
      <w:r w:rsidR="007235EC" w:rsidRPr="00E51E14">
        <w:rPr>
          <w:rFonts w:ascii="Angsana New" w:hAnsi="Angsana New" w:hint="cs"/>
          <w:spacing w:val="-4"/>
          <w:sz w:val="30"/>
          <w:szCs w:val="30"/>
        </w:rPr>
        <w:t xml:space="preserve"> </w:t>
      </w:r>
      <w:r w:rsidRPr="00E51E14">
        <w:rPr>
          <w:rFonts w:ascii="Angsana New" w:hAnsi="Angsana New" w:hint="cs"/>
          <w:spacing w:val="-4"/>
          <w:sz w:val="30"/>
          <w:szCs w:val="30"/>
          <w:cs/>
        </w:rPr>
        <w:t>ค่าเสื่อมราคารับรู้ในกำไรหรือขาดทุนด้วยวิธีเส้นตรงนับจาก</w:t>
      </w:r>
      <w:r w:rsidRPr="00E40758">
        <w:rPr>
          <w:rFonts w:ascii="Angsana New" w:hAnsi="Angsana New" w:hint="cs"/>
          <w:spacing w:val="4"/>
          <w:sz w:val="30"/>
          <w:szCs w:val="30"/>
          <w:cs/>
        </w:rPr>
        <w:t>วันที่สัญญาเช่าเริ่มมีผลจนถึง</w:t>
      </w:r>
      <w:r w:rsidRPr="00E40758">
        <w:rPr>
          <w:rFonts w:ascii="Angsana New" w:hAnsi="Angsana New" w:hint="cs"/>
          <w:sz w:val="30"/>
          <w:szCs w:val="30"/>
          <w:cs/>
        </w:rPr>
        <w:t xml:space="preserve">วันสิ้นสุดของอายุสัญญาเช่า </w:t>
      </w:r>
      <w:r w:rsidR="00646013" w:rsidRPr="00E40758">
        <w:rPr>
          <w:rFonts w:ascii="Angsana New" w:hAnsi="Angsana New" w:hint="cs"/>
          <w:sz w:val="30"/>
          <w:szCs w:val="30"/>
          <w:cs/>
        </w:rPr>
        <w:t>เว้นแต่สัญญาเช่าที่โอนกรรมสิทธิ์ในสินทรัพย์ที่เช่า</w:t>
      </w:r>
      <w:r w:rsidR="00646013" w:rsidRPr="00E40758">
        <w:rPr>
          <w:rFonts w:ascii="Angsana New" w:hAnsi="Angsana New" w:hint="cs"/>
          <w:spacing w:val="8"/>
          <w:sz w:val="30"/>
          <w:szCs w:val="30"/>
          <w:cs/>
        </w:rPr>
        <w:t>ให้กับบริษัทเมื่อสิ้นสุดสัญญาเช่า หรือบริษัทจะใช้สิทธิในการซื้อสินทรัพย์ ในกรณีนี้จะบันทึกค่าเสื่อมราคา</w:t>
      </w:r>
      <w:r w:rsidR="00646013" w:rsidRPr="00E40758">
        <w:rPr>
          <w:rFonts w:ascii="Angsana New" w:hAnsi="Angsana New" w:hint="cs"/>
          <w:sz w:val="30"/>
          <w:szCs w:val="30"/>
          <w:cs/>
        </w:rPr>
        <w:t>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</w:t>
      </w:r>
    </w:p>
    <w:p w14:paraId="6E1F5B32" w14:textId="4AAA18D5" w:rsidR="004B6250" w:rsidRPr="00B811D5" w:rsidRDefault="004B6250" w:rsidP="00B811D5">
      <w:pPr>
        <w:rPr>
          <w:rFonts w:ascii="Angsana New" w:hAnsi="Angsana New"/>
          <w:sz w:val="30"/>
          <w:szCs w:val="30"/>
          <w:cs/>
        </w:rPr>
      </w:pPr>
    </w:p>
    <w:p w14:paraId="7C3995E6" w14:textId="6A47FABF" w:rsidR="006625CE" w:rsidRPr="00E40758" w:rsidRDefault="00646013" w:rsidP="005822D1">
      <w:pPr>
        <w:tabs>
          <w:tab w:val="clear" w:pos="680"/>
          <w:tab w:val="clear" w:pos="907"/>
          <w:tab w:val="clear" w:pos="1871"/>
          <w:tab w:val="left" w:pos="1890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E40758">
        <w:rPr>
          <w:rFonts w:ascii="Angsana New" w:hAnsi="Angsana New" w:hint="cs"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 บริษัท</w:t>
      </w:r>
      <w:r w:rsidR="005822D1" w:rsidRPr="00E40758">
        <w:rPr>
          <w:rFonts w:ascii="Angsana New" w:hAnsi="Angsana New"/>
          <w:sz w:val="30"/>
          <w:szCs w:val="30"/>
        </w:rPr>
        <w:br/>
      </w:r>
      <w:r w:rsidRPr="00E40758">
        <w:rPr>
          <w:rFonts w:ascii="Angsana New" w:hAnsi="Angsana New" w:hint="cs"/>
          <w:sz w:val="30"/>
          <w:szCs w:val="30"/>
          <w:cs/>
        </w:rPr>
        <w:t>ใช้อัตราดอกเบี้ยเงินกู้ยืมส่วนเพิ่มของบริษัท</w:t>
      </w:r>
      <w:r w:rsidRPr="00E40758">
        <w:rPr>
          <w:rFonts w:ascii="Angsana New" w:hAnsi="Angsana New"/>
          <w:sz w:val="30"/>
          <w:szCs w:val="30"/>
        </w:rPr>
        <w:t xml:space="preserve"> </w:t>
      </w:r>
      <w:r w:rsidRPr="00E40758">
        <w:rPr>
          <w:rFonts w:ascii="Angsana New" w:hAnsi="Angsana New" w:hint="cs"/>
          <w:sz w:val="30"/>
          <w:szCs w:val="30"/>
          <w:cs/>
        </w:rPr>
        <w:t>ในการคิดลดเป็นมูลค่าปัจจุบัน</w:t>
      </w:r>
      <w:r w:rsidRPr="00E40758">
        <w:rPr>
          <w:rFonts w:ascii="Angsana New" w:hAnsi="Angsana New"/>
          <w:sz w:val="30"/>
          <w:szCs w:val="30"/>
        </w:rPr>
        <w:t xml:space="preserve"> </w:t>
      </w:r>
      <w:r w:rsidRPr="00E40758">
        <w:rPr>
          <w:rFonts w:ascii="Angsana New" w:hAnsi="Angsana New" w:hint="cs"/>
          <w:sz w:val="30"/>
          <w:szCs w:val="30"/>
          <w:cs/>
        </w:rPr>
        <w:t>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7B3C1C0E" w14:textId="4C0D315B" w:rsidR="00646013" w:rsidRPr="00B811D5" w:rsidRDefault="00646013" w:rsidP="00B811D5">
      <w:pPr>
        <w:tabs>
          <w:tab w:val="clear" w:pos="1871"/>
          <w:tab w:val="left" w:pos="1890"/>
        </w:tabs>
        <w:rPr>
          <w:rFonts w:ascii="Angsana New" w:hAnsi="Angsana New"/>
          <w:sz w:val="30"/>
          <w:szCs w:val="30"/>
        </w:rPr>
      </w:pPr>
    </w:p>
    <w:p w14:paraId="7FF281C5" w14:textId="499BB5B0" w:rsidR="00C84E87" w:rsidRPr="00E40758" w:rsidRDefault="005822D1" w:rsidP="005822D1">
      <w:pPr>
        <w:tabs>
          <w:tab w:val="clear" w:pos="680"/>
          <w:tab w:val="clear" w:pos="907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E40758">
        <w:rPr>
          <w:rFonts w:ascii="Angsana New" w:hAnsi="Angsana New"/>
          <w:spacing w:val="6"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</w:t>
      </w:r>
      <w:r w:rsidRPr="00E40758">
        <w:rPr>
          <w:rFonts w:ascii="Angsana New" w:hAnsi="Angsana New"/>
          <w:sz w:val="30"/>
          <w:szCs w:val="30"/>
          <w:cs/>
        </w:rPr>
        <w:t>จะถูกวัดมูลค่าใหม่เมื่อมีการเปลี่ยนแปลงสัญญาเช่าหรือมีการเปลี่ยนแปลงการประเมินการเลือกใช้สิทธิที่ระบุ</w:t>
      </w:r>
      <w:r w:rsidRPr="00E40758">
        <w:rPr>
          <w:rFonts w:ascii="Angsana New" w:hAnsi="Angsana New"/>
          <w:sz w:val="30"/>
          <w:szCs w:val="30"/>
        </w:rPr>
        <w:br/>
      </w:r>
      <w:r w:rsidRPr="00E40758">
        <w:rPr>
          <w:rFonts w:ascii="Angsana New" w:hAnsi="Angsana New"/>
          <w:sz w:val="30"/>
          <w:szCs w:val="30"/>
          <w:cs/>
        </w:rPr>
        <w:t>ในสัญญาเช่า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</w:t>
      </w:r>
      <w:r w:rsidR="00212DAD">
        <w:rPr>
          <w:rFonts w:ascii="Angsana New" w:hAnsi="Angsana New" w:hint="cs"/>
          <w:sz w:val="30"/>
          <w:szCs w:val="30"/>
          <w:cs/>
        </w:rPr>
        <w:t>แล้ว</w:t>
      </w:r>
      <w:r w:rsidR="001D2E98" w:rsidRPr="001D2E98">
        <w:rPr>
          <w:rFonts w:ascii="Angsana New" w:hAnsi="Angsana New"/>
          <w:sz w:val="30"/>
          <w:szCs w:val="30"/>
          <w:cs/>
        </w:rPr>
        <w:t xml:space="preserve"> บริษัทจะวัดมูลค่าหนี้สินตามสัญญาเช่าใหม่โดยใช้อัตราคิดลดเดิมและรับรู้ผลกระทบของการเปลี่ยนแปลงหนี้สินตามสัญญาเช่าในกำไรหรือขาดทุน</w:t>
      </w:r>
    </w:p>
    <w:p w14:paraId="161D631F" w14:textId="77777777" w:rsidR="001E6879" w:rsidRPr="00E40758" w:rsidRDefault="001E6879" w:rsidP="006A01AF">
      <w:pPr>
        <w:pStyle w:val="Heading2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 w:hanging="540"/>
        <w:rPr>
          <w:rFonts w:ascii="Angsana New" w:hAnsi="Angsana New" w:cs="Angsana New"/>
          <w:i/>
          <w:iCs/>
          <w:sz w:val="30"/>
          <w:szCs w:val="30"/>
          <w:lang w:val="en-GB"/>
        </w:rPr>
      </w:pPr>
      <w:r w:rsidRPr="00E40758">
        <w:rPr>
          <w:rFonts w:ascii="Angsana New" w:hAnsi="Angsana New" w:cs="Angsana New" w:hint="cs"/>
          <w:i/>
          <w:iCs/>
          <w:sz w:val="30"/>
          <w:szCs w:val="30"/>
          <w:cs/>
          <w:lang w:val="en-GB"/>
        </w:rPr>
        <w:lastRenderedPageBreak/>
        <w:t>การด้อยค่าสินทรัพย์ที่ไม่ใช</w:t>
      </w:r>
      <w:r w:rsidR="00BF58EF" w:rsidRPr="00E40758">
        <w:rPr>
          <w:rFonts w:ascii="Angsana New" w:hAnsi="Angsana New" w:cs="Angsana New" w:hint="cs"/>
          <w:i/>
          <w:iCs/>
          <w:sz w:val="30"/>
          <w:szCs w:val="30"/>
          <w:cs/>
          <w:lang w:val="en-GB"/>
        </w:rPr>
        <w:t>่</w:t>
      </w:r>
      <w:r w:rsidRPr="00E40758">
        <w:rPr>
          <w:rFonts w:ascii="Angsana New" w:hAnsi="Angsana New" w:cs="Angsana New" w:hint="cs"/>
          <w:i/>
          <w:iCs/>
          <w:sz w:val="30"/>
          <w:szCs w:val="30"/>
          <w:cs/>
          <w:lang w:val="en-GB"/>
        </w:rPr>
        <w:t>สินทรัพย์ทางการเงิน</w:t>
      </w:r>
    </w:p>
    <w:p w14:paraId="57789C0A" w14:textId="77777777" w:rsidR="009F7661" w:rsidRPr="00B811D5" w:rsidRDefault="009F7661" w:rsidP="00B811D5">
      <w:pPr>
        <w:rPr>
          <w:rFonts w:ascii="Angsana New" w:hAnsi="Angsana New"/>
          <w:sz w:val="28"/>
          <w:szCs w:val="28"/>
        </w:rPr>
      </w:pPr>
    </w:p>
    <w:p w14:paraId="71ACB771" w14:textId="04DAC307" w:rsidR="001E6879" w:rsidRPr="00E40758" w:rsidRDefault="001E6879" w:rsidP="001E687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40758">
        <w:rPr>
          <w:rFonts w:ascii="Angsana New" w:hAnsi="Angsana New" w:hint="cs"/>
          <w:sz w:val="30"/>
          <w:szCs w:val="30"/>
          <w:cs/>
        </w:rPr>
        <w:t>ยอดสินทรัพย์ตามบัญชีของบริษัทได้รับการทบทวน ณ ทุกวันที่รายงานว่ามีข้อบ่งชี้เรื่องการด้อยค่าหรือไม่</w:t>
      </w:r>
      <w:r w:rsidRPr="00E40758">
        <w:rPr>
          <w:rFonts w:ascii="Angsana New" w:hAnsi="Angsana New" w:hint="cs"/>
          <w:sz w:val="30"/>
          <w:szCs w:val="30"/>
        </w:rPr>
        <w:t xml:space="preserve"> </w:t>
      </w:r>
      <w:r w:rsidRPr="00E40758">
        <w:rPr>
          <w:rFonts w:ascii="Angsana New" w:hAnsi="Angsana New" w:hint="cs"/>
          <w:sz w:val="30"/>
          <w:szCs w:val="30"/>
          <w:cs/>
        </w:rPr>
        <w:t xml:space="preserve">ในกรณีที่มีข้อบ่งชี้จะทำการประมาณมูลค่าสินทรัพย์ที่คาดว่าจะได้รับคืน สำหรับสินทรัพย์ไม่มีตัวตนที่มีอายุการให้ประโยชน์ไม่ทราบแน่นอน หรือยังไม่พร้อมใช้งาน จะประมาณมูลค่าที่คาดว่าจะได้รับคืนทุกปีในช่วงเวลาเดียวกัน </w:t>
      </w:r>
    </w:p>
    <w:p w14:paraId="2BA68BDC" w14:textId="329F4E3C" w:rsidR="009F7661" w:rsidRPr="00B811D5" w:rsidRDefault="009F7661" w:rsidP="00B811D5">
      <w:pPr>
        <w:rPr>
          <w:rFonts w:ascii="Angsana New" w:hAnsi="Angsana New"/>
          <w:sz w:val="28"/>
          <w:szCs w:val="28"/>
          <w:cs/>
        </w:rPr>
      </w:pPr>
    </w:p>
    <w:p w14:paraId="60E49EA4" w14:textId="7151EDFC" w:rsidR="001800F8" w:rsidRPr="00E40758" w:rsidRDefault="001800F8" w:rsidP="001800F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E40758">
        <w:rPr>
          <w:rFonts w:ascii="Angsana New" w:hAnsi="Angsana New" w:hint="cs"/>
          <w:sz w:val="30"/>
          <w:szCs w:val="30"/>
          <w:cs/>
        </w:rPr>
        <w:t>ขาดทุนจากการด้อยค่ารับรู้ในกำไรหรือขาดทุนเมื่อมูลค่าตามบัญชีของสินทรัพย์สูงกว่ามูลค่าที่จะได้รับคืน</w:t>
      </w:r>
    </w:p>
    <w:p w14:paraId="4CBFB169" w14:textId="3826DAA3" w:rsidR="00E40758" w:rsidRPr="00B811D5" w:rsidRDefault="00E40758" w:rsidP="00B811D5">
      <w:pPr>
        <w:rPr>
          <w:rFonts w:ascii="Angsana New" w:hAnsi="Angsana New"/>
          <w:sz w:val="28"/>
          <w:szCs w:val="28"/>
          <w:cs/>
        </w:rPr>
      </w:pPr>
    </w:p>
    <w:p w14:paraId="325D6FEA" w14:textId="39A86F29" w:rsidR="001E6879" w:rsidRDefault="001E6879" w:rsidP="001E687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E40758">
        <w:rPr>
          <w:rFonts w:ascii="Angsana New" w:hAnsi="Angsana New" w:hint="cs"/>
          <w:spacing w:val="-6"/>
          <w:sz w:val="30"/>
          <w:szCs w:val="30"/>
          <w:cs/>
        </w:rPr>
        <w:t>มูลค่าที่คาดว่าจะได้รับคืน หมายถึง มูลค่าจากการใช้ของสินทรัพย์หรือมูลค่ายุติธรรมของสินทรัพย์หักต้นทุนในการขาย</w:t>
      </w:r>
      <w:r w:rsidRPr="00E51E14">
        <w:rPr>
          <w:rFonts w:ascii="Angsana New" w:hAnsi="Angsana New" w:hint="cs"/>
          <w:spacing w:val="4"/>
          <w:sz w:val="30"/>
          <w:szCs w:val="30"/>
          <w:cs/>
        </w:rPr>
        <w:t>แล้วแต่มูลค่าใดจะสูงกว่า  ในการประเมินมูลค่าจากการใช้ของสินทรัพย์  ประมาณการกระแสเงินสดที่จะได้รับ</w:t>
      </w:r>
      <w:r w:rsidRPr="00E51E14">
        <w:rPr>
          <w:rFonts w:ascii="Angsana New" w:hAnsi="Angsana New" w:hint="cs"/>
          <w:spacing w:val="-4"/>
          <w:sz w:val="30"/>
          <w:szCs w:val="30"/>
          <w:cs/>
        </w:rPr>
        <w:t>ในอนาคตจะคิดลดเป็นมูลค่าปัจจุบันโดยใช้อัตราคิดลดก่อนคำนึงถึงภาษีเงินได้เพื่อให้สะท้อนมูลค่าที่อาจประเมินได้</w:t>
      </w:r>
      <w:r w:rsidRPr="00E40758">
        <w:rPr>
          <w:rFonts w:ascii="Angsana New" w:hAnsi="Angsana New" w:hint="cs"/>
          <w:sz w:val="30"/>
          <w:szCs w:val="30"/>
          <w:cs/>
        </w:rPr>
        <w:t>ในตลาดปัจจุบัน ซึ่งแปรไปตามเวลาและความเสี่ยงที่มีต่อสินทรัพย์ 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0DBD4599" w14:textId="77777777" w:rsidR="00B811D5" w:rsidRPr="00B811D5" w:rsidRDefault="00B811D5" w:rsidP="001E687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28"/>
          <w:szCs w:val="28"/>
        </w:rPr>
      </w:pPr>
    </w:p>
    <w:p w14:paraId="1B6039A7" w14:textId="4D40D248" w:rsidR="001E6879" w:rsidRPr="00E40758" w:rsidRDefault="001E6879" w:rsidP="001E687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40758">
        <w:rPr>
          <w:rFonts w:ascii="Angsana New" w:hAnsi="Angsana New" w:hint="cs"/>
          <w:sz w:val="30"/>
          <w:szCs w:val="30"/>
          <w:cs/>
        </w:rPr>
        <w:t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</w:t>
      </w:r>
      <w:r w:rsidR="00663D16" w:rsidRPr="00E40758">
        <w:rPr>
          <w:rFonts w:ascii="Angsana New" w:hAnsi="Angsana New"/>
          <w:sz w:val="30"/>
          <w:szCs w:val="30"/>
        </w:rPr>
        <w:br/>
      </w:r>
      <w:r w:rsidRPr="00E40758">
        <w:rPr>
          <w:rFonts w:ascii="Angsana New" w:hAnsi="Angsana New" w:hint="cs"/>
          <w:sz w:val="30"/>
          <w:szCs w:val="30"/>
          <w:cs/>
        </w:rPr>
        <w:t>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5590809A" w14:textId="77777777" w:rsidR="001E6879" w:rsidRPr="00B811D5" w:rsidRDefault="001E6879" w:rsidP="00B811D5">
      <w:pPr>
        <w:rPr>
          <w:rFonts w:ascii="Angsana New" w:hAnsi="Angsana New"/>
          <w:sz w:val="28"/>
          <w:szCs w:val="28"/>
        </w:rPr>
      </w:pPr>
    </w:p>
    <w:p w14:paraId="2157D6D9" w14:textId="77777777" w:rsidR="005D3C29" w:rsidRPr="00E40758" w:rsidRDefault="005D3C29" w:rsidP="006A01AF">
      <w:pPr>
        <w:pStyle w:val="Heading2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 w:hanging="540"/>
        <w:rPr>
          <w:rFonts w:ascii="Angsana New" w:hAnsi="Angsana New" w:cs="Angsana New"/>
          <w:i/>
          <w:iCs/>
          <w:sz w:val="30"/>
          <w:szCs w:val="30"/>
          <w:cs/>
        </w:rPr>
      </w:pPr>
      <w:r w:rsidRPr="00E40758">
        <w:rPr>
          <w:rFonts w:ascii="Angsana New" w:hAnsi="Angsana New" w:cs="Angsana New" w:hint="cs"/>
          <w:i/>
          <w:iCs/>
          <w:sz w:val="30"/>
          <w:szCs w:val="30"/>
          <w:cs/>
          <w:lang w:val="en-GB"/>
        </w:rPr>
        <w:t>ผลประโยชน์ของพนักงา</w:t>
      </w:r>
      <w:r w:rsidR="00D76297" w:rsidRPr="00E40758">
        <w:rPr>
          <w:rFonts w:ascii="Angsana New" w:hAnsi="Angsana New" w:cs="Angsana New" w:hint="cs"/>
          <w:i/>
          <w:iCs/>
          <w:sz w:val="30"/>
          <w:szCs w:val="30"/>
          <w:cs/>
          <w:lang w:val="en-GB"/>
        </w:rPr>
        <w:t>น</w:t>
      </w:r>
    </w:p>
    <w:p w14:paraId="41DA19AD" w14:textId="77777777" w:rsidR="00D96F34" w:rsidRPr="00B811D5" w:rsidRDefault="00D96F34" w:rsidP="00B811D5">
      <w:pPr>
        <w:rPr>
          <w:rFonts w:ascii="Angsana New" w:hAnsi="Angsana New"/>
          <w:sz w:val="28"/>
          <w:szCs w:val="28"/>
        </w:rPr>
      </w:pPr>
    </w:p>
    <w:p w14:paraId="6717C954" w14:textId="77777777" w:rsidR="005D3C29" w:rsidRPr="00E40758" w:rsidRDefault="005D3C29" w:rsidP="0028150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="Angsana New" w:hAnsi="Angsana New"/>
          <w:iCs/>
          <w:sz w:val="30"/>
          <w:szCs w:val="30"/>
        </w:rPr>
      </w:pPr>
      <w:r w:rsidRPr="00E40758">
        <w:rPr>
          <w:rFonts w:ascii="Angsana New" w:hAnsi="Angsana New" w:hint="cs"/>
          <w:iCs/>
          <w:sz w:val="30"/>
          <w:szCs w:val="30"/>
          <w:cs/>
        </w:rPr>
        <w:t>โครงการสมทบเงิน</w:t>
      </w:r>
    </w:p>
    <w:p w14:paraId="1693804C" w14:textId="77777777" w:rsidR="00D96F34" w:rsidRPr="00B811D5" w:rsidRDefault="00D96F34" w:rsidP="00B811D5">
      <w:pPr>
        <w:rPr>
          <w:rFonts w:ascii="Angsana New" w:hAnsi="Angsana New"/>
          <w:sz w:val="28"/>
          <w:szCs w:val="28"/>
        </w:rPr>
      </w:pPr>
    </w:p>
    <w:p w14:paraId="274D445D" w14:textId="67CEB404" w:rsidR="005904BD" w:rsidRPr="00E40758" w:rsidRDefault="005630B0" w:rsidP="005630B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40758">
        <w:rPr>
          <w:rFonts w:ascii="Angsana New" w:hAnsi="Angsana New" w:hint="cs"/>
          <w:sz w:val="30"/>
          <w:szCs w:val="30"/>
          <w:cs/>
        </w:rPr>
        <w:t>ภาระผูกพันในการสมทบเข้ากองทุนสำรองเลี้ยงชีพสำหรับพนักงานของบริษัทจะถูกรับรู้เป็นค่าใช้จ่ายพนักงาน</w:t>
      </w:r>
      <w:r w:rsidRPr="00E40758">
        <w:rPr>
          <w:rFonts w:ascii="Angsana New" w:hAnsi="Angsana New"/>
          <w:sz w:val="30"/>
          <w:szCs w:val="30"/>
          <w:cs/>
        </w:rPr>
        <w:br/>
      </w:r>
      <w:r w:rsidRPr="00E40758">
        <w:rPr>
          <w:rFonts w:ascii="Angsana New" w:hAnsi="Angsana New" w:hint="cs"/>
          <w:sz w:val="30"/>
          <w:szCs w:val="30"/>
          <w:cs/>
        </w:rPr>
        <w:t xml:space="preserve">ในกำไรหรือขาดทุนในรอบระยะเวลาที่พนักงานได้ทำงานให้กับกิจการ </w:t>
      </w:r>
    </w:p>
    <w:p w14:paraId="624879B0" w14:textId="77777777" w:rsidR="005630B0" w:rsidRPr="00B811D5" w:rsidRDefault="005630B0" w:rsidP="00B811D5">
      <w:pPr>
        <w:rPr>
          <w:rFonts w:ascii="Angsana New" w:hAnsi="Angsana New"/>
          <w:sz w:val="28"/>
          <w:szCs w:val="28"/>
        </w:rPr>
      </w:pPr>
    </w:p>
    <w:p w14:paraId="5A445BFB" w14:textId="77777777" w:rsidR="005D3C29" w:rsidRPr="00E3514F" w:rsidRDefault="005D3C29" w:rsidP="0028150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="Angsana New" w:hAnsi="Angsana New"/>
          <w:iCs/>
          <w:sz w:val="30"/>
          <w:szCs w:val="30"/>
        </w:rPr>
      </w:pPr>
      <w:r w:rsidRPr="00E3514F">
        <w:rPr>
          <w:rFonts w:ascii="Angsana New" w:hAnsi="Angsana New" w:hint="cs"/>
          <w:iCs/>
          <w:sz w:val="30"/>
          <w:szCs w:val="30"/>
          <w:cs/>
        </w:rPr>
        <w:t>โครงการผลประโยชน์ที่กำหนดไว้</w:t>
      </w:r>
    </w:p>
    <w:p w14:paraId="3E80D2F6" w14:textId="77777777" w:rsidR="00B558B4" w:rsidRPr="00B811D5" w:rsidRDefault="00B558B4" w:rsidP="00B811D5">
      <w:pPr>
        <w:rPr>
          <w:rFonts w:ascii="Angsana New" w:hAnsi="Angsana New"/>
          <w:sz w:val="28"/>
          <w:szCs w:val="28"/>
        </w:rPr>
      </w:pPr>
    </w:p>
    <w:p w14:paraId="0B898EDE" w14:textId="39432A95" w:rsidR="005D3C29" w:rsidRPr="00E3514F" w:rsidRDefault="00B558B4" w:rsidP="000655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3514F">
        <w:rPr>
          <w:rFonts w:ascii="Angsana New" w:hAnsi="Angsana New" w:hint="cs"/>
          <w:sz w:val="30"/>
          <w:szCs w:val="30"/>
          <w:cs/>
        </w:rPr>
        <w:t>ภาระผูกพันสุทธิของบริษัทจากโครงการผลประโยชน์ที่กำหนดไว้ถูกคำนวณจากการประมาณผลประโยชน์</w:t>
      </w:r>
      <w:r w:rsidRPr="00E3514F">
        <w:rPr>
          <w:rFonts w:ascii="Angsana New" w:hAnsi="Angsana New" w:hint="cs"/>
          <w:sz w:val="30"/>
          <w:szCs w:val="30"/>
        </w:rPr>
        <w:br/>
      </w:r>
      <w:r w:rsidRPr="00E3514F">
        <w:rPr>
          <w:rFonts w:ascii="Angsana New" w:hAnsi="Angsana New" w:hint="cs"/>
          <w:sz w:val="30"/>
          <w:szCs w:val="30"/>
          <w:cs/>
        </w:rPr>
        <w:t>ในอนาคตที่เกิดจากการทำงานของพนักงานในงวดปัจจุบันและงวดก่อน</w:t>
      </w:r>
      <w:r w:rsidR="00E57199">
        <w:rPr>
          <w:rFonts w:ascii="Angsana New" w:hAnsi="Angsana New" w:hint="cs"/>
          <w:sz w:val="30"/>
          <w:szCs w:val="30"/>
          <w:cs/>
        </w:rPr>
        <w:t xml:space="preserve"> </w:t>
      </w:r>
      <w:r w:rsidRPr="00E3514F">
        <w:rPr>
          <w:rFonts w:ascii="Angsana New" w:hAnsi="Angsana New" w:hint="cs"/>
          <w:sz w:val="30"/>
          <w:szCs w:val="30"/>
          <w:cs/>
        </w:rPr>
        <w:t xml:space="preserve">ๆ  ผลประโยชน์ดังกล่าวได้มีการคิดลดกระแสเงินสดเพื่อให้เป็นมูลค่าปัจจุบันซึ่งจัดทำโดยนักคณิตศาสตร์ประกันภัยที่ได้รับอนุญาตเป็นประจำทุกปี </w:t>
      </w:r>
      <w:r w:rsidRPr="00E3514F">
        <w:rPr>
          <w:rFonts w:ascii="Angsana New" w:hAnsi="Angsana New" w:hint="cs"/>
          <w:sz w:val="30"/>
          <w:szCs w:val="30"/>
        </w:rPr>
        <w:br/>
      </w:r>
      <w:r w:rsidRPr="00E3514F">
        <w:rPr>
          <w:rFonts w:ascii="Angsana New" w:hAnsi="Angsana New" w:hint="cs"/>
          <w:sz w:val="30"/>
          <w:szCs w:val="30"/>
          <w:cs/>
        </w:rPr>
        <w:t>โดยวิธีคิดลดแต่ละหน่วยที่ประมาณการไว้</w:t>
      </w:r>
    </w:p>
    <w:p w14:paraId="47F6355D" w14:textId="723605B9" w:rsidR="00B558B4" w:rsidRDefault="00B558B4" w:rsidP="000655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3514F">
        <w:rPr>
          <w:rFonts w:ascii="Angsana New" w:hAnsi="Angsana New" w:hint="cs"/>
          <w:spacing w:val="-4"/>
          <w:sz w:val="30"/>
          <w:szCs w:val="30"/>
          <w:cs/>
        </w:rPr>
        <w:lastRenderedPageBreak/>
        <w:t>ในการวัดมูลค่าใหม่ของหนี้สินผลประโยชน์ที่กำหนดไว้สุทธิ</w:t>
      </w:r>
      <w:r w:rsidRPr="00E3514F">
        <w:rPr>
          <w:rFonts w:ascii="Angsana New" w:hAnsi="Angsana New" w:hint="cs"/>
          <w:spacing w:val="-4"/>
          <w:sz w:val="30"/>
          <w:szCs w:val="30"/>
        </w:rPr>
        <w:t xml:space="preserve"> </w:t>
      </w:r>
      <w:r w:rsidRPr="00E3514F">
        <w:rPr>
          <w:rFonts w:ascii="Angsana New" w:hAnsi="Angsana New" w:hint="cs"/>
          <w:spacing w:val="-4"/>
          <w:sz w:val="30"/>
          <w:szCs w:val="30"/>
          <w:cs/>
        </w:rPr>
        <w:t>กำไรหรือขาดทุนจากการประมาณการตามหลัก</w:t>
      </w:r>
      <w:r w:rsidRPr="00E3514F">
        <w:rPr>
          <w:rFonts w:ascii="Angsana New" w:hAnsi="Angsana New" w:hint="cs"/>
          <w:sz w:val="30"/>
          <w:szCs w:val="30"/>
          <w:cs/>
        </w:rPr>
        <w:t>คณิตศาสตร์ประกันภัยจะถูกรับรู้รายการในกำไรขาดทุนเบ็ดเสร็จอื่นทันที</w:t>
      </w:r>
      <w:r w:rsidRPr="00E3514F">
        <w:rPr>
          <w:rFonts w:ascii="Angsana New" w:hAnsi="Angsana New" w:hint="cs"/>
          <w:sz w:val="30"/>
          <w:szCs w:val="30"/>
        </w:rPr>
        <w:t xml:space="preserve"> </w:t>
      </w:r>
      <w:r w:rsidRPr="00E3514F">
        <w:rPr>
          <w:rFonts w:ascii="Angsana New" w:hAnsi="Angsana New" w:hint="cs"/>
          <w:sz w:val="30"/>
          <w:szCs w:val="30"/>
          <w:cs/>
        </w:rPr>
        <w:t>บริษัทกำหนดดอกเบี้ยจ่ายของ</w:t>
      </w:r>
      <w:r w:rsidRPr="00E3514F">
        <w:rPr>
          <w:rFonts w:ascii="Angsana New" w:hAnsi="Angsana New" w:hint="cs"/>
          <w:spacing w:val="-2"/>
          <w:sz w:val="30"/>
          <w:szCs w:val="30"/>
          <w:cs/>
        </w:rPr>
        <w:t>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</w:t>
      </w:r>
      <w:r w:rsidRPr="00E3514F">
        <w:rPr>
          <w:rFonts w:ascii="Angsana New" w:hAnsi="Angsana New" w:hint="cs"/>
          <w:sz w:val="30"/>
          <w:szCs w:val="30"/>
          <w:cs/>
        </w:rPr>
        <w:t xml:space="preserve"> </w:t>
      </w:r>
      <w:r w:rsidRPr="00E3514F">
        <w:rPr>
          <w:rFonts w:ascii="Angsana New" w:hAnsi="Angsana New" w:hint="cs"/>
          <w:sz w:val="30"/>
          <w:szCs w:val="30"/>
        </w:rPr>
        <w:br/>
      </w:r>
      <w:r w:rsidRPr="00E3514F">
        <w:rPr>
          <w:rFonts w:ascii="Angsana New" w:hAnsi="Angsana New" w:hint="cs"/>
          <w:sz w:val="30"/>
          <w:szCs w:val="30"/>
          <w:cs/>
        </w:rPr>
        <w:t>โดยคำนึงถึงการเปลี่ยนแปลงใด</w:t>
      </w:r>
      <w:r w:rsidR="00021DBA">
        <w:rPr>
          <w:rFonts w:ascii="Angsana New" w:hAnsi="Angsana New"/>
          <w:sz w:val="30"/>
          <w:szCs w:val="30"/>
        </w:rPr>
        <w:t xml:space="preserve"> </w:t>
      </w:r>
      <w:r w:rsidRPr="00E3514F">
        <w:rPr>
          <w:rFonts w:ascii="Angsana New" w:hAnsi="Angsana New" w:hint="cs"/>
          <w:sz w:val="30"/>
          <w:szCs w:val="30"/>
          <w:cs/>
        </w:rPr>
        <w:t>ๆ ในหนี้สินผลประโยชน์ที่กำหนดไว้สุทธิซึ่งเป็นผลมาจากการสมทบเงิน</w:t>
      </w:r>
      <w:r w:rsidRPr="00E3514F">
        <w:rPr>
          <w:rFonts w:ascii="Angsana New" w:hAnsi="Angsana New"/>
          <w:sz w:val="30"/>
          <w:szCs w:val="30"/>
        </w:rPr>
        <w:br/>
      </w:r>
      <w:r w:rsidRPr="00E3514F">
        <w:rPr>
          <w:rFonts w:ascii="Angsana New" w:hAnsi="Angsana New" w:hint="cs"/>
          <w:sz w:val="30"/>
          <w:szCs w:val="30"/>
          <w:cs/>
        </w:rPr>
        <w:t>และ</w:t>
      </w:r>
      <w:r w:rsidRPr="00E3514F">
        <w:rPr>
          <w:rFonts w:ascii="Angsana New" w:hAnsi="Angsana New" w:hint="cs"/>
          <w:spacing w:val="-8"/>
          <w:sz w:val="30"/>
          <w:szCs w:val="30"/>
          <w:cs/>
        </w:rPr>
        <w:t>การจ่ายชำระผลประโยชน์ ดอกเบี้ยจ่ายสุทธิและค่าใช้จ่ายอื่น</w:t>
      </w:r>
      <w:r w:rsidR="00E3514F" w:rsidRPr="00E3514F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Pr="00E3514F">
        <w:rPr>
          <w:rFonts w:ascii="Angsana New" w:hAnsi="Angsana New" w:hint="cs"/>
          <w:spacing w:val="-8"/>
          <w:sz w:val="30"/>
          <w:szCs w:val="30"/>
          <w:cs/>
        </w:rPr>
        <w:t>ๆ ที่เกี่ยวข้องกับโครงการผลประโยชน์รับรู้</w:t>
      </w:r>
      <w:r w:rsidRPr="00E3514F">
        <w:rPr>
          <w:rFonts w:ascii="Angsana New" w:hAnsi="Angsana New" w:hint="cs"/>
          <w:spacing w:val="-8"/>
          <w:sz w:val="30"/>
          <w:szCs w:val="30"/>
        </w:rPr>
        <w:br/>
      </w:r>
      <w:r w:rsidRPr="00F36812">
        <w:rPr>
          <w:rFonts w:ascii="Angsana New" w:hAnsi="Angsana New" w:hint="cs"/>
          <w:sz w:val="30"/>
          <w:szCs w:val="30"/>
          <w:cs/>
        </w:rPr>
        <w:t>ในกำไรหรือขาดทุน</w:t>
      </w:r>
    </w:p>
    <w:p w14:paraId="1D8676C8" w14:textId="77777777" w:rsidR="002771D1" w:rsidRPr="00B811D5" w:rsidRDefault="002771D1" w:rsidP="00B811D5">
      <w:pPr>
        <w:rPr>
          <w:rFonts w:ascii="Angsana New" w:hAnsi="Angsana New"/>
          <w:sz w:val="30"/>
          <w:szCs w:val="30"/>
        </w:rPr>
      </w:pPr>
    </w:p>
    <w:p w14:paraId="2B0DBE65" w14:textId="0BEBE5F3" w:rsidR="00B558B4" w:rsidRPr="00091F93" w:rsidRDefault="00B558B4" w:rsidP="005A2184">
      <w:pPr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091F93">
        <w:rPr>
          <w:rFonts w:ascii="Angsana New" w:hAnsi="Angsana New" w:hint="cs"/>
          <w:i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หรือกำไรหรือขาดทุนจากการลดขนาดโครงการต้องรับรู้ในกำไรหรือขาดทุนทันที บริษัทรับรู้กำไรและขาดทุนจากการจ่ายชำระผลประโยชน์พนักงานเมื่อเกิดขึ้น</w:t>
      </w:r>
    </w:p>
    <w:p w14:paraId="385F01D5" w14:textId="24CFDA9C" w:rsidR="00B558B4" w:rsidRPr="00B811D5" w:rsidRDefault="00B558B4" w:rsidP="00B811D5">
      <w:pPr>
        <w:rPr>
          <w:rFonts w:ascii="Angsana New" w:hAnsi="Angsana New"/>
          <w:sz w:val="30"/>
          <w:szCs w:val="30"/>
        </w:rPr>
      </w:pPr>
    </w:p>
    <w:p w14:paraId="550265EB" w14:textId="60C57849" w:rsidR="00B558B4" w:rsidRDefault="00B558B4" w:rsidP="005A2184">
      <w:pPr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3A7E93">
        <w:rPr>
          <w:rFonts w:ascii="Angsana New" w:hAnsi="Angsana New" w:hint="cs"/>
          <w:i/>
          <w:sz w:val="30"/>
          <w:szCs w:val="30"/>
          <w:cs/>
        </w:rPr>
        <w:t>ผลประโยชน์เมื่อเลิกจ้างจะรับรู้เป็นค่าใช้จ่ายเมื่อวันใดวันหนึ่งต่อไปนี้เกิดขึ้นก่อน เมื่อ</w:t>
      </w:r>
      <w:r w:rsidRPr="003A7E93">
        <w:rPr>
          <w:rFonts w:ascii="Angsana New" w:hAnsi="Angsana New" w:hint="cs"/>
          <w:sz w:val="30"/>
          <w:szCs w:val="30"/>
          <w:cs/>
        </w:rPr>
        <w:t>บริษัท</w:t>
      </w:r>
      <w:r w:rsidRPr="003A7E93">
        <w:rPr>
          <w:rFonts w:ascii="Angsana New" w:hAnsi="Angsana New" w:hint="cs"/>
          <w:i/>
          <w:sz w:val="30"/>
          <w:szCs w:val="30"/>
          <w:cs/>
        </w:rPr>
        <w:t>ไม่สามารถยกเลิกข้อเสนอการให้ผลประโยชน์ดังกล่าวได้อีกต่อไป หรือเมื่อ</w:t>
      </w:r>
      <w:r w:rsidRPr="003A7E93">
        <w:rPr>
          <w:rFonts w:ascii="Angsana New" w:hAnsi="Angsana New" w:hint="cs"/>
          <w:sz w:val="30"/>
          <w:szCs w:val="30"/>
          <w:cs/>
        </w:rPr>
        <w:t>บริษัท</w:t>
      </w:r>
      <w:r w:rsidRPr="003A7E93">
        <w:rPr>
          <w:rFonts w:ascii="Angsana New" w:hAnsi="Angsana New" w:hint="cs"/>
          <w:i/>
          <w:sz w:val="30"/>
          <w:szCs w:val="30"/>
          <w:cs/>
        </w:rPr>
        <w:t xml:space="preserve">รับรู้ต้นทุนสำหรับการปรับโครงสร้าง หากระยะเวลาการจ่ายผลประโยชน์เกินกว่า </w:t>
      </w:r>
      <w:r w:rsidRPr="003A7E93">
        <w:rPr>
          <w:rFonts w:ascii="Angsana New" w:hAnsi="Angsana New" w:hint="cs"/>
          <w:iCs/>
          <w:sz w:val="30"/>
          <w:szCs w:val="30"/>
        </w:rPr>
        <w:t>12</w:t>
      </w:r>
      <w:r w:rsidRPr="003A7E93">
        <w:rPr>
          <w:rFonts w:ascii="Angsana New" w:hAnsi="Angsana New" w:hint="cs"/>
          <w:i/>
          <w:sz w:val="30"/>
          <w:szCs w:val="30"/>
        </w:rPr>
        <w:t xml:space="preserve"> </w:t>
      </w:r>
      <w:r w:rsidRPr="003A7E93">
        <w:rPr>
          <w:rFonts w:ascii="Angsana New" w:hAnsi="Angsana New" w:hint="cs"/>
          <w:i/>
          <w:sz w:val="30"/>
          <w:szCs w:val="30"/>
          <w:cs/>
        </w:rPr>
        <w:t>เดือนนับจากวันสิ้นรอบระยะเวลารายงาน ผลประโยชน์เมื่อเลิกจ้างจะถูกคิดลดกระแสเงินสด</w:t>
      </w:r>
    </w:p>
    <w:p w14:paraId="12A4606A" w14:textId="77777777" w:rsidR="00B811D5" w:rsidRPr="003A7E93" w:rsidRDefault="00B811D5" w:rsidP="005A2184">
      <w:pPr>
        <w:ind w:left="540"/>
        <w:jc w:val="thaiDistribute"/>
        <w:rPr>
          <w:rFonts w:ascii="Angsana New" w:hAnsi="Angsana New"/>
          <w:iCs/>
          <w:sz w:val="30"/>
          <w:szCs w:val="30"/>
        </w:rPr>
      </w:pPr>
    </w:p>
    <w:p w14:paraId="16A01955" w14:textId="6794FC98" w:rsidR="00B558B4" w:rsidRPr="00E3514F" w:rsidRDefault="00B558B4" w:rsidP="005A2184">
      <w:pPr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E3514F">
        <w:rPr>
          <w:rFonts w:ascii="Angsana New" w:hAnsi="Angsana New" w:hint="cs"/>
          <w:i/>
          <w:spacing w:val="-4"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E3514F">
        <w:rPr>
          <w:rFonts w:ascii="Angsana New" w:hAnsi="Angsana New" w:hint="cs"/>
          <w:i/>
          <w:spacing w:val="-4"/>
          <w:sz w:val="30"/>
          <w:szCs w:val="30"/>
        </w:rPr>
        <w:t xml:space="preserve"> </w:t>
      </w:r>
      <w:r w:rsidRPr="00E3514F">
        <w:rPr>
          <w:rFonts w:ascii="Angsana New" w:hAnsi="Angsana New" w:hint="cs"/>
          <w:i/>
          <w:spacing w:val="-4"/>
          <w:sz w:val="30"/>
          <w:szCs w:val="30"/>
          <w:cs/>
        </w:rPr>
        <w:t>หนี้สินรับรู้ด้วยมูลค่าที่คาดว่าจะจ่ายชำระ</w:t>
      </w:r>
      <w:r w:rsidRPr="00E3514F">
        <w:rPr>
          <w:rFonts w:ascii="Angsana New" w:hAnsi="Angsana New" w:hint="cs"/>
          <w:i/>
          <w:sz w:val="30"/>
          <w:szCs w:val="30"/>
          <w:cs/>
        </w:rPr>
        <w:t xml:space="preserve"> หาก</w:t>
      </w:r>
      <w:r w:rsidRPr="00E3514F">
        <w:rPr>
          <w:rFonts w:ascii="Angsana New" w:hAnsi="Angsana New" w:hint="cs"/>
          <w:sz w:val="30"/>
          <w:szCs w:val="30"/>
          <w:cs/>
        </w:rPr>
        <w:t>บริษัท</w:t>
      </w:r>
      <w:r w:rsidRPr="00E3514F">
        <w:rPr>
          <w:rFonts w:ascii="Angsana New" w:hAnsi="Angsana New" w:hint="cs"/>
          <w:i/>
          <w:sz w:val="30"/>
          <w:szCs w:val="30"/>
          <w:cs/>
        </w:rPr>
        <w:t>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59AB4CFA" w14:textId="1BB4F308" w:rsidR="00B558B4" w:rsidRPr="00B811D5" w:rsidRDefault="00B558B4" w:rsidP="00B811D5">
      <w:pPr>
        <w:rPr>
          <w:rFonts w:ascii="Angsana New" w:hAnsi="Angsana New"/>
          <w:sz w:val="30"/>
          <w:szCs w:val="30"/>
        </w:rPr>
      </w:pPr>
    </w:p>
    <w:p w14:paraId="7F490608" w14:textId="129B4A50" w:rsidR="00B558B4" w:rsidRPr="00AB4661" w:rsidRDefault="00B558B4" w:rsidP="006A01AF">
      <w:pPr>
        <w:pStyle w:val="Heading2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 w:hanging="540"/>
        <w:rPr>
          <w:rFonts w:ascii="Angsana New" w:hAnsi="Angsana New" w:cs="Angsana New"/>
          <w:i/>
          <w:iCs/>
          <w:sz w:val="30"/>
          <w:szCs w:val="30"/>
          <w:lang w:val="en-GB"/>
        </w:rPr>
      </w:pPr>
      <w:r w:rsidRPr="00AB4661">
        <w:rPr>
          <w:rFonts w:ascii="Angsana New" w:hAnsi="Angsana New" w:cs="Angsana New" w:hint="cs"/>
          <w:i/>
          <w:iCs/>
          <w:sz w:val="30"/>
          <w:szCs w:val="30"/>
          <w:cs/>
          <w:lang w:val="en-GB"/>
        </w:rPr>
        <w:t>การจ่ายโดยใช้หุ้นเป็นเกณฑ์</w:t>
      </w:r>
    </w:p>
    <w:p w14:paraId="66DDC3C2" w14:textId="64ABD24D" w:rsidR="00B558B4" w:rsidRPr="00B811D5" w:rsidRDefault="00B558B4" w:rsidP="00B558B4">
      <w:pPr>
        <w:rPr>
          <w:rFonts w:ascii="Angsana New" w:hAnsi="Angsana New"/>
          <w:sz w:val="30"/>
          <w:szCs w:val="30"/>
        </w:rPr>
      </w:pPr>
    </w:p>
    <w:p w14:paraId="5B457602" w14:textId="086F8A60" w:rsidR="00B558B4" w:rsidRPr="00347087" w:rsidRDefault="00696D4E" w:rsidP="00AB4661">
      <w:pPr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AB4661">
        <w:rPr>
          <w:rFonts w:ascii="Angsana New" w:hAnsi="Angsana New"/>
          <w:i/>
          <w:sz w:val="30"/>
          <w:szCs w:val="30"/>
          <w:cs/>
        </w:rPr>
        <w:t xml:space="preserve">มูลค่ายุติธรรมของสิทธิซื้อหุ้น ณ วันที่ให้สิทธิแก่พนักงาน </w:t>
      </w:r>
      <w:r w:rsidR="00F750DC">
        <w:rPr>
          <w:rFonts w:ascii="Angsana New" w:hAnsi="Angsana New" w:hint="cs"/>
          <w:i/>
          <w:sz w:val="30"/>
          <w:szCs w:val="30"/>
          <w:cs/>
        </w:rPr>
        <w:t>(</w:t>
      </w:r>
      <w:r w:rsidRPr="00AB4661">
        <w:rPr>
          <w:rFonts w:ascii="Angsana New" w:hAnsi="Angsana New"/>
          <w:i/>
          <w:sz w:val="30"/>
          <w:szCs w:val="30"/>
          <w:cs/>
        </w:rPr>
        <w:t>ชำระด้วยตราสารทุน</w:t>
      </w:r>
      <w:r w:rsidR="00F750DC">
        <w:rPr>
          <w:rFonts w:ascii="Angsana New" w:hAnsi="Angsana New" w:hint="cs"/>
          <w:i/>
          <w:sz w:val="30"/>
          <w:szCs w:val="30"/>
          <w:cs/>
        </w:rPr>
        <w:t>)</w:t>
      </w:r>
      <w:r w:rsidRPr="00AB4661">
        <w:rPr>
          <w:rFonts w:ascii="Angsana New" w:hAnsi="Angsana New"/>
          <w:i/>
          <w:sz w:val="30"/>
          <w:szCs w:val="30"/>
          <w:cs/>
        </w:rPr>
        <w:t xml:space="preserve"> รับรู้เป็นค่าใช้จ่ายพร้อม ๆ ไปกับการเพิ่มขึ้นในส่วนของผู้ถือหุ้น ตลอดระยะเวลาที่พนักงานสามารถเข้าใช้สิทธิได้อย่างไม่มีเงื่อนไข จำนวนที่รับรู้เป็นค่าใช้จ่ายจะถูกปรับปรุงเพื่อให้สะท้อนถึงจำนวนสิทธิซื้อหุ้นที่แท้จริงซึ่งเข้าเงื่อนไขการให้บริการที่เกี่ยวข้อง</w:t>
      </w:r>
      <w:r w:rsidRPr="00AB4661">
        <w:rPr>
          <w:rFonts w:ascii="Angsana New" w:hAnsi="Angsana New"/>
          <w:i/>
          <w:spacing w:val="2"/>
          <w:sz w:val="30"/>
          <w:szCs w:val="30"/>
          <w:cs/>
        </w:rPr>
        <w:t>และเงื่อนไขการได้รับสิทธิที่ไม่ใช่เงื่อนไขเรื่องตลาดทุน ซึ่งเป็นจำนวนที่เดิมเคยรับรู้ตามจำนวนสิทธิซื้อหุ้น</w:t>
      </w:r>
      <w:r w:rsidRPr="00AB4661">
        <w:rPr>
          <w:rFonts w:ascii="Angsana New" w:hAnsi="Angsana New"/>
          <w:i/>
          <w:sz w:val="30"/>
          <w:szCs w:val="30"/>
          <w:cs/>
        </w:rPr>
        <w:t>ที่</w:t>
      </w:r>
      <w:r w:rsidRPr="00AB4661">
        <w:rPr>
          <w:rFonts w:ascii="Angsana New" w:hAnsi="Angsana New"/>
          <w:i/>
          <w:sz w:val="30"/>
          <w:szCs w:val="30"/>
          <w:cs/>
        </w:rPr>
        <w:br/>
        <w:t>เข้าเงื่อนไขการให้บริการที่เกี่ยวข้องและเงื่อนไขการได้รับสิทธิที่ไม่ใช่เงื่อนไขเรื่องตลาดทุน ณ วันที่ได้รับสิทธิ  สำหรับเงื่อนไขการได้รับสิทธิที่ไม่ใช่เงื่อนไขการบริการหรือผลงาน มูลค่ายุติธรรมของสิทธิซื้อหุ้น ณ วันที่ให้สิทธิ</w:t>
      </w:r>
      <w:r w:rsidRPr="00347087">
        <w:rPr>
          <w:rFonts w:ascii="Angsana New" w:hAnsi="Angsana New"/>
          <w:i/>
          <w:spacing w:val="-6"/>
          <w:sz w:val="30"/>
          <w:szCs w:val="30"/>
          <w:cs/>
        </w:rPr>
        <w:t>จะถูกวัดค่าเพื่อให้สะท้อนถึงเงื่อนไขนั้นและไม่มีการปรับปรุงสำหรับผลต่างระหว่างจำนวนที่คาดไว้กับผลที่เกิดขึ้นจริง</w:t>
      </w:r>
    </w:p>
    <w:p w14:paraId="176A39B4" w14:textId="2C4EE220" w:rsidR="00AB4661" w:rsidRDefault="00AB4661" w:rsidP="00B811D5">
      <w:pPr>
        <w:rPr>
          <w:rFonts w:ascii="Angsana New" w:hAnsi="Angsana New"/>
          <w:sz w:val="30"/>
          <w:szCs w:val="30"/>
        </w:rPr>
      </w:pPr>
    </w:p>
    <w:p w14:paraId="6945C036" w14:textId="33EBC89C" w:rsidR="00B811D5" w:rsidRDefault="00B811D5" w:rsidP="00B811D5">
      <w:pPr>
        <w:rPr>
          <w:rFonts w:ascii="Angsana New" w:hAnsi="Angsana New"/>
          <w:sz w:val="30"/>
          <w:szCs w:val="30"/>
        </w:rPr>
      </w:pPr>
    </w:p>
    <w:p w14:paraId="777BDF36" w14:textId="77777777" w:rsidR="00B811D5" w:rsidRPr="00B811D5" w:rsidRDefault="00B811D5" w:rsidP="00B811D5">
      <w:pPr>
        <w:rPr>
          <w:rFonts w:ascii="Angsana New" w:hAnsi="Angsana New"/>
          <w:sz w:val="30"/>
          <w:szCs w:val="30"/>
        </w:rPr>
      </w:pPr>
    </w:p>
    <w:p w14:paraId="7C12ADD6" w14:textId="5688E6F5" w:rsidR="00BB225D" w:rsidRPr="006D5E07" w:rsidRDefault="00BB225D" w:rsidP="006A01AF">
      <w:pPr>
        <w:pStyle w:val="Heading2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 w:hanging="540"/>
        <w:rPr>
          <w:rFonts w:ascii="Angsana New" w:hAnsi="Angsana New" w:cs="Angsana New"/>
          <w:i/>
          <w:iCs/>
          <w:sz w:val="30"/>
          <w:szCs w:val="30"/>
          <w:cs/>
          <w:lang w:val="en-GB"/>
        </w:rPr>
      </w:pPr>
      <w:r w:rsidRPr="006D5E07">
        <w:rPr>
          <w:rFonts w:ascii="Angsana New" w:hAnsi="Angsana New" w:cs="Angsana New" w:hint="cs"/>
          <w:i/>
          <w:iCs/>
          <w:sz w:val="30"/>
          <w:szCs w:val="30"/>
          <w:cs/>
          <w:lang w:val="en-GB"/>
        </w:rPr>
        <w:lastRenderedPageBreak/>
        <w:t>ประมาณการหนี้สิน</w:t>
      </w:r>
    </w:p>
    <w:p w14:paraId="73A3EE3D" w14:textId="77777777" w:rsidR="00BB225D" w:rsidRPr="006D5E07" w:rsidRDefault="00BB225D" w:rsidP="000655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2F791F8" w14:textId="603C932B" w:rsidR="00F8215D" w:rsidRPr="006D5E07" w:rsidRDefault="00921146" w:rsidP="00EB6B3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D5E07">
        <w:rPr>
          <w:rFonts w:ascii="Angsana New" w:hAnsi="Angsana New" w:hint="cs"/>
          <w:sz w:val="30"/>
          <w:szCs w:val="30"/>
          <w:cs/>
        </w:rPr>
        <w:t>ประมาณการหนี้สินจะรับรู้ก็ต่อเมื่อบริษัทมีภาระผูกพันตามกฎหมายหรือภาระผูกพันจากการอนุมานที่เกิดขึ้น</w:t>
      </w:r>
      <w:r w:rsidR="00EA4115" w:rsidRPr="006D5E07">
        <w:rPr>
          <w:rFonts w:ascii="Angsana New" w:hAnsi="Angsana New" w:hint="cs"/>
          <w:sz w:val="30"/>
          <w:szCs w:val="30"/>
          <w:cs/>
        </w:rPr>
        <w:br/>
      </w:r>
      <w:r w:rsidRPr="006D5E07">
        <w:rPr>
          <w:rFonts w:ascii="Angsana New" w:hAnsi="Angsana New" w:hint="cs"/>
          <w:spacing w:val="-4"/>
          <w:sz w:val="30"/>
          <w:szCs w:val="30"/>
          <w:cs/>
        </w:rPr>
        <w:t xml:space="preserve">ในปัจจุบันอันเป็นผลมาจากเหตุการณ์ในอดีตซึ่งสามารถประมาณจำนวนของภาระผูกพันได้อย่างน่าเชื่อถือ </w:t>
      </w:r>
      <w:r w:rsidR="00696D4E" w:rsidRPr="006D5E07">
        <w:rPr>
          <w:rFonts w:ascii="Angsana New" w:hAnsi="Angsana New"/>
          <w:spacing w:val="-4"/>
          <w:sz w:val="30"/>
          <w:szCs w:val="30"/>
        </w:rPr>
        <w:br/>
      </w:r>
      <w:r w:rsidRPr="006D5E07">
        <w:rPr>
          <w:rFonts w:ascii="Angsana New" w:hAnsi="Angsana New" w:hint="cs"/>
          <w:spacing w:val="-4"/>
          <w:sz w:val="30"/>
          <w:szCs w:val="30"/>
          <w:cs/>
        </w:rPr>
        <w:t>และมีความ</w:t>
      </w:r>
      <w:r w:rsidRPr="006D5E07">
        <w:rPr>
          <w:rFonts w:ascii="Angsana New" w:hAnsi="Angsana New" w:hint="cs"/>
          <w:sz w:val="30"/>
          <w:szCs w:val="30"/>
          <w:cs/>
        </w:rPr>
        <w:t xml:space="preserve">เป็นไปได้ค่อนข้างแน่นอนว่าประโยชน์เชิงเศรษฐกิจจะต้องถูกจ่ายไปเพื่อชำระภาระผูกพันดังกล่าว  </w:t>
      </w:r>
      <w:r w:rsidRPr="006D5E07">
        <w:rPr>
          <w:rFonts w:ascii="Angsana New" w:hAnsi="Angsana New" w:hint="cs"/>
          <w:spacing w:val="4"/>
          <w:sz w:val="30"/>
          <w:szCs w:val="30"/>
          <w:cs/>
        </w:rPr>
        <w:t>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</w:t>
      </w:r>
      <w:r w:rsidRPr="006D5E07">
        <w:rPr>
          <w:rFonts w:ascii="Angsana New" w:hAnsi="Angsana New" w:hint="cs"/>
          <w:sz w:val="30"/>
          <w:szCs w:val="30"/>
          <w:cs/>
        </w:rPr>
        <w:t>ภาษีเงินได้ 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1EA7C205" w14:textId="77777777" w:rsidR="00F8215D" w:rsidRPr="00B811D5" w:rsidRDefault="00F8215D" w:rsidP="00F821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highlight w:val="cyan"/>
          <w:lang w:val="en-GB"/>
        </w:rPr>
      </w:pPr>
    </w:p>
    <w:p w14:paraId="24CAF516" w14:textId="77777777" w:rsidR="005904BD" w:rsidRPr="006D5E07" w:rsidRDefault="005904BD" w:rsidP="006A01AF">
      <w:pPr>
        <w:pStyle w:val="Heading2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 w:hanging="540"/>
        <w:rPr>
          <w:rFonts w:ascii="Angsana New" w:hAnsi="Angsana New" w:cs="Angsana New"/>
          <w:i/>
          <w:iCs/>
          <w:sz w:val="30"/>
          <w:szCs w:val="30"/>
          <w:lang w:val="en-GB"/>
        </w:rPr>
      </w:pPr>
      <w:r w:rsidRPr="006D5E07">
        <w:rPr>
          <w:rFonts w:ascii="Angsana New" w:hAnsi="Angsana New" w:cs="Angsana New" w:hint="cs"/>
          <w:i/>
          <w:iCs/>
          <w:sz w:val="30"/>
          <w:szCs w:val="30"/>
          <w:cs/>
          <w:lang w:val="en-GB"/>
        </w:rPr>
        <w:t>การวัดมูลค่ายุติธรรม</w:t>
      </w:r>
    </w:p>
    <w:p w14:paraId="19291A79" w14:textId="77777777" w:rsidR="005904BD" w:rsidRPr="006D5E07" w:rsidRDefault="005904BD" w:rsidP="005904BD">
      <w:pPr>
        <w:rPr>
          <w:rFonts w:ascii="Angsana New" w:hAnsi="Angsana New"/>
          <w:sz w:val="30"/>
          <w:szCs w:val="30"/>
        </w:rPr>
      </w:pPr>
    </w:p>
    <w:p w14:paraId="58E94063" w14:textId="77777777" w:rsidR="00EB6B3A" w:rsidRPr="006D5E07" w:rsidRDefault="00EB6B3A" w:rsidP="00EB6B3A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D5E07">
        <w:rPr>
          <w:rFonts w:ascii="Angsana New" w:hAnsi="Angsana New" w:hint="cs"/>
          <w:spacing w:val="-4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</w:t>
      </w:r>
      <w:r w:rsidRPr="006D5E07">
        <w:rPr>
          <w:rFonts w:ascii="Angsana New" w:hAnsi="Angsana New" w:hint="cs"/>
          <w:sz w:val="30"/>
          <w:szCs w:val="30"/>
          <w:cs/>
        </w:rPr>
        <w:t>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07580B28" w14:textId="77777777" w:rsidR="00EB6B3A" w:rsidRPr="00694869" w:rsidRDefault="00EB6B3A" w:rsidP="00EB6B3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="Angsana New" w:hAnsi="Angsana New"/>
          <w:sz w:val="30"/>
          <w:szCs w:val="30"/>
          <w:highlight w:val="cyan"/>
        </w:rPr>
      </w:pPr>
    </w:p>
    <w:p w14:paraId="7BA5B1DE" w14:textId="4D10D31B" w:rsidR="005904BD" w:rsidRPr="006D5E07" w:rsidRDefault="005904BD" w:rsidP="005904BD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6D5E07">
        <w:rPr>
          <w:rFonts w:ascii="Angsana New" w:hAnsi="Angsana New" w:hint="cs"/>
          <w:spacing w:val="6"/>
          <w:sz w:val="30"/>
          <w:szCs w:val="30"/>
          <w:cs/>
        </w:rPr>
        <w:t>การวัดมูลค่ายุติธรรมของสินทรัพย์หรือหนี้สิน</w:t>
      </w:r>
      <w:r w:rsidR="00150E24" w:rsidRPr="006D5E07">
        <w:rPr>
          <w:rFonts w:ascii="Angsana New" w:hAnsi="Angsana New" w:hint="cs"/>
          <w:spacing w:val="6"/>
          <w:sz w:val="30"/>
          <w:szCs w:val="30"/>
        </w:rPr>
        <w:t xml:space="preserve"> </w:t>
      </w:r>
      <w:r w:rsidRPr="006D5E07">
        <w:rPr>
          <w:rFonts w:ascii="Angsana New" w:hAnsi="Angsana New" w:hint="cs"/>
          <w:spacing w:val="6"/>
          <w:sz w:val="30"/>
          <w:szCs w:val="30"/>
          <w:cs/>
        </w:rPr>
        <w:t>บริษัทใช้ข้อมูลที่สามารถสังเกตได้ให้มากที่สุดเท่าที่จะทำได้</w:t>
      </w:r>
      <w:r w:rsidRPr="006D5E07">
        <w:rPr>
          <w:rFonts w:ascii="Angsana New" w:hAnsi="Angsana New" w:hint="cs"/>
          <w:sz w:val="30"/>
          <w:szCs w:val="30"/>
          <w:cs/>
        </w:rPr>
        <w:t xml:space="preserve">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6D5E07">
        <w:rPr>
          <w:rFonts w:ascii="Angsana New" w:hAnsi="Angsana New" w:hint="cs"/>
          <w:sz w:val="30"/>
          <w:szCs w:val="30"/>
        </w:rPr>
        <w:t xml:space="preserve"> </w:t>
      </w:r>
      <w:r w:rsidRPr="006D5E07">
        <w:rPr>
          <w:rFonts w:ascii="Angsana New" w:hAnsi="Angsana New" w:hint="cs"/>
          <w:sz w:val="30"/>
          <w:szCs w:val="30"/>
          <w:cs/>
        </w:rPr>
        <w:t>ดังนี้</w:t>
      </w:r>
    </w:p>
    <w:p w14:paraId="1EA59107" w14:textId="77777777" w:rsidR="00A86143" w:rsidRPr="006D5E07" w:rsidRDefault="00A86143" w:rsidP="005904BD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0B98B4A" w14:textId="77777777" w:rsidR="005904BD" w:rsidRPr="006D5E07" w:rsidRDefault="005904BD" w:rsidP="006A01AF">
      <w:pPr>
        <w:pStyle w:val="block"/>
        <w:numPr>
          <w:ilvl w:val="0"/>
          <w:numId w:val="18"/>
        </w:numPr>
        <w:spacing w:after="0" w:line="240" w:lineRule="atLeast"/>
        <w:ind w:left="900" w:right="-7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6D5E07">
        <w:rPr>
          <w:rFonts w:ascii="Angsana New" w:hAnsi="Angsana New" w:hint="cs"/>
          <w:sz w:val="30"/>
          <w:szCs w:val="30"/>
          <w:cs/>
          <w:lang w:val="en-US" w:bidi="th-TH"/>
        </w:rPr>
        <w:t xml:space="preserve">ข้อมูลระดับ </w:t>
      </w:r>
      <w:r w:rsidRPr="006D5E07">
        <w:rPr>
          <w:rFonts w:ascii="Angsana New" w:hAnsi="Angsana New" w:hint="cs"/>
          <w:sz w:val="30"/>
          <w:szCs w:val="30"/>
          <w:lang w:val="en-US" w:bidi="th-TH"/>
        </w:rPr>
        <w:t xml:space="preserve">1  </w:t>
      </w:r>
      <w:r w:rsidRPr="006D5E07">
        <w:rPr>
          <w:rFonts w:ascii="Angsana New" w:hAnsi="Angsana New" w:hint="cs"/>
          <w:sz w:val="30"/>
          <w:szCs w:val="30"/>
          <w:cs/>
          <w:lang w:val="en-US"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7921763D" w14:textId="0DBFC797" w:rsidR="005904BD" w:rsidRPr="006D5E07" w:rsidRDefault="005904BD" w:rsidP="006A01AF">
      <w:pPr>
        <w:pStyle w:val="block"/>
        <w:numPr>
          <w:ilvl w:val="0"/>
          <w:numId w:val="18"/>
        </w:numPr>
        <w:spacing w:after="0" w:line="240" w:lineRule="atLeast"/>
        <w:ind w:left="900" w:right="-7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5F3342">
        <w:rPr>
          <w:rFonts w:ascii="Angsana New" w:hAnsi="Angsana New" w:hint="cs"/>
          <w:spacing w:val="-4"/>
          <w:sz w:val="30"/>
          <w:szCs w:val="30"/>
          <w:cs/>
          <w:lang w:val="en-US" w:bidi="th-TH"/>
        </w:rPr>
        <w:t>ข้อมูลระดับ</w:t>
      </w:r>
      <w:r w:rsidRPr="005F3342">
        <w:rPr>
          <w:rFonts w:ascii="Angsana New" w:hAnsi="Angsana New" w:hint="cs"/>
          <w:spacing w:val="-4"/>
          <w:sz w:val="30"/>
          <w:szCs w:val="30"/>
          <w:lang w:val="en-US" w:bidi="th-TH"/>
        </w:rPr>
        <w:t xml:space="preserve"> 2  </w:t>
      </w:r>
      <w:r w:rsidRPr="005F3342">
        <w:rPr>
          <w:rFonts w:ascii="Angsana New" w:hAnsi="Angsana New" w:hint="cs"/>
          <w:spacing w:val="-4"/>
          <w:sz w:val="30"/>
          <w:szCs w:val="30"/>
          <w:cs/>
          <w:lang w:val="en-US" w:bidi="th-TH"/>
        </w:rPr>
        <w:t>เป็นข้อมูลอื่นที่สังเกตได้โดยตรงหรือโดยอ้อมสำหรับสินทรัพย์นั้นหรือหนี้สินนั้นนอกเหนือจาก</w:t>
      </w:r>
      <w:r w:rsidRPr="006D5E07">
        <w:rPr>
          <w:rFonts w:ascii="Angsana New" w:hAnsi="Angsana New" w:hint="cs"/>
          <w:sz w:val="30"/>
          <w:szCs w:val="30"/>
          <w:cs/>
          <w:lang w:val="en-US" w:bidi="th-TH"/>
        </w:rPr>
        <w:t xml:space="preserve">ราคาเสนอซื้อขายซึ่งรวมอยู่ในข้อมูลระดับ </w:t>
      </w:r>
      <w:r w:rsidR="00A6632D">
        <w:rPr>
          <w:rFonts w:ascii="Angsana New" w:hAnsi="Angsana New"/>
          <w:sz w:val="30"/>
          <w:szCs w:val="30"/>
          <w:lang w:val="en-US" w:bidi="th-TH"/>
        </w:rPr>
        <w:t>1</w:t>
      </w:r>
    </w:p>
    <w:p w14:paraId="13C1F2A1" w14:textId="77777777" w:rsidR="005904BD" w:rsidRPr="006D5E07" w:rsidRDefault="005904BD" w:rsidP="006A01AF">
      <w:pPr>
        <w:pStyle w:val="block"/>
        <w:numPr>
          <w:ilvl w:val="0"/>
          <w:numId w:val="18"/>
        </w:numPr>
        <w:spacing w:after="0" w:line="240" w:lineRule="atLeast"/>
        <w:ind w:left="900" w:right="-7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6D5E07">
        <w:rPr>
          <w:rFonts w:ascii="Angsana New" w:hAnsi="Angsana New" w:hint="cs"/>
          <w:sz w:val="30"/>
          <w:szCs w:val="30"/>
          <w:cs/>
          <w:lang w:val="en-US" w:bidi="th-TH"/>
        </w:rPr>
        <w:t>ข้อมูลระดับ</w:t>
      </w:r>
      <w:r w:rsidRPr="006D5E07">
        <w:rPr>
          <w:rFonts w:ascii="Angsana New" w:hAnsi="Angsana New" w:hint="cs"/>
          <w:sz w:val="30"/>
          <w:szCs w:val="30"/>
          <w:lang w:val="en-US" w:bidi="th-TH"/>
        </w:rPr>
        <w:t xml:space="preserve"> 3  </w:t>
      </w:r>
      <w:r w:rsidRPr="006D5E07">
        <w:rPr>
          <w:rFonts w:ascii="Angsana New" w:hAnsi="Angsana New" w:hint="cs"/>
          <w:sz w:val="30"/>
          <w:szCs w:val="30"/>
          <w:cs/>
          <w:lang w:val="en-US"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1285D6B2" w14:textId="0897E347" w:rsidR="005904BD" w:rsidRPr="006D5E07" w:rsidRDefault="005904BD" w:rsidP="00C568D2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45F6DADB" w14:textId="7F7765AE" w:rsidR="00C568D2" w:rsidRPr="006D5E07" w:rsidRDefault="00C568D2" w:rsidP="00C568D2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6D5E07" w:rsidDel="001A6CC8">
        <w:rPr>
          <w:rFonts w:ascii="Angsana New" w:hAnsi="Angsana New" w:hint="cs"/>
          <w:sz w:val="30"/>
          <w:szCs w:val="30"/>
          <w:cs/>
          <w:lang w:val="en-US"/>
        </w:rPr>
        <w:t>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0999AF93" w14:textId="77777777" w:rsidR="00C568D2" w:rsidRPr="006D5E07" w:rsidRDefault="00C568D2" w:rsidP="00C568D2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338A13BA" w14:textId="0077609D" w:rsidR="005904BD" w:rsidRPr="006D5E07" w:rsidRDefault="00C568D2" w:rsidP="00C568D2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6D5E07" w:rsidDel="001A6CC8">
        <w:rPr>
          <w:rFonts w:ascii="Angsana New" w:hAnsi="Angsana New" w:hint="cs"/>
          <w:sz w:val="30"/>
          <w:szCs w:val="30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 w:rsidRPr="006D5E07">
        <w:rPr>
          <w:rFonts w:ascii="Angsana New" w:hAnsi="Angsana New"/>
          <w:sz w:val="30"/>
          <w:szCs w:val="30"/>
        </w:rPr>
        <w:t xml:space="preserve"> </w:t>
      </w:r>
      <w:r w:rsidRPr="006D5E07" w:rsidDel="001A6CC8">
        <w:rPr>
          <w:rFonts w:ascii="Angsana New" w:hAnsi="Angsana New" w:hint="cs"/>
          <w:sz w:val="30"/>
          <w:szCs w:val="30"/>
          <w:cs/>
        </w:rPr>
        <w:t xml:space="preserve">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  </w:t>
      </w:r>
    </w:p>
    <w:p w14:paraId="22788C12" w14:textId="1762C032" w:rsidR="00C568D2" w:rsidRDefault="00C568D2" w:rsidP="00015E7A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4273FCCE" w14:textId="76B63EFA" w:rsidR="00B811D5" w:rsidRDefault="00B811D5" w:rsidP="00015E7A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489AFC59" w14:textId="7CCFC229" w:rsidR="00B811D5" w:rsidRDefault="00B811D5" w:rsidP="00015E7A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4958AB4F" w14:textId="77777777" w:rsidR="00B811D5" w:rsidRPr="00015E7A" w:rsidRDefault="00B811D5" w:rsidP="00015E7A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cs/>
          <w:lang w:val="en-US"/>
        </w:rPr>
      </w:pPr>
    </w:p>
    <w:p w14:paraId="2DD13569" w14:textId="4DFAD14A" w:rsidR="00212DAD" w:rsidRDefault="00C568D2" w:rsidP="00C568D2">
      <w:pPr>
        <w:pStyle w:val="BodyText"/>
        <w:tabs>
          <w:tab w:val="clear" w:pos="454"/>
        </w:tabs>
        <w:spacing w:after="0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A6632D" w:rsidDel="001A6CC8">
        <w:rPr>
          <w:rFonts w:ascii="Angsana New" w:hAnsi="Angsana New" w:hint="cs"/>
          <w:color w:val="000000"/>
          <w:spacing w:val="2"/>
          <w:sz w:val="30"/>
          <w:szCs w:val="30"/>
          <w:cs/>
        </w:rPr>
        <w:lastRenderedPageBreak/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</w:t>
      </w:r>
      <w:r w:rsidRPr="006D5E07" w:rsidDel="001A6CC8">
        <w:rPr>
          <w:rFonts w:ascii="Angsana New" w:hAnsi="Angsana New" w:hint="cs"/>
          <w:color w:val="000000"/>
          <w:sz w:val="30"/>
          <w:szCs w:val="30"/>
          <w:cs/>
        </w:rPr>
        <w:t>ทำรายการ เช่น มูลค่ายุติธรรมของผลตอบแทนที่ให้หรือได้รับ หากบริษัทพิจารณาว่ามูลค่ายุติธรรมของเครื่อง</w:t>
      </w:r>
      <w:r w:rsidR="00A6632D">
        <w:rPr>
          <w:rFonts w:ascii="Angsana New" w:hAnsi="Angsana New" w:hint="cs"/>
          <w:color w:val="000000"/>
          <w:sz w:val="30"/>
          <w:szCs w:val="30"/>
          <w:cs/>
        </w:rPr>
        <w:t>มือ</w:t>
      </w:r>
      <w:r w:rsidRPr="006D5E07" w:rsidDel="001A6CC8">
        <w:rPr>
          <w:rFonts w:ascii="Angsana New" w:hAnsi="Angsana New" w:hint="cs"/>
          <w:color w:val="000000"/>
          <w:sz w:val="30"/>
          <w:szCs w:val="30"/>
          <w:cs/>
        </w:rPr>
        <w:t>ทางการเงิน ณ วันที่รับรู้รายการเมื่อเริ่มแรกแตกต่างจากราคาของการทำรายการ ทำให้เครื่องมือทางการเงินวัดมูลค่า</w:t>
      </w:r>
    </w:p>
    <w:p w14:paraId="590BF1B5" w14:textId="54FE082D" w:rsidR="00C568D2" w:rsidRDefault="00C568D2" w:rsidP="00C568D2">
      <w:pPr>
        <w:pStyle w:val="BodyText"/>
        <w:tabs>
          <w:tab w:val="clear" w:pos="454"/>
        </w:tabs>
        <w:spacing w:after="0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6D5E07" w:rsidDel="001A6CC8">
        <w:rPr>
          <w:rFonts w:ascii="Angsana New" w:hAnsi="Angsana New" w:hint="cs"/>
          <w:color w:val="000000"/>
          <w:sz w:val="30"/>
          <w:szCs w:val="30"/>
          <w:cs/>
        </w:rPr>
        <w:t xml:space="preserve">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วันที่รับรู้รายการเมื่อเริ่มแรกและราคาของการทำรายการและรับรู้ในกำไรหรือขาดทุนทันที เว้นแต่มูลค่ายุติธรรมที่ได้มาถูกจัดลำดับชั้นการวัดมูลค่ายุติธรรมอยู่ในระดับที่ </w:t>
      </w:r>
      <w:r w:rsidRPr="006D5E07" w:rsidDel="001A6CC8">
        <w:rPr>
          <w:rFonts w:ascii="Angsana New" w:hAnsi="Angsana New" w:hint="cs"/>
          <w:color w:val="000000"/>
          <w:sz w:val="30"/>
          <w:szCs w:val="30"/>
        </w:rPr>
        <w:t>3</w:t>
      </w:r>
      <w:r w:rsidRPr="006D5E07" w:rsidDel="001A6CC8">
        <w:rPr>
          <w:rFonts w:ascii="Angsana New" w:hAnsi="Angsana New" w:hint="cs"/>
          <w:color w:val="000000"/>
          <w:sz w:val="30"/>
          <w:szCs w:val="30"/>
          <w:cs/>
        </w:rPr>
        <w:t xml:space="preserve"> ผลต่างดังกล่าวจ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</w:p>
    <w:p w14:paraId="308C92EC" w14:textId="77777777" w:rsidR="002771D1" w:rsidRPr="006D5E07" w:rsidRDefault="002771D1" w:rsidP="00C568D2">
      <w:pPr>
        <w:pStyle w:val="BodyText"/>
        <w:tabs>
          <w:tab w:val="clear" w:pos="454"/>
        </w:tabs>
        <w:spacing w:after="0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636275CC" w14:textId="29A3A044" w:rsidR="00D514BC" w:rsidRPr="004B2E05" w:rsidRDefault="00D514BC" w:rsidP="006A01AF">
      <w:pPr>
        <w:pStyle w:val="Heading2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 w:hanging="540"/>
        <w:rPr>
          <w:rFonts w:ascii="Angsana New" w:hAnsi="Angsana New" w:cs="Angsana New"/>
          <w:i/>
          <w:iCs/>
          <w:sz w:val="30"/>
          <w:szCs w:val="30"/>
          <w:lang w:val="en-GB"/>
        </w:rPr>
      </w:pPr>
      <w:r w:rsidRPr="004B2E05">
        <w:rPr>
          <w:rFonts w:ascii="Angsana New" w:hAnsi="Angsana New" w:cs="Angsana New" w:hint="cs"/>
          <w:i/>
          <w:iCs/>
          <w:sz w:val="30"/>
          <w:szCs w:val="30"/>
          <w:cs/>
          <w:lang w:val="en-GB"/>
        </w:rPr>
        <w:t>รายได้</w:t>
      </w:r>
      <w:r w:rsidR="00C568D2" w:rsidRPr="004B2E05">
        <w:rPr>
          <w:rFonts w:ascii="Angsana New" w:hAnsi="Angsana New" w:cs="Angsana New" w:hint="cs"/>
          <w:i/>
          <w:iCs/>
          <w:sz w:val="30"/>
          <w:szCs w:val="30"/>
          <w:cs/>
        </w:rPr>
        <w:t>จากสัญญาที่ทำกับลูกค้า</w:t>
      </w:r>
    </w:p>
    <w:p w14:paraId="534DF856" w14:textId="77777777" w:rsidR="00BA3F3E" w:rsidRPr="004B2E05" w:rsidRDefault="00BA3F3E" w:rsidP="00AB231A">
      <w:pPr>
        <w:tabs>
          <w:tab w:val="clear" w:pos="680"/>
          <w:tab w:val="left" w:pos="540"/>
        </w:tabs>
        <w:ind w:right="72"/>
        <w:jc w:val="thaiDistribute"/>
        <w:rPr>
          <w:rFonts w:ascii="Angsana New" w:hAnsi="Angsana New"/>
          <w:sz w:val="30"/>
          <w:szCs w:val="30"/>
        </w:rPr>
      </w:pPr>
    </w:p>
    <w:p w14:paraId="1A0B160C" w14:textId="3ADA3C16" w:rsidR="00E813CF" w:rsidRPr="004B2E05" w:rsidRDefault="00E813CF" w:rsidP="006A01AF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240" w:lineRule="auto"/>
        <w:ind w:left="810" w:hanging="243"/>
        <w:jc w:val="thaiDistribute"/>
        <w:rPr>
          <w:rFonts w:ascii="Angsana New" w:hAnsi="Angsana New"/>
          <w:i/>
          <w:iCs/>
          <w:sz w:val="30"/>
          <w:szCs w:val="30"/>
        </w:rPr>
      </w:pPr>
      <w:r w:rsidRPr="004B2E05">
        <w:rPr>
          <w:rFonts w:ascii="Angsana New" w:hAnsi="Angsana New"/>
          <w:i/>
          <w:iCs/>
          <w:sz w:val="30"/>
          <w:szCs w:val="30"/>
        </w:rPr>
        <w:t xml:space="preserve"> </w:t>
      </w:r>
      <w:r w:rsidRPr="004B2E05">
        <w:rPr>
          <w:rFonts w:ascii="Angsana New" w:hAnsi="Angsana New" w:hint="cs"/>
          <w:i/>
          <w:iCs/>
          <w:sz w:val="30"/>
          <w:szCs w:val="30"/>
          <w:cs/>
        </w:rPr>
        <w:t>การรับรู้รายได้</w:t>
      </w:r>
    </w:p>
    <w:p w14:paraId="613FDFD9" w14:textId="77777777" w:rsidR="004B2E05" w:rsidRPr="004B2E05" w:rsidRDefault="004B2E05" w:rsidP="004B2E0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240" w:lineRule="auto"/>
        <w:ind w:left="810"/>
        <w:jc w:val="thaiDistribute"/>
        <w:rPr>
          <w:rFonts w:ascii="Angsana New" w:hAnsi="Angsana New"/>
          <w:i/>
          <w:iCs/>
          <w:sz w:val="30"/>
          <w:szCs w:val="30"/>
          <w:cs/>
        </w:rPr>
      </w:pPr>
    </w:p>
    <w:p w14:paraId="58C11DF7" w14:textId="0F21AF27" w:rsidR="009C54D1" w:rsidRDefault="007D450E" w:rsidP="00ED6B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/>
        <w:jc w:val="thaiDistribute"/>
        <w:rPr>
          <w:rFonts w:ascii="Angsana New" w:hAnsi="Angsana New"/>
          <w:sz w:val="30"/>
          <w:szCs w:val="30"/>
        </w:rPr>
      </w:pPr>
      <w:r w:rsidRPr="004B2E05">
        <w:rPr>
          <w:rFonts w:ascii="Angsana New" w:hAnsi="Angsana New" w:hint="cs"/>
          <w:spacing w:val="-2"/>
          <w:sz w:val="30"/>
          <w:szCs w:val="30"/>
          <w:cs/>
        </w:rPr>
        <w:t>รายได้รับรู้เมื่อลูกค้ามีอำนาจควบคุมในสินค้าด้วยจำนวนเงินที่สะท้อนถึงสิ่งตอบแทนที่บริษัทคาดว่า</w:t>
      </w:r>
      <w:r w:rsidRPr="004B2E05">
        <w:rPr>
          <w:rFonts w:ascii="Angsana New" w:hAnsi="Angsana New" w:hint="cs"/>
          <w:sz w:val="30"/>
          <w:szCs w:val="30"/>
          <w:cs/>
        </w:rPr>
        <w:t xml:space="preserve">จะมีสิทธิได้รับซึ่งไม่รวมจำนวนเงินที่เก็บแทนบุคคลที่สาม </w:t>
      </w:r>
      <w:r w:rsidR="00E813CF" w:rsidRPr="004B2E05">
        <w:rPr>
          <w:rFonts w:ascii="Angsana New" w:hAnsi="Angsana New" w:hint="cs"/>
          <w:sz w:val="30"/>
          <w:szCs w:val="30"/>
          <w:cs/>
        </w:rPr>
        <w:t>รายได้ที่รับรู้ไม่รวม</w:t>
      </w:r>
      <w:r w:rsidRPr="004B2E05">
        <w:rPr>
          <w:rFonts w:ascii="Angsana New" w:hAnsi="Angsana New" w:hint="cs"/>
          <w:sz w:val="30"/>
          <w:szCs w:val="30"/>
          <w:cs/>
        </w:rPr>
        <w:t>ภาษีมูลค่าเพิ่มและแสดงสุทธิจากส่วนลดการค้าและส่วนลด</w:t>
      </w:r>
      <w:r w:rsidR="009C54D1">
        <w:rPr>
          <w:rFonts w:ascii="Angsana New" w:hAnsi="Angsana New" w:hint="cs"/>
          <w:sz w:val="30"/>
          <w:szCs w:val="30"/>
          <w:cs/>
        </w:rPr>
        <w:t>การขาย</w:t>
      </w:r>
      <w:r w:rsidRPr="004B2E05">
        <w:rPr>
          <w:rFonts w:ascii="Angsana New" w:hAnsi="Angsana New" w:hint="cs"/>
          <w:sz w:val="30"/>
          <w:szCs w:val="30"/>
        </w:rPr>
        <w:t xml:space="preserve"> </w:t>
      </w:r>
    </w:p>
    <w:p w14:paraId="5FF8A8CC" w14:textId="77777777" w:rsidR="00ED6B15" w:rsidRDefault="00ED6B15" w:rsidP="00ED6B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/>
        <w:jc w:val="thaiDistribute"/>
        <w:rPr>
          <w:rFonts w:ascii="Angsana New" w:hAnsi="Angsana New"/>
          <w:sz w:val="30"/>
          <w:szCs w:val="30"/>
        </w:rPr>
      </w:pPr>
    </w:p>
    <w:p w14:paraId="046CB0F3" w14:textId="77777777" w:rsidR="009C54D1" w:rsidRPr="0065789E" w:rsidRDefault="009C54D1" w:rsidP="009C54D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851"/>
        <w:jc w:val="thaiDistribute"/>
        <w:rPr>
          <w:rFonts w:ascii="Angsana New" w:hAnsi="Angsana New"/>
          <w:sz w:val="30"/>
          <w:szCs w:val="30"/>
        </w:rPr>
      </w:pPr>
      <w:r w:rsidRPr="00E515E6">
        <w:rPr>
          <w:rFonts w:ascii="Angsana New" w:hAnsi="Angsana New" w:hint="cs"/>
          <w:spacing w:val="4"/>
          <w:sz w:val="30"/>
          <w:szCs w:val="30"/>
          <w:cs/>
        </w:rPr>
        <w:t>ส่วนลดการขายจะรับรู้โดยการหักจากยอดขายตามจำนวนที่คาดว่าจะให้จนถึงวันสิ้นรอบระยะเวลาบัญชี</w:t>
      </w:r>
      <w:r w:rsidRPr="0065789E">
        <w:rPr>
          <w:rFonts w:ascii="Angsana New" w:hAnsi="Angsana New" w:hint="cs"/>
          <w:sz w:val="30"/>
          <w:szCs w:val="30"/>
          <w:cs/>
        </w:rPr>
        <w:t>ตามสัญญาที่ทำกับลูกค้าที่เกี่ยวข้องแต่ละราย ส่วนลดการขายจะถูกรับรู้ตลอดทั้งปีตามประมาณการของยอดซื้อที่เป็นไปตามความสามารถของลูกค้าตามเงื่อนไขในสัญญา</w:t>
      </w:r>
    </w:p>
    <w:p w14:paraId="117B3B52" w14:textId="3F9F8178" w:rsidR="00E813CF" w:rsidRPr="004B2E05" w:rsidRDefault="00E813CF" w:rsidP="00E813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/>
        <w:jc w:val="thaiDistribute"/>
        <w:rPr>
          <w:rFonts w:ascii="Angsana New" w:hAnsi="Angsana New"/>
          <w:sz w:val="30"/>
          <w:szCs w:val="30"/>
        </w:rPr>
      </w:pPr>
    </w:p>
    <w:p w14:paraId="26EDC3F3" w14:textId="186BCE9C" w:rsidR="00E813CF" w:rsidRDefault="00E813CF" w:rsidP="00E813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/>
        <w:jc w:val="thaiDistribute"/>
        <w:rPr>
          <w:rFonts w:ascii="Angsana New" w:hAnsi="Angsana New"/>
          <w:sz w:val="30"/>
          <w:szCs w:val="30"/>
        </w:rPr>
      </w:pPr>
      <w:r w:rsidRPr="004B2E05">
        <w:rPr>
          <w:rFonts w:ascii="Angsana New" w:hAnsi="Angsana New" w:hint="cs"/>
          <w:sz w:val="30"/>
          <w:szCs w:val="30"/>
          <w:cs/>
        </w:rPr>
        <w:t>รายได้จากการขายสินค้ารับรู้ ณ วันที่มีการส่งมอบสินค้าให้กับลูกค้า</w:t>
      </w:r>
      <w:r w:rsidRPr="004B2E05">
        <w:rPr>
          <w:rFonts w:ascii="Angsana New" w:hAnsi="Angsana New" w:hint="cs"/>
          <w:sz w:val="30"/>
          <w:szCs w:val="30"/>
        </w:rPr>
        <w:t xml:space="preserve"> </w:t>
      </w:r>
      <w:r w:rsidRPr="004B2E05">
        <w:rPr>
          <w:rFonts w:ascii="Angsana New" w:hAnsi="Angsana New" w:hint="cs"/>
          <w:sz w:val="30"/>
          <w:szCs w:val="30"/>
          <w:cs/>
        </w:rPr>
        <w:t>สำหรับการขายที่ให้สิทธิลูกค้าในการคืนสินค้า บริษัททำการประมาณการรับคืนสินค้าจากข้อมูลอัตราการคืนสินค้าในอดีตและจะไม่รับรู้</w:t>
      </w:r>
      <w:r w:rsidR="00C66C94" w:rsidRPr="00C66C94">
        <w:rPr>
          <w:rFonts w:ascii="Angsana New" w:hAnsi="Angsana New"/>
          <w:sz w:val="30"/>
          <w:szCs w:val="30"/>
          <w:cs/>
        </w:rPr>
        <w:t>รายได้และต้นทุนขายสำหรับสินค้าที่คาดว่าจะได้รับคืน</w:t>
      </w:r>
    </w:p>
    <w:p w14:paraId="7AE1F708" w14:textId="77777777" w:rsidR="00C66C94" w:rsidRPr="00C66C94" w:rsidRDefault="00C66C94" w:rsidP="00E813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/>
        <w:jc w:val="thaiDistribute"/>
        <w:rPr>
          <w:rFonts w:ascii="Angsana New" w:hAnsi="Angsana New"/>
          <w:sz w:val="30"/>
          <w:szCs w:val="30"/>
        </w:rPr>
      </w:pPr>
    </w:p>
    <w:p w14:paraId="72DE7BE0" w14:textId="6A7B6916" w:rsidR="00E813CF" w:rsidRPr="00F24631" w:rsidRDefault="00E813CF" w:rsidP="006A01AF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hanging="270"/>
        <w:jc w:val="thaiDistribute"/>
        <w:rPr>
          <w:rFonts w:ascii="Angsana New" w:hAnsi="Angsana New"/>
          <w:i/>
          <w:iCs/>
          <w:sz w:val="30"/>
          <w:szCs w:val="30"/>
        </w:rPr>
      </w:pPr>
      <w:r w:rsidRPr="00F24631">
        <w:rPr>
          <w:rFonts w:ascii="Angsana New" w:hAnsi="Angsana New" w:hint="cs"/>
          <w:i/>
          <w:iCs/>
          <w:sz w:val="30"/>
          <w:szCs w:val="30"/>
          <w:cs/>
        </w:rPr>
        <w:t xml:space="preserve">ยอดคงเหลือของสัญญา </w:t>
      </w:r>
    </w:p>
    <w:p w14:paraId="1B7B685B" w14:textId="77777777" w:rsidR="004B2E05" w:rsidRPr="00F24631" w:rsidRDefault="004B2E05" w:rsidP="004B2E0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="Angsana New" w:hAnsi="Angsana New"/>
          <w:i/>
          <w:iCs/>
          <w:sz w:val="30"/>
          <w:szCs w:val="30"/>
          <w:cs/>
        </w:rPr>
      </w:pPr>
    </w:p>
    <w:p w14:paraId="5C433051" w14:textId="389DA169" w:rsidR="00E813CF" w:rsidRPr="00F24631" w:rsidRDefault="00E813CF" w:rsidP="00E813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0"/>
        <w:jc w:val="thaiDistribute"/>
        <w:rPr>
          <w:rFonts w:ascii="Angsana New" w:hAnsi="Angsana New"/>
          <w:sz w:val="30"/>
          <w:szCs w:val="30"/>
        </w:rPr>
      </w:pPr>
      <w:r w:rsidRPr="00F24631">
        <w:rPr>
          <w:rFonts w:ascii="Angsana New" w:hAnsi="Angsana New" w:hint="cs"/>
          <w:sz w:val="30"/>
          <w:szCs w:val="30"/>
          <w:cs/>
        </w:rPr>
        <w:t>สินทรัพย์ที่เกิดจากสัญญารับรู้เมื่อบริษัทรับรู้รายได้ก่อนที่จะมีสิทธิที่ปราศจากเงื่อนไขในการได้รับสิ่งตอบแทน สินทรัพย์ที่เกิดจากสัญญาวัดมูลค่าด้วยมูลค่าของสิ่งตอบแทนที่บริษัทคาดว่าจะได้รับหักค่าเผื่อผลขาดทุน</w:t>
      </w:r>
      <w:r w:rsidR="00586D3D" w:rsidRPr="00F24631">
        <w:rPr>
          <w:rFonts w:ascii="Angsana New" w:hAnsi="Angsana New"/>
          <w:sz w:val="30"/>
          <w:szCs w:val="30"/>
        </w:rPr>
        <w:br/>
      </w:r>
      <w:r w:rsidRPr="00F24631">
        <w:rPr>
          <w:rFonts w:ascii="Angsana New" w:hAnsi="Angsana New" w:hint="cs"/>
          <w:spacing w:val="4"/>
          <w:sz w:val="30"/>
          <w:szCs w:val="30"/>
          <w:cs/>
        </w:rPr>
        <w:t>ด้านเครดิตที่คาดว่าจะเกิดขึ้น สินทรัพย์ที่เกิดจากสัญญาจะถูกจัดประเภทเป็นลูกหนี้การค้าเมื่อบริษัทมีสิทธิ</w:t>
      </w:r>
      <w:r w:rsidRPr="00F24631">
        <w:rPr>
          <w:rFonts w:ascii="Angsana New" w:hAnsi="Angsana New" w:hint="cs"/>
          <w:sz w:val="30"/>
          <w:szCs w:val="30"/>
          <w:cs/>
        </w:rPr>
        <w:t>ที่ปราศจากเงื่อนไขในการได้รับสิ่งตอบแทน</w:t>
      </w:r>
    </w:p>
    <w:p w14:paraId="18A17BA7" w14:textId="77777777" w:rsidR="00E813CF" w:rsidRPr="00F24631" w:rsidRDefault="00E813CF" w:rsidP="00E813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both"/>
        <w:rPr>
          <w:rFonts w:ascii="Angsana New" w:hAnsi="Angsana New"/>
          <w:sz w:val="30"/>
          <w:szCs w:val="30"/>
        </w:rPr>
      </w:pPr>
    </w:p>
    <w:p w14:paraId="4C4F0A32" w14:textId="67D7E5FB" w:rsidR="006B36A2" w:rsidRDefault="00E813CF" w:rsidP="00ED6B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0"/>
        <w:jc w:val="thaiDistribute"/>
        <w:rPr>
          <w:rFonts w:ascii="Angsana New" w:hAnsi="Angsana New"/>
          <w:sz w:val="30"/>
          <w:szCs w:val="30"/>
        </w:rPr>
      </w:pPr>
      <w:r w:rsidRPr="00F24631">
        <w:rPr>
          <w:rFonts w:ascii="Angsana New" w:hAnsi="Angsana New" w:hint="cs"/>
          <w:sz w:val="30"/>
          <w:szCs w:val="30"/>
          <w:cs/>
        </w:rPr>
        <w:lastRenderedPageBreak/>
        <w:t>หนี้สินที่เกิดจากสัญญาเป็นภาระผูกพันที่จะต้องโอนสินค้า</w:t>
      </w:r>
      <w:r w:rsidR="00F24631" w:rsidRPr="00F24631">
        <w:rPr>
          <w:rFonts w:ascii="Angsana New" w:hAnsi="Angsana New" w:hint="cs"/>
          <w:sz w:val="30"/>
          <w:szCs w:val="30"/>
          <w:cs/>
        </w:rPr>
        <w:t>หรือบริการ</w:t>
      </w:r>
      <w:r w:rsidRPr="00F24631">
        <w:rPr>
          <w:rFonts w:ascii="Angsana New" w:hAnsi="Angsana New" w:hint="cs"/>
          <w:sz w:val="30"/>
          <w:szCs w:val="30"/>
          <w:cs/>
        </w:rPr>
        <w:t>ให้กับลูกค้า หนี้สินที่เกิดจากสัญญารับรู้เมื่อบริษัทได้รับชำระหรือมีสิทธิที่ปราศจากเงื่อนไขในการได้รับสิ่งตอบแทนที่เรียกคืนไม่ได้จากลูกค้า</w:t>
      </w:r>
      <w:r w:rsidR="00F24631" w:rsidRPr="00F24631">
        <w:rPr>
          <w:rFonts w:ascii="Angsana New" w:hAnsi="Angsana New" w:hint="cs"/>
          <w:sz w:val="30"/>
          <w:szCs w:val="30"/>
          <w:cs/>
        </w:rPr>
        <w:t xml:space="preserve"> </w:t>
      </w:r>
      <w:r w:rsidRPr="00F24631">
        <w:rPr>
          <w:rFonts w:ascii="Angsana New" w:hAnsi="Angsana New" w:hint="cs"/>
          <w:sz w:val="30"/>
          <w:szCs w:val="30"/>
          <w:cs/>
        </w:rPr>
        <w:t xml:space="preserve">ก่อนที่บริษัทรับรู้รายได้ที่เกี่ยวข้อง </w:t>
      </w:r>
    </w:p>
    <w:p w14:paraId="609EC2C5" w14:textId="77777777" w:rsidR="00212DAD" w:rsidRDefault="00212DAD" w:rsidP="00ED6B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</w:p>
    <w:p w14:paraId="6B5394A6" w14:textId="26E57891" w:rsidR="00394C19" w:rsidRPr="0046586F" w:rsidRDefault="00394C19" w:rsidP="006A01AF">
      <w:pPr>
        <w:pStyle w:val="Heading2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 w:hanging="540"/>
        <w:rPr>
          <w:rFonts w:ascii="Angsana New" w:hAnsi="Angsana New" w:cs="Angsana New"/>
          <w:i/>
          <w:iCs/>
          <w:sz w:val="30"/>
          <w:szCs w:val="30"/>
          <w:cs/>
          <w:lang w:val="en-GB"/>
        </w:rPr>
      </w:pPr>
      <w:r w:rsidRPr="0046586F">
        <w:rPr>
          <w:rFonts w:ascii="Angsana New" w:hAnsi="Angsana New" w:cs="Angsana New" w:hint="cs"/>
          <w:i/>
          <w:iCs/>
          <w:sz w:val="30"/>
          <w:szCs w:val="30"/>
          <w:cs/>
          <w:lang w:val="en-GB"/>
        </w:rPr>
        <w:t>ภาษีเงินได้</w:t>
      </w:r>
    </w:p>
    <w:p w14:paraId="007A966D" w14:textId="77777777" w:rsidR="00394C19" w:rsidRPr="0046586F" w:rsidRDefault="00394C19" w:rsidP="00F466A4">
      <w:pPr>
        <w:pStyle w:val="AccPolicysubhead"/>
        <w:rPr>
          <w:i w:val="0"/>
          <w:iCs w:val="0"/>
        </w:rPr>
      </w:pPr>
    </w:p>
    <w:p w14:paraId="479CDDC0" w14:textId="4809C567" w:rsidR="000770A3" w:rsidRPr="0046586F" w:rsidRDefault="000770A3" w:rsidP="000770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46586F">
        <w:rPr>
          <w:rFonts w:ascii="Angsana New" w:hAnsi="Angsana New" w:hint="cs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ซึ่งรับรู้ในกำไรหรือขาดทุน</w:t>
      </w:r>
      <w:r w:rsidR="0046586F" w:rsidRPr="0046586F">
        <w:rPr>
          <w:rFonts w:ascii="Angsana New" w:hAnsi="Angsana New" w:hint="cs"/>
          <w:sz w:val="30"/>
          <w:szCs w:val="30"/>
          <w:cs/>
        </w:rPr>
        <w:t xml:space="preserve"> </w:t>
      </w:r>
      <w:r w:rsidRPr="0046586F">
        <w:rPr>
          <w:rFonts w:ascii="Angsana New" w:hAnsi="Angsana New" w:hint="cs"/>
          <w:sz w:val="30"/>
          <w:szCs w:val="30"/>
          <w:cs/>
        </w:rPr>
        <w:t>เว้นแต่รายการที่รับรู้โดยตรงในกำไรขาดทุนเบ็ดเสร็จอื่น</w:t>
      </w:r>
    </w:p>
    <w:p w14:paraId="0CDECD60" w14:textId="77777777" w:rsidR="00980FEF" w:rsidRPr="0046586F" w:rsidRDefault="00980FEF" w:rsidP="00F466A4">
      <w:pPr>
        <w:pStyle w:val="AccPolicysubhead"/>
        <w:rPr>
          <w:i w:val="0"/>
          <w:iCs w:val="0"/>
        </w:rPr>
      </w:pPr>
    </w:p>
    <w:p w14:paraId="04CDBDC0" w14:textId="5DC8DC1A" w:rsidR="006A07C5" w:rsidRPr="0046586F" w:rsidRDefault="000770A3" w:rsidP="000770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46586F">
        <w:rPr>
          <w:rFonts w:ascii="Angsana New" w:hAnsi="Angsana New" w:hint="cs"/>
          <w:sz w:val="30"/>
          <w:szCs w:val="30"/>
          <w:cs/>
        </w:rPr>
        <w:t>ภาษีเงินได้ของงวดปัจจุบันบันทึกโดยคำนวณจากกำไรหรือขาดทุนประจำปีที่ต้องเสียภาษี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</w:t>
      </w:r>
      <w:r w:rsidR="0046586F" w:rsidRPr="0046586F">
        <w:rPr>
          <w:rFonts w:ascii="Angsana New" w:hAnsi="Angsana New" w:hint="cs"/>
          <w:sz w:val="30"/>
          <w:szCs w:val="30"/>
          <w:cs/>
        </w:rPr>
        <w:t xml:space="preserve"> </w:t>
      </w:r>
      <w:r w:rsidRPr="0046586F">
        <w:rPr>
          <w:rFonts w:ascii="Angsana New" w:hAnsi="Angsana New" w:hint="cs"/>
          <w:sz w:val="30"/>
          <w:szCs w:val="30"/>
          <w:cs/>
        </w:rPr>
        <w:t>ๆ</w:t>
      </w:r>
    </w:p>
    <w:p w14:paraId="144BC9C0" w14:textId="23945E7B" w:rsidR="000770A3" w:rsidRPr="0046586F" w:rsidRDefault="000770A3" w:rsidP="000770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67445A67" w14:textId="2BB82ED8" w:rsidR="000770A3" w:rsidRPr="0046586F" w:rsidRDefault="000770A3" w:rsidP="000770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46586F">
        <w:rPr>
          <w:rFonts w:ascii="Angsana New" w:hAnsi="Angsana New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</w:t>
      </w:r>
      <w:r w:rsidRPr="0046586F">
        <w:rPr>
          <w:rFonts w:ascii="Angsana New" w:hAnsi="Angsana New"/>
          <w:sz w:val="30"/>
          <w:szCs w:val="30"/>
        </w:rPr>
        <w:br/>
      </w:r>
      <w:r w:rsidRPr="0046586F">
        <w:rPr>
          <w:rFonts w:ascii="Angsana New" w:hAnsi="Angsana New"/>
          <w:sz w:val="30"/>
          <w:szCs w:val="30"/>
          <w:cs/>
        </w:rPr>
        <w:t>ผลแตกต่างชั่วคราว</w:t>
      </w:r>
      <w:r w:rsidRPr="0046586F">
        <w:rPr>
          <w:rFonts w:ascii="Angsana New" w:hAnsi="Angsana New"/>
          <w:sz w:val="30"/>
          <w:szCs w:val="30"/>
        </w:rPr>
        <w:t xml:space="preserve"> </w:t>
      </w:r>
      <w:r w:rsidRPr="0046586F">
        <w:rPr>
          <w:rFonts w:ascii="Angsana New" w:hAnsi="Angsana New"/>
          <w:sz w:val="30"/>
          <w:szCs w:val="30"/>
          <w:cs/>
        </w:rPr>
        <w:t xml:space="preserve">สำหรับ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</w:t>
      </w:r>
    </w:p>
    <w:p w14:paraId="774D0400" w14:textId="77777777" w:rsidR="000770A3" w:rsidRPr="0046586F" w:rsidRDefault="000770A3" w:rsidP="000770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717F0B7C" w14:textId="7C506509" w:rsidR="000770A3" w:rsidRPr="0046586F" w:rsidRDefault="000770A3" w:rsidP="000770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46586F">
        <w:rPr>
          <w:rFonts w:ascii="Angsana New" w:hAnsi="Angsana New" w:hint="cs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บริษัท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</w:t>
      </w:r>
      <w:r w:rsidRPr="0046586F">
        <w:rPr>
          <w:rFonts w:ascii="Angsana New" w:hAnsi="Angsana New" w:hint="cs"/>
          <w:spacing w:val="4"/>
          <w:sz w:val="30"/>
          <w:szCs w:val="30"/>
          <w:cs/>
        </w:rPr>
        <w:t>รายงาน</w:t>
      </w:r>
      <w:r w:rsidRPr="0046586F">
        <w:rPr>
          <w:rFonts w:ascii="Angsana New" w:hAnsi="Angsana New" w:hint="cs"/>
          <w:spacing w:val="4"/>
          <w:sz w:val="30"/>
          <w:szCs w:val="30"/>
        </w:rPr>
        <w:t xml:space="preserve"> </w:t>
      </w:r>
      <w:r w:rsidRPr="0046586F">
        <w:rPr>
          <w:rFonts w:ascii="Angsana New" w:hAnsi="Angsana New" w:hint="cs"/>
          <w:spacing w:val="4"/>
          <w:sz w:val="30"/>
          <w:szCs w:val="30"/>
          <w:cs/>
        </w:rPr>
        <w:t>โดยใช้อัตราภาษีที่ประกาศใช้หรือที่คาดว่ามีผลบังคับใช้ ณ วันที่รายงาน</w:t>
      </w:r>
      <w:r w:rsidRPr="0046586F">
        <w:rPr>
          <w:rFonts w:ascii="Angsana New" w:hAnsi="Angsana New" w:hint="cs"/>
          <w:spacing w:val="4"/>
          <w:sz w:val="30"/>
          <w:szCs w:val="30"/>
        </w:rPr>
        <w:t xml:space="preserve"> </w:t>
      </w:r>
      <w:r w:rsidRPr="0046586F">
        <w:rPr>
          <w:rFonts w:ascii="Angsana New" w:hAnsi="Angsana New" w:hint="cs"/>
          <w:spacing w:val="4"/>
          <w:sz w:val="30"/>
          <w:szCs w:val="30"/>
          <w:cs/>
        </w:rPr>
        <w:t>ทั้งนี้ สินทรัพย์ภาษีเงินได้ของ</w:t>
      </w:r>
      <w:r w:rsidRPr="0046586F">
        <w:rPr>
          <w:rFonts w:ascii="Angsana New" w:hAnsi="Angsana New" w:hint="cs"/>
          <w:sz w:val="30"/>
          <w:szCs w:val="30"/>
          <w:cs/>
        </w:rPr>
        <w:t>งวดปัจจุบันจะหักกลบกับหนี้สินภาษีเงินได้ของงวดปัจจุบัน</w:t>
      </w:r>
      <w:r w:rsidR="00212DAD">
        <w:rPr>
          <w:rFonts w:ascii="Angsana New" w:hAnsi="Angsana New" w:hint="cs"/>
          <w:sz w:val="30"/>
          <w:szCs w:val="30"/>
          <w:cs/>
        </w:rPr>
        <w:t>ในงบการเงิน</w:t>
      </w:r>
    </w:p>
    <w:p w14:paraId="534F5E96" w14:textId="1DD230BB" w:rsidR="000770A3" w:rsidRPr="0046586F" w:rsidRDefault="000770A3" w:rsidP="000770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5A43135C" w14:textId="0642E22E" w:rsidR="000770A3" w:rsidRPr="0046586F" w:rsidRDefault="000770A3" w:rsidP="00651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46586F">
        <w:rPr>
          <w:rFonts w:ascii="Angsana New" w:hAnsi="Angsana New" w:hint="cs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5A8BEAE9" w14:textId="77777777" w:rsidR="000770A3" w:rsidRPr="007416F0" w:rsidRDefault="000770A3" w:rsidP="007416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4946F28D" w14:textId="77777777" w:rsidR="00832400" w:rsidRPr="0046586F" w:rsidRDefault="00832400" w:rsidP="006A01AF">
      <w:pPr>
        <w:pStyle w:val="Heading2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 w:hanging="540"/>
        <w:rPr>
          <w:rFonts w:ascii="Angsana New" w:hAnsi="Angsana New" w:cs="Angsana New"/>
          <w:i/>
          <w:iCs/>
          <w:sz w:val="30"/>
          <w:szCs w:val="30"/>
          <w:lang w:val="en-GB"/>
        </w:rPr>
      </w:pPr>
      <w:r w:rsidRPr="0046586F">
        <w:rPr>
          <w:rFonts w:ascii="Angsana New" w:hAnsi="Angsana New" w:cs="Angsana New" w:hint="cs"/>
          <w:i/>
          <w:iCs/>
          <w:sz w:val="30"/>
          <w:szCs w:val="30"/>
          <w:cs/>
          <w:lang w:val="en-GB"/>
        </w:rPr>
        <w:t xml:space="preserve">กำไรต่อหุ้น </w:t>
      </w:r>
    </w:p>
    <w:p w14:paraId="41D3DEC5" w14:textId="77777777" w:rsidR="00832400" w:rsidRPr="0046586F" w:rsidRDefault="00832400" w:rsidP="007416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7D25779E" w14:textId="39E6E858" w:rsidR="0062618C" w:rsidRDefault="00651D66" w:rsidP="004658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eastAsia="Calibri" w:hAnsi="Angsana New"/>
          <w:sz w:val="30"/>
          <w:szCs w:val="30"/>
        </w:rPr>
      </w:pPr>
      <w:r w:rsidRPr="00EF735D">
        <w:rPr>
          <w:rFonts w:ascii="Angsana New" w:eastAsia="Calibri" w:hAnsi="Angsana New" w:hint="cs"/>
          <w:spacing w:val="2"/>
          <w:sz w:val="30"/>
          <w:szCs w:val="30"/>
          <w:cs/>
        </w:rPr>
        <w:t>กำไรต่อหุ้นขั้นพื้นฐานคำนวณโดยการหารกำไรหรือขาดทุนของผู้ถือหุ้นสามัญของบริษัท ด้วยจำนวนหุ้นสามัญ</w:t>
      </w:r>
      <w:r w:rsidRPr="0046586F">
        <w:rPr>
          <w:rFonts w:ascii="Angsana New" w:eastAsia="Calibri" w:hAnsi="Angsana New" w:hint="cs"/>
          <w:sz w:val="30"/>
          <w:szCs w:val="30"/>
          <w:cs/>
        </w:rPr>
        <w:t>ถัวเฉลี่ยถ่วงน้ำหนักที่ออกจำหน่ายระหว่างปี</w:t>
      </w:r>
      <w:r w:rsidRPr="0046586F">
        <w:rPr>
          <w:rFonts w:ascii="Angsana New" w:eastAsia="Calibri" w:hAnsi="Angsana New" w:hint="cs"/>
          <w:sz w:val="30"/>
          <w:szCs w:val="30"/>
        </w:rPr>
        <w:t xml:space="preserve"> </w:t>
      </w:r>
      <w:r w:rsidRPr="0046586F">
        <w:rPr>
          <w:rFonts w:ascii="Angsana New" w:eastAsia="Calibri" w:hAnsi="Angsana New" w:hint="cs"/>
          <w:sz w:val="30"/>
          <w:szCs w:val="30"/>
          <w:cs/>
        </w:rPr>
        <w:t>กำไรต่อหุ้นปรับลดสำหรับหุ้นสามัญคำนวณโดยการหารกำไรหรือขาดทุนของผู้ถือหุ้นสามัญที่ปรับปรุงด้วยจำนวนหุ้นสามัญถัวเฉลี่ยถ่วงน้ำหนักที่ออกจำหน่ายและปรับปรุงด้วยผลกระทบของตราสารที่อาจเปลี่ยนเป็นหุ้นสามัญปรับลดทั้งหมดและสิทธิซื้อหุ้นของพนักงาน</w:t>
      </w:r>
    </w:p>
    <w:p w14:paraId="216AE3F5" w14:textId="58A3E254" w:rsidR="005C13E0" w:rsidRPr="00694869" w:rsidRDefault="005C13E0" w:rsidP="006A01AF">
      <w:pPr>
        <w:pStyle w:val="Heading2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 w:hanging="540"/>
        <w:rPr>
          <w:rFonts w:ascii="Angsana New" w:hAnsi="Angsana New" w:cs="Angsana New"/>
          <w:i/>
          <w:iCs/>
          <w:sz w:val="30"/>
          <w:szCs w:val="30"/>
          <w:lang w:val="en-GB"/>
        </w:rPr>
      </w:pPr>
      <w:r w:rsidRPr="00694869">
        <w:rPr>
          <w:rFonts w:ascii="Angsana New" w:hAnsi="Angsana New" w:cs="Angsana New" w:hint="cs"/>
          <w:i/>
          <w:iCs/>
          <w:sz w:val="30"/>
          <w:szCs w:val="30"/>
          <w:cs/>
          <w:lang w:val="en-GB"/>
        </w:rPr>
        <w:lastRenderedPageBreak/>
        <w:t>บุคคลหรือกิจการที่เกี่ยวข้องกัน</w:t>
      </w:r>
    </w:p>
    <w:p w14:paraId="1CB7F5B6" w14:textId="77777777" w:rsidR="005C13E0" w:rsidRPr="007416F0" w:rsidRDefault="005C13E0" w:rsidP="007416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585A1A70" w14:textId="77777777" w:rsidR="00F466A4" w:rsidRPr="00694869" w:rsidRDefault="005C13E0" w:rsidP="007E30C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694869">
        <w:rPr>
          <w:rFonts w:ascii="Angsana New" w:hAnsi="Angsana New" w:hint="cs"/>
          <w:b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บุคคลหรือกิจการที่มีอำนาจควบคุมทั้งทางตรงและทางอ้อมหรือมีอิทธิพล</w:t>
      </w:r>
      <w:r w:rsidRPr="00694869">
        <w:rPr>
          <w:rFonts w:ascii="Angsana New" w:hAnsi="Angsana New" w:hint="cs"/>
          <w:b/>
          <w:spacing w:val="-4"/>
          <w:sz w:val="30"/>
          <w:szCs w:val="30"/>
          <w:cs/>
        </w:rPr>
        <w:t>อย่างมีสาระสำคัญในการตัดสินใจทางการเงินและการบริหารของบริษัท หรือบุคคลหรือกิจการที่อยู่ภายใต้การควบคุม</w:t>
      </w:r>
      <w:r w:rsidRPr="00694869">
        <w:rPr>
          <w:rFonts w:ascii="Angsana New" w:hAnsi="Angsana New" w:hint="cs"/>
          <w:b/>
          <w:sz w:val="30"/>
          <w:szCs w:val="30"/>
          <w:cs/>
        </w:rPr>
        <w:t>เดียวกันหรืออยู่ภายใต้อิทธิพลอย่างมีสาระสำคัญเดียวกันกับบริษัท หรือบริษัทมีอำนาจควบคุมทั้งทางตรงและทางอ้อม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533BE9C7" w14:textId="3C84515B" w:rsidR="007416F0" w:rsidRDefault="007416F0" w:rsidP="007416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24CA51C0" w14:textId="77777777" w:rsidR="00F466A4" w:rsidRPr="00BB727F" w:rsidRDefault="00F466A4" w:rsidP="006A01AF">
      <w:pPr>
        <w:pStyle w:val="Heading2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 w:hanging="540"/>
        <w:rPr>
          <w:rFonts w:ascii="Angsana New" w:hAnsi="Angsana New" w:cs="Angsana New"/>
          <w:i/>
          <w:iCs/>
          <w:sz w:val="30"/>
          <w:szCs w:val="30"/>
          <w:cs/>
          <w:lang w:val="en-GB"/>
        </w:rPr>
      </w:pPr>
      <w:r w:rsidRPr="00BB727F">
        <w:rPr>
          <w:rFonts w:ascii="Angsana New" w:hAnsi="Angsana New" w:cs="Angsana New" w:hint="cs"/>
          <w:i/>
          <w:iCs/>
          <w:sz w:val="30"/>
          <w:szCs w:val="30"/>
          <w:cs/>
          <w:lang w:val="en-GB"/>
        </w:rPr>
        <w:t>รายงานทางการเงินจำแนกตามส่วนงาน</w:t>
      </w:r>
    </w:p>
    <w:p w14:paraId="00AF06C0" w14:textId="77777777" w:rsidR="00F466A4" w:rsidRPr="007416F0" w:rsidRDefault="00F466A4" w:rsidP="007416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55A2989D" w14:textId="7459F9D4" w:rsidR="00451B1A" w:rsidRDefault="00F466A4" w:rsidP="007E30C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B727F">
        <w:rPr>
          <w:rFonts w:ascii="Angsana New" w:hAnsi="Angsana New" w:hint="cs"/>
          <w:sz w:val="30"/>
          <w:szCs w:val="30"/>
          <w:cs/>
        </w:rPr>
        <w:t>ผลการดำเนินงานของส่วนงานที่รายงานต่อประธานเจ้าหน้าที่บริหารของบริษัท (ผู้มีอำนาจตัดสินใจสูงสุดด้านการดำเนินงาน)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  <w:r w:rsidRPr="00B2145F">
        <w:rPr>
          <w:rFonts w:ascii="Angsana New" w:hAnsi="Angsana New" w:hint="cs"/>
          <w:sz w:val="30"/>
          <w:szCs w:val="30"/>
          <w:cs/>
        </w:rPr>
        <w:t xml:space="preserve"> </w:t>
      </w:r>
    </w:p>
    <w:p w14:paraId="3AD23DD1" w14:textId="69B0DED2" w:rsidR="002771D1" w:rsidRDefault="002771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0EA30E33" w14:textId="77777777" w:rsidR="008E67E2" w:rsidRPr="00B2145F" w:rsidRDefault="00931A01" w:rsidP="006A01AF">
      <w:pPr>
        <w:pStyle w:val="Heading8"/>
        <w:numPr>
          <w:ilvl w:val="0"/>
          <w:numId w:val="16"/>
        </w:numPr>
        <w:tabs>
          <w:tab w:val="left" w:pos="540"/>
        </w:tabs>
        <w:spacing w:line="240" w:lineRule="auto"/>
        <w:ind w:left="540" w:hanging="540"/>
        <w:rPr>
          <w:rFonts w:ascii="Angsana New" w:hAnsi="Angsana New" w:cs="Angsana New"/>
          <w:sz w:val="30"/>
          <w:szCs w:val="30"/>
          <w:cs/>
          <w:lang w:val="th-TH"/>
        </w:rPr>
      </w:pPr>
      <w:r w:rsidRPr="00B2145F">
        <w:rPr>
          <w:rFonts w:ascii="Angsana New" w:hAnsi="Angsana New" w:cs="Angsana New" w:hint="cs"/>
          <w:sz w:val="30"/>
          <w:szCs w:val="30"/>
          <w:cs/>
          <w:lang w:val="th-TH"/>
        </w:rPr>
        <w:t>บุคคลหรือ</w:t>
      </w:r>
      <w:r w:rsidR="008E67E2" w:rsidRPr="00B2145F">
        <w:rPr>
          <w:rFonts w:ascii="Angsana New" w:hAnsi="Angsana New" w:cs="Angsana New" w:hint="cs"/>
          <w:sz w:val="30"/>
          <w:szCs w:val="30"/>
          <w:cs/>
          <w:lang w:val="th-TH"/>
        </w:rPr>
        <w:t>กิจการที่เกี่ยวข้องกัน</w:t>
      </w:r>
    </w:p>
    <w:p w14:paraId="20648469" w14:textId="77777777" w:rsidR="008E67E2" w:rsidRPr="007416F0" w:rsidRDefault="008E67E2" w:rsidP="007416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4B38675E" w14:textId="77777777" w:rsidR="00F9130E" w:rsidRPr="00B2145F" w:rsidRDefault="00F9130E" w:rsidP="004F7D64">
      <w:pPr>
        <w:tabs>
          <w:tab w:val="clear" w:pos="454"/>
        </w:tabs>
        <w:ind w:left="540" w:right="45"/>
        <w:jc w:val="thaiDistribute"/>
        <w:rPr>
          <w:rFonts w:ascii="Angsana New" w:hAnsi="Angsana New"/>
          <w:b/>
          <w:sz w:val="30"/>
          <w:szCs w:val="30"/>
        </w:rPr>
      </w:pPr>
      <w:r w:rsidRPr="00B2145F">
        <w:rPr>
          <w:rFonts w:ascii="Angsana New" w:hAnsi="Angsana New" w:hint="cs"/>
          <w:b/>
          <w:sz w:val="30"/>
          <w:szCs w:val="30"/>
          <w:cs/>
        </w:rPr>
        <w:t xml:space="preserve">บุคคลหรือกิจการที่เกี่ยวข้องกันที่มีรายการระหว่างกันที่มีนัยสำคัญกับบริษัท ในระหว่างปีมีดังต่อไปนี้ </w:t>
      </w:r>
    </w:p>
    <w:p w14:paraId="4DE255F7" w14:textId="77777777" w:rsidR="004A2AD0" w:rsidRPr="007416F0" w:rsidRDefault="004A2AD0" w:rsidP="007416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342" w:type="dxa"/>
        <w:tblInd w:w="396" w:type="dxa"/>
        <w:tblLayout w:type="fixed"/>
        <w:tblLook w:val="0000" w:firstRow="0" w:lastRow="0" w:firstColumn="0" w:lastColumn="0" w:noHBand="0" w:noVBand="0"/>
      </w:tblPr>
      <w:tblGrid>
        <w:gridCol w:w="2754"/>
        <w:gridCol w:w="1350"/>
        <w:gridCol w:w="5238"/>
      </w:tblGrid>
      <w:tr w:rsidR="00F466A4" w:rsidRPr="00B2145F" w14:paraId="6276D102" w14:textId="77777777" w:rsidTr="004E38DB">
        <w:trPr>
          <w:trHeight w:val="20"/>
          <w:tblHeader/>
        </w:trPr>
        <w:tc>
          <w:tcPr>
            <w:tcW w:w="2754" w:type="dxa"/>
          </w:tcPr>
          <w:p w14:paraId="7F08D63E" w14:textId="77777777" w:rsidR="00E15D2C" w:rsidRPr="00B2145F" w:rsidRDefault="00E15D2C" w:rsidP="00317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11100FD9" w14:textId="0B1374C2" w:rsidR="00F466A4" w:rsidRPr="004E38DB" w:rsidRDefault="00703A82" w:rsidP="004E3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enter" w:pos="40"/>
              </w:tabs>
              <w:ind w:left="-320" w:right="-340"/>
              <w:jc w:val="center"/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</w:pPr>
            <w:r w:rsidRPr="004E38DB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</w:rPr>
              <w:t>บุคคลหรือกิจการที่เกี่ยวข้อง</w:t>
            </w:r>
            <w:r w:rsidR="004E38DB" w:rsidRPr="004E38DB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</w:rPr>
              <w:t>กัน</w:t>
            </w:r>
          </w:p>
        </w:tc>
        <w:tc>
          <w:tcPr>
            <w:tcW w:w="1350" w:type="dxa"/>
          </w:tcPr>
          <w:p w14:paraId="303CAD1B" w14:textId="77777777" w:rsidR="00F466A4" w:rsidRPr="00B2145F" w:rsidRDefault="00F466A4" w:rsidP="00902536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ประเทศที่จัดตั้ง</w:t>
            </w:r>
            <w:r w:rsidRPr="00B2145F">
              <w:rPr>
                <w:rFonts w:ascii="Angsana New" w:hAnsi="Angsana New" w:hint="cs"/>
                <w:b/>
                <w:bCs/>
                <w:sz w:val="30"/>
                <w:szCs w:val="30"/>
              </w:rPr>
              <w:t>/</w:t>
            </w:r>
            <w:r w:rsidRPr="00B2145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5238" w:type="dxa"/>
          </w:tcPr>
          <w:p w14:paraId="22C9C445" w14:textId="77777777" w:rsidR="00E15D2C" w:rsidRPr="00B2145F" w:rsidRDefault="00E15D2C" w:rsidP="00317C2A">
            <w:pPr>
              <w:tabs>
                <w:tab w:val="clear" w:pos="227"/>
              </w:tabs>
              <w:ind w:left="252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317B4E47" w14:textId="77777777" w:rsidR="00F466A4" w:rsidRPr="00B2145F" w:rsidRDefault="00F466A4" w:rsidP="00317C2A">
            <w:pPr>
              <w:tabs>
                <w:tab w:val="clear" w:pos="227"/>
              </w:tabs>
              <w:ind w:left="252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F466A4" w:rsidRPr="00B2145F" w14:paraId="5FBFE90B" w14:textId="77777777" w:rsidTr="004E38DB">
        <w:trPr>
          <w:trHeight w:val="20"/>
        </w:trPr>
        <w:tc>
          <w:tcPr>
            <w:tcW w:w="2754" w:type="dxa"/>
            <w:shd w:val="clear" w:color="auto" w:fill="auto"/>
          </w:tcPr>
          <w:p w14:paraId="033D240E" w14:textId="77777777" w:rsidR="00F466A4" w:rsidRPr="00B2145F" w:rsidRDefault="00F466A4" w:rsidP="004F7D64">
            <w:pPr>
              <w:ind w:left="5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ผู้บริหารสำคัญ</w:t>
            </w:r>
            <w:r w:rsidRPr="00B2145F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shd w:val="clear" w:color="auto" w:fill="auto"/>
          </w:tcPr>
          <w:p w14:paraId="5B9CD6E5" w14:textId="77777777" w:rsidR="00F466A4" w:rsidRPr="00B2145F" w:rsidRDefault="00F466A4" w:rsidP="00317C2A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5238" w:type="dxa"/>
            <w:shd w:val="clear" w:color="auto" w:fill="auto"/>
          </w:tcPr>
          <w:p w14:paraId="2AECF6AC" w14:textId="77777777" w:rsidR="00B12C93" w:rsidRPr="00B2145F" w:rsidRDefault="00F466A4" w:rsidP="00B97BAF">
            <w:pPr>
              <w:tabs>
                <w:tab w:val="clear" w:pos="227"/>
              </w:tabs>
              <w:ind w:left="252" w:right="-18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บุคคลที่มีอำนาจและความรับผิดชอบ</w:t>
            </w:r>
            <w:r w:rsidR="00BD4107" w:rsidRPr="00B2145F">
              <w:rPr>
                <w:rFonts w:ascii="Angsana New" w:hAnsi="Angsana New" w:hint="cs"/>
                <w:sz w:val="30"/>
                <w:szCs w:val="30"/>
                <w:cs/>
              </w:rPr>
              <w:t>ใน</w:t>
            </w: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การวางแผน สั่งการและควบคุมกิจกรรมต่าง ๆ ของกิจการไม่ว่าทางตรงหรือทางอ้อม ทั้งนี้ รวมถึงกรรมการของบริษัท (ไม่ว่าจะทำหน้าที่ในระดับบริหารหรือไม่)</w:t>
            </w:r>
          </w:p>
        </w:tc>
      </w:tr>
      <w:tr w:rsidR="00F466A4" w:rsidRPr="00B2145F" w14:paraId="6CD768AA" w14:textId="77777777" w:rsidTr="004E38DB">
        <w:trPr>
          <w:trHeight w:val="20"/>
        </w:trPr>
        <w:tc>
          <w:tcPr>
            <w:tcW w:w="2754" w:type="dxa"/>
            <w:shd w:val="clear" w:color="auto" w:fill="auto"/>
          </w:tcPr>
          <w:p w14:paraId="605C2C8D" w14:textId="79551590" w:rsidR="00F466A4" w:rsidRPr="00B2145F" w:rsidRDefault="00F466A4" w:rsidP="004F7D64">
            <w:pPr>
              <w:ind w:left="5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นางสร้อยเพชร จันทรัช</w:t>
            </w:r>
          </w:p>
        </w:tc>
        <w:tc>
          <w:tcPr>
            <w:tcW w:w="1350" w:type="dxa"/>
            <w:shd w:val="clear" w:color="auto" w:fill="auto"/>
          </w:tcPr>
          <w:p w14:paraId="4B260A18" w14:textId="77777777" w:rsidR="00F466A4" w:rsidRPr="00B2145F" w:rsidRDefault="00F466A4" w:rsidP="00317C2A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5238" w:type="dxa"/>
            <w:shd w:val="clear" w:color="auto" w:fill="auto"/>
          </w:tcPr>
          <w:p w14:paraId="0D5E11A4" w14:textId="77777777" w:rsidR="00F466A4" w:rsidRPr="00B2145F" w:rsidRDefault="00F466A4" w:rsidP="00317C2A">
            <w:pPr>
              <w:tabs>
                <w:tab w:val="clear" w:pos="227"/>
              </w:tabs>
              <w:ind w:left="252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เป็นผู้ถือหุ้นรายใหญ่ และเป็นกรรมการของบริษัท</w:t>
            </w:r>
          </w:p>
        </w:tc>
      </w:tr>
      <w:tr w:rsidR="00F466A4" w:rsidRPr="00B2145F" w14:paraId="71B8A3D2" w14:textId="77777777" w:rsidTr="004E38DB">
        <w:trPr>
          <w:trHeight w:val="20"/>
        </w:trPr>
        <w:tc>
          <w:tcPr>
            <w:tcW w:w="2754" w:type="dxa"/>
            <w:shd w:val="clear" w:color="auto" w:fill="auto"/>
          </w:tcPr>
          <w:p w14:paraId="1ED7226B" w14:textId="5029306B" w:rsidR="00F466A4" w:rsidRPr="00B2145F" w:rsidRDefault="00F466A4" w:rsidP="004F7D64">
            <w:pPr>
              <w:ind w:left="5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นางสาววาสนา จันทรัช</w:t>
            </w:r>
          </w:p>
        </w:tc>
        <w:tc>
          <w:tcPr>
            <w:tcW w:w="1350" w:type="dxa"/>
            <w:shd w:val="clear" w:color="auto" w:fill="auto"/>
          </w:tcPr>
          <w:p w14:paraId="3E5022A3" w14:textId="77777777" w:rsidR="00F466A4" w:rsidRPr="00B2145F" w:rsidRDefault="00F466A4" w:rsidP="00317C2A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5238" w:type="dxa"/>
            <w:shd w:val="clear" w:color="auto" w:fill="auto"/>
          </w:tcPr>
          <w:p w14:paraId="234D90CC" w14:textId="77777777" w:rsidR="00F466A4" w:rsidRPr="00B2145F" w:rsidRDefault="00F466A4" w:rsidP="00317C2A">
            <w:pPr>
              <w:tabs>
                <w:tab w:val="clear" w:pos="227"/>
              </w:tabs>
              <w:ind w:left="252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เป็นผู้ถือหุ้นรายใหญ่ และเป็นกรรมการของบริษัท</w:t>
            </w:r>
          </w:p>
        </w:tc>
      </w:tr>
      <w:tr w:rsidR="00F466A4" w:rsidRPr="00B2145F" w14:paraId="3555A045" w14:textId="77777777" w:rsidTr="004E38DB">
        <w:trPr>
          <w:trHeight w:val="20"/>
        </w:trPr>
        <w:tc>
          <w:tcPr>
            <w:tcW w:w="2754" w:type="dxa"/>
            <w:shd w:val="clear" w:color="auto" w:fill="auto"/>
          </w:tcPr>
          <w:p w14:paraId="53719497" w14:textId="77777777" w:rsidR="00F466A4" w:rsidRPr="00B2145F" w:rsidRDefault="00F466A4" w:rsidP="004F7D64">
            <w:pPr>
              <w:ind w:left="5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นายวัฒนา จันทรัช</w:t>
            </w: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ab/>
            </w:r>
          </w:p>
        </w:tc>
        <w:tc>
          <w:tcPr>
            <w:tcW w:w="1350" w:type="dxa"/>
            <w:shd w:val="clear" w:color="auto" w:fill="auto"/>
          </w:tcPr>
          <w:p w14:paraId="475E54E0" w14:textId="77777777" w:rsidR="00F466A4" w:rsidRPr="00B2145F" w:rsidRDefault="00F466A4" w:rsidP="00317C2A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5238" w:type="dxa"/>
            <w:shd w:val="clear" w:color="auto" w:fill="auto"/>
          </w:tcPr>
          <w:p w14:paraId="08EADE0F" w14:textId="77777777" w:rsidR="00F466A4" w:rsidRPr="00B2145F" w:rsidRDefault="00F466A4" w:rsidP="00317C2A">
            <w:pPr>
              <w:tabs>
                <w:tab w:val="clear" w:pos="227"/>
              </w:tabs>
              <w:ind w:left="252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เป็นผู้ถือหุ้นรายใหญ่ และเป็นกรรมการของบริษัท</w:t>
            </w:r>
          </w:p>
        </w:tc>
      </w:tr>
      <w:tr w:rsidR="00F466A4" w:rsidRPr="00B2145F" w14:paraId="716FF558" w14:textId="77777777" w:rsidTr="004E38DB">
        <w:trPr>
          <w:trHeight w:val="20"/>
        </w:trPr>
        <w:tc>
          <w:tcPr>
            <w:tcW w:w="2754" w:type="dxa"/>
            <w:shd w:val="clear" w:color="auto" w:fill="auto"/>
          </w:tcPr>
          <w:p w14:paraId="30F24119" w14:textId="77777777" w:rsidR="00F466A4" w:rsidRPr="00B2145F" w:rsidRDefault="00F466A4" w:rsidP="004F7D64">
            <w:pPr>
              <w:ind w:left="5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นายจิตติพร จันทรัช</w:t>
            </w: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ab/>
            </w:r>
          </w:p>
        </w:tc>
        <w:tc>
          <w:tcPr>
            <w:tcW w:w="1350" w:type="dxa"/>
            <w:shd w:val="clear" w:color="auto" w:fill="auto"/>
          </w:tcPr>
          <w:p w14:paraId="58B8213D" w14:textId="77777777" w:rsidR="00F466A4" w:rsidRPr="00B2145F" w:rsidRDefault="00F466A4" w:rsidP="00317C2A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5238" w:type="dxa"/>
            <w:shd w:val="clear" w:color="auto" w:fill="auto"/>
          </w:tcPr>
          <w:p w14:paraId="2AE0141A" w14:textId="77777777" w:rsidR="00F466A4" w:rsidRPr="00B2145F" w:rsidRDefault="00F466A4" w:rsidP="00317C2A">
            <w:pPr>
              <w:tabs>
                <w:tab w:val="clear" w:pos="227"/>
              </w:tabs>
              <w:ind w:left="252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เป็นผู้ถือหุ้นรายใหญ่ และเป็นกรรมการของบริษัท</w:t>
            </w:r>
          </w:p>
        </w:tc>
      </w:tr>
      <w:tr w:rsidR="003303A9" w:rsidRPr="00B2145F" w14:paraId="3D1068E1" w14:textId="77777777" w:rsidTr="004E38DB">
        <w:trPr>
          <w:trHeight w:val="20"/>
        </w:trPr>
        <w:tc>
          <w:tcPr>
            <w:tcW w:w="2754" w:type="dxa"/>
            <w:shd w:val="clear" w:color="auto" w:fill="auto"/>
          </w:tcPr>
          <w:p w14:paraId="6F24313E" w14:textId="77777777" w:rsidR="00EF5D1E" w:rsidRPr="00B2145F" w:rsidRDefault="003303A9" w:rsidP="004F7D64">
            <w:pPr>
              <w:ind w:left="58" w:right="-108"/>
              <w:rPr>
                <w:rFonts w:ascii="Angsana New" w:hAnsi="Angsana New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ทิพยประกันชีวิต </w:t>
            </w:r>
            <w:r w:rsidR="00EF5D1E" w:rsidRPr="00B2145F">
              <w:rPr>
                <w:rFonts w:ascii="Angsana New" w:hAnsi="Angsana New" w:hint="cs"/>
                <w:sz w:val="30"/>
                <w:szCs w:val="30"/>
              </w:rPr>
              <w:t xml:space="preserve">  </w:t>
            </w:r>
          </w:p>
          <w:p w14:paraId="5A821687" w14:textId="77777777" w:rsidR="003303A9" w:rsidRPr="00B2145F" w:rsidRDefault="00EF5D1E" w:rsidP="004F7D64">
            <w:pPr>
              <w:ind w:left="58" w:right="-108"/>
              <w:rPr>
                <w:rFonts w:ascii="Angsana New" w:hAnsi="Angsana New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="003303A9" w:rsidRPr="00B2145F">
              <w:rPr>
                <w:rFonts w:ascii="Angsana New" w:hAnsi="Angsana New" w:hint="cs"/>
                <w:sz w:val="30"/>
                <w:szCs w:val="30"/>
                <w:cs/>
              </w:rPr>
              <w:t xml:space="preserve">จำกัด </w:t>
            </w:r>
            <w:r w:rsidR="003303A9" w:rsidRPr="00B2145F">
              <w:rPr>
                <w:rFonts w:ascii="Angsana New" w:hAnsi="Angsana New" w:hint="cs"/>
                <w:sz w:val="30"/>
                <w:szCs w:val="30"/>
              </w:rPr>
              <w:t>(</w:t>
            </w:r>
            <w:r w:rsidR="003303A9" w:rsidRPr="00B2145F">
              <w:rPr>
                <w:rFonts w:ascii="Angsana New" w:hAnsi="Angsana New" w:hint="cs"/>
                <w:sz w:val="30"/>
                <w:szCs w:val="30"/>
                <w:cs/>
              </w:rPr>
              <w:t>มหาชน</w:t>
            </w:r>
            <w:r w:rsidR="003303A9" w:rsidRPr="00B2145F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4BA70E63" w14:textId="411CA41A" w:rsidR="003303A9" w:rsidRPr="00B2145F" w:rsidRDefault="003303A9" w:rsidP="00FE5058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5238" w:type="dxa"/>
            <w:shd w:val="clear" w:color="auto" w:fill="auto"/>
          </w:tcPr>
          <w:p w14:paraId="62DFC188" w14:textId="77777777" w:rsidR="003303A9" w:rsidRPr="00B2145F" w:rsidRDefault="003303A9" w:rsidP="00FE5058">
            <w:pPr>
              <w:tabs>
                <w:tab w:val="clear" w:pos="227"/>
              </w:tabs>
              <w:ind w:left="252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ED0BBD" w:rsidRPr="00B2145F" w14:paraId="32D878B0" w14:textId="77777777" w:rsidTr="004E38DB">
        <w:trPr>
          <w:trHeight w:val="20"/>
        </w:trPr>
        <w:tc>
          <w:tcPr>
            <w:tcW w:w="2754" w:type="dxa"/>
            <w:shd w:val="clear" w:color="auto" w:fill="auto"/>
          </w:tcPr>
          <w:p w14:paraId="39945DD9" w14:textId="77777777" w:rsidR="00ED0BBD" w:rsidRPr="00B2145F" w:rsidRDefault="00ED0BBD" w:rsidP="004F7D64">
            <w:pPr>
              <w:ind w:left="58" w:right="-108"/>
              <w:rPr>
                <w:rFonts w:ascii="Angsana New" w:hAnsi="Angsana New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บริษัท ธนากรผลิตภัณฑ์</w:t>
            </w:r>
          </w:p>
          <w:p w14:paraId="0BE12D12" w14:textId="77777777" w:rsidR="00ED0BBD" w:rsidRPr="00B2145F" w:rsidRDefault="00ED0BBD" w:rsidP="004F7D64">
            <w:pPr>
              <w:ind w:left="5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 xml:space="preserve">   น้ำมันพืช จำกัด</w:t>
            </w:r>
          </w:p>
        </w:tc>
        <w:tc>
          <w:tcPr>
            <w:tcW w:w="1350" w:type="dxa"/>
            <w:shd w:val="clear" w:color="auto" w:fill="auto"/>
          </w:tcPr>
          <w:p w14:paraId="588AB9D8" w14:textId="73EE4777" w:rsidR="00ED0BBD" w:rsidRPr="00B2145F" w:rsidRDefault="00ED0BBD" w:rsidP="00156320">
            <w:pP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  <w:p w14:paraId="5D08770C" w14:textId="77777777" w:rsidR="00ED0BBD" w:rsidRPr="00B2145F" w:rsidRDefault="00ED0BBD" w:rsidP="00156320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38" w:type="dxa"/>
            <w:shd w:val="clear" w:color="auto" w:fill="auto"/>
          </w:tcPr>
          <w:p w14:paraId="28CBF08F" w14:textId="77777777" w:rsidR="00ED0BBD" w:rsidRPr="00B2145F" w:rsidRDefault="00ED0BBD" w:rsidP="00156320">
            <w:pPr>
              <w:tabs>
                <w:tab w:val="clear" w:pos="227"/>
              </w:tabs>
              <w:ind w:left="252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เกี่ยวข้องกันกับผู้ถือหุ้นรายใหญ่ของบริษัท</w:t>
            </w:r>
          </w:p>
        </w:tc>
      </w:tr>
    </w:tbl>
    <w:p w14:paraId="0DAEEB4B" w14:textId="77777777" w:rsidR="000146D8" w:rsidRPr="007416F0" w:rsidRDefault="000146D8" w:rsidP="007416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98" w:type="dxa"/>
        <w:tblInd w:w="44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219"/>
        <w:gridCol w:w="1350"/>
        <w:gridCol w:w="279"/>
        <w:gridCol w:w="1350"/>
      </w:tblGrid>
      <w:tr w:rsidR="00FF5E55" w:rsidRPr="00B2145F" w14:paraId="6FC85F98" w14:textId="77777777" w:rsidTr="007416F0">
        <w:trPr>
          <w:cantSplit/>
          <w:tblHeader/>
        </w:trPr>
        <w:tc>
          <w:tcPr>
            <w:tcW w:w="6219" w:type="dxa"/>
            <w:shd w:val="clear" w:color="auto" w:fill="auto"/>
          </w:tcPr>
          <w:p w14:paraId="3CB351ED" w14:textId="6CC8976D" w:rsidR="00FF5E55" w:rsidRPr="00B2145F" w:rsidRDefault="000146D8" w:rsidP="000146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076C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65AB834" w14:textId="0D05DA4F" w:rsidR="00FF5E55" w:rsidRPr="00B2145F" w:rsidRDefault="00FF5E55" w:rsidP="004F7D6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9" w:type="dxa"/>
            <w:shd w:val="clear" w:color="auto" w:fill="auto"/>
            <w:vAlign w:val="bottom"/>
          </w:tcPr>
          <w:p w14:paraId="21598B31" w14:textId="77777777" w:rsidR="00FF5E55" w:rsidRPr="00B2145F" w:rsidRDefault="00FF5E55" w:rsidP="004F7D64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33DAAA6" w14:textId="3BCEF125" w:rsidR="00FF5E55" w:rsidRPr="00B2145F" w:rsidRDefault="00FF5E55" w:rsidP="004F7D6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0146D8" w:rsidRPr="00B2145F" w14:paraId="643987A9" w14:textId="77777777" w:rsidTr="007416F0">
        <w:trPr>
          <w:cantSplit/>
          <w:tblHeader/>
        </w:trPr>
        <w:tc>
          <w:tcPr>
            <w:tcW w:w="6219" w:type="dxa"/>
            <w:shd w:val="clear" w:color="auto" w:fill="auto"/>
          </w:tcPr>
          <w:p w14:paraId="2003C80A" w14:textId="49DCBDC9" w:rsidR="000146D8" w:rsidRPr="00B2145F" w:rsidRDefault="000146D8" w:rsidP="000146D8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B2145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31</w:t>
            </w:r>
            <w:r w:rsidRPr="00B2145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C1DEE84" w14:textId="3EE67F9A" w:rsidR="000146D8" w:rsidRDefault="000146D8" w:rsidP="000146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2565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33541159" w14:textId="77777777" w:rsidR="000146D8" w:rsidRPr="00B2145F" w:rsidRDefault="000146D8" w:rsidP="000146D8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B2A638A" w14:textId="2BB9FFDA" w:rsidR="000146D8" w:rsidRDefault="000146D8" w:rsidP="000146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0146D8" w:rsidRPr="00B2145F" w14:paraId="4F72AB71" w14:textId="77777777" w:rsidTr="007416F0">
        <w:trPr>
          <w:cantSplit/>
          <w:trHeight w:hRule="exact" w:val="407"/>
          <w:tblHeader/>
        </w:trPr>
        <w:tc>
          <w:tcPr>
            <w:tcW w:w="6219" w:type="dxa"/>
            <w:shd w:val="clear" w:color="auto" w:fill="auto"/>
          </w:tcPr>
          <w:p w14:paraId="75083A63" w14:textId="77777777" w:rsidR="000146D8" w:rsidRPr="00B2145F" w:rsidRDefault="000146D8" w:rsidP="000146D8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79" w:type="dxa"/>
            <w:gridSpan w:val="3"/>
            <w:shd w:val="clear" w:color="auto" w:fill="auto"/>
          </w:tcPr>
          <w:p w14:paraId="57B4D595" w14:textId="77777777" w:rsidR="000146D8" w:rsidRPr="00B2145F" w:rsidRDefault="000146D8" w:rsidP="000146D8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B2145F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0146D8" w:rsidRPr="00B2145F" w14:paraId="160D0ACF" w14:textId="77777777" w:rsidTr="0088452B">
        <w:trPr>
          <w:cantSplit/>
        </w:trPr>
        <w:tc>
          <w:tcPr>
            <w:tcW w:w="6219" w:type="dxa"/>
          </w:tcPr>
          <w:p w14:paraId="7D27E09E" w14:textId="77777777" w:rsidR="000146D8" w:rsidRPr="00B2145F" w:rsidRDefault="000146D8" w:rsidP="000146D8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350" w:type="dxa"/>
            <w:shd w:val="clear" w:color="auto" w:fill="auto"/>
          </w:tcPr>
          <w:p w14:paraId="7DE1140B" w14:textId="77777777" w:rsidR="000146D8" w:rsidRPr="00B2145F" w:rsidRDefault="000146D8" w:rsidP="00014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  <w:shd w:val="clear" w:color="auto" w:fill="auto"/>
            <w:vAlign w:val="bottom"/>
          </w:tcPr>
          <w:p w14:paraId="3ECAD392" w14:textId="77777777" w:rsidR="000146D8" w:rsidRPr="00B2145F" w:rsidRDefault="000146D8" w:rsidP="000146D8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6235F56" w14:textId="77777777" w:rsidR="000146D8" w:rsidRPr="00B2145F" w:rsidRDefault="000146D8" w:rsidP="00014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146D8" w:rsidRPr="00B2145F" w14:paraId="51F1E1F7" w14:textId="77777777" w:rsidTr="0088452B">
        <w:trPr>
          <w:cantSplit/>
        </w:trPr>
        <w:tc>
          <w:tcPr>
            <w:tcW w:w="6219" w:type="dxa"/>
          </w:tcPr>
          <w:p w14:paraId="0D647341" w14:textId="77777777" w:rsidR="000146D8" w:rsidRPr="00B2145F" w:rsidRDefault="000146D8" w:rsidP="000146D8">
            <w:pPr>
              <w:pStyle w:val="block"/>
              <w:spacing w:after="0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ซื้อวัตถุดิบและสินค้า</w:t>
            </w:r>
          </w:p>
        </w:tc>
        <w:tc>
          <w:tcPr>
            <w:tcW w:w="1350" w:type="dxa"/>
            <w:shd w:val="clear" w:color="auto" w:fill="auto"/>
          </w:tcPr>
          <w:p w14:paraId="61A64619" w14:textId="5E27546F" w:rsidR="000146D8" w:rsidRPr="00B2145F" w:rsidRDefault="000146D8" w:rsidP="00B81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15,828</w:t>
            </w:r>
          </w:p>
        </w:tc>
        <w:tc>
          <w:tcPr>
            <w:tcW w:w="279" w:type="dxa"/>
            <w:shd w:val="clear" w:color="auto" w:fill="auto"/>
          </w:tcPr>
          <w:p w14:paraId="42DC23D8" w14:textId="77777777" w:rsidR="000146D8" w:rsidRPr="00B2145F" w:rsidRDefault="000146D8" w:rsidP="000146D8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1257EB7D" w14:textId="2BF5D168" w:rsidR="000146D8" w:rsidRPr="00B2145F" w:rsidRDefault="000146D8" w:rsidP="00B81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12,595</w:t>
            </w:r>
          </w:p>
        </w:tc>
      </w:tr>
      <w:tr w:rsidR="000146D8" w:rsidRPr="00B2145F" w14:paraId="2BC24F16" w14:textId="77777777" w:rsidTr="0088452B">
        <w:trPr>
          <w:cantSplit/>
        </w:trPr>
        <w:tc>
          <w:tcPr>
            <w:tcW w:w="6219" w:type="dxa"/>
          </w:tcPr>
          <w:p w14:paraId="4776AC7A" w14:textId="77777777" w:rsidR="000146D8" w:rsidRPr="00B2145F" w:rsidRDefault="000146D8" w:rsidP="000146D8">
            <w:pPr>
              <w:pStyle w:val="block"/>
              <w:spacing w:after="0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ค่าเบี้ยประกันชีวิตแบบกลุ่ม</w:t>
            </w:r>
          </w:p>
        </w:tc>
        <w:tc>
          <w:tcPr>
            <w:tcW w:w="1350" w:type="dxa"/>
            <w:shd w:val="clear" w:color="auto" w:fill="auto"/>
          </w:tcPr>
          <w:p w14:paraId="2EC3A5CE" w14:textId="1753A18A" w:rsidR="000146D8" w:rsidRPr="00B2145F" w:rsidRDefault="000146D8" w:rsidP="00014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1,731</w:t>
            </w:r>
          </w:p>
        </w:tc>
        <w:tc>
          <w:tcPr>
            <w:tcW w:w="279" w:type="dxa"/>
            <w:shd w:val="clear" w:color="auto" w:fill="auto"/>
          </w:tcPr>
          <w:p w14:paraId="22BC8F61" w14:textId="77777777" w:rsidR="000146D8" w:rsidRPr="00B2145F" w:rsidRDefault="000146D8" w:rsidP="000146D8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6D530EA" w14:textId="1658E9F4" w:rsidR="000146D8" w:rsidRPr="00B2145F" w:rsidRDefault="000146D8" w:rsidP="00014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2,338</w:t>
            </w:r>
          </w:p>
        </w:tc>
      </w:tr>
      <w:tr w:rsidR="000146D8" w:rsidRPr="00B811D5" w14:paraId="0CC86397" w14:textId="77777777" w:rsidTr="0088452B">
        <w:trPr>
          <w:cantSplit/>
        </w:trPr>
        <w:tc>
          <w:tcPr>
            <w:tcW w:w="6219" w:type="dxa"/>
          </w:tcPr>
          <w:p w14:paraId="5860BCCF" w14:textId="7B32753A" w:rsidR="000146D8" w:rsidRPr="00B811D5" w:rsidRDefault="000146D8" w:rsidP="000146D8">
            <w:pPr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238256C" w14:textId="6EE8FCAD" w:rsidR="000146D8" w:rsidRPr="00B811D5" w:rsidRDefault="000146D8" w:rsidP="00014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9" w:type="dxa"/>
            <w:shd w:val="clear" w:color="auto" w:fill="auto"/>
            <w:vAlign w:val="bottom"/>
          </w:tcPr>
          <w:p w14:paraId="0F005A02" w14:textId="77777777" w:rsidR="000146D8" w:rsidRPr="00B811D5" w:rsidRDefault="000146D8" w:rsidP="000146D8">
            <w:pPr>
              <w:pStyle w:val="acctfourfigures"/>
              <w:spacing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B89B3EE" w14:textId="173888E8" w:rsidR="000146D8" w:rsidRPr="00B811D5" w:rsidRDefault="000146D8" w:rsidP="00014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146D8" w:rsidRPr="00B2145F" w14:paraId="3F375CC4" w14:textId="77777777" w:rsidTr="0088452B">
        <w:trPr>
          <w:cantSplit/>
        </w:trPr>
        <w:tc>
          <w:tcPr>
            <w:tcW w:w="6219" w:type="dxa"/>
          </w:tcPr>
          <w:p w14:paraId="7EA15F2F" w14:textId="77777777" w:rsidR="000146D8" w:rsidRPr="00B2145F" w:rsidRDefault="000146D8" w:rsidP="000146D8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350" w:type="dxa"/>
            <w:shd w:val="clear" w:color="auto" w:fill="auto"/>
          </w:tcPr>
          <w:p w14:paraId="0FCD8B48" w14:textId="77777777" w:rsidR="000146D8" w:rsidRPr="00B2145F" w:rsidRDefault="000146D8" w:rsidP="00014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  <w:shd w:val="clear" w:color="auto" w:fill="auto"/>
            <w:vAlign w:val="bottom"/>
          </w:tcPr>
          <w:p w14:paraId="5B6510B6" w14:textId="77777777" w:rsidR="000146D8" w:rsidRPr="00B2145F" w:rsidRDefault="000146D8" w:rsidP="000146D8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F3F01DD" w14:textId="77777777" w:rsidR="000146D8" w:rsidRPr="00B2145F" w:rsidRDefault="000146D8" w:rsidP="00014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146D8" w:rsidRPr="00B2145F" w14:paraId="5A97EC16" w14:textId="77777777" w:rsidTr="0088452B">
        <w:trPr>
          <w:cantSplit/>
        </w:trPr>
        <w:tc>
          <w:tcPr>
            <w:tcW w:w="6219" w:type="dxa"/>
          </w:tcPr>
          <w:p w14:paraId="49EEB11B" w14:textId="6C37FDA6" w:rsidR="000146D8" w:rsidRPr="004B04AB" w:rsidRDefault="000146D8" w:rsidP="000146D8">
            <w:pPr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  <w:lang w:val="en-GB"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ค่าตอบแทนผู้บริหารสำคัญ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ของพนักงาน </w:t>
            </w:r>
            <w:r w:rsidRPr="004B04AB">
              <w:rPr>
                <w:rFonts w:ascii="Angsana New" w:hAnsi="Angsana New"/>
                <w:i/>
                <w:iCs/>
                <w:sz w:val="30"/>
                <w:szCs w:val="30"/>
                <w:lang w:val="en-GB"/>
              </w:rPr>
              <w:t>(</w:t>
            </w:r>
            <w:r w:rsidRPr="004B04A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รวมค่าตอบแทนกรรมการ</w:t>
            </w:r>
            <w:r w:rsidRPr="004B04AB">
              <w:rPr>
                <w:rFonts w:ascii="Angsana New" w:hAnsi="Angsana New"/>
                <w:i/>
                <w:iCs/>
                <w:sz w:val="30"/>
                <w:szCs w:val="30"/>
                <w:lang w:val="en-GB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1A899D51" w14:textId="77777777" w:rsidR="000146D8" w:rsidRDefault="000146D8" w:rsidP="00014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  <w:p w14:paraId="650D33D8" w14:textId="6F6F041C" w:rsidR="000146D8" w:rsidRPr="00B2145F" w:rsidRDefault="000146D8" w:rsidP="008F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26,316</w:t>
            </w:r>
          </w:p>
        </w:tc>
        <w:tc>
          <w:tcPr>
            <w:tcW w:w="279" w:type="dxa"/>
            <w:shd w:val="clear" w:color="auto" w:fill="auto"/>
          </w:tcPr>
          <w:p w14:paraId="468AD9E8" w14:textId="77777777" w:rsidR="000146D8" w:rsidRPr="00B2145F" w:rsidRDefault="000146D8" w:rsidP="000146D8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527E5A19" w14:textId="77777777" w:rsidR="000146D8" w:rsidRDefault="000146D8" w:rsidP="00014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  <w:p w14:paraId="57D67D76" w14:textId="20CE1D06" w:rsidR="000146D8" w:rsidRPr="00B2145F" w:rsidRDefault="000146D8" w:rsidP="008F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2C2298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2C2298">
              <w:rPr>
                <w:rFonts w:ascii="Angsana New" w:hAnsi="Angsana New"/>
                <w:sz w:val="30"/>
                <w:szCs w:val="30"/>
              </w:rPr>
              <w:t>284</w:t>
            </w:r>
          </w:p>
        </w:tc>
      </w:tr>
    </w:tbl>
    <w:p w14:paraId="0CCDDCEE" w14:textId="77777777" w:rsidR="002734A8" w:rsidRPr="00B811D5" w:rsidRDefault="002734A8" w:rsidP="00A9526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sz w:val="24"/>
          <w:szCs w:val="24"/>
        </w:rPr>
      </w:pPr>
    </w:p>
    <w:tbl>
      <w:tblPr>
        <w:tblW w:w="9198" w:type="dxa"/>
        <w:tblInd w:w="44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219"/>
        <w:gridCol w:w="1350"/>
        <w:gridCol w:w="279"/>
        <w:gridCol w:w="1350"/>
      </w:tblGrid>
      <w:tr w:rsidR="00BE0C8C" w:rsidRPr="00B2145F" w14:paraId="6B402C6B" w14:textId="77777777" w:rsidTr="008F75F5">
        <w:trPr>
          <w:cantSplit/>
          <w:trHeight w:val="424"/>
          <w:tblHeader/>
        </w:trPr>
        <w:tc>
          <w:tcPr>
            <w:tcW w:w="6219" w:type="dxa"/>
            <w:shd w:val="clear" w:color="auto" w:fill="auto"/>
          </w:tcPr>
          <w:p w14:paraId="50A15DCB" w14:textId="28A8BF88" w:rsidR="00BE0C8C" w:rsidRPr="00B10A97" w:rsidRDefault="005D7773" w:rsidP="008F75F5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D777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ยอดคงเหลือกับกิจการที่เกี่ยวข้องกั</w:t>
            </w:r>
            <w:r w:rsidR="008F75F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9980B96" w14:textId="1F324A53" w:rsidR="00BE0C8C" w:rsidRPr="00B2145F" w:rsidRDefault="00BE0C8C" w:rsidP="008F75F5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9" w:type="dxa"/>
            <w:shd w:val="clear" w:color="auto" w:fill="auto"/>
            <w:vAlign w:val="bottom"/>
          </w:tcPr>
          <w:p w14:paraId="39016756" w14:textId="77777777" w:rsidR="00BE0C8C" w:rsidRPr="00B2145F" w:rsidRDefault="00BE0C8C" w:rsidP="008F75F5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5E63306" w14:textId="5550FE22" w:rsidR="00BE0C8C" w:rsidRPr="00B2145F" w:rsidRDefault="00BE0C8C" w:rsidP="008F75F5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0146D8" w:rsidRPr="00B2145F" w14:paraId="26FDEF94" w14:textId="77777777" w:rsidTr="008F75F5">
        <w:trPr>
          <w:cantSplit/>
          <w:trHeight w:val="424"/>
          <w:tblHeader/>
        </w:trPr>
        <w:tc>
          <w:tcPr>
            <w:tcW w:w="6219" w:type="dxa"/>
            <w:shd w:val="clear" w:color="auto" w:fill="auto"/>
          </w:tcPr>
          <w:p w14:paraId="7CD1F73A" w14:textId="22D52AF2" w:rsidR="000146D8" w:rsidRPr="005D7773" w:rsidRDefault="000146D8" w:rsidP="008F75F5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10A9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B10A9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B10A9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E065F3D" w14:textId="331735BA" w:rsidR="000146D8" w:rsidRDefault="000146D8" w:rsidP="008F75F5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2565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758061AD" w14:textId="77777777" w:rsidR="000146D8" w:rsidRPr="00B2145F" w:rsidRDefault="000146D8" w:rsidP="008F75F5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93024BB" w14:textId="1C74FA69" w:rsidR="000146D8" w:rsidRDefault="000146D8" w:rsidP="008F75F5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0146D8" w:rsidRPr="00B2145F" w14:paraId="58392E96" w14:textId="77777777" w:rsidTr="008F75F5">
        <w:trPr>
          <w:cantSplit/>
          <w:trHeight w:val="424"/>
          <w:tblHeader/>
        </w:trPr>
        <w:tc>
          <w:tcPr>
            <w:tcW w:w="6219" w:type="dxa"/>
            <w:shd w:val="clear" w:color="auto" w:fill="auto"/>
          </w:tcPr>
          <w:p w14:paraId="17F4EA67" w14:textId="77777777" w:rsidR="000146D8" w:rsidRPr="00B2145F" w:rsidRDefault="000146D8" w:rsidP="008F75F5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79" w:type="dxa"/>
            <w:gridSpan w:val="3"/>
            <w:shd w:val="clear" w:color="auto" w:fill="auto"/>
          </w:tcPr>
          <w:p w14:paraId="29D129B1" w14:textId="77777777" w:rsidR="000146D8" w:rsidRPr="00B2145F" w:rsidRDefault="000146D8" w:rsidP="008F75F5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B2145F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0146D8" w:rsidRPr="00B2145F" w14:paraId="1B62BC7F" w14:textId="77777777" w:rsidTr="008F75F5">
        <w:trPr>
          <w:cantSplit/>
          <w:trHeight w:val="424"/>
        </w:trPr>
        <w:tc>
          <w:tcPr>
            <w:tcW w:w="6219" w:type="dxa"/>
            <w:shd w:val="clear" w:color="auto" w:fill="auto"/>
          </w:tcPr>
          <w:p w14:paraId="24BD0EAE" w14:textId="77777777" w:rsidR="000146D8" w:rsidRPr="00B2145F" w:rsidRDefault="000146D8" w:rsidP="008F75F5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350" w:type="dxa"/>
            <w:shd w:val="clear" w:color="auto" w:fill="auto"/>
          </w:tcPr>
          <w:p w14:paraId="03E8E90E" w14:textId="77777777" w:rsidR="000146D8" w:rsidRPr="00B2145F" w:rsidRDefault="000146D8" w:rsidP="008F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  <w:shd w:val="clear" w:color="auto" w:fill="auto"/>
            <w:vAlign w:val="bottom"/>
          </w:tcPr>
          <w:p w14:paraId="19416846" w14:textId="77777777" w:rsidR="000146D8" w:rsidRPr="00B2145F" w:rsidRDefault="000146D8" w:rsidP="008F75F5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7D4A0304" w14:textId="77777777" w:rsidR="000146D8" w:rsidRPr="00B2145F" w:rsidRDefault="000146D8" w:rsidP="008F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146D8" w:rsidRPr="00B2145F" w14:paraId="21630346" w14:textId="77777777" w:rsidTr="008F75F5">
        <w:trPr>
          <w:cantSplit/>
          <w:trHeight w:val="424"/>
        </w:trPr>
        <w:tc>
          <w:tcPr>
            <w:tcW w:w="6219" w:type="dxa"/>
            <w:shd w:val="clear" w:color="auto" w:fill="auto"/>
          </w:tcPr>
          <w:p w14:paraId="35E61A58" w14:textId="77777777" w:rsidR="000146D8" w:rsidRPr="00B2145F" w:rsidRDefault="000146D8" w:rsidP="008F75F5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350" w:type="dxa"/>
            <w:shd w:val="clear" w:color="auto" w:fill="auto"/>
          </w:tcPr>
          <w:p w14:paraId="578D8360" w14:textId="20705991" w:rsidR="000146D8" w:rsidRPr="00B2145F" w:rsidRDefault="000146D8" w:rsidP="008F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2,736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6AF5D8CF" w14:textId="77777777" w:rsidR="000146D8" w:rsidRPr="00B2145F" w:rsidRDefault="000146D8" w:rsidP="008F75F5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748B5C5B" w14:textId="6FF30DF2" w:rsidR="000146D8" w:rsidRPr="00B2145F" w:rsidRDefault="000146D8" w:rsidP="008F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1,550</w:t>
            </w:r>
          </w:p>
        </w:tc>
      </w:tr>
    </w:tbl>
    <w:p w14:paraId="6E8163C7" w14:textId="77777777" w:rsidR="008333A0" w:rsidRPr="00B811D5" w:rsidRDefault="008333A0" w:rsidP="008F75F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sz w:val="24"/>
          <w:szCs w:val="24"/>
        </w:rPr>
      </w:pPr>
    </w:p>
    <w:p w14:paraId="74DDB0D7" w14:textId="77777777" w:rsidR="00101F1B" w:rsidRPr="00B2145F" w:rsidRDefault="00101F1B" w:rsidP="00101F1B">
      <w:pPr>
        <w:pStyle w:val="Heading8"/>
        <w:tabs>
          <w:tab w:val="left" w:pos="540"/>
        </w:tabs>
        <w:spacing w:line="240" w:lineRule="auto"/>
        <w:ind w:left="540"/>
        <w:rPr>
          <w:rFonts w:ascii="Angsana New" w:hAnsi="Angsana New" w:cs="Angsana New"/>
          <w:i/>
          <w:iCs/>
          <w:sz w:val="30"/>
          <w:szCs w:val="30"/>
        </w:rPr>
      </w:pPr>
      <w:r w:rsidRPr="00B2145F">
        <w:rPr>
          <w:rFonts w:ascii="Angsana New" w:hAnsi="Angsana New" w:cs="Angsana New" w:hint="cs"/>
          <w:i/>
          <w:iCs/>
          <w:sz w:val="30"/>
          <w:szCs w:val="30"/>
          <w:cs/>
        </w:rPr>
        <w:t>สัญญาสำคัญที่ทำกับกิจการที่เกี่ยวข้องกัน</w:t>
      </w:r>
    </w:p>
    <w:p w14:paraId="77D62981" w14:textId="77777777" w:rsidR="00101F1B" w:rsidRPr="00B811D5" w:rsidRDefault="00101F1B" w:rsidP="008F75F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sz w:val="24"/>
          <w:szCs w:val="24"/>
        </w:rPr>
      </w:pPr>
    </w:p>
    <w:p w14:paraId="6E032E60" w14:textId="77777777" w:rsidR="00101F1B" w:rsidRPr="00B2145F" w:rsidRDefault="00101F1B" w:rsidP="00101F1B">
      <w:pPr>
        <w:tabs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B2145F">
        <w:rPr>
          <w:rFonts w:ascii="Angsana New" w:hAnsi="Angsana New" w:hint="cs"/>
          <w:i/>
          <w:iCs/>
          <w:sz w:val="30"/>
          <w:szCs w:val="30"/>
          <w:cs/>
        </w:rPr>
        <w:t>สัญญาประกัน</w:t>
      </w:r>
      <w:r w:rsidR="00584DFC" w:rsidRPr="00B2145F">
        <w:rPr>
          <w:rFonts w:ascii="Angsana New" w:hAnsi="Angsana New" w:hint="cs"/>
          <w:i/>
          <w:iCs/>
          <w:sz w:val="30"/>
          <w:szCs w:val="30"/>
          <w:cs/>
        </w:rPr>
        <w:t>ชีวิตแบบกลุ่ม</w:t>
      </w:r>
    </w:p>
    <w:p w14:paraId="0B17041A" w14:textId="77777777" w:rsidR="00101F1B" w:rsidRPr="00B811D5" w:rsidRDefault="00101F1B" w:rsidP="008F75F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sz w:val="24"/>
          <w:szCs w:val="24"/>
        </w:rPr>
      </w:pPr>
    </w:p>
    <w:p w14:paraId="0D050A3A" w14:textId="5D68A98E" w:rsidR="00101F1B" w:rsidRPr="00B2145F" w:rsidRDefault="00101F1B" w:rsidP="00437A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B2145F">
        <w:rPr>
          <w:rFonts w:ascii="Angsana New" w:hAnsi="Angsana New" w:hint="cs"/>
          <w:spacing w:val="-4"/>
          <w:sz w:val="30"/>
          <w:szCs w:val="30"/>
          <w:cs/>
        </w:rPr>
        <w:t>บริษัทได้ทำสัญญารับบริการ</w:t>
      </w:r>
      <w:r w:rsidR="002C5E39" w:rsidRPr="00B2145F">
        <w:rPr>
          <w:rFonts w:ascii="Angsana New" w:hAnsi="Angsana New" w:hint="cs"/>
          <w:spacing w:val="-4"/>
          <w:sz w:val="30"/>
          <w:szCs w:val="30"/>
          <w:cs/>
        </w:rPr>
        <w:t>ประกัน</w:t>
      </w:r>
      <w:r w:rsidR="00801C7E" w:rsidRPr="00B2145F">
        <w:rPr>
          <w:rFonts w:ascii="Angsana New" w:hAnsi="Angsana New" w:hint="cs"/>
          <w:spacing w:val="-4"/>
          <w:sz w:val="30"/>
          <w:szCs w:val="30"/>
          <w:cs/>
        </w:rPr>
        <w:t>ชีวิตแบบกลุ่ม</w:t>
      </w:r>
      <w:r w:rsidRPr="00B2145F">
        <w:rPr>
          <w:rFonts w:ascii="Angsana New" w:hAnsi="Angsana New" w:hint="cs"/>
          <w:spacing w:val="-4"/>
          <w:sz w:val="30"/>
          <w:szCs w:val="30"/>
          <w:cs/>
        </w:rPr>
        <w:t>จากกิจการที่เกี่ยวข้องกัน</w:t>
      </w:r>
      <w:r w:rsidRPr="00B2145F">
        <w:rPr>
          <w:rFonts w:ascii="Angsana New" w:hAnsi="Angsana New" w:hint="cs"/>
          <w:sz w:val="30"/>
          <w:szCs w:val="30"/>
          <w:cs/>
        </w:rPr>
        <w:t>แห่งหนึ่ง โดยกิจการที่เกี่ยวข้องกันดังกล่าวจะให้บริการทางด้านการประกัน</w:t>
      </w:r>
      <w:r w:rsidR="00801C7E" w:rsidRPr="00B2145F">
        <w:rPr>
          <w:rFonts w:ascii="Angsana New" w:hAnsi="Angsana New" w:hint="cs"/>
          <w:sz w:val="30"/>
          <w:szCs w:val="30"/>
          <w:cs/>
        </w:rPr>
        <w:t>ชีวิตแบบกลุ่ม</w:t>
      </w:r>
      <w:r w:rsidRPr="00B2145F">
        <w:rPr>
          <w:rFonts w:ascii="Angsana New" w:hAnsi="Angsana New" w:hint="cs"/>
          <w:spacing w:val="-2"/>
          <w:sz w:val="30"/>
          <w:szCs w:val="30"/>
          <w:cs/>
        </w:rPr>
        <w:t>แก่บริษัท ทั้งนี้ บริษัทต้องจ่ายค่า</w:t>
      </w:r>
      <w:r w:rsidR="00934FD5" w:rsidRPr="00B2145F">
        <w:rPr>
          <w:rFonts w:ascii="Angsana New" w:hAnsi="Angsana New" w:hint="cs"/>
          <w:spacing w:val="-2"/>
          <w:sz w:val="30"/>
          <w:szCs w:val="30"/>
          <w:cs/>
        </w:rPr>
        <w:t>เบี้ยประกัน</w:t>
      </w:r>
      <w:r w:rsidRPr="00B2145F">
        <w:rPr>
          <w:rFonts w:ascii="Angsana New" w:hAnsi="Angsana New" w:hint="cs"/>
          <w:spacing w:val="-2"/>
          <w:sz w:val="30"/>
          <w:szCs w:val="30"/>
          <w:cs/>
        </w:rPr>
        <w:t xml:space="preserve">เป็นจำนวนเงินตามที่ระบุในสัญญา </w:t>
      </w:r>
      <w:r w:rsidR="00AE3DCC" w:rsidRPr="00B2145F">
        <w:rPr>
          <w:rFonts w:ascii="Angsana New" w:hAnsi="Angsana New" w:hint="cs"/>
          <w:spacing w:val="-2"/>
          <w:sz w:val="30"/>
          <w:szCs w:val="30"/>
          <w:cs/>
        </w:rPr>
        <w:t>สัญญา</w:t>
      </w:r>
      <w:r w:rsidR="00866D50" w:rsidRPr="00B2145F">
        <w:rPr>
          <w:rFonts w:ascii="Angsana New" w:hAnsi="Angsana New" w:hint="cs"/>
          <w:spacing w:val="-2"/>
          <w:sz w:val="30"/>
          <w:szCs w:val="30"/>
          <w:cs/>
        </w:rPr>
        <w:t>ดังกล่าว</w:t>
      </w:r>
      <w:r w:rsidRPr="00B2145F">
        <w:rPr>
          <w:rFonts w:ascii="Angsana New" w:hAnsi="Angsana New" w:hint="cs"/>
          <w:spacing w:val="-2"/>
          <w:sz w:val="30"/>
          <w:szCs w:val="30"/>
          <w:cs/>
        </w:rPr>
        <w:t xml:space="preserve">มีอายุ </w:t>
      </w:r>
      <w:r w:rsidRPr="00B2145F">
        <w:rPr>
          <w:rFonts w:ascii="Angsana New" w:hAnsi="Angsana New" w:hint="cs"/>
          <w:spacing w:val="-2"/>
          <w:sz w:val="30"/>
          <w:szCs w:val="30"/>
        </w:rPr>
        <w:t xml:space="preserve">1 </w:t>
      </w:r>
      <w:r w:rsidRPr="00B2145F">
        <w:rPr>
          <w:rFonts w:ascii="Angsana New" w:hAnsi="Angsana New" w:hint="cs"/>
          <w:spacing w:val="-2"/>
          <w:sz w:val="30"/>
          <w:szCs w:val="30"/>
          <w:cs/>
        </w:rPr>
        <w:t>ปี</w:t>
      </w:r>
    </w:p>
    <w:p w14:paraId="55EFE569" w14:textId="559C1903" w:rsidR="008D1C93" w:rsidRPr="00B811D5" w:rsidRDefault="008D1C93" w:rsidP="008F75F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sz w:val="24"/>
          <w:szCs w:val="24"/>
          <w:cs/>
        </w:rPr>
      </w:pPr>
    </w:p>
    <w:p w14:paraId="07830A1C" w14:textId="03822AD6" w:rsidR="00BD0D15" w:rsidRPr="00B2145F" w:rsidRDefault="00C90F87" w:rsidP="006A01AF">
      <w:pPr>
        <w:pStyle w:val="Heading8"/>
        <w:numPr>
          <w:ilvl w:val="0"/>
          <w:numId w:val="16"/>
        </w:numPr>
        <w:tabs>
          <w:tab w:val="left" w:pos="540"/>
        </w:tabs>
        <w:spacing w:line="240" w:lineRule="auto"/>
        <w:ind w:left="540" w:hanging="540"/>
        <w:rPr>
          <w:rFonts w:ascii="Angsana New" w:hAnsi="Angsana New" w:cs="Angsana New"/>
          <w:sz w:val="30"/>
          <w:szCs w:val="30"/>
          <w:cs/>
          <w:lang w:val="th-TH"/>
        </w:rPr>
      </w:pPr>
      <w:r w:rsidRPr="00B2145F">
        <w:rPr>
          <w:rFonts w:ascii="Angsana New" w:hAnsi="Angsana New" w:cs="Angsana New" w:hint="cs"/>
          <w:sz w:val="30"/>
          <w:szCs w:val="30"/>
          <w:cs/>
        </w:rPr>
        <w:t>เงิน</w:t>
      </w:r>
      <w:r w:rsidRPr="00B2145F">
        <w:rPr>
          <w:rFonts w:ascii="Angsana New" w:hAnsi="Angsana New" w:cs="Angsana New" w:hint="cs"/>
          <w:sz w:val="30"/>
          <w:szCs w:val="30"/>
          <w:cs/>
          <w:lang w:val="th-TH"/>
        </w:rPr>
        <w:t>สดและรายการเทียบเท่าเงินสด</w:t>
      </w:r>
    </w:p>
    <w:p w14:paraId="492794E9" w14:textId="77777777" w:rsidR="00C90F87" w:rsidRPr="00B811D5" w:rsidRDefault="00C90F87" w:rsidP="008F75F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sz w:val="24"/>
          <w:szCs w:val="24"/>
          <w:cs/>
        </w:rPr>
      </w:pPr>
    </w:p>
    <w:tbl>
      <w:tblPr>
        <w:tblW w:w="9198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6228"/>
        <w:gridCol w:w="1350"/>
        <w:gridCol w:w="270"/>
        <w:gridCol w:w="1350"/>
      </w:tblGrid>
      <w:tr w:rsidR="00BE0C8C" w:rsidRPr="00B2145F" w14:paraId="061AB421" w14:textId="77777777" w:rsidTr="0088452B">
        <w:tc>
          <w:tcPr>
            <w:tcW w:w="6228" w:type="dxa"/>
          </w:tcPr>
          <w:p w14:paraId="0E888617" w14:textId="77777777" w:rsidR="00BE0C8C" w:rsidRPr="00B2145F" w:rsidRDefault="00BE0C8C" w:rsidP="00BE0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68CD2DC" w14:textId="2D808061" w:rsidR="00BE0C8C" w:rsidRPr="00B2145F" w:rsidRDefault="004F7D64" w:rsidP="00BE0C8C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2565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38205BC" w14:textId="77777777" w:rsidR="00BE0C8C" w:rsidRPr="00B2145F" w:rsidRDefault="00BE0C8C" w:rsidP="00BE0C8C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E22BF89" w14:textId="77FBA444" w:rsidR="00BE0C8C" w:rsidRPr="00B2145F" w:rsidRDefault="004F7D64" w:rsidP="00BE0C8C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BE0C8C" w:rsidRPr="00B2145F" w14:paraId="654C0609" w14:textId="77777777" w:rsidTr="0088452B">
        <w:trPr>
          <w:trHeight w:val="425"/>
        </w:trPr>
        <w:tc>
          <w:tcPr>
            <w:tcW w:w="6228" w:type="dxa"/>
          </w:tcPr>
          <w:p w14:paraId="497D02CC" w14:textId="77777777" w:rsidR="00BE0C8C" w:rsidRPr="00B2145F" w:rsidRDefault="00BE0C8C" w:rsidP="00BE0C8C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</w:tcPr>
          <w:p w14:paraId="5BE11769" w14:textId="77777777" w:rsidR="00BE0C8C" w:rsidRPr="00B2145F" w:rsidRDefault="00BE0C8C" w:rsidP="00BE0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1F4ACB" w:rsidRPr="00B2145F" w14:paraId="292A8F03" w14:textId="77777777" w:rsidTr="0088452B">
        <w:tc>
          <w:tcPr>
            <w:tcW w:w="6228" w:type="dxa"/>
          </w:tcPr>
          <w:p w14:paraId="309080E1" w14:textId="77777777" w:rsidR="001F4ACB" w:rsidRPr="00B2145F" w:rsidRDefault="001F4ACB" w:rsidP="001F4AC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350" w:type="dxa"/>
          </w:tcPr>
          <w:p w14:paraId="32AD0A03" w14:textId="13E2D67A" w:rsidR="001F4ACB" w:rsidRPr="001F4ACB" w:rsidRDefault="001F4ACB" w:rsidP="00884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1F4ACB">
              <w:rPr>
                <w:rFonts w:ascii="Angsana New" w:hAnsi="Angsana New" w:hint="cs"/>
                <w:sz w:val="30"/>
                <w:szCs w:val="30"/>
              </w:rPr>
              <w:t>240</w:t>
            </w:r>
          </w:p>
        </w:tc>
        <w:tc>
          <w:tcPr>
            <w:tcW w:w="270" w:type="dxa"/>
            <w:vAlign w:val="bottom"/>
          </w:tcPr>
          <w:p w14:paraId="3365D980" w14:textId="77777777" w:rsidR="001F4ACB" w:rsidRPr="00B2145F" w:rsidRDefault="001F4ACB" w:rsidP="001F4ACB">
            <w:pPr>
              <w:tabs>
                <w:tab w:val="decimal" w:pos="1161"/>
              </w:tabs>
              <w:ind w:left="-99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555D71E" w14:textId="655ACE67" w:rsidR="001F4ACB" w:rsidRPr="00B2145F" w:rsidRDefault="001F4ACB" w:rsidP="00884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232</w:t>
            </w:r>
          </w:p>
        </w:tc>
      </w:tr>
      <w:tr w:rsidR="001F4ACB" w:rsidRPr="00B2145F" w14:paraId="37BB08E9" w14:textId="77777777" w:rsidTr="0088452B">
        <w:tc>
          <w:tcPr>
            <w:tcW w:w="6228" w:type="dxa"/>
          </w:tcPr>
          <w:p w14:paraId="35FBF9F1" w14:textId="601D16D8" w:rsidR="001F4ACB" w:rsidRDefault="001F4ACB" w:rsidP="001F4ACB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1350" w:type="dxa"/>
          </w:tcPr>
          <w:p w14:paraId="1EB06054" w14:textId="4D25A006" w:rsidR="001F4ACB" w:rsidRPr="001F4ACB" w:rsidRDefault="001F4ACB" w:rsidP="001F4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1F4ACB">
              <w:rPr>
                <w:rFonts w:ascii="Angsana New" w:hAnsi="Angsana New" w:hint="cs"/>
                <w:sz w:val="30"/>
                <w:szCs w:val="30"/>
              </w:rPr>
              <w:t>233,823</w:t>
            </w:r>
          </w:p>
        </w:tc>
        <w:tc>
          <w:tcPr>
            <w:tcW w:w="270" w:type="dxa"/>
            <w:vAlign w:val="bottom"/>
          </w:tcPr>
          <w:p w14:paraId="6F6C3ED2" w14:textId="77777777" w:rsidR="001F4ACB" w:rsidRPr="00B2145F" w:rsidRDefault="001F4ACB" w:rsidP="001F4ACB">
            <w:pPr>
              <w:tabs>
                <w:tab w:val="decimal" w:pos="1161"/>
              </w:tabs>
              <w:ind w:left="-99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6B2E2FF" w14:textId="7AD0D366" w:rsidR="001F4ACB" w:rsidRDefault="001F4ACB" w:rsidP="00884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120,706</w:t>
            </w:r>
          </w:p>
        </w:tc>
      </w:tr>
      <w:tr w:rsidR="001F4ACB" w:rsidRPr="00B2145F" w14:paraId="24E8EFE6" w14:textId="77777777" w:rsidTr="0088452B">
        <w:tc>
          <w:tcPr>
            <w:tcW w:w="6228" w:type="dxa"/>
          </w:tcPr>
          <w:p w14:paraId="671E3627" w14:textId="461EDD74" w:rsidR="001F4ACB" w:rsidRPr="00B2145F" w:rsidRDefault="001F4ACB" w:rsidP="001F4ACB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1350" w:type="dxa"/>
          </w:tcPr>
          <w:p w14:paraId="0D105195" w14:textId="3778E02C" w:rsidR="001F4ACB" w:rsidRPr="001F4ACB" w:rsidRDefault="001F4ACB" w:rsidP="001F4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1F4ACB">
              <w:rPr>
                <w:rFonts w:ascii="Angsana New" w:hAnsi="Angsana New" w:hint="cs"/>
                <w:sz w:val="30"/>
                <w:szCs w:val="30"/>
              </w:rPr>
              <w:t>9</w:t>
            </w:r>
          </w:p>
        </w:tc>
        <w:tc>
          <w:tcPr>
            <w:tcW w:w="270" w:type="dxa"/>
            <w:vAlign w:val="bottom"/>
          </w:tcPr>
          <w:p w14:paraId="46168BAF" w14:textId="77777777" w:rsidR="001F4ACB" w:rsidRPr="00B2145F" w:rsidRDefault="001F4ACB" w:rsidP="001F4ACB">
            <w:pPr>
              <w:tabs>
                <w:tab w:val="decimal" w:pos="1161"/>
              </w:tabs>
              <w:ind w:left="-99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9F98825" w14:textId="2E3AA25D" w:rsidR="001F4ACB" w:rsidRPr="003D79C0" w:rsidRDefault="001F4ACB" w:rsidP="00884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9,979</w:t>
            </w:r>
          </w:p>
        </w:tc>
      </w:tr>
      <w:tr w:rsidR="004F7D64" w:rsidRPr="00B2145F" w14:paraId="617E74FE" w14:textId="77777777" w:rsidTr="0088452B">
        <w:tc>
          <w:tcPr>
            <w:tcW w:w="6228" w:type="dxa"/>
          </w:tcPr>
          <w:p w14:paraId="446D6427" w14:textId="77777777" w:rsidR="004F7D64" w:rsidRPr="00B2145F" w:rsidRDefault="004F7D64" w:rsidP="004F7D64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A80A34" w14:textId="7E1BD763" w:rsidR="004F7D64" w:rsidRPr="00B2145F" w:rsidRDefault="001F4ACB" w:rsidP="004F7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234,0</w:t>
            </w:r>
            <w:r w:rsidR="005D7773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bottom"/>
          </w:tcPr>
          <w:p w14:paraId="509C4528" w14:textId="77777777" w:rsidR="004F7D64" w:rsidRPr="00B2145F" w:rsidRDefault="004F7D64" w:rsidP="004F7D64">
            <w:pPr>
              <w:tabs>
                <w:tab w:val="decimal" w:pos="1161"/>
              </w:tabs>
              <w:ind w:left="-99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15E853" w14:textId="5DC40C0D" w:rsidR="004F7D64" w:rsidRPr="00B2145F" w:rsidRDefault="004F7D64" w:rsidP="004F7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130,917</w:t>
            </w:r>
          </w:p>
        </w:tc>
      </w:tr>
    </w:tbl>
    <w:p w14:paraId="66A4C021" w14:textId="66661453" w:rsidR="004120C5" w:rsidRDefault="004120C5" w:rsidP="004120C5">
      <w:pPr>
        <w:pStyle w:val="Heading8"/>
        <w:numPr>
          <w:ilvl w:val="0"/>
          <w:numId w:val="16"/>
        </w:numPr>
        <w:tabs>
          <w:tab w:val="left" w:pos="540"/>
        </w:tabs>
        <w:spacing w:line="240" w:lineRule="auto"/>
        <w:ind w:left="540" w:hanging="54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lastRenderedPageBreak/>
        <w:t>ลูกหนี้การค้า</w:t>
      </w:r>
    </w:p>
    <w:p w14:paraId="16FFEDB3" w14:textId="77777777" w:rsidR="002A2F13" w:rsidRPr="008F75F5" w:rsidRDefault="002A2F13" w:rsidP="008F75F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BD0B0EC" w14:textId="3D724C87" w:rsidR="007518AB" w:rsidRDefault="00265217" w:rsidP="007518AB">
      <w:pPr>
        <w:ind w:left="567"/>
        <w:jc w:val="center"/>
      </w:pPr>
      <w:r>
        <w:rPr>
          <w:noProof/>
        </w:rPr>
        <w:drawing>
          <wp:inline distT="0" distB="0" distL="0" distR="0" wp14:anchorId="64EEBE38" wp14:editId="076D9D89">
            <wp:extent cx="5679901" cy="40259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689257" cy="40325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297F71" w14:textId="77777777" w:rsidR="001F4ACB" w:rsidRPr="001F4ACB" w:rsidRDefault="001F4ACB" w:rsidP="007518AB">
      <w:pPr>
        <w:ind w:left="567"/>
        <w:jc w:val="center"/>
        <w:rPr>
          <w:rFonts w:ascii="Angsana New" w:hAnsi="Angsana New"/>
          <w:sz w:val="30"/>
          <w:szCs w:val="30"/>
        </w:rPr>
      </w:pPr>
    </w:p>
    <w:tbl>
      <w:tblPr>
        <w:tblW w:w="9072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6282"/>
        <w:gridCol w:w="1260"/>
        <w:gridCol w:w="270"/>
        <w:gridCol w:w="1260"/>
      </w:tblGrid>
      <w:tr w:rsidR="006A2F53" w:rsidRPr="00B2145F" w14:paraId="16376EDE" w14:textId="77777777" w:rsidTr="004F7D64">
        <w:tc>
          <w:tcPr>
            <w:tcW w:w="6282" w:type="dxa"/>
          </w:tcPr>
          <w:p w14:paraId="66C47E26" w14:textId="16FEB35A" w:rsidR="006A2F53" w:rsidRPr="00BB727F" w:rsidRDefault="00BB727F" w:rsidP="00BB7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B727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BB727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BB727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B2852C5" w14:textId="02F4125E" w:rsidR="006A2F53" w:rsidRPr="00B2145F" w:rsidRDefault="004F7D64" w:rsidP="004F7D64">
            <w:pPr>
              <w:pStyle w:val="acctfourfigures"/>
              <w:tabs>
                <w:tab w:val="clear" w:pos="765"/>
              </w:tabs>
              <w:spacing w:line="240" w:lineRule="auto"/>
              <w:ind w:left="-118" w:right="-12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2565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4FC16AC" w14:textId="77777777" w:rsidR="006A2F53" w:rsidRPr="00B2145F" w:rsidRDefault="006A2F53" w:rsidP="004F7D64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5FEACCA" w14:textId="1A1EAB03" w:rsidR="006A2F53" w:rsidRPr="00B2145F" w:rsidRDefault="004F7D64" w:rsidP="004F7D6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6A2F53" w:rsidRPr="00B2145F" w14:paraId="320953AD" w14:textId="77777777" w:rsidTr="004F7D64">
        <w:trPr>
          <w:trHeight w:val="425"/>
        </w:trPr>
        <w:tc>
          <w:tcPr>
            <w:tcW w:w="6282" w:type="dxa"/>
          </w:tcPr>
          <w:p w14:paraId="67A4F7F0" w14:textId="77777777" w:rsidR="006A2F53" w:rsidRPr="00B2145F" w:rsidRDefault="006A2F53" w:rsidP="00F364F7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14:paraId="3EC8A25B" w14:textId="77777777" w:rsidR="006A2F53" w:rsidRPr="00B2145F" w:rsidRDefault="006A2F53" w:rsidP="004F7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2"/>
              </w:tabs>
              <w:spacing w:line="240" w:lineRule="auto"/>
              <w:ind w:left="-118" w:right="-120"/>
              <w:rPr>
                <w:rFonts w:ascii="Angsana New" w:hAnsi="Angsana New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4F7D64" w:rsidRPr="00B2145F" w14:paraId="58F912F5" w14:textId="77777777" w:rsidTr="004F7D64">
        <w:tc>
          <w:tcPr>
            <w:tcW w:w="6282" w:type="dxa"/>
          </w:tcPr>
          <w:p w14:paraId="2ADBECCA" w14:textId="298AFD37" w:rsidR="004F7D64" w:rsidRPr="006A2F53" w:rsidRDefault="004F7D64" w:rsidP="004F7D64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60" w:type="dxa"/>
            <w:vAlign w:val="bottom"/>
          </w:tcPr>
          <w:p w14:paraId="5217CC29" w14:textId="0DD1F8B7" w:rsidR="004F7D64" w:rsidRPr="00B2145F" w:rsidRDefault="00F53DDE" w:rsidP="004F7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58,</w:t>
            </w:r>
            <w:r w:rsidR="00CF155B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>33</w:t>
            </w:r>
          </w:p>
        </w:tc>
        <w:tc>
          <w:tcPr>
            <w:tcW w:w="270" w:type="dxa"/>
            <w:vAlign w:val="bottom"/>
          </w:tcPr>
          <w:p w14:paraId="7600255F" w14:textId="77777777" w:rsidR="004F7D64" w:rsidRPr="00B2145F" w:rsidRDefault="004F7D64" w:rsidP="004F7D64">
            <w:pPr>
              <w:tabs>
                <w:tab w:val="decimal" w:pos="1161"/>
              </w:tabs>
              <w:ind w:left="-99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EA69D9A" w14:textId="7F270717" w:rsidR="004F7D64" w:rsidRPr="006A2F53" w:rsidRDefault="004F7D64" w:rsidP="004F7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D64CCA">
              <w:rPr>
                <w:rFonts w:ascii="Angsana New" w:hAnsi="Angsana New"/>
                <w:sz w:val="30"/>
                <w:szCs w:val="30"/>
              </w:rPr>
              <w:t>105,218</w:t>
            </w:r>
          </w:p>
        </w:tc>
      </w:tr>
      <w:tr w:rsidR="00015E7A" w:rsidRPr="00B2145F" w14:paraId="164DDC32" w14:textId="77777777" w:rsidTr="00047ABD">
        <w:tc>
          <w:tcPr>
            <w:tcW w:w="6282" w:type="dxa"/>
          </w:tcPr>
          <w:p w14:paraId="071655C4" w14:textId="5ADE4199" w:rsidR="00015E7A" w:rsidRPr="002A2F13" w:rsidRDefault="00015E7A" w:rsidP="00015E7A">
            <w:pPr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A2F1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หัก </w:t>
            </w:r>
            <w:r w:rsidRPr="002A2F13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EE4F8EC" w14:textId="4D2B4ECC" w:rsidR="00015E7A" w:rsidRPr="00CF155B" w:rsidRDefault="00CF155B" w:rsidP="00CF1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12E62D5" w14:textId="77777777" w:rsidR="00015E7A" w:rsidRPr="00B2145F" w:rsidRDefault="00015E7A" w:rsidP="00015E7A">
            <w:pPr>
              <w:tabs>
                <w:tab w:val="decimal" w:pos="1161"/>
              </w:tabs>
              <w:ind w:left="-99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B924AD6" w14:textId="41415867" w:rsidR="00015E7A" w:rsidRPr="00B2145F" w:rsidRDefault="00015E7A" w:rsidP="00015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(2,887)</w:t>
            </w:r>
          </w:p>
        </w:tc>
      </w:tr>
      <w:tr w:rsidR="00015E7A" w:rsidRPr="00B2145F" w14:paraId="1A9FD511" w14:textId="77777777" w:rsidTr="00047ABD">
        <w:tc>
          <w:tcPr>
            <w:tcW w:w="6282" w:type="dxa"/>
          </w:tcPr>
          <w:p w14:paraId="15F3EEDC" w14:textId="72F6AE11" w:rsidR="00015E7A" w:rsidRPr="006A2F53" w:rsidRDefault="00015E7A" w:rsidP="00015E7A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1F2E23" w14:textId="4675FA43" w:rsidR="00015E7A" w:rsidRPr="00CF155B" w:rsidRDefault="00CF155B" w:rsidP="00015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F155B">
              <w:rPr>
                <w:rFonts w:ascii="Angsana New" w:hAnsi="Angsana New"/>
                <w:b/>
                <w:bCs/>
                <w:sz w:val="30"/>
                <w:szCs w:val="30"/>
              </w:rPr>
              <w:t>58,033</w:t>
            </w:r>
          </w:p>
        </w:tc>
        <w:tc>
          <w:tcPr>
            <w:tcW w:w="270" w:type="dxa"/>
            <w:vAlign w:val="bottom"/>
          </w:tcPr>
          <w:p w14:paraId="2939C1BE" w14:textId="77777777" w:rsidR="00015E7A" w:rsidRPr="00B2145F" w:rsidRDefault="00015E7A" w:rsidP="00015E7A">
            <w:pPr>
              <w:tabs>
                <w:tab w:val="decimal" w:pos="1161"/>
              </w:tabs>
              <w:ind w:left="-99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CA6560" w14:textId="475FCAD5" w:rsidR="00015E7A" w:rsidRPr="00B2145F" w:rsidRDefault="00015E7A" w:rsidP="00015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102,331</w:t>
            </w:r>
          </w:p>
        </w:tc>
      </w:tr>
    </w:tbl>
    <w:p w14:paraId="7B899069" w14:textId="31B24C3A" w:rsidR="004120C5" w:rsidRDefault="004120C5" w:rsidP="008F75F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072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6282"/>
        <w:gridCol w:w="1260"/>
        <w:gridCol w:w="270"/>
        <w:gridCol w:w="1260"/>
      </w:tblGrid>
      <w:tr w:rsidR="00BB3900" w:rsidRPr="00B2145F" w14:paraId="5234BA13" w14:textId="77777777" w:rsidTr="00682F37">
        <w:tc>
          <w:tcPr>
            <w:tcW w:w="6282" w:type="dxa"/>
          </w:tcPr>
          <w:p w14:paraId="7B349CE1" w14:textId="08C6F2BB" w:rsidR="00BB3900" w:rsidRPr="00BB727F" w:rsidRDefault="00BB3900" w:rsidP="00BB3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B390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C736391" w14:textId="77777777" w:rsidR="00BB3900" w:rsidRPr="00B2145F" w:rsidRDefault="00BB3900" w:rsidP="00BB3900">
            <w:pPr>
              <w:pStyle w:val="acctfourfigures"/>
              <w:tabs>
                <w:tab w:val="clear" w:pos="765"/>
              </w:tabs>
              <w:spacing w:line="240" w:lineRule="auto"/>
              <w:ind w:left="-118" w:right="-12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2565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1BF8704" w14:textId="77777777" w:rsidR="00BB3900" w:rsidRPr="00B2145F" w:rsidRDefault="00BB3900" w:rsidP="00BB3900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BABA063" w14:textId="77777777" w:rsidR="00BB3900" w:rsidRPr="00B2145F" w:rsidRDefault="00BB3900" w:rsidP="00BB390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BB3900" w:rsidRPr="00B2145F" w14:paraId="65E55FD2" w14:textId="77777777" w:rsidTr="00682F37">
        <w:trPr>
          <w:trHeight w:val="425"/>
        </w:trPr>
        <w:tc>
          <w:tcPr>
            <w:tcW w:w="6282" w:type="dxa"/>
          </w:tcPr>
          <w:p w14:paraId="4BD34903" w14:textId="77777777" w:rsidR="00BB3900" w:rsidRPr="00B2145F" w:rsidRDefault="00BB3900" w:rsidP="00BB3900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14:paraId="03A4D754" w14:textId="77777777" w:rsidR="00BB3900" w:rsidRPr="00B2145F" w:rsidRDefault="00BB3900" w:rsidP="00BB3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2"/>
              </w:tabs>
              <w:spacing w:line="240" w:lineRule="auto"/>
              <w:ind w:left="-118" w:right="-120"/>
              <w:rPr>
                <w:rFonts w:ascii="Angsana New" w:hAnsi="Angsana New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BB3900" w:rsidRPr="00B2145F" w14:paraId="47F8F39C" w14:textId="77777777" w:rsidTr="00682F37">
        <w:tc>
          <w:tcPr>
            <w:tcW w:w="6282" w:type="dxa"/>
          </w:tcPr>
          <w:p w14:paraId="2B99DEDF" w14:textId="1DBA1083" w:rsidR="00BB3900" w:rsidRPr="006A2F53" w:rsidRDefault="00BB3900" w:rsidP="00BB3900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260" w:type="dxa"/>
            <w:vAlign w:val="bottom"/>
          </w:tcPr>
          <w:p w14:paraId="4907D3D9" w14:textId="07188B26" w:rsidR="00BB3900" w:rsidRPr="00B2145F" w:rsidRDefault="00BB3900" w:rsidP="00BB3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(2,887)</w:t>
            </w:r>
          </w:p>
        </w:tc>
        <w:tc>
          <w:tcPr>
            <w:tcW w:w="270" w:type="dxa"/>
            <w:vAlign w:val="bottom"/>
          </w:tcPr>
          <w:p w14:paraId="4C570692" w14:textId="77777777" w:rsidR="00BB3900" w:rsidRPr="00B2145F" w:rsidRDefault="00BB3900" w:rsidP="00BB3900">
            <w:pPr>
              <w:tabs>
                <w:tab w:val="decimal" w:pos="1161"/>
              </w:tabs>
              <w:ind w:left="-99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1A3E79B" w14:textId="32F8F08B" w:rsidR="00BB3900" w:rsidRPr="00BB3900" w:rsidRDefault="00BB3900" w:rsidP="00BB3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(2,887)</w:t>
            </w:r>
          </w:p>
        </w:tc>
      </w:tr>
      <w:tr w:rsidR="00BB3900" w:rsidRPr="00B2145F" w14:paraId="5E959355" w14:textId="77777777" w:rsidTr="00682F37">
        <w:tc>
          <w:tcPr>
            <w:tcW w:w="6282" w:type="dxa"/>
          </w:tcPr>
          <w:p w14:paraId="34A67A65" w14:textId="2C5885DE" w:rsidR="00BB3900" w:rsidRPr="00BB3900" w:rsidRDefault="00BB3900" w:rsidP="00BB3900">
            <w:pPr>
              <w:rPr>
                <w:rFonts w:ascii="Angsana New" w:hAnsi="Angsana New"/>
                <w:sz w:val="30"/>
                <w:szCs w:val="30"/>
              </w:rPr>
            </w:pPr>
            <w:r w:rsidRPr="00BB3900">
              <w:rPr>
                <w:rFonts w:ascii="Angsana New" w:hAnsi="Angsana New" w:hint="cs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1B23C8C" w14:textId="4EC133F9" w:rsidR="00BB3900" w:rsidRPr="00CF155B" w:rsidRDefault="00BB3900" w:rsidP="00BB3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2,887</w:t>
            </w:r>
          </w:p>
        </w:tc>
        <w:tc>
          <w:tcPr>
            <w:tcW w:w="270" w:type="dxa"/>
            <w:vAlign w:val="bottom"/>
          </w:tcPr>
          <w:p w14:paraId="5DC9A81D" w14:textId="77777777" w:rsidR="00BB3900" w:rsidRPr="00B2145F" w:rsidRDefault="00BB3900" w:rsidP="00BB3900">
            <w:pPr>
              <w:tabs>
                <w:tab w:val="decimal" w:pos="1161"/>
              </w:tabs>
              <w:ind w:left="-99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C43580C" w14:textId="7AA321FC" w:rsidR="00BB3900" w:rsidRPr="00B2145F" w:rsidRDefault="00BB3900" w:rsidP="00BB3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9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B3900" w:rsidRPr="00B2145F" w14:paraId="45CAF8EF" w14:textId="77777777" w:rsidTr="00682F37">
        <w:tc>
          <w:tcPr>
            <w:tcW w:w="6282" w:type="dxa"/>
          </w:tcPr>
          <w:p w14:paraId="2B420EF4" w14:textId="69E36FCE" w:rsidR="00BB3900" w:rsidRPr="006A2F53" w:rsidRDefault="00BB3900" w:rsidP="00BB3900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="00807BB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446FC6" w14:textId="2EEB4CC7" w:rsidR="00BB3900" w:rsidRPr="00CF155B" w:rsidRDefault="00BB3900" w:rsidP="00BB3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C80BD31" w14:textId="77777777" w:rsidR="00BB3900" w:rsidRPr="00B2145F" w:rsidRDefault="00BB3900" w:rsidP="00BB3900">
            <w:pPr>
              <w:tabs>
                <w:tab w:val="decimal" w:pos="1161"/>
              </w:tabs>
              <w:ind w:left="-99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E6FED4" w14:textId="0C68FF78" w:rsidR="00BB3900" w:rsidRPr="00B2145F" w:rsidRDefault="00BB3900" w:rsidP="00BB3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(2,887)</w:t>
            </w:r>
          </w:p>
        </w:tc>
      </w:tr>
    </w:tbl>
    <w:p w14:paraId="2023099D" w14:textId="77777777" w:rsidR="00BB3900" w:rsidRPr="001F4ACB" w:rsidRDefault="00BB3900" w:rsidP="008F75F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14:paraId="4D2579F9" w14:textId="61AE9848" w:rsidR="00686A0C" w:rsidRDefault="002A2F13" w:rsidP="004F7D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  <w:cs/>
        </w:rPr>
      </w:pPr>
      <w:r w:rsidRPr="004B57DC">
        <w:rPr>
          <w:rFonts w:ascii="Angsana New" w:hAnsi="Angsana New" w:hint="cs"/>
          <w:sz w:val="30"/>
          <w:szCs w:val="30"/>
          <w:cs/>
        </w:rPr>
        <w:t>ข้อมูลเกี่ยวกับความเสี่ยงด้านเครดิตเปิด</w:t>
      </w:r>
      <w:r w:rsidR="0018435F">
        <w:rPr>
          <w:rFonts w:ascii="Angsana New" w:hAnsi="Angsana New" w:hint="cs"/>
          <w:sz w:val="30"/>
          <w:szCs w:val="30"/>
          <w:cs/>
        </w:rPr>
        <w:t>เ</w:t>
      </w:r>
      <w:r w:rsidRPr="004B57DC">
        <w:rPr>
          <w:rFonts w:ascii="Angsana New" w:hAnsi="Angsana New" w:hint="cs"/>
          <w:sz w:val="30"/>
          <w:szCs w:val="30"/>
          <w:cs/>
        </w:rPr>
        <w:t xml:space="preserve">ผยในหมายเหตุข้อ </w:t>
      </w:r>
      <w:r w:rsidRPr="004B57DC">
        <w:rPr>
          <w:rFonts w:ascii="Angsana New" w:hAnsi="Angsana New" w:hint="cs"/>
          <w:sz w:val="30"/>
          <w:szCs w:val="30"/>
        </w:rPr>
        <w:t>2</w:t>
      </w:r>
      <w:r w:rsidR="002771D1">
        <w:rPr>
          <w:rFonts w:ascii="Angsana New" w:hAnsi="Angsana New"/>
          <w:sz w:val="30"/>
          <w:szCs w:val="30"/>
        </w:rPr>
        <w:t>1</w:t>
      </w:r>
      <w:r w:rsidRPr="004B57DC">
        <w:rPr>
          <w:rFonts w:ascii="Angsana New" w:hAnsi="Angsana New" w:hint="cs"/>
          <w:sz w:val="30"/>
          <w:szCs w:val="30"/>
        </w:rPr>
        <w:t xml:space="preserve"> (</w:t>
      </w:r>
      <w:r w:rsidRPr="004B57DC">
        <w:rPr>
          <w:rFonts w:ascii="Angsana New" w:hAnsi="Angsana New" w:hint="cs"/>
          <w:sz w:val="30"/>
          <w:szCs w:val="30"/>
          <w:cs/>
        </w:rPr>
        <w:t>ข.</w:t>
      </w:r>
      <w:r w:rsidRPr="004B57DC">
        <w:rPr>
          <w:rFonts w:ascii="Angsana New" w:hAnsi="Angsana New" w:hint="cs"/>
          <w:sz w:val="30"/>
          <w:szCs w:val="30"/>
        </w:rPr>
        <w:t>1)</w:t>
      </w:r>
    </w:p>
    <w:p w14:paraId="5FEBF4CC" w14:textId="4E9168D9" w:rsidR="00686A0C" w:rsidRPr="00721235" w:rsidRDefault="005C1656" w:rsidP="00721235">
      <w:pPr>
        <w:pStyle w:val="Heading8"/>
        <w:numPr>
          <w:ilvl w:val="0"/>
          <w:numId w:val="16"/>
        </w:numPr>
        <w:tabs>
          <w:tab w:val="left" w:pos="540"/>
        </w:tabs>
        <w:spacing w:line="240" w:lineRule="auto"/>
        <w:ind w:left="540" w:hanging="540"/>
        <w:rPr>
          <w:rFonts w:ascii="Angsana New" w:hAnsi="Angsana New" w:cs="Angsana New"/>
          <w:sz w:val="30"/>
          <w:szCs w:val="30"/>
          <w:lang w:val="th-TH"/>
        </w:rPr>
      </w:pPr>
      <w:r w:rsidRPr="00BE0C8C">
        <w:rPr>
          <w:rFonts w:ascii="Angsana New" w:hAnsi="Angsana New" w:cs="Angsana New" w:hint="cs"/>
          <w:sz w:val="30"/>
          <w:szCs w:val="30"/>
          <w:cs/>
          <w:lang w:val="th-TH"/>
        </w:rPr>
        <w:lastRenderedPageBreak/>
        <w:t xml:space="preserve">สินค้าคงเหลือ </w:t>
      </w:r>
    </w:p>
    <w:p w14:paraId="5FB14717" w14:textId="3B8CCD0C" w:rsidR="00354B84" w:rsidRDefault="002B58C9" w:rsidP="004D12F6">
      <w:pPr>
        <w:pStyle w:val="Heading8"/>
        <w:tabs>
          <w:tab w:val="left" w:pos="540"/>
        </w:tabs>
        <w:spacing w:line="240" w:lineRule="auto"/>
        <w:ind w:left="540"/>
        <w:jc w:val="center"/>
        <w:rPr>
          <w:rFonts w:ascii="Angsana New" w:hAnsi="Angsana New" w:cs="Angsana New"/>
          <w:sz w:val="30"/>
          <w:szCs w:val="30"/>
        </w:rPr>
      </w:pPr>
      <w:r>
        <w:rPr>
          <w:noProof/>
        </w:rPr>
        <w:drawing>
          <wp:inline distT="0" distB="0" distL="0" distR="0" wp14:anchorId="23A31276" wp14:editId="0CBF3434">
            <wp:extent cx="5740814" cy="3793472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/>
                    <a:srcRect l="2085" r="3789"/>
                    <a:stretch/>
                  </pic:blipFill>
                  <pic:spPr bwMode="auto">
                    <a:xfrm>
                      <a:off x="0" y="0"/>
                      <a:ext cx="5740841" cy="379349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1F511FF" w14:textId="77777777" w:rsidR="00686A0C" w:rsidRPr="00686A0C" w:rsidRDefault="00686A0C" w:rsidP="00686A0C"/>
    <w:tbl>
      <w:tblPr>
        <w:tblW w:w="907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282"/>
        <w:gridCol w:w="1260"/>
        <w:gridCol w:w="270"/>
        <w:gridCol w:w="1260"/>
      </w:tblGrid>
      <w:tr w:rsidR="00C815E3" w:rsidRPr="00B2145F" w14:paraId="2D35AFA8" w14:textId="77777777" w:rsidTr="00BE0C8C">
        <w:trPr>
          <w:tblHeader/>
        </w:trPr>
        <w:tc>
          <w:tcPr>
            <w:tcW w:w="6282" w:type="dxa"/>
          </w:tcPr>
          <w:p w14:paraId="2F011D44" w14:textId="77777777" w:rsidR="00C815E3" w:rsidRPr="00B2145F" w:rsidRDefault="00C815E3" w:rsidP="00C81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8CC975D" w14:textId="0545D936" w:rsidR="00C815E3" w:rsidRPr="00B2145F" w:rsidRDefault="004F7D64" w:rsidP="00C815E3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2565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BD7A693" w14:textId="77777777" w:rsidR="00C815E3" w:rsidRPr="00B2145F" w:rsidRDefault="00C815E3" w:rsidP="00C815E3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B1E1C6F" w14:textId="4533FB62" w:rsidR="00C815E3" w:rsidRPr="00B2145F" w:rsidRDefault="004F7D64" w:rsidP="00C815E3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805B5A" w:rsidRPr="00B2145F" w14:paraId="0007A8C7" w14:textId="77777777" w:rsidTr="00BE0C8C">
        <w:trPr>
          <w:tblHeader/>
        </w:trPr>
        <w:tc>
          <w:tcPr>
            <w:tcW w:w="6282" w:type="dxa"/>
          </w:tcPr>
          <w:p w14:paraId="7FA097FE" w14:textId="77777777" w:rsidR="00805B5A" w:rsidRPr="00B2145F" w:rsidRDefault="00805B5A" w:rsidP="00805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14:paraId="4EF3F4EB" w14:textId="77777777" w:rsidR="00805B5A" w:rsidRPr="00B2145F" w:rsidRDefault="00805B5A" w:rsidP="00805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F7D64" w:rsidRPr="00B2145F" w14:paraId="620645A0" w14:textId="77777777" w:rsidTr="00BE0C8C">
        <w:tc>
          <w:tcPr>
            <w:tcW w:w="6282" w:type="dxa"/>
          </w:tcPr>
          <w:p w14:paraId="40E27FC2" w14:textId="5F4115EE" w:rsidR="004F7D64" w:rsidRPr="00686A0C" w:rsidRDefault="004F7D64" w:rsidP="004F7D64">
            <w:pPr>
              <w:pStyle w:val="a"/>
              <w:tabs>
                <w:tab w:val="clear" w:pos="1080"/>
                <w:tab w:val="left" w:pos="540"/>
              </w:tabs>
              <w:rPr>
                <w:rFonts w:ascii="Angsana New" w:hAnsi="Angsana New" w:cs="Angsana New"/>
                <w:cs/>
                <w:lang w:val="en-US"/>
              </w:rPr>
            </w:pPr>
            <w:r w:rsidRPr="00B2145F">
              <w:rPr>
                <w:rFonts w:ascii="Angsana New" w:hAnsi="Angsana New" w:cs="Angsana New" w:hint="cs"/>
                <w:cs/>
              </w:rPr>
              <w:t>สินค้</w:t>
            </w:r>
            <w:r>
              <w:rPr>
                <w:rFonts w:ascii="Angsana New" w:hAnsi="Angsana New" w:cs="Angsana New" w:hint="cs"/>
                <w:cs/>
                <w:lang w:val="en-US"/>
              </w:rPr>
              <w:t>าคงเหลือ</w:t>
            </w:r>
          </w:p>
        </w:tc>
        <w:tc>
          <w:tcPr>
            <w:tcW w:w="1260" w:type="dxa"/>
            <w:vAlign w:val="bottom"/>
          </w:tcPr>
          <w:p w14:paraId="4C4C086C" w14:textId="67CE7765" w:rsidR="004F7D64" w:rsidRPr="009B17DC" w:rsidRDefault="004E6A64" w:rsidP="004F7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119,484</w:t>
            </w:r>
          </w:p>
        </w:tc>
        <w:tc>
          <w:tcPr>
            <w:tcW w:w="270" w:type="dxa"/>
          </w:tcPr>
          <w:p w14:paraId="1BEC01A3" w14:textId="77777777" w:rsidR="004F7D64" w:rsidRPr="00B2145F" w:rsidRDefault="004F7D64" w:rsidP="004F7D64">
            <w:pPr>
              <w:pStyle w:val="EnvelopeReturn"/>
              <w:tabs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48077AFE" w14:textId="27CA8DF1" w:rsidR="004F7D64" w:rsidRPr="00686A0C" w:rsidRDefault="004F7D64" w:rsidP="004F7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9B17DC">
              <w:rPr>
                <w:rFonts w:ascii="Angsana New" w:hAnsi="Angsana New"/>
                <w:sz w:val="30"/>
                <w:szCs w:val="30"/>
              </w:rPr>
              <w:t>140,5</w:t>
            </w:r>
            <w:r>
              <w:rPr>
                <w:rFonts w:ascii="Angsana New" w:hAnsi="Angsana New"/>
                <w:sz w:val="30"/>
                <w:szCs w:val="30"/>
              </w:rPr>
              <w:t>88</w:t>
            </w:r>
          </w:p>
        </w:tc>
      </w:tr>
      <w:tr w:rsidR="004F7D64" w:rsidRPr="00B2145F" w14:paraId="0C593D50" w14:textId="77777777" w:rsidTr="00BE0C8C">
        <w:tc>
          <w:tcPr>
            <w:tcW w:w="6282" w:type="dxa"/>
          </w:tcPr>
          <w:p w14:paraId="7AF2FB2A" w14:textId="77777777" w:rsidR="004F7D64" w:rsidRPr="00B2145F" w:rsidRDefault="004F7D64" w:rsidP="004F7D64">
            <w:pPr>
              <w:pStyle w:val="a"/>
              <w:tabs>
                <w:tab w:val="clear" w:pos="1080"/>
                <w:tab w:val="left" w:pos="540"/>
              </w:tabs>
              <w:rPr>
                <w:rFonts w:ascii="Angsana New" w:hAnsi="Angsana New" w:cs="Angsana New"/>
                <w:cs/>
                <w:lang w:val="en-US"/>
              </w:rPr>
            </w:pPr>
            <w:r w:rsidRPr="00B2145F">
              <w:rPr>
                <w:rFonts w:ascii="Angsana New" w:hAnsi="Angsana New" w:cs="Angsana New" w:hint="cs"/>
                <w:i/>
                <w:iCs/>
                <w:cs/>
              </w:rPr>
              <w:t>หัก</w:t>
            </w:r>
            <w:r w:rsidRPr="00B2145F">
              <w:rPr>
                <w:rFonts w:ascii="Angsana New" w:hAnsi="Angsana New" w:cs="Angsana New" w:hint="cs"/>
                <w:cs/>
              </w:rPr>
              <w:t xml:space="preserve">  ค่าเผื่อมูลค่าสินค้าลดลง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69A8553" w14:textId="6472BB70" w:rsidR="004F7D64" w:rsidRPr="009B17DC" w:rsidRDefault="004E6A64" w:rsidP="004F7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(6,055)</w:t>
            </w:r>
          </w:p>
        </w:tc>
        <w:tc>
          <w:tcPr>
            <w:tcW w:w="270" w:type="dxa"/>
          </w:tcPr>
          <w:p w14:paraId="00F99FCA" w14:textId="77777777" w:rsidR="004F7D64" w:rsidRPr="00B2145F" w:rsidRDefault="004F7D64" w:rsidP="004F7D64">
            <w:pPr>
              <w:pStyle w:val="EnvelopeReturn"/>
              <w:tabs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373CBAC" w14:textId="3755F02E" w:rsidR="004F7D64" w:rsidRPr="00B2145F" w:rsidRDefault="004F7D64" w:rsidP="004F7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9B17DC">
              <w:rPr>
                <w:rFonts w:ascii="Angsana New" w:hAnsi="Angsana New" w:hint="cs"/>
                <w:sz w:val="30"/>
                <w:szCs w:val="30"/>
              </w:rPr>
              <w:t>(4,</w:t>
            </w:r>
            <w:r>
              <w:rPr>
                <w:rFonts w:ascii="Angsana New" w:hAnsi="Angsana New"/>
                <w:sz w:val="30"/>
                <w:szCs w:val="30"/>
              </w:rPr>
              <w:t>099</w:t>
            </w:r>
            <w:r w:rsidRPr="009B17DC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4F7D64" w:rsidRPr="00B2145F" w14:paraId="32F6F67D" w14:textId="77777777" w:rsidTr="00BE0C8C">
        <w:tc>
          <w:tcPr>
            <w:tcW w:w="6282" w:type="dxa"/>
          </w:tcPr>
          <w:p w14:paraId="5691CB09" w14:textId="77777777" w:rsidR="004F7D64" w:rsidRPr="00B2145F" w:rsidRDefault="004F7D64" w:rsidP="004F7D64">
            <w:pPr>
              <w:pStyle w:val="a"/>
              <w:tabs>
                <w:tab w:val="clear" w:pos="1080"/>
                <w:tab w:val="left" w:pos="540"/>
              </w:tabs>
              <w:rPr>
                <w:rFonts w:ascii="Angsana New" w:hAnsi="Angsana New" w:cs="Angsana New"/>
                <w:b/>
                <w:bCs/>
                <w:cs/>
              </w:rPr>
            </w:pPr>
            <w:r w:rsidRPr="00B2145F">
              <w:rPr>
                <w:rFonts w:ascii="Angsana New" w:hAnsi="Angsana New" w:cs="Angsana New" w:hint="cs"/>
                <w:b/>
                <w:bCs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26EFD8" w14:textId="75E2E7B7" w:rsidR="004F7D64" w:rsidRPr="009B17DC" w:rsidRDefault="004E6A64" w:rsidP="004F7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113,429</w:t>
            </w:r>
          </w:p>
        </w:tc>
        <w:tc>
          <w:tcPr>
            <w:tcW w:w="270" w:type="dxa"/>
          </w:tcPr>
          <w:p w14:paraId="1ACBF9C7" w14:textId="77777777" w:rsidR="004F7D64" w:rsidRPr="00B2145F" w:rsidRDefault="004F7D64" w:rsidP="004F7D64">
            <w:pPr>
              <w:pStyle w:val="EnvelopeReturn"/>
              <w:tabs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3A05A3" w14:textId="5242BEE1" w:rsidR="004F7D64" w:rsidRPr="00B2145F" w:rsidRDefault="004F7D64" w:rsidP="004F7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17DC">
              <w:rPr>
                <w:rFonts w:ascii="Angsana New" w:hAnsi="Angsana New"/>
                <w:b/>
                <w:bCs/>
                <w:sz w:val="30"/>
                <w:szCs w:val="30"/>
              </w:rPr>
              <w:t>136,4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89</w:t>
            </w:r>
          </w:p>
        </w:tc>
      </w:tr>
      <w:tr w:rsidR="004F7D64" w:rsidRPr="004F7D64" w14:paraId="36566BE2" w14:textId="77777777" w:rsidTr="00BE0C8C">
        <w:trPr>
          <w:trHeight w:val="332"/>
        </w:trPr>
        <w:tc>
          <w:tcPr>
            <w:tcW w:w="6282" w:type="dxa"/>
          </w:tcPr>
          <w:p w14:paraId="475ADCB2" w14:textId="77777777" w:rsidR="004F7D64" w:rsidRPr="004F7D64" w:rsidRDefault="004F7D64" w:rsidP="004F7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03D176DA" w14:textId="77777777" w:rsidR="004F7D64" w:rsidRPr="004F7D64" w:rsidRDefault="004F7D64" w:rsidP="004F7D64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15C9490A" w14:textId="77777777" w:rsidR="004F7D64" w:rsidRPr="004F7D64" w:rsidRDefault="004F7D64" w:rsidP="004F7D64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603AED1" w14:textId="77777777" w:rsidR="004F7D64" w:rsidRPr="004F7D64" w:rsidRDefault="004F7D64" w:rsidP="004F7D64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4F7D64" w:rsidRPr="00B2145F" w14:paraId="0045AFD5" w14:textId="77777777" w:rsidTr="00BE0C8C">
        <w:tc>
          <w:tcPr>
            <w:tcW w:w="6282" w:type="dxa"/>
          </w:tcPr>
          <w:p w14:paraId="2C757C6B" w14:textId="77777777" w:rsidR="004F7D64" w:rsidRPr="00B2145F" w:rsidRDefault="004F7D64" w:rsidP="004F7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b/>
                <w:sz w:val="30"/>
                <w:szCs w:val="30"/>
                <w:cs/>
              </w:rPr>
              <w:t>ต้นทุนของสินค้าคงเหลือที่บันทึกรวมในบัญชีต้นทุนขาย</w:t>
            </w:r>
          </w:p>
        </w:tc>
        <w:tc>
          <w:tcPr>
            <w:tcW w:w="1260" w:type="dxa"/>
            <w:vAlign w:val="bottom"/>
          </w:tcPr>
          <w:p w14:paraId="3232DB01" w14:textId="77777777" w:rsidR="004F7D64" w:rsidRPr="009B17DC" w:rsidRDefault="004F7D64" w:rsidP="004F7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4088FCD" w14:textId="77777777" w:rsidR="004F7D64" w:rsidRPr="00B2145F" w:rsidRDefault="004F7D64" w:rsidP="004F7D64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37818E87" w14:textId="77777777" w:rsidR="004F7D64" w:rsidRPr="00B2145F" w:rsidRDefault="004F7D64" w:rsidP="004F7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F7D64" w:rsidRPr="00B2145F" w14:paraId="2057E9E1" w14:textId="77777777" w:rsidTr="00BE0C8C">
        <w:tc>
          <w:tcPr>
            <w:tcW w:w="6282" w:type="dxa"/>
          </w:tcPr>
          <w:p w14:paraId="0C77293E" w14:textId="77777777" w:rsidR="004F7D64" w:rsidRPr="00B2145F" w:rsidRDefault="004F7D64" w:rsidP="004F7D64">
            <w:pPr>
              <w:pStyle w:val="BodyText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32"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ต้นทุนขาย </w:t>
            </w:r>
          </w:p>
        </w:tc>
        <w:tc>
          <w:tcPr>
            <w:tcW w:w="1260" w:type="dxa"/>
            <w:vAlign w:val="bottom"/>
          </w:tcPr>
          <w:p w14:paraId="5275DF1B" w14:textId="35FFF1FD" w:rsidR="004F7D64" w:rsidRPr="009B17DC" w:rsidRDefault="004E6A64" w:rsidP="004F7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851,161</w:t>
            </w:r>
          </w:p>
        </w:tc>
        <w:tc>
          <w:tcPr>
            <w:tcW w:w="270" w:type="dxa"/>
          </w:tcPr>
          <w:p w14:paraId="0EFCDDC7" w14:textId="77777777" w:rsidR="004F7D64" w:rsidRPr="00B2145F" w:rsidRDefault="004F7D64" w:rsidP="004F7D6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15D4D0B8" w14:textId="04B0C9E3" w:rsidR="004F7D64" w:rsidRPr="00B2145F" w:rsidRDefault="004F7D64" w:rsidP="004F7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9B17DC">
              <w:rPr>
                <w:rFonts w:ascii="Angsana New" w:hAnsi="Angsana New"/>
                <w:sz w:val="30"/>
                <w:szCs w:val="30"/>
              </w:rPr>
              <w:t>84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 w:rsidRPr="009B17D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999</w:t>
            </w:r>
          </w:p>
        </w:tc>
      </w:tr>
      <w:tr w:rsidR="004F7D64" w:rsidRPr="00B2145F" w14:paraId="1E0FE494" w14:textId="77777777" w:rsidTr="00BE0C8C">
        <w:tc>
          <w:tcPr>
            <w:tcW w:w="6282" w:type="dxa"/>
          </w:tcPr>
          <w:p w14:paraId="67B417B4" w14:textId="77777777" w:rsidR="004F7D64" w:rsidRPr="00B2145F" w:rsidRDefault="004F7D64" w:rsidP="004F7D64">
            <w:pPr>
              <w:pStyle w:val="BodyText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32"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b/>
                <w:sz w:val="30"/>
                <w:szCs w:val="30"/>
                <w:cs/>
              </w:rPr>
              <w:t>การปรับลดมูลค่าเป็นมูลค่าสุทธิที่คาดว่าจะได้รับ</w:t>
            </w:r>
          </w:p>
        </w:tc>
        <w:tc>
          <w:tcPr>
            <w:tcW w:w="1260" w:type="dxa"/>
            <w:vAlign w:val="bottom"/>
          </w:tcPr>
          <w:p w14:paraId="02FE52B9" w14:textId="70451086" w:rsidR="004F7D64" w:rsidRPr="00B2145F" w:rsidRDefault="004E6A64" w:rsidP="004F7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1,956</w:t>
            </w:r>
          </w:p>
        </w:tc>
        <w:tc>
          <w:tcPr>
            <w:tcW w:w="270" w:type="dxa"/>
          </w:tcPr>
          <w:p w14:paraId="71B8401F" w14:textId="77777777" w:rsidR="004F7D64" w:rsidRPr="00B2145F" w:rsidRDefault="004F7D64" w:rsidP="004F7D6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4480D8F4" w14:textId="15E4EB73" w:rsidR="004F7D64" w:rsidRPr="00B2145F" w:rsidRDefault="004F7D64" w:rsidP="004F7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</w:t>
            </w:r>
          </w:p>
        </w:tc>
      </w:tr>
      <w:tr w:rsidR="004F7D64" w:rsidRPr="00B2145F" w14:paraId="7813FCA8" w14:textId="77777777" w:rsidTr="00BE0C8C">
        <w:tc>
          <w:tcPr>
            <w:tcW w:w="6282" w:type="dxa"/>
          </w:tcPr>
          <w:p w14:paraId="27901A95" w14:textId="77777777" w:rsidR="004F7D64" w:rsidRPr="00B2145F" w:rsidRDefault="004F7D64" w:rsidP="004F7D64">
            <w:pPr>
              <w:pStyle w:val="a"/>
              <w:tabs>
                <w:tab w:val="clear" w:pos="1080"/>
                <w:tab w:val="left" w:pos="540"/>
              </w:tabs>
              <w:rPr>
                <w:rFonts w:ascii="Angsana New" w:hAnsi="Angsana New" w:cs="Angsana New"/>
                <w:b/>
                <w:bCs/>
                <w:lang w:val="en-US"/>
              </w:rPr>
            </w:pPr>
            <w:r w:rsidRPr="00B2145F">
              <w:rPr>
                <w:rFonts w:ascii="Angsana New" w:hAnsi="Angsana New" w:cs="Angsana New" w:hint="cs"/>
                <w:b/>
                <w:bCs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58A06A" w14:textId="533485E5" w:rsidR="004F7D64" w:rsidRPr="00B2145F" w:rsidRDefault="004E6A64" w:rsidP="004F7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853,117</w:t>
            </w:r>
          </w:p>
        </w:tc>
        <w:tc>
          <w:tcPr>
            <w:tcW w:w="270" w:type="dxa"/>
          </w:tcPr>
          <w:p w14:paraId="090EFDFE" w14:textId="77777777" w:rsidR="004F7D64" w:rsidRPr="00B2145F" w:rsidRDefault="004F7D64" w:rsidP="004F7D64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32B9F0" w14:textId="6CFF6D0B" w:rsidR="004F7D64" w:rsidRPr="00B2145F" w:rsidRDefault="004F7D64" w:rsidP="004F7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841,039</w:t>
            </w:r>
          </w:p>
        </w:tc>
      </w:tr>
    </w:tbl>
    <w:p w14:paraId="02CB8844" w14:textId="77777777" w:rsidR="00E87F07" w:rsidRPr="00B2145F" w:rsidRDefault="00E87F07" w:rsidP="00F561A5">
      <w:pPr>
        <w:pStyle w:val="Heading8"/>
        <w:tabs>
          <w:tab w:val="left" w:pos="540"/>
        </w:tabs>
        <w:spacing w:line="240" w:lineRule="auto"/>
        <w:ind w:left="630"/>
        <w:rPr>
          <w:rFonts w:ascii="Angsana New" w:hAnsi="Angsana New" w:cs="Angsana New"/>
          <w:sz w:val="30"/>
          <w:szCs w:val="30"/>
          <w:cs/>
          <w:lang w:val="th-TH"/>
        </w:rPr>
      </w:pPr>
    </w:p>
    <w:p w14:paraId="55374C2E" w14:textId="77777777" w:rsidR="00E87F07" w:rsidRPr="00EC30C7" w:rsidRDefault="00E87F07" w:rsidP="00E87F07">
      <w:pPr>
        <w:rPr>
          <w:rFonts w:ascii="Angsana New" w:hAnsi="Angsana New"/>
        </w:rPr>
      </w:pPr>
      <w:r w:rsidRPr="00B2145F">
        <w:rPr>
          <w:rFonts w:ascii="Angsana New" w:hAnsi="Angsana New" w:hint="cs"/>
          <w:cs/>
          <w:lang w:val="th-TH"/>
        </w:rPr>
        <w:br w:type="page"/>
      </w:r>
    </w:p>
    <w:p w14:paraId="1D3A0805" w14:textId="28AC8E33" w:rsidR="008D1C93" w:rsidRDefault="008D1C93" w:rsidP="004F7D64">
      <w:pPr>
        <w:pStyle w:val="Heading8"/>
        <w:numPr>
          <w:ilvl w:val="0"/>
          <w:numId w:val="16"/>
        </w:numPr>
        <w:spacing w:line="240" w:lineRule="auto"/>
        <w:ind w:left="540" w:hanging="540"/>
        <w:rPr>
          <w:rFonts w:ascii="Angsana New" w:hAnsi="Angsana New" w:cs="Angsana New"/>
          <w:sz w:val="30"/>
          <w:szCs w:val="30"/>
          <w:lang w:val="th-TH"/>
        </w:rPr>
      </w:pPr>
      <w:r>
        <w:rPr>
          <w:rFonts w:ascii="Angsana New" w:hAnsi="Angsana New" w:cs="Angsana New" w:hint="cs"/>
          <w:sz w:val="30"/>
          <w:szCs w:val="30"/>
          <w:cs/>
          <w:lang w:val="th-TH"/>
        </w:rPr>
        <w:lastRenderedPageBreak/>
        <w:t>สินทรัพย์ทางการเงิน</w:t>
      </w:r>
      <w:r w:rsidR="005B297A">
        <w:rPr>
          <w:rFonts w:ascii="Angsana New" w:hAnsi="Angsana New" w:cs="Angsana New" w:hint="cs"/>
          <w:sz w:val="30"/>
          <w:szCs w:val="30"/>
          <w:cs/>
          <w:lang w:val="th-TH"/>
        </w:rPr>
        <w:t>หมุนเวียนอื่น</w:t>
      </w:r>
    </w:p>
    <w:p w14:paraId="42B6B233" w14:textId="77777777" w:rsidR="008D1C93" w:rsidRPr="008D1C93" w:rsidRDefault="008D1C93" w:rsidP="008D1C93">
      <w:pPr>
        <w:pStyle w:val="ListParagraph"/>
        <w:rPr>
          <w:rFonts w:ascii="Angsana New" w:hAnsi="Angsana New"/>
          <w:sz w:val="30"/>
          <w:szCs w:val="30"/>
          <w:highlight w:val="cyan"/>
          <w:cs/>
          <w:lang w:val="th-TH"/>
        </w:rPr>
      </w:pPr>
    </w:p>
    <w:tbl>
      <w:tblPr>
        <w:tblStyle w:val="TableGrid"/>
        <w:tblW w:w="9196" w:type="dxa"/>
        <w:tblInd w:w="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66"/>
        <w:gridCol w:w="1157"/>
        <w:gridCol w:w="246"/>
        <w:gridCol w:w="1113"/>
        <w:gridCol w:w="240"/>
        <w:gridCol w:w="1094"/>
        <w:gridCol w:w="236"/>
        <w:gridCol w:w="1204"/>
        <w:gridCol w:w="236"/>
        <w:gridCol w:w="1204"/>
      </w:tblGrid>
      <w:tr w:rsidR="008D1C93" w14:paraId="6B7E597A" w14:textId="77777777" w:rsidTr="004F7D64">
        <w:trPr>
          <w:tblHeader/>
        </w:trPr>
        <w:tc>
          <w:tcPr>
            <w:tcW w:w="2466" w:type="dxa"/>
            <w:vAlign w:val="bottom"/>
            <w:hideMark/>
          </w:tcPr>
          <w:p w14:paraId="4923EA43" w14:textId="329FBB64" w:rsidR="008D1C93" w:rsidRPr="008D1C93" w:rsidRDefault="008D1C93" w:rsidP="00435012">
            <w:pPr>
              <w:spacing w:line="240" w:lineRule="auto"/>
              <w:ind w:left="159" w:hanging="15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57" w:type="dxa"/>
            <w:vAlign w:val="bottom"/>
            <w:hideMark/>
          </w:tcPr>
          <w:p w14:paraId="01DEDC25" w14:textId="77777777" w:rsidR="008D1C93" w:rsidRPr="008D1C93" w:rsidRDefault="008D1C93" w:rsidP="004F7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1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1C93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5DB015B6" w14:textId="77777777" w:rsidR="008D1C93" w:rsidRPr="008D1C93" w:rsidRDefault="008D1C93" w:rsidP="004F7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D1C93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8D1C93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246" w:type="dxa"/>
            <w:vAlign w:val="bottom"/>
          </w:tcPr>
          <w:p w14:paraId="473DCFA5" w14:textId="77777777" w:rsidR="008D1C93" w:rsidRPr="008D1C93" w:rsidRDefault="008D1C93" w:rsidP="004F7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113" w:type="dxa"/>
            <w:vAlign w:val="bottom"/>
            <w:hideMark/>
          </w:tcPr>
          <w:p w14:paraId="2953C655" w14:textId="77777777" w:rsidR="008D1C93" w:rsidRPr="008D1C93" w:rsidRDefault="008D1C93" w:rsidP="004F7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1C93">
              <w:rPr>
                <w:rFonts w:ascii="Angsana New" w:hAnsi="Angsana New" w:hint="cs"/>
                <w:sz w:val="30"/>
                <w:szCs w:val="30"/>
                <w:cs/>
              </w:rPr>
              <w:t>ซื้อ</w:t>
            </w:r>
          </w:p>
        </w:tc>
        <w:tc>
          <w:tcPr>
            <w:tcW w:w="240" w:type="dxa"/>
            <w:vAlign w:val="bottom"/>
          </w:tcPr>
          <w:p w14:paraId="0DEC791C" w14:textId="77777777" w:rsidR="008D1C93" w:rsidRPr="008D1C93" w:rsidRDefault="008D1C93" w:rsidP="004F7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094" w:type="dxa"/>
            <w:vAlign w:val="bottom"/>
            <w:hideMark/>
          </w:tcPr>
          <w:p w14:paraId="21672CF8" w14:textId="77777777" w:rsidR="008D1C93" w:rsidRDefault="008D1C93" w:rsidP="004F7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1C93">
              <w:rPr>
                <w:rFonts w:ascii="Angsana New" w:hAnsi="Angsana New" w:hint="cs"/>
                <w:sz w:val="30"/>
                <w:szCs w:val="30"/>
                <w:cs/>
              </w:rPr>
              <w:t>ขาย</w:t>
            </w:r>
            <w:r>
              <w:rPr>
                <w:rFonts w:ascii="Angsana New" w:hAnsi="Angsana New"/>
                <w:sz w:val="30"/>
                <w:szCs w:val="30"/>
              </w:rPr>
              <w:t xml:space="preserve"> / </w:t>
            </w:r>
          </w:p>
          <w:p w14:paraId="43EECC90" w14:textId="4A57B27C" w:rsidR="008D1C93" w:rsidRPr="008D1C93" w:rsidRDefault="008D1C93" w:rsidP="004F7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ครบกำหนด</w:t>
            </w:r>
          </w:p>
        </w:tc>
        <w:tc>
          <w:tcPr>
            <w:tcW w:w="236" w:type="dxa"/>
            <w:vAlign w:val="bottom"/>
          </w:tcPr>
          <w:p w14:paraId="3B2A7C4A" w14:textId="77777777" w:rsidR="008D1C93" w:rsidRPr="008D1C93" w:rsidRDefault="008D1C93" w:rsidP="004F7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204" w:type="dxa"/>
            <w:vAlign w:val="bottom"/>
            <w:hideMark/>
          </w:tcPr>
          <w:p w14:paraId="67EF03C3" w14:textId="77777777" w:rsidR="008D1C93" w:rsidRPr="008D1C93" w:rsidRDefault="008D1C93" w:rsidP="004F7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1C93">
              <w:rPr>
                <w:rFonts w:ascii="Angsana New" w:hAnsi="Angsana New" w:hint="cs"/>
                <w:sz w:val="30"/>
                <w:szCs w:val="30"/>
                <w:cs/>
              </w:rPr>
              <w:t>ปรับปรุง</w:t>
            </w:r>
          </w:p>
          <w:p w14:paraId="57704AB9" w14:textId="77777777" w:rsidR="008D1C93" w:rsidRPr="008D1C93" w:rsidRDefault="008D1C93" w:rsidP="004F7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1C93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236" w:type="dxa"/>
            <w:vAlign w:val="bottom"/>
          </w:tcPr>
          <w:p w14:paraId="09EF70DB" w14:textId="77777777" w:rsidR="008D1C93" w:rsidRPr="008D1C93" w:rsidRDefault="008D1C93" w:rsidP="004F7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204" w:type="dxa"/>
            <w:vAlign w:val="bottom"/>
            <w:hideMark/>
          </w:tcPr>
          <w:p w14:paraId="41C92646" w14:textId="77777777" w:rsidR="008D1C93" w:rsidRPr="008D1C93" w:rsidRDefault="008D1C93" w:rsidP="004F7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1C93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5CCE256B" w14:textId="77777777" w:rsidR="008D1C93" w:rsidRPr="008D1C93" w:rsidRDefault="008D1C93" w:rsidP="004F7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1C93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8D1C93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</w:p>
        </w:tc>
      </w:tr>
      <w:tr w:rsidR="008D1C93" w14:paraId="26040DA4" w14:textId="77777777" w:rsidTr="004F7D64">
        <w:trPr>
          <w:tblHeader/>
        </w:trPr>
        <w:tc>
          <w:tcPr>
            <w:tcW w:w="2466" w:type="dxa"/>
          </w:tcPr>
          <w:p w14:paraId="693B94D4" w14:textId="77777777" w:rsidR="008D1C93" w:rsidRPr="008D1C93" w:rsidRDefault="008D1C93" w:rsidP="00435012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730" w:type="dxa"/>
            <w:gridSpan w:val="9"/>
            <w:vAlign w:val="bottom"/>
            <w:hideMark/>
          </w:tcPr>
          <w:p w14:paraId="2DC97E6E" w14:textId="43968301" w:rsidR="008D1C93" w:rsidRPr="008D1C93" w:rsidRDefault="008D1C93" w:rsidP="004F7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1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D1C93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="0038439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8D1C9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</w:t>
            </w:r>
            <w:r w:rsidRPr="008D1C93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8D1C93" w14:paraId="7D5BF603" w14:textId="77777777" w:rsidTr="004F7D64">
        <w:tc>
          <w:tcPr>
            <w:tcW w:w="2466" w:type="dxa"/>
            <w:hideMark/>
          </w:tcPr>
          <w:p w14:paraId="048C1197" w14:textId="4A3681C8" w:rsidR="008D1C93" w:rsidRPr="008D1C93" w:rsidRDefault="004F7D64" w:rsidP="00435012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157" w:type="dxa"/>
          </w:tcPr>
          <w:p w14:paraId="0C8B8C80" w14:textId="77777777" w:rsidR="008D1C93" w:rsidRPr="008D1C93" w:rsidRDefault="008D1C93" w:rsidP="00435012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</w:tcPr>
          <w:p w14:paraId="6099B848" w14:textId="77777777" w:rsidR="008D1C93" w:rsidRPr="008D1C93" w:rsidRDefault="008D1C93" w:rsidP="00435012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</w:tcPr>
          <w:p w14:paraId="043F7B53" w14:textId="77777777" w:rsidR="008D1C93" w:rsidRPr="008D1C93" w:rsidRDefault="008D1C93" w:rsidP="00435012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126AD87A" w14:textId="77777777" w:rsidR="008D1C93" w:rsidRPr="008D1C93" w:rsidRDefault="008D1C93" w:rsidP="00435012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4" w:type="dxa"/>
          </w:tcPr>
          <w:p w14:paraId="27FF7213" w14:textId="77777777" w:rsidR="008D1C93" w:rsidRPr="008D1C93" w:rsidRDefault="008D1C93" w:rsidP="00435012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DC80DC2" w14:textId="77777777" w:rsidR="008D1C93" w:rsidRPr="008D1C93" w:rsidRDefault="008D1C93" w:rsidP="00435012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4EC4908F" w14:textId="77777777" w:rsidR="008D1C93" w:rsidRPr="008D1C93" w:rsidRDefault="008D1C93" w:rsidP="00435012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5EAA9EB" w14:textId="77777777" w:rsidR="008D1C93" w:rsidRPr="008D1C93" w:rsidRDefault="008D1C93" w:rsidP="00435012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768592C1" w14:textId="77777777" w:rsidR="008D1C93" w:rsidRPr="008D1C93" w:rsidRDefault="008D1C93" w:rsidP="00435012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D1C93" w14:paraId="6989FB24" w14:textId="77777777" w:rsidTr="004F7D64">
        <w:tc>
          <w:tcPr>
            <w:tcW w:w="2466" w:type="dxa"/>
            <w:hideMark/>
          </w:tcPr>
          <w:p w14:paraId="00E31BC8" w14:textId="4CCBFCDF" w:rsidR="008D1C93" w:rsidRPr="000D72E4" w:rsidRDefault="000D72E4" w:rsidP="000D72E4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หน่วยลงทุน</w:t>
            </w:r>
          </w:p>
        </w:tc>
        <w:tc>
          <w:tcPr>
            <w:tcW w:w="1157" w:type="dxa"/>
            <w:vAlign w:val="bottom"/>
          </w:tcPr>
          <w:p w14:paraId="23AD736B" w14:textId="37BCB1E8" w:rsidR="008D1C93" w:rsidRPr="008D1C93" w:rsidRDefault="004E6A64" w:rsidP="004F7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0" w:right="-1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354,624</w:t>
            </w:r>
          </w:p>
        </w:tc>
        <w:tc>
          <w:tcPr>
            <w:tcW w:w="246" w:type="dxa"/>
            <w:vAlign w:val="bottom"/>
          </w:tcPr>
          <w:p w14:paraId="50318658" w14:textId="77777777" w:rsidR="008D1C93" w:rsidRPr="008D1C93" w:rsidRDefault="008D1C93" w:rsidP="004F7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0"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  <w:vAlign w:val="bottom"/>
          </w:tcPr>
          <w:p w14:paraId="16FBC556" w14:textId="10E58717" w:rsidR="008D1C93" w:rsidRPr="008D1C93" w:rsidRDefault="004E6A64" w:rsidP="004F7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0" w:right="-1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181,955</w:t>
            </w:r>
          </w:p>
        </w:tc>
        <w:tc>
          <w:tcPr>
            <w:tcW w:w="240" w:type="dxa"/>
            <w:vAlign w:val="bottom"/>
          </w:tcPr>
          <w:p w14:paraId="53CE2A7D" w14:textId="77777777" w:rsidR="008D1C93" w:rsidRPr="008D1C93" w:rsidRDefault="008D1C93" w:rsidP="004F7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0"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4" w:type="dxa"/>
            <w:vAlign w:val="bottom"/>
          </w:tcPr>
          <w:p w14:paraId="2740EABB" w14:textId="1BC7B81E" w:rsidR="008D1C93" w:rsidRPr="008D1C93" w:rsidRDefault="004E6A64" w:rsidP="004F7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0" w:right="-1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(278,280)</w:t>
            </w:r>
          </w:p>
        </w:tc>
        <w:tc>
          <w:tcPr>
            <w:tcW w:w="236" w:type="dxa"/>
            <w:vAlign w:val="bottom"/>
          </w:tcPr>
          <w:p w14:paraId="0079E24D" w14:textId="77777777" w:rsidR="008D1C93" w:rsidRPr="008D1C93" w:rsidRDefault="008D1C93" w:rsidP="004F7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0"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5EEB59B2" w14:textId="47E976C2" w:rsidR="008D1C93" w:rsidRPr="008D1C93" w:rsidRDefault="0052686F" w:rsidP="007E5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0" w:right="-1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(12,053)</w:t>
            </w:r>
          </w:p>
        </w:tc>
        <w:tc>
          <w:tcPr>
            <w:tcW w:w="236" w:type="dxa"/>
            <w:vAlign w:val="bottom"/>
          </w:tcPr>
          <w:p w14:paraId="05DCE493" w14:textId="77777777" w:rsidR="008D1C93" w:rsidRPr="008D1C93" w:rsidRDefault="008D1C93" w:rsidP="004F7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0"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0639915B" w14:textId="0FC16BD9" w:rsidR="008D1C93" w:rsidRPr="008D1C93" w:rsidRDefault="0052686F" w:rsidP="004F7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0" w:right="-1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246,246</w:t>
            </w:r>
          </w:p>
        </w:tc>
      </w:tr>
      <w:tr w:rsidR="00792882" w14:paraId="17D3F037" w14:textId="77777777" w:rsidTr="004F7D64">
        <w:tc>
          <w:tcPr>
            <w:tcW w:w="2466" w:type="dxa"/>
            <w:hideMark/>
          </w:tcPr>
          <w:p w14:paraId="14E05D8C" w14:textId="77777777" w:rsidR="004F7D64" w:rsidRDefault="005B297A" w:rsidP="00792882">
            <w:pPr>
              <w:tabs>
                <w:tab w:val="clear" w:pos="680"/>
                <w:tab w:val="left" w:pos="52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สัญญาซื้อขายเงินตรา</w:t>
            </w:r>
          </w:p>
          <w:p w14:paraId="6D747EEC" w14:textId="6B86F9D2" w:rsidR="00792882" w:rsidRPr="000D72E4" w:rsidRDefault="004F7D64" w:rsidP="00792882">
            <w:pPr>
              <w:tabs>
                <w:tab w:val="clear" w:pos="680"/>
                <w:tab w:val="left" w:pos="521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 w:rsidR="005B297A">
              <w:rPr>
                <w:rFonts w:ascii="Angsana New" w:hAnsi="Angsana New" w:hint="cs"/>
                <w:sz w:val="30"/>
                <w:szCs w:val="30"/>
                <w:cs/>
              </w:rPr>
              <w:t>ต่างประเทศล่วงหน้า</w:t>
            </w:r>
          </w:p>
        </w:tc>
        <w:tc>
          <w:tcPr>
            <w:tcW w:w="115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93624B0" w14:textId="7DCAAC70" w:rsidR="00792882" w:rsidRPr="008D1C93" w:rsidRDefault="004E6A64" w:rsidP="004F7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0" w:right="-1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46" w:type="dxa"/>
            <w:vAlign w:val="bottom"/>
          </w:tcPr>
          <w:p w14:paraId="1D2A3EA5" w14:textId="77777777" w:rsidR="00792882" w:rsidRPr="008D1C93" w:rsidRDefault="00792882" w:rsidP="004F7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0"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8B1F716" w14:textId="13E96A83" w:rsidR="00792882" w:rsidRPr="008D1C93" w:rsidRDefault="0052686F" w:rsidP="00526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120" w:right="-1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  <w:vAlign w:val="bottom"/>
          </w:tcPr>
          <w:p w14:paraId="5E60FB34" w14:textId="77777777" w:rsidR="00792882" w:rsidRPr="008D1C93" w:rsidRDefault="00792882" w:rsidP="004F7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0"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991EF9A" w14:textId="7CA7F213" w:rsidR="00792882" w:rsidRPr="008D1C93" w:rsidRDefault="0052686F" w:rsidP="00526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ind w:left="-120" w:right="-1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7EA1CE7E" w14:textId="77777777" w:rsidR="00792882" w:rsidRPr="008D1C93" w:rsidRDefault="00792882" w:rsidP="004F7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0"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07BB907" w14:textId="00BF77F1" w:rsidR="00792882" w:rsidRPr="008D1C93" w:rsidRDefault="0052686F" w:rsidP="004F7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0" w:right="-1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5,264</w:t>
            </w:r>
          </w:p>
        </w:tc>
        <w:tc>
          <w:tcPr>
            <w:tcW w:w="236" w:type="dxa"/>
            <w:vAlign w:val="bottom"/>
          </w:tcPr>
          <w:p w14:paraId="457601C2" w14:textId="77777777" w:rsidR="00792882" w:rsidRPr="008D1C93" w:rsidRDefault="00792882" w:rsidP="004F7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0"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B2E3C80" w14:textId="26AEE1F1" w:rsidR="00792882" w:rsidRPr="008D1C93" w:rsidRDefault="0052686F" w:rsidP="004F7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0" w:right="-1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5,272</w:t>
            </w:r>
          </w:p>
        </w:tc>
      </w:tr>
      <w:tr w:rsidR="007D063C" w14:paraId="2D0AB306" w14:textId="77777777" w:rsidTr="004F7D64">
        <w:tc>
          <w:tcPr>
            <w:tcW w:w="2466" w:type="dxa"/>
            <w:hideMark/>
          </w:tcPr>
          <w:p w14:paraId="38B32F2B" w14:textId="77777777" w:rsidR="007D063C" w:rsidRPr="008D1C93" w:rsidRDefault="007D063C" w:rsidP="007D063C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D1C9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D255F82" w14:textId="4DD401E5" w:rsidR="007D063C" w:rsidRPr="008D1C93" w:rsidRDefault="004E6A64" w:rsidP="004F7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0"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354,632</w:t>
            </w:r>
          </w:p>
        </w:tc>
        <w:tc>
          <w:tcPr>
            <w:tcW w:w="246" w:type="dxa"/>
            <w:vAlign w:val="bottom"/>
          </w:tcPr>
          <w:p w14:paraId="2DCDE4BB" w14:textId="77777777" w:rsidR="007D063C" w:rsidRPr="008D1C93" w:rsidRDefault="007D063C" w:rsidP="004F7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0"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ECC9FFE" w14:textId="04FD14C4" w:rsidR="007D063C" w:rsidRPr="008D1C93" w:rsidRDefault="0052686F" w:rsidP="004F7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0"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181,955</w:t>
            </w:r>
          </w:p>
        </w:tc>
        <w:tc>
          <w:tcPr>
            <w:tcW w:w="240" w:type="dxa"/>
            <w:vAlign w:val="bottom"/>
          </w:tcPr>
          <w:p w14:paraId="1B22A6BF" w14:textId="77777777" w:rsidR="007D063C" w:rsidRPr="008D1C93" w:rsidRDefault="007D063C" w:rsidP="004F7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0"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B63AE34" w14:textId="6201BD3F" w:rsidR="007D063C" w:rsidRPr="008D1C93" w:rsidRDefault="0052686F" w:rsidP="004F7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0"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(278,280)</w:t>
            </w:r>
          </w:p>
        </w:tc>
        <w:tc>
          <w:tcPr>
            <w:tcW w:w="236" w:type="dxa"/>
            <w:vAlign w:val="bottom"/>
          </w:tcPr>
          <w:p w14:paraId="5A1EB8F0" w14:textId="77777777" w:rsidR="007D063C" w:rsidRPr="008D1C93" w:rsidRDefault="007D063C" w:rsidP="004F7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0"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7A9A3EE" w14:textId="244FDC4C" w:rsidR="007D063C" w:rsidRPr="008D1C93" w:rsidRDefault="0052686F" w:rsidP="004F7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0"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(6,7</w:t>
            </w:r>
            <w:r w:rsidR="00265217">
              <w:rPr>
                <w:rFonts w:ascii="Angsana New" w:hAnsi="Angsana New"/>
                <w:b/>
                <w:bCs/>
                <w:sz w:val="30"/>
                <w:szCs w:val="30"/>
              </w:rPr>
              <w:t>89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7202CC02" w14:textId="77777777" w:rsidR="007D063C" w:rsidRPr="008D1C93" w:rsidRDefault="007D063C" w:rsidP="004F7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0"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0594DCD" w14:textId="308E9D97" w:rsidR="007D063C" w:rsidRPr="008D1C93" w:rsidRDefault="0052686F" w:rsidP="004F7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0"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251,518</w:t>
            </w:r>
          </w:p>
        </w:tc>
      </w:tr>
      <w:tr w:rsidR="007D063C" w:rsidRPr="0070216A" w14:paraId="3E62D5A8" w14:textId="77777777" w:rsidTr="004F7D64">
        <w:tc>
          <w:tcPr>
            <w:tcW w:w="2466" w:type="dxa"/>
          </w:tcPr>
          <w:p w14:paraId="54E2D55F" w14:textId="77777777" w:rsidR="007D063C" w:rsidRPr="008D1C93" w:rsidRDefault="007D063C" w:rsidP="007D063C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green"/>
              </w:rPr>
            </w:pPr>
          </w:p>
        </w:tc>
        <w:tc>
          <w:tcPr>
            <w:tcW w:w="1157" w:type="dxa"/>
          </w:tcPr>
          <w:p w14:paraId="1D208FA1" w14:textId="77777777" w:rsidR="007D063C" w:rsidRPr="008D1C93" w:rsidRDefault="007D063C" w:rsidP="004F7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0"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</w:tcPr>
          <w:p w14:paraId="0532DF78" w14:textId="77777777" w:rsidR="007D063C" w:rsidRPr="008D1C93" w:rsidRDefault="007D063C" w:rsidP="004F7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0"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BB3B91E" w14:textId="77777777" w:rsidR="007D063C" w:rsidRPr="008D1C93" w:rsidRDefault="007D063C" w:rsidP="004F7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0"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08D1620F" w14:textId="77777777" w:rsidR="007D063C" w:rsidRPr="008D1C93" w:rsidRDefault="007D063C" w:rsidP="004F7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0"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3AB88BA" w14:textId="77777777" w:rsidR="007D063C" w:rsidRPr="008D1C93" w:rsidRDefault="007D063C" w:rsidP="004F7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0"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6A93903" w14:textId="77777777" w:rsidR="007D063C" w:rsidRPr="008D1C93" w:rsidRDefault="007D063C" w:rsidP="004F7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0"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4FD0214" w14:textId="77777777" w:rsidR="007D063C" w:rsidRPr="008D1C93" w:rsidRDefault="007D063C" w:rsidP="004F7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0"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94598DF" w14:textId="77777777" w:rsidR="007D063C" w:rsidRPr="008D1C93" w:rsidRDefault="007D063C" w:rsidP="004F7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0"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5E069A85" w14:textId="77777777" w:rsidR="007D063C" w:rsidRPr="008D1C93" w:rsidRDefault="007D063C" w:rsidP="004F7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0" w:right="-1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D063C" w14:paraId="7876F34E" w14:textId="77777777" w:rsidTr="004F7D64">
        <w:tc>
          <w:tcPr>
            <w:tcW w:w="2466" w:type="dxa"/>
            <w:hideMark/>
          </w:tcPr>
          <w:p w14:paraId="70AB52BD" w14:textId="1666A6DD" w:rsidR="007D063C" w:rsidRPr="008D1C93" w:rsidRDefault="007D063C" w:rsidP="007D063C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D1C9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 w:rsidR="004F7D6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157" w:type="dxa"/>
          </w:tcPr>
          <w:p w14:paraId="77920C26" w14:textId="77777777" w:rsidR="007D063C" w:rsidRPr="008D1C93" w:rsidRDefault="007D063C" w:rsidP="004F7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0"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</w:tcPr>
          <w:p w14:paraId="38E918CC" w14:textId="77777777" w:rsidR="007D063C" w:rsidRPr="008D1C93" w:rsidRDefault="007D063C" w:rsidP="004F7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0"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</w:tcPr>
          <w:p w14:paraId="616921D9" w14:textId="77777777" w:rsidR="007D063C" w:rsidRPr="008D1C93" w:rsidRDefault="007D063C" w:rsidP="004F7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0"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19447693" w14:textId="77777777" w:rsidR="007D063C" w:rsidRPr="008D1C93" w:rsidRDefault="007D063C" w:rsidP="004F7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0"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4" w:type="dxa"/>
          </w:tcPr>
          <w:p w14:paraId="728598BA" w14:textId="77777777" w:rsidR="007D063C" w:rsidRPr="008D1C93" w:rsidRDefault="007D063C" w:rsidP="004F7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0"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A4101AC" w14:textId="77777777" w:rsidR="007D063C" w:rsidRPr="008D1C93" w:rsidRDefault="007D063C" w:rsidP="004F7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0"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7AE9DEC0" w14:textId="77777777" w:rsidR="007D063C" w:rsidRPr="008D1C93" w:rsidRDefault="007D063C" w:rsidP="004F7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0"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9135F96" w14:textId="77777777" w:rsidR="007D063C" w:rsidRPr="008D1C93" w:rsidRDefault="007D063C" w:rsidP="004F7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0"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7746F6CC" w14:textId="77777777" w:rsidR="007D063C" w:rsidRPr="008D1C93" w:rsidRDefault="007D063C" w:rsidP="004F7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0" w:right="-1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F7D64" w14:paraId="08EB108C" w14:textId="77777777" w:rsidTr="004F7D64">
        <w:tc>
          <w:tcPr>
            <w:tcW w:w="2466" w:type="dxa"/>
          </w:tcPr>
          <w:p w14:paraId="0660F9A4" w14:textId="6F3024BB" w:rsidR="004F7D64" w:rsidRPr="008D1C93" w:rsidRDefault="004F7D64" w:rsidP="004F7D64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หน่วยลงทุน</w:t>
            </w:r>
          </w:p>
        </w:tc>
        <w:tc>
          <w:tcPr>
            <w:tcW w:w="1157" w:type="dxa"/>
            <w:vAlign w:val="bottom"/>
          </w:tcPr>
          <w:p w14:paraId="5155B742" w14:textId="2AF42626" w:rsidR="004F7D64" w:rsidRPr="008D1C93" w:rsidRDefault="004F7D64" w:rsidP="004F7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0" w:right="-1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301,248</w:t>
            </w:r>
          </w:p>
        </w:tc>
        <w:tc>
          <w:tcPr>
            <w:tcW w:w="246" w:type="dxa"/>
            <w:vAlign w:val="bottom"/>
          </w:tcPr>
          <w:p w14:paraId="60643F08" w14:textId="77777777" w:rsidR="004F7D64" w:rsidRPr="008D1C93" w:rsidRDefault="004F7D64" w:rsidP="004F7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0"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  <w:vAlign w:val="bottom"/>
          </w:tcPr>
          <w:p w14:paraId="00D310DE" w14:textId="73684DA7" w:rsidR="004F7D64" w:rsidRPr="008D1C93" w:rsidRDefault="004F7D64" w:rsidP="004F7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0" w:right="-1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456,037</w:t>
            </w:r>
          </w:p>
        </w:tc>
        <w:tc>
          <w:tcPr>
            <w:tcW w:w="240" w:type="dxa"/>
            <w:vAlign w:val="bottom"/>
          </w:tcPr>
          <w:p w14:paraId="3C3ACAE6" w14:textId="77777777" w:rsidR="004F7D64" w:rsidRPr="008D1C93" w:rsidRDefault="004F7D64" w:rsidP="004F7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0"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4" w:type="dxa"/>
            <w:vAlign w:val="bottom"/>
          </w:tcPr>
          <w:p w14:paraId="3686A084" w14:textId="0377F54F" w:rsidR="004F7D64" w:rsidRPr="008D1C93" w:rsidRDefault="004F7D64" w:rsidP="004F7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0" w:right="-190"/>
              <w:rPr>
                <w:rFonts w:ascii="Angsana New" w:hAnsi="Angsana New"/>
                <w:sz w:val="30"/>
                <w:szCs w:val="30"/>
              </w:rPr>
            </w:pPr>
            <w:r w:rsidRPr="008D1C93">
              <w:rPr>
                <w:rFonts w:ascii="Angsana New" w:hAnsi="Angsana New" w:hint="cs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409,325</w:t>
            </w:r>
            <w:r w:rsidRPr="008D1C93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65C8A76A" w14:textId="77777777" w:rsidR="004F7D64" w:rsidRPr="008D1C93" w:rsidRDefault="004F7D64" w:rsidP="004F7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0"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5DCB87F0" w14:textId="2C0A9212" w:rsidR="004F7D64" w:rsidRPr="008D1C93" w:rsidRDefault="004F7D64" w:rsidP="004F7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0" w:right="-1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6,664</w:t>
            </w:r>
          </w:p>
        </w:tc>
        <w:tc>
          <w:tcPr>
            <w:tcW w:w="236" w:type="dxa"/>
            <w:vAlign w:val="bottom"/>
          </w:tcPr>
          <w:p w14:paraId="642AFABF" w14:textId="77777777" w:rsidR="004F7D64" w:rsidRPr="008D1C93" w:rsidRDefault="004F7D64" w:rsidP="004F7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0"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5FE25531" w14:textId="2C92831F" w:rsidR="004F7D64" w:rsidRPr="008D1C93" w:rsidRDefault="004F7D64" w:rsidP="004F7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0" w:right="-1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354,624</w:t>
            </w:r>
          </w:p>
        </w:tc>
      </w:tr>
      <w:tr w:rsidR="004F7D64" w14:paraId="31A964FE" w14:textId="77777777" w:rsidTr="004F7D64">
        <w:tc>
          <w:tcPr>
            <w:tcW w:w="2466" w:type="dxa"/>
          </w:tcPr>
          <w:p w14:paraId="4C744266" w14:textId="24FE1318" w:rsidR="004F7D64" w:rsidRPr="008D1C93" w:rsidRDefault="004F7D64" w:rsidP="004F7D64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157" w:type="dxa"/>
            <w:vAlign w:val="bottom"/>
          </w:tcPr>
          <w:p w14:paraId="23241E8B" w14:textId="0BBD1A26" w:rsidR="004F7D64" w:rsidRPr="008D1C93" w:rsidRDefault="004F7D64" w:rsidP="004F7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0" w:right="-1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35,000</w:t>
            </w:r>
          </w:p>
        </w:tc>
        <w:tc>
          <w:tcPr>
            <w:tcW w:w="246" w:type="dxa"/>
            <w:vAlign w:val="bottom"/>
          </w:tcPr>
          <w:p w14:paraId="3BB48C05" w14:textId="77777777" w:rsidR="004F7D64" w:rsidRPr="008D1C93" w:rsidRDefault="004F7D64" w:rsidP="004F7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0"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  <w:vAlign w:val="bottom"/>
          </w:tcPr>
          <w:p w14:paraId="186C6746" w14:textId="70A0EE22" w:rsidR="004F7D64" w:rsidRPr="008D1C93" w:rsidRDefault="004F7D64" w:rsidP="004E6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120" w:right="-1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  <w:vAlign w:val="bottom"/>
          </w:tcPr>
          <w:p w14:paraId="11C29889" w14:textId="77777777" w:rsidR="004F7D64" w:rsidRPr="008D1C93" w:rsidRDefault="004F7D64" w:rsidP="004F7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0"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4" w:type="dxa"/>
            <w:vAlign w:val="bottom"/>
          </w:tcPr>
          <w:p w14:paraId="71628AC5" w14:textId="68DC6F62" w:rsidR="004F7D64" w:rsidRPr="008D1C93" w:rsidRDefault="004F7D64" w:rsidP="004F7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0" w:right="-190"/>
              <w:rPr>
                <w:rFonts w:ascii="Angsana New" w:hAnsi="Angsana New"/>
                <w:sz w:val="30"/>
                <w:szCs w:val="30"/>
              </w:rPr>
            </w:pPr>
            <w:r w:rsidRPr="008D1C93">
              <w:rPr>
                <w:rFonts w:ascii="Angsana New" w:hAnsi="Angsana New" w:hint="cs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35,000</w:t>
            </w:r>
            <w:r w:rsidRPr="008D1C93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6C72A0F3" w14:textId="77777777" w:rsidR="004F7D64" w:rsidRPr="008D1C93" w:rsidRDefault="004F7D64" w:rsidP="004F7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0"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04956E03" w14:textId="6BA9E521" w:rsidR="004F7D64" w:rsidRPr="008D1C93" w:rsidRDefault="004F7D64" w:rsidP="004E6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20" w:right="-1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73AA1392" w14:textId="77777777" w:rsidR="004F7D64" w:rsidRPr="008D1C93" w:rsidRDefault="004F7D64" w:rsidP="004F7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0"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5EBDC7DD" w14:textId="6FC81DB8" w:rsidR="004F7D64" w:rsidRPr="008D1C93" w:rsidRDefault="004F7D64" w:rsidP="004E6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20" w:right="-1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F7D64" w14:paraId="3B030642" w14:textId="77777777" w:rsidTr="004F7D64">
        <w:tc>
          <w:tcPr>
            <w:tcW w:w="2466" w:type="dxa"/>
          </w:tcPr>
          <w:p w14:paraId="731FD3CE" w14:textId="77777777" w:rsidR="004F7D64" w:rsidRDefault="004F7D64" w:rsidP="004F7D64">
            <w:pPr>
              <w:tabs>
                <w:tab w:val="clear" w:pos="680"/>
                <w:tab w:val="left" w:pos="52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สัญญาซื้อขายเงินตรา</w:t>
            </w:r>
          </w:p>
          <w:p w14:paraId="0FFD6446" w14:textId="270D67FE" w:rsidR="004F7D64" w:rsidRPr="008D1C93" w:rsidRDefault="004F7D64" w:rsidP="004F7D64">
            <w:pPr>
              <w:spacing w:line="240" w:lineRule="auto"/>
              <w:jc w:val="both"/>
              <w:rPr>
                <w:rFonts w:ascii="Angsana New" w:hAnsi="Angsana New"/>
                <w:i/>
                <w:iCs/>
                <w:color w:val="0000FF"/>
                <w:sz w:val="30"/>
                <w:szCs w:val="30"/>
                <w:highlight w:val="lightGray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ต่างประเทศล่วงหน้า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vAlign w:val="bottom"/>
          </w:tcPr>
          <w:p w14:paraId="06FC8A9B" w14:textId="6B290A10" w:rsidR="004F7D64" w:rsidRPr="008D1C93" w:rsidRDefault="004F7D64" w:rsidP="004E6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240" w:lineRule="auto"/>
              <w:ind w:left="-120" w:right="-1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6" w:type="dxa"/>
            <w:vAlign w:val="bottom"/>
          </w:tcPr>
          <w:p w14:paraId="215E0020" w14:textId="77777777" w:rsidR="004F7D64" w:rsidRPr="008D1C93" w:rsidRDefault="004F7D64" w:rsidP="004F7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0"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  <w:vAlign w:val="bottom"/>
          </w:tcPr>
          <w:p w14:paraId="2E379EB9" w14:textId="2073E926" w:rsidR="004F7D64" w:rsidRPr="008D1C93" w:rsidRDefault="004F7D64" w:rsidP="004E6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120" w:right="-1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  <w:vAlign w:val="bottom"/>
          </w:tcPr>
          <w:p w14:paraId="26D0E38B" w14:textId="77777777" w:rsidR="004F7D64" w:rsidRPr="008D1C93" w:rsidRDefault="004F7D64" w:rsidP="004F7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0"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  <w:vAlign w:val="bottom"/>
          </w:tcPr>
          <w:p w14:paraId="36B61826" w14:textId="19C4087C" w:rsidR="004F7D64" w:rsidRPr="008D1C93" w:rsidRDefault="004F7D64" w:rsidP="004E6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ind w:left="-120" w:right="-1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02C93CAE" w14:textId="77777777" w:rsidR="004F7D64" w:rsidRPr="008D1C93" w:rsidRDefault="004F7D64" w:rsidP="004F7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0"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7D298EA3" w14:textId="108640EF" w:rsidR="004F7D64" w:rsidRPr="008D1C93" w:rsidRDefault="004F7D64" w:rsidP="004F7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0" w:right="-190" w:hanging="1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6" w:type="dxa"/>
            <w:vAlign w:val="bottom"/>
          </w:tcPr>
          <w:p w14:paraId="3E520299" w14:textId="77777777" w:rsidR="004F7D64" w:rsidRPr="008D1C93" w:rsidRDefault="004F7D64" w:rsidP="004F7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0"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6B3A6A0B" w14:textId="0975DA08" w:rsidR="004F7D64" w:rsidRPr="008D1C93" w:rsidRDefault="004F7D64" w:rsidP="004F7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0" w:right="-1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4F7D64" w14:paraId="77733AB8" w14:textId="77777777" w:rsidTr="004F7D64">
        <w:tc>
          <w:tcPr>
            <w:tcW w:w="2466" w:type="dxa"/>
          </w:tcPr>
          <w:p w14:paraId="460A914B" w14:textId="446D02AF" w:rsidR="004F7D64" w:rsidRPr="008D1C93" w:rsidRDefault="004F7D64" w:rsidP="004F7D64">
            <w:pPr>
              <w:spacing w:line="240" w:lineRule="auto"/>
              <w:jc w:val="both"/>
              <w:rPr>
                <w:rFonts w:ascii="Angsana New" w:hAnsi="Angsana New"/>
                <w:i/>
                <w:iCs/>
                <w:color w:val="0000FF"/>
                <w:sz w:val="30"/>
                <w:szCs w:val="30"/>
                <w:highlight w:val="lightGray"/>
              </w:rPr>
            </w:pPr>
            <w:r w:rsidRPr="008D1C9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74C031" w14:textId="093A2A25" w:rsidR="004F7D64" w:rsidRPr="00C34472" w:rsidRDefault="004F7D64" w:rsidP="004F7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0"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336,248</w:t>
            </w:r>
          </w:p>
        </w:tc>
        <w:tc>
          <w:tcPr>
            <w:tcW w:w="246" w:type="dxa"/>
            <w:vAlign w:val="bottom"/>
          </w:tcPr>
          <w:p w14:paraId="7FFDD863" w14:textId="77777777" w:rsidR="004F7D64" w:rsidRPr="00C34472" w:rsidRDefault="004F7D64" w:rsidP="004F7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0"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633DD5" w14:textId="176F7AA0" w:rsidR="004F7D64" w:rsidRPr="00C34472" w:rsidRDefault="004F7D64" w:rsidP="004F7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0"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456,037</w:t>
            </w:r>
          </w:p>
        </w:tc>
        <w:tc>
          <w:tcPr>
            <w:tcW w:w="240" w:type="dxa"/>
            <w:vAlign w:val="bottom"/>
          </w:tcPr>
          <w:p w14:paraId="2247F590" w14:textId="77777777" w:rsidR="004F7D64" w:rsidRPr="00C34472" w:rsidRDefault="004F7D64" w:rsidP="004F7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0"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A45F58" w14:textId="2AC013E8" w:rsidR="004F7D64" w:rsidRPr="00C34472" w:rsidRDefault="004F7D64" w:rsidP="004F7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0"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(444,325)</w:t>
            </w:r>
          </w:p>
        </w:tc>
        <w:tc>
          <w:tcPr>
            <w:tcW w:w="236" w:type="dxa"/>
            <w:vAlign w:val="bottom"/>
          </w:tcPr>
          <w:p w14:paraId="65EA7820" w14:textId="77777777" w:rsidR="004F7D64" w:rsidRPr="00C34472" w:rsidRDefault="004F7D64" w:rsidP="004F7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0"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0F5690" w14:textId="25C88592" w:rsidR="004F7D64" w:rsidRPr="00C34472" w:rsidRDefault="004F7D64" w:rsidP="004F7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0"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6,672</w:t>
            </w:r>
          </w:p>
        </w:tc>
        <w:tc>
          <w:tcPr>
            <w:tcW w:w="236" w:type="dxa"/>
            <w:vAlign w:val="bottom"/>
          </w:tcPr>
          <w:p w14:paraId="3A78C494" w14:textId="77777777" w:rsidR="004F7D64" w:rsidRPr="00C34472" w:rsidRDefault="004F7D64" w:rsidP="004F7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0"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1A3BC1" w14:textId="18B90729" w:rsidR="004F7D64" w:rsidRPr="00C34472" w:rsidRDefault="004F7D64" w:rsidP="004F7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0"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354,632</w:t>
            </w:r>
          </w:p>
        </w:tc>
      </w:tr>
    </w:tbl>
    <w:p w14:paraId="5D97CD66" w14:textId="2C0B49DC" w:rsidR="008D1C93" w:rsidRPr="008D1C93" w:rsidRDefault="008D1C93" w:rsidP="008D1C93">
      <w:pPr>
        <w:rPr>
          <w:rFonts w:ascii="Angsana New" w:hAnsi="Angsana New"/>
          <w:sz w:val="30"/>
          <w:szCs w:val="30"/>
          <w:cs/>
        </w:rPr>
      </w:pPr>
    </w:p>
    <w:p w14:paraId="45725263" w14:textId="4A9F1D97" w:rsidR="00D764D8" w:rsidRPr="00B2145F" w:rsidRDefault="008D1C93" w:rsidP="006A01AF">
      <w:pPr>
        <w:pStyle w:val="Heading8"/>
        <w:numPr>
          <w:ilvl w:val="0"/>
          <w:numId w:val="16"/>
        </w:numPr>
        <w:tabs>
          <w:tab w:val="left" w:pos="540"/>
        </w:tabs>
        <w:spacing w:line="240" w:lineRule="auto"/>
        <w:ind w:left="630" w:hanging="630"/>
        <w:rPr>
          <w:rFonts w:ascii="Angsana New" w:hAnsi="Angsana New" w:cs="Angsana New"/>
          <w:sz w:val="30"/>
          <w:szCs w:val="30"/>
          <w:lang w:val="th-TH"/>
        </w:rPr>
      </w:pPr>
      <w:r>
        <w:rPr>
          <w:rFonts w:ascii="Angsana New" w:hAnsi="Angsana New" w:cs="Angsana New" w:hint="cs"/>
          <w:sz w:val="30"/>
          <w:szCs w:val="30"/>
          <w:cs/>
          <w:lang w:val="th-TH"/>
        </w:rPr>
        <w:t>อ</w:t>
      </w:r>
      <w:r w:rsidR="00D764D8" w:rsidRPr="00B2145F">
        <w:rPr>
          <w:rFonts w:ascii="Angsana New" w:hAnsi="Angsana New" w:cs="Angsana New" w:hint="cs"/>
          <w:sz w:val="30"/>
          <w:szCs w:val="30"/>
          <w:cs/>
          <w:lang w:val="th-TH"/>
        </w:rPr>
        <w:t xml:space="preserve">สังหาริมทรัพย์เพื่อการลงทุน </w:t>
      </w:r>
    </w:p>
    <w:p w14:paraId="292220CC" w14:textId="77777777" w:rsidR="003A0783" w:rsidRPr="00BE0C8C" w:rsidRDefault="003A0783" w:rsidP="003A0783">
      <w:pPr>
        <w:rPr>
          <w:rFonts w:ascii="Angsana New" w:hAnsi="Angsana New"/>
          <w:sz w:val="30"/>
          <w:szCs w:val="30"/>
          <w:highlight w:val="cyan"/>
          <w:cs/>
          <w:lang w:val="th-TH"/>
        </w:rPr>
      </w:pPr>
    </w:p>
    <w:p w14:paraId="43AE8D34" w14:textId="4DFB7ED0" w:rsidR="008A28EC" w:rsidRPr="00B2145F" w:rsidRDefault="008A28EC" w:rsidP="00BE0C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B2145F">
        <w:rPr>
          <w:rFonts w:ascii="Angsana New" w:hAnsi="Angsana New" w:hint="cs"/>
          <w:sz w:val="30"/>
          <w:szCs w:val="30"/>
          <w:cs/>
        </w:rPr>
        <w:t>อสังหาริมทรัพย์เพื่อการลงทุนประกอบด้วยที่ดินที่บริษัทถือครองไว้ โดยที่ปัจจุบันยังไม่ได้ระบุวัตถุประสงค์</w:t>
      </w:r>
      <w:r w:rsidR="004D1F50">
        <w:rPr>
          <w:rFonts w:ascii="Angsana New" w:hAnsi="Angsana New"/>
          <w:sz w:val="30"/>
          <w:szCs w:val="30"/>
          <w:cs/>
        </w:rPr>
        <w:br/>
      </w:r>
      <w:r w:rsidRPr="00B2145F">
        <w:rPr>
          <w:rFonts w:ascii="Angsana New" w:hAnsi="Angsana New" w:hint="cs"/>
          <w:sz w:val="30"/>
          <w:szCs w:val="30"/>
          <w:cs/>
        </w:rPr>
        <w:t>ของการใช้ในอนาคต</w:t>
      </w:r>
    </w:p>
    <w:p w14:paraId="1A6BDDBB" w14:textId="77777777" w:rsidR="008A28EC" w:rsidRPr="00B2145F" w:rsidRDefault="008A28EC" w:rsidP="00BE0C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3726209B" w14:textId="6BF45B33" w:rsidR="007D1FFC" w:rsidRPr="00B2145F" w:rsidRDefault="00A838DA" w:rsidP="00BE0C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B2145F">
        <w:rPr>
          <w:rFonts w:ascii="Angsana New" w:hAnsi="Angsana New" w:hint="cs"/>
          <w:sz w:val="30"/>
          <w:szCs w:val="30"/>
          <w:cs/>
        </w:rPr>
        <w:t xml:space="preserve">มูลค่ายุติธรรมของอสังหาริมทรัพย์เพื่อการลงทุน ณ วันที่ </w:t>
      </w:r>
      <w:r w:rsidRPr="00B2145F">
        <w:rPr>
          <w:rFonts w:ascii="Angsana New" w:hAnsi="Angsana New" w:hint="cs"/>
          <w:sz w:val="30"/>
          <w:szCs w:val="30"/>
        </w:rPr>
        <w:t>31</w:t>
      </w:r>
      <w:r w:rsidRPr="00B2145F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Pr="00B2145F">
        <w:rPr>
          <w:rFonts w:ascii="Angsana New" w:hAnsi="Angsana New" w:hint="cs"/>
          <w:sz w:val="30"/>
          <w:szCs w:val="30"/>
        </w:rPr>
        <w:t>256</w:t>
      </w:r>
      <w:r w:rsidR="004F7D64">
        <w:rPr>
          <w:rFonts w:ascii="Angsana New" w:hAnsi="Angsana New"/>
          <w:sz w:val="30"/>
          <w:szCs w:val="30"/>
        </w:rPr>
        <w:t>5</w:t>
      </w:r>
      <w:r w:rsidRPr="00B2145F">
        <w:rPr>
          <w:rFonts w:ascii="Angsana New" w:hAnsi="Angsana New" w:hint="cs"/>
          <w:sz w:val="30"/>
          <w:szCs w:val="30"/>
        </w:rPr>
        <w:t xml:space="preserve"> </w:t>
      </w:r>
      <w:r w:rsidRPr="00B2145F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DC7F7A" w:rsidRPr="00DC7F7A">
        <w:rPr>
          <w:rFonts w:ascii="Angsana New" w:hAnsi="Angsana New" w:hint="cs"/>
          <w:sz w:val="30"/>
          <w:szCs w:val="30"/>
        </w:rPr>
        <w:t>46.92</w:t>
      </w:r>
      <w:r w:rsidR="00DC7F7A" w:rsidRPr="00B2145F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Pr="00B2145F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B2145F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Pr="00B2145F">
        <w:rPr>
          <w:rFonts w:ascii="Angsana New" w:hAnsi="Angsana New" w:hint="cs"/>
          <w:i/>
          <w:iCs/>
          <w:sz w:val="30"/>
          <w:szCs w:val="30"/>
        </w:rPr>
        <w:t>256</w:t>
      </w:r>
      <w:r w:rsidR="004F7D64">
        <w:rPr>
          <w:rFonts w:ascii="Angsana New" w:hAnsi="Angsana New"/>
          <w:i/>
          <w:iCs/>
          <w:sz w:val="30"/>
          <w:szCs w:val="30"/>
        </w:rPr>
        <w:t>4</w:t>
      </w:r>
      <w:r w:rsidRPr="00B2145F">
        <w:rPr>
          <w:rFonts w:ascii="Angsana New" w:hAnsi="Angsana New" w:hint="cs"/>
          <w:i/>
          <w:iCs/>
          <w:sz w:val="30"/>
          <w:szCs w:val="30"/>
        </w:rPr>
        <w:t xml:space="preserve">: </w:t>
      </w:r>
      <w:r w:rsidR="00E87F07" w:rsidRPr="00B2145F">
        <w:rPr>
          <w:rFonts w:ascii="Angsana New" w:hAnsi="Angsana New" w:hint="cs"/>
          <w:i/>
          <w:iCs/>
          <w:sz w:val="30"/>
          <w:szCs w:val="30"/>
        </w:rPr>
        <w:t xml:space="preserve">46.92 </w:t>
      </w:r>
      <w:r w:rsidR="00E87F07" w:rsidRPr="00B2145F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B2145F">
        <w:rPr>
          <w:rFonts w:ascii="Angsana New" w:hAnsi="Angsana New" w:hint="cs"/>
          <w:i/>
          <w:iCs/>
          <w:sz w:val="30"/>
          <w:szCs w:val="30"/>
          <w:cs/>
        </w:rPr>
        <w:t xml:space="preserve">) </w:t>
      </w:r>
      <w:r w:rsidRPr="00B2145F">
        <w:rPr>
          <w:rFonts w:ascii="Angsana New" w:hAnsi="Angsana New" w:hint="cs"/>
          <w:sz w:val="30"/>
          <w:szCs w:val="30"/>
          <w:cs/>
        </w:rPr>
        <w:t>ประเมินราคาโดยผู้ประเมินราคาอิสระโดยวิธ</w:t>
      </w:r>
      <w:r w:rsidR="002E6DC8" w:rsidRPr="00B2145F">
        <w:rPr>
          <w:rFonts w:ascii="Angsana New" w:hAnsi="Angsana New" w:hint="cs"/>
          <w:sz w:val="30"/>
          <w:szCs w:val="30"/>
          <w:cs/>
        </w:rPr>
        <w:t>ีมูลค่าตลาดสำหรับการใช้ประโยชน์ปัจจุบัน</w:t>
      </w:r>
      <w:r w:rsidR="00DB6A53" w:rsidRPr="00B2145F">
        <w:rPr>
          <w:rFonts w:ascii="Angsana New" w:hAnsi="Angsana New" w:hint="cs"/>
          <w:sz w:val="30"/>
          <w:szCs w:val="30"/>
          <w:cs/>
        </w:rPr>
        <w:t xml:space="preserve"> </w:t>
      </w:r>
      <w:r w:rsidRPr="00B2145F">
        <w:rPr>
          <w:rFonts w:ascii="Angsana New" w:hAnsi="Angsana New" w:hint="cs"/>
          <w:sz w:val="30"/>
          <w:szCs w:val="30"/>
          <w:cs/>
        </w:rPr>
        <w:t xml:space="preserve">มูลค่ายุติธรรมของอสังหาริมทรัพย์เพื่อการลงทุนถูกจัดลำดับชั้นการวัดมูลค่ายุติธรรมอยู่ในระดับที่ </w:t>
      </w:r>
      <w:r w:rsidRPr="00B2145F">
        <w:rPr>
          <w:rFonts w:ascii="Angsana New" w:hAnsi="Angsana New" w:hint="cs"/>
          <w:sz w:val="30"/>
          <w:szCs w:val="30"/>
        </w:rPr>
        <w:t>3</w:t>
      </w:r>
    </w:p>
    <w:p w14:paraId="4CBDB3B3" w14:textId="77777777" w:rsidR="007D1FFC" w:rsidRPr="00B2145F" w:rsidRDefault="007D1FFC" w:rsidP="007D1FFC">
      <w:pPr>
        <w:rPr>
          <w:rFonts w:ascii="Angsana New" w:hAnsi="Angsana New"/>
        </w:rPr>
      </w:pPr>
    </w:p>
    <w:p w14:paraId="24A3A841" w14:textId="77777777" w:rsidR="005C0FB0" w:rsidRPr="00B2145F" w:rsidRDefault="005C0FB0" w:rsidP="007D1FFC">
      <w:pPr>
        <w:rPr>
          <w:rFonts w:ascii="Angsana New" w:hAnsi="Angsana New"/>
          <w:cs/>
        </w:rPr>
        <w:sectPr w:rsidR="005C0FB0" w:rsidRPr="00B2145F" w:rsidSect="00047574">
          <w:headerReference w:type="even" r:id="rId10"/>
          <w:headerReference w:type="default" r:id="rId11"/>
          <w:footerReference w:type="default" r:id="rId12"/>
          <w:headerReference w:type="first" r:id="rId13"/>
          <w:footerReference w:type="first" r:id="rId14"/>
          <w:type w:val="nextColumn"/>
          <w:pgSz w:w="11909" w:h="16834" w:code="9"/>
          <w:pgMar w:top="691" w:right="1152" w:bottom="576" w:left="1152" w:header="720" w:footer="720" w:gutter="0"/>
          <w:pgNumType w:start="14"/>
          <w:cols w:space="720"/>
          <w:titlePg/>
          <w:docGrid w:linePitch="245"/>
        </w:sectPr>
      </w:pPr>
    </w:p>
    <w:p w14:paraId="357A915E" w14:textId="0EAB418C" w:rsidR="0076588D" w:rsidRDefault="00F532A3" w:rsidP="006A01AF">
      <w:pPr>
        <w:pStyle w:val="Heading8"/>
        <w:numPr>
          <w:ilvl w:val="0"/>
          <w:numId w:val="16"/>
        </w:numPr>
        <w:tabs>
          <w:tab w:val="left" w:pos="540"/>
        </w:tabs>
        <w:spacing w:line="240" w:lineRule="auto"/>
        <w:ind w:left="540" w:hanging="540"/>
        <w:rPr>
          <w:rFonts w:ascii="Angsana New" w:hAnsi="Angsana New" w:cs="Angsana New"/>
          <w:sz w:val="30"/>
          <w:szCs w:val="30"/>
          <w:lang w:val="th-TH"/>
        </w:rPr>
      </w:pPr>
      <w:r w:rsidRPr="00B2145F">
        <w:rPr>
          <w:rFonts w:ascii="Angsana New" w:hAnsi="Angsana New" w:cs="Angsana New" w:hint="cs"/>
          <w:sz w:val="30"/>
          <w:szCs w:val="30"/>
          <w:cs/>
          <w:lang w:val="th-TH"/>
        </w:rPr>
        <w:lastRenderedPageBreak/>
        <w:t xml:space="preserve">ที่ดิน </w:t>
      </w:r>
      <w:r w:rsidR="008D7A18" w:rsidRPr="00B2145F">
        <w:rPr>
          <w:rFonts w:ascii="Angsana New" w:hAnsi="Angsana New" w:cs="Angsana New" w:hint="cs"/>
          <w:sz w:val="30"/>
          <w:szCs w:val="30"/>
          <w:cs/>
          <w:lang w:val="th-TH"/>
        </w:rPr>
        <w:t>อาคารและอุปกรณ์</w:t>
      </w:r>
      <w:r w:rsidR="00252EE7" w:rsidRPr="00B2145F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</w:t>
      </w:r>
    </w:p>
    <w:p w14:paraId="5AFE59DF" w14:textId="77777777" w:rsidR="0038439F" w:rsidRPr="004D1CB6" w:rsidRDefault="0038439F" w:rsidP="0038439F">
      <w:pPr>
        <w:rPr>
          <w:sz w:val="6"/>
          <w:szCs w:val="6"/>
        </w:rPr>
      </w:pPr>
    </w:p>
    <w:tbl>
      <w:tblPr>
        <w:tblW w:w="14609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3220"/>
        <w:gridCol w:w="15"/>
        <w:gridCol w:w="1461"/>
        <w:gridCol w:w="15"/>
        <w:gridCol w:w="225"/>
        <w:gridCol w:w="15"/>
        <w:gridCol w:w="1474"/>
        <w:gridCol w:w="8"/>
        <w:gridCol w:w="7"/>
        <w:gridCol w:w="229"/>
        <w:gridCol w:w="15"/>
        <w:gridCol w:w="1473"/>
        <w:gridCol w:w="15"/>
        <w:gridCol w:w="235"/>
        <w:gridCol w:w="15"/>
        <w:gridCol w:w="1425"/>
        <w:gridCol w:w="15"/>
        <w:gridCol w:w="221"/>
        <w:gridCol w:w="15"/>
        <w:gridCol w:w="1317"/>
        <w:gridCol w:w="15"/>
        <w:gridCol w:w="256"/>
        <w:gridCol w:w="15"/>
        <w:gridCol w:w="1335"/>
        <w:gridCol w:w="15"/>
        <w:gridCol w:w="221"/>
        <w:gridCol w:w="15"/>
        <w:gridCol w:w="1307"/>
        <w:gridCol w:w="15"/>
      </w:tblGrid>
      <w:tr w:rsidR="0095002B" w:rsidRPr="004D1F50" w14:paraId="4ECC85A2" w14:textId="77777777" w:rsidTr="004D1F50">
        <w:trPr>
          <w:cantSplit/>
          <w:trHeight w:val="68"/>
          <w:tblHeader/>
        </w:trPr>
        <w:tc>
          <w:tcPr>
            <w:tcW w:w="3235" w:type="dxa"/>
            <w:gridSpan w:val="2"/>
          </w:tcPr>
          <w:p w14:paraId="1AAA9F83" w14:textId="77777777" w:rsidR="00627302" w:rsidRPr="004D1F50" w:rsidRDefault="00627302" w:rsidP="004D1F50">
            <w:pPr>
              <w:pStyle w:val="Heading9"/>
              <w:ind w:right="0"/>
              <w:rPr>
                <w:rFonts w:ascii="Angsana New" w:hAnsi="Angsana New" w:cs="Angsana New"/>
                <w:b w:val="0"/>
                <w:bCs w:val="0"/>
                <w:sz w:val="29"/>
                <w:szCs w:val="29"/>
              </w:rPr>
            </w:pPr>
          </w:p>
        </w:tc>
        <w:tc>
          <w:tcPr>
            <w:tcW w:w="1476" w:type="dxa"/>
            <w:gridSpan w:val="2"/>
            <w:vAlign w:val="bottom"/>
          </w:tcPr>
          <w:p w14:paraId="1EB612BF" w14:textId="77777777" w:rsidR="00627302" w:rsidRPr="004D1F50" w:rsidRDefault="00627302" w:rsidP="004D1F50">
            <w:pPr>
              <w:pStyle w:val="Heading9"/>
              <w:ind w:right="0"/>
              <w:jc w:val="center"/>
              <w:rPr>
                <w:rFonts w:ascii="Angsana New" w:hAnsi="Angsana New" w:cs="Angsana New"/>
                <w:b w:val="0"/>
                <w:bCs w:val="0"/>
                <w:sz w:val="29"/>
                <w:szCs w:val="29"/>
                <w:cs/>
              </w:rPr>
            </w:pPr>
          </w:p>
        </w:tc>
        <w:tc>
          <w:tcPr>
            <w:tcW w:w="240" w:type="dxa"/>
            <w:gridSpan w:val="2"/>
            <w:vAlign w:val="bottom"/>
          </w:tcPr>
          <w:p w14:paraId="49F9FF08" w14:textId="77777777" w:rsidR="00627302" w:rsidRPr="004D1F50" w:rsidRDefault="00627302" w:rsidP="004D1F50">
            <w:pPr>
              <w:pStyle w:val="a2"/>
              <w:ind w:right="0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489" w:type="dxa"/>
            <w:gridSpan w:val="3"/>
            <w:vAlign w:val="bottom"/>
          </w:tcPr>
          <w:p w14:paraId="16B9A0FD" w14:textId="77777777" w:rsidR="00627302" w:rsidRPr="004D1F50" w:rsidRDefault="00627302" w:rsidP="004D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44" w:type="dxa"/>
            <w:gridSpan w:val="2"/>
            <w:vAlign w:val="bottom"/>
          </w:tcPr>
          <w:p w14:paraId="6A61BD89" w14:textId="77777777" w:rsidR="00627302" w:rsidRPr="004D1F50" w:rsidRDefault="00627302" w:rsidP="004D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88" w:type="dxa"/>
            <w:gridSpan w:val="2"/>
            <w:vAlign w:val="bottom"/>
          </w:tcPr>
          <w:p w14:paraId="42B11061" w14:textId="77777777" w:rsidR="00627302" w:rsidRPr="004D1F50" w:rsidRDefault="00627302" w:rsidP="004D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50" w:type="dxa"/>
            <w:gridSpan w:val="2"/>
            <w:vAlign w:val="bottom"/>
          </w:tcPr>
          <w:p w14:paraId="1DCE2A63" w14:textId="77777777" w:rsidR="00627302" w:rsidRPr="004D1F50" w:rsidRDefault="00627302" w:rsidP="004D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093CE6F1" w14:textId="77777777" w:rsidR="00627302" w:rsidRPr="004D1F50" w:rsidRDefault="00627302" w:rsidP="004D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4D1F50">
              <w:rPr>
                <w:rFonts w:ascii="Angsana New" w:hAnsi="Angsana New"/>
                <w:sz w:val="29"/>
                <w:szCs w:val="29"/>
                <w:cs/>
              </w:rPr>
              <w:t>เครื่องตกแต่ง</w:t>
            </w:r>
          </w:p>
        </w:tc>
        <w:tc>
          <w:tcPr>
            <w:tcW w:w="236" w:type="dxa"/>
            <w:gridSpan w:val="2"/>
            <w:vAlign w:val="bottom"/>
          </w:tcPr>
          <w:p w14:paraId="00747044" w14:textId="77777777" w:rsidR="00627302" w:rsidRPr="004D1F50" w:rsidRDefault="00627302" w:rsidP="004D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332" w:type="dxa"/>
            <w:gridSpan w:val="2"/>
            <w:vAlign w:val="bottom"/>
          </w:tcPr>
          <w:p w14:paraId="0E038379" w14:textId="77777777" w:rsidR="00627302" w:rsidRPr="004D1F50" w:rsidRDefault="00627302" w:rsidP="004D1F50">
            <w:pPr>
              <w:pStyle w:val="a3"/>
              <w:tabs>
                <w:tab w:val="left" w:pos="540"/>
              </w:tabs>
              <w:ind w:left="-108" w:right="0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271" w:type="dxa"/>
            <w:gridSpan w:val="2"/>
            <w:vAlign w:val="bottom"/>
          </w:tcPr>
          <w:p w14:paraId="37D77739" w14:textId="77777777" w:rsidR="00627302" w:rsidRPr="004D1F50" w:rsidRDefault="00627302" w:rsidP="004D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6005A8DF" w14:textId="77777777" w:rsidR="00627302" w:rsidRPr="004D1F50" w:rsidRDefault="00627302" w:rsidP="004D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4D1F50">
              <w:rPr>
                <w:rFonts w:ascii="Angsana New" w:hAnsi="Angsana New"/>
                <w:sz w:val="29"/>
                <w:szCs w:val="29"/>
                <w:cs/>
              </w:rPr>
              <w:t>สินทรัพย์</w:t>
            </w:r>
          </w:p>
        </w:tc>
        <w:tc>
          <w:tcPr>
            <w:tcW w:w="236" w:type="dxa"/>
            <w:gridSpan w:val="2"/>
            <w:vAlign w:val="bottom"/>
          </w:tcPr>
          <w:p w14:paraId="542C6F64" w14:textId="77777777" w:rsidR="00627302" w:rsidRPr="004D1F50" w:rsidRDefault="00627302" w:rsidP="004D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2" w:type="dxa"/>
            <w:gridSpan w:val="2"/>
            <w:vAlign w:val="bottom"/>
          </w:tcPr>
          <w:p w14:paraId="47BA3D3F" w14:textId="77777777" w:rsidR="00627302" w:rsidRPr="004D1F50" w:rsidRDefault="00627302" w:rsidP="004D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95002B" w:rsidRPr="004D1F50" w14:paraId="56F4B917" w14:textId="77777777" w:rsidTr="004D1F50">
        <w:trPr>
          <w:cantSplit/>
          <w:trHeight w:val="68"/>
          <w:tblHeader/>
        </w:trPr>
        <w:tc>
          <w:tcPr>
            <w:tcW w:w="3235" w:type="dxa"/>
            <w:gridSpan w:val="2"/>
          </w:tcPr>
          <w:p w14:paraId="172F7956" w14:textId="77777777" w:rsidR="007D3E3E" w:rsidRPr="004D1F50" w:rsidRDefault="007D3E3E" w:rsidP="004D1F50">
            <w:pPr>
              <w:pStyle w:val="Heading9"/>
              <w:ind w:right="0"/>
              <w:rPr>
                <w:rFonts w:ascii="Angsana New" w:hAnsi="Angsana New" w:cs="Angsana New"/>
                <w:b w:val="0"/>
                <w:bCs w:val="0"/>
                <w:sz w:val="29"/>
                <w:szCs w:val="29"/>
              </w:rPr>
            </w:pPr>
          </w:p>
        </w:tc>
        <w:tc>
          <w:tcPr>
            <w:tcW w:w="1476" w:type="dxa"/>
            <w:gridSpan w:val="2"/>
            <w:vAlign w:val="bottom"/>
          </w:tcPr>
          <w:p w14:paraId="134E97C9" w14:textId="77777777" w:rsidR="007D3E3E" w:rsidRPr="004D1F50" w:rsidRDefault="007D3E3E" w:rsidP="004D1F50">
            <w:pPr>
              <w:pStyle w:val="Heading9"/>
              <w:ind w:right="0"/>
              <w:jc w:val="center"/>
              <w:rPr>
                <w:rFonts w:ascii="Angsana New" w:hAnsi="Angsana New" w:cs="Angsana New"/>
                <w:b w:val="0"/>
                <w:bCs w:val="0"/>
                <w:sz w:val="29"/>
                <w:szCs w:val="29"/>
                <w:cs/>
              </w:rPr>
            </w:pPr>
            <w:r w:rsidRPr="004D1F50">
              <w:rPr>
                <w:rFonts w:ascii="Angsana New" w:hAnsi="Angsana New" w:cs="Angsana New"/>
                <w:b w:val="0"/>
                <w:bCs w:val="0"/>
                <w:sz w:val="29"/>
                <w:szCs w:val="29"/>
                <w:cs/>
              </w:rPr>
              <w:t>ที่ดิน</w:t>
            </w:r>
          </w:p>
        </w:tc>
        <w:tc>
          <w:tcPr>
            <w:tcW w:w="240" w:type="dxa"/>
            <w:gridSpan w:val="2"/>
            <w:vAlign w:val="bottom"/>
          </w:tcPr>
          <w:p w14:paraId="4921AEB2" w14:textId="77777777" w:rsidR="007D3E3E" w:rsidRPr="004D1F50" w:rsidRDefault="007D3E3E" w:rsidP="004D1F50">
            <w:pPr>
              <w:pStyle w:val="a2"/>
              <w:ind w:right="0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489" w:type="dxa"/>
            <w:gridSpan w:val="3"/>
            <w:vAlign w:val="bottom"/>
          </w:tcPr>
          <w:p w14:paraId="2C37B0BE" w14:textId="77777777" w:rsidR="007D3E3E" w:rsidRPr="004D1F50" w:rsidRDefault="007D3E3E" w:rsidP="004D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4D1F50">
              <w:rPr>
                <w:rFonts w:ascii="Angsana New" w:hAnsi="Angsana New"/>
                <w:sz w:val="29"/>
                <w:szCs w:val="29"/>
                <w:cs/>
              </w:rPr>
              <w:t>อาคาร</w:t>
            </w:r>
          </w:p>
        </w:tc>
        <w:tc>
          <w:tcPr>
            <w:tcW w:w="244" w:type="dxa"/>
            <w:gridSpan w:val="2"/>
            <w:vAlign w:val="bottom"/>
          </w:tcPr>
          <w:p w14:paraId="6F8426D6" w14:textId="77777777" w:rsidR="007D3E3E" w:rsidRPr="004D1F50" w:rsidRDefault="007D3E3E" w:rsidP="004D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88" w:type="dxa"/>
            <w:gridSpan w:val="2"/>
            <w:vAlign w:val="bottom"/>
          </w:tcPr>
          <w:p w14:paraId="3BD2DA53" w14:textId="77777777" w:rsidR="007D3E3E" w:rsidRPr="004D1F50" w:rsidRDefault="007D3E3E" w:rsidP="004D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4D1F50">
              <w:rPr>
                <w:rFonts w:ascii="Angsana New" w:hAnsi="Angsana New"/>
                <w:sz w:val="29"/>
                <w:szCs w:val="29"/>
                <w:cs/>
              </w:rPr>
              <w:t>เครื่องจักร</w:t>
            </w:r>
          </w:p>
        </w:tc>
        <w:tc>
          <w:tcPr>
            <w:tcW w:w="250" w:type="dxa"/>
            <w:gridSpan w:val="2"/>
            <w:vAlign w:val="bottom"/>
          </w:tcPr>
          <w:p w14:paraId="230E824A" w14:textId="77777777" w:rsidR="007D3E3E" w:rsidRPr="004D1F50" w:rsidRDefault="007D3E3E" w:rsidP="004D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7EA90614" w14:textId="77777777" w:rsidR="007D3E3E" w:rsidRPr="004D1F50" w:rsidRDefault="00627302" w:rsidP="004D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4D1F50">
              <w:rPr>
                <w:rFonts w:ascii="Angsana New" w:hAnsi="Angsana New"/>
                <w:sz w:val="29"/>
                <w:szCs w:val="29"/>
                <w:cs/>
              </w:rPr>
              <w:t>ติดตั้ง</w:t>
            </w:r>
          </w:p>
        </w:tc>
        <w:tc>
          <w:tcPr>
            <w:tcW w:w="236" w:type="dxa"/>
            <w:gridSpan w:val="2"/>
            <w:vAlign w:val="bottom"/>
          </w:tcPr>
          <w:p w14:paraId="355B2C1F" w14:textId="77777777" w:rsidR="007D3E3E" w:rsidRPr="004D1F50" w:rsidRDefault="007D3E3E" w:rsidP="004D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332" w:type="dxa"/>
            <w:gridSpan w:val="2"/>
            <w:vAlign w:val="bottom"/>
          </w:tcPr>
          <w:p w14:paraId="05B868AC" w14:textId="77777777" w:rsidR="007D3E3E" w:rsidRPr="004D1F50" w:rsidRDefault="007D3E3E" w:rsidP="004D1F50">
            <w:pPr>
              <w:pStyle w:val="a3"/>
              <w:tabs>
                <w:tab w:val="left" w:pos="540"/>
              </w:tabs>
              <w:ind w:left="-108" w:right="0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271" w:type="dxa"/>
            <w:gridSpan w:val="2"/>
            <w:vAlign w:val="bottom"/>
          </w:tcPr>
          <w:p w14:paraId="0E9445EF" w14:textId="77777777" w:rsidR="007D3E3E" w:rsidRPr="004D1F50" w:rsidRDefault="007D3E3E" w:rsidP="004D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694BA52F" w14:textId="77777777" w:rsidR="007D3E3E" w:rsidRPr="004D1F50" w:rsidRDefault="007D3E3E" w:rsidP="004D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4D1F50">
              <w:rPr>
                <w:rFonts w:ascii="Angsana New" w:hAnsi="Angsana New"/>
                <w:sz w:val="29"/>
                <w:szCs w:val="29"/>
                <w:cs/>
              </w:rPr>
              <w:t>ระหว่าง</w:t>
            </w:r>
          </w:p>
        </w:tc>
        <w:tc>
          <w:tcPr>
            <w:tcW w:w="236" w:type="dxa"/>
            <w:gridSpan w:val="2"/>
            <w:vAlign w:val="bottom"/>
          </w:tcPr>
          <w:p w14:paraId="160CE13B" w14:textId="77777777" w:rsidR="007D3E3E" w:rsidRPr="004D1F50" w:rsidRDefault="007D3E3E" w:rsidP="004D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2" w:type="dxa"/>
            <w:gridSpan w:val="2"/>
            <w:vAlign w:val="bottom"/>
          </w:tcPr>
          <w:p w14:paraId="07295028" w14:textId="77777777" w:rsidR="007D3E3E" w:rsidRPr="004D1F50" w:rsidRDefault="007D3E3E" w:rsidP="004D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95002B" w:rsidRPr="004D1F50" w14:paraId="48D8E5C4" w14:textId="77777777" w:rsidTr="004D1F50">
        <w:trPr>
          <w:cantSplit/>
          <w:trHeight w:val="68"/>
          <w:tblHeader/>
        </w:trPr>
        <w:tc>
          <w:tcPr>
            <w:tcW w:w="3235" w:type="dxa"/>
            <w:gridSpan w:val="2"/>
          </w:tcPr>
          <w:p w14:paraId="056D87CB" w14:textId="77777777" w:rsidR="007D3E3E" w:rsidRPr="004D1F50" w:rsidRDefault="007D3E3E" w:rsidP="004D1F50">
            <w:pPr>
              <w:pStyle w:val="Heading9"/>
              <w:ind w:right="0"/>
              <w:rPr>
                <w:rFonts w:ascii="Angsana New" w:hAnsi="Angsana New" w:cs="Angsana New"/>
                <w:b w:val="0"/>
                <w:bCs w:val="0"/>
                <w:sz w:val="29"/>
                <w:szCs w:val="29"/>
              </w:rPr>
            </w:pPr>
          </w:p>
        </w:tc>
        <w:tc>
          <w:tcPr>
            <w:tcW w:w="1476" w:type="dxa"/>
            <w:gridSpan w:val="2"/>
            <w:vAlign w:val="bottom"/>
          </w:tcPr>
          <w:p w14:paraId="55FF2174" w14:textId="77777777" w:rsidR="007D3E3E" w:rsidRPr="004D1F50" w:rsidRDefault="007D3E3E" w:rsidP="004D1F50">
            <w:pPr>
              <w:pStyle w:val="Heading9"/>
              <w:ind w:right="0"/>
              <w:jc w:val="center"/>
              <w:rPr>
                <w:rFonts w:ascii="Angsana New" w:hAnsi="Angsana New" w:cs="Angsana New"/>
                <w:b w:val="0"/>
                <w:bCs w:val="0"/>
                <w:sz w:val="29"/>
                <w:szCs w:val="29"/>
                <w:cs/>
              </w:rPr>
            </w:pPr>
            <w:r w:rsidRPr="004D1F50">
              <w:rPr>
                <w:rFonts w:ascii="Angsana New" w:hAnsi="Angsana New" w:cs="Angsana New"/>
                <w:b w:val="0"/>
                <w:bCs w:val="0"/>
                <w:sz w:val="29"/>
                <w:szCs w:val="29"/>
                <w:cs/>
              </w:rPr>
              <w:t>และส่วน</w:t>
            </w:r>
          </w:p>
        </w:tc>
        <w:tc>
          <w:tcPr>
            <w:tcW w:w="240" w:type="dxa"/>
            <w:gridSpan w:val="2"/>
            <w:vAlign w:val="bottom"/>
          </w:tcPr>
          <w:p w14:paraId="37B34D83" w14:textId="77777777" w:rsidR="007D3E3E" w:rsidRPr="004D1F50" w:rsidRDefault="007D3E3E" w:rsidP="004D1F50">
            <w:pPr>
              <w:pStyle w:val="a2"/>
              <w:ind w:right="0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489" w:type="dxa"/>
            <w:gridSpan w:val="3"/>
            <w:vAlign w:val="bottom"/>
          </w:tcPr>
          <w:p w14:paraId="74B1636B" w14:textId="77777777" w:rsidR="007D3E3E" w:rsidRPr="004D1F50" w:rsidRDefault="007D3E3E" w:rsidP="004D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4D1F50">
              <w:rPr>
                <w:rFonts w:ascii="Angsana New" w:hAnsi="Angsana New"/>
                <w:sz w:val="29"/>
                <w:szCs w:val="29"/>
                <w:cs/>
              </w:rPr>
              <w:t>และส่วน</w:t>
            </w:r>
          </w:p>
        </w:tc>
        <w:tc>
          <w:tcPr>
            <w:tcW w:w="244" w:type="dxa"/>
            <w:gridSpan w:val="2"/>
            <w:vAlign w:val="bottom"/>
          </w:tcPr>
          <w:p w14:paraId="543FEEFD" w14:textId="77777777" w:rsidR="007D3E3E" w:rsidRPr="004D1F50" w:rsidRDefault="007D3E3E" w:rsidP="004D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88" w:type="dxa"/>
            <w:gridSpan w:val="2"/>
            <w:vAlign w:val="bottom"/>
          </w:tcPr>
          <w:p w14:paraId="33C04823" w14:textId="77777777" w:rsidR="007D3E3E" w:rsidRPr="004D1F50" w:rsidRDefault="007D3E3E" w:rsidP="004D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4D1F50">
              <w:rPr>
                <w:rFonts w:ascii="Angsana New" w:hAnsi="Angsana New"/>
                <w:sz w:val="29"/>
                <w:szCs w:val="29"/>
                <w:cs/>
              </w:rPr>
              <w:t>และอุปกรณ์</w:t>
            </w:r>
          </w:p>
        </w:tc>
        <w:tc>
          <w:tcPr>
            <w:tcW w:w="250" w:type="dxa"/>
            <w:gridSpan w:val="2"/>
            <w:vAlign w:val="bottom"/>
          </w:tcPr>
          <w:p w14:paraId="729C3397" w14:textId="77777777" w:rsidR="007D3E3E" w:rsidRPr="004D1F50" w:rsidRDefault="007D3E3E" w:rsidP="004D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6D740FA1" w14:textId="77777777" w:rsidR="007D3E3E" w:rsidRPr="004D1F50" w:rsidRDefault="007D3E3E" w:rsidP="004D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4D1F50">
              <w:rPr>
                <w:rFonts w:ascii="Angsana New" w:hAnsi="Angsana New"/>
                <w:sz w:val="29"/>
                <w:szCs w:val="29"/>
                <w:cs/>
              </w:rPr>
              <w:t>และเครื่องใช้</w:t>
            </w:r>
          </w:p>
        </w:tc>
        <w:tc>
          <w:tcPr>
            <w:tcW w:w="236" w:type="dxa"/>
            <w:gridSpan w:val="2"/>
            <w:vAlign w:val="bottom"/>
          </w:tcPr>
          <w:p w14:paraId="1888835C" w14:textId="77777777" w:rsidR="007D3E3E" w:rsidRPr="004D1F50" w:rsidRDefault="007D3E3E" w:rsidP="004D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332" w:type="dxa"/>
            <w:gridSpan w:val="2"/>
            <w:vAlign w:val="bottom"/>
          </w:tcPr>
          <w:p w14:paraId="48241B3E" w14:textId="77777777" w:rsidR="007D3E3E" w:rsidRPr="004D1F50" w:rsidRDefault="007D3E3E" w:rsidP="004D1F50">
            <w:pPr>
              <w:pStyle w:val="a3"/>
              <w:tabs>
                <w:tab w:val="left" w:pos="540"/>
              </w:tabs>
              <w:ind w:left="-108" w:right="0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271" w:type="dxa"/>
            <w:gridSpan w:val="2"/>
            <w:vAlign w:val="bottom"/>
          </w:tcPr>
          <w:p w14:paraId="2C35E38E" w14:textId="77777777" w:rsidR="007D3E3E" w:rsidRPr="004D1F50" w:rsidRDefault="007D3E3E" w:rsidP="004D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2A6783BF" w14:textId="77777777" w:rsidR="007D3E3E" w:rsidRPr="004D1F50" w:rsidRDefault="007D3E3E" w:rsidP="004D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4D1F50">
              <w:rPr>
                <w:rFonts w:ascii="Angsana New" w:hAnsi="Angsana New"/>
                <w:sz w:val="29"/>
                <w:szCs w:val="29"/>
                <w:cs/>
              </w:rPr>
              <w:t>ก่อสร้างและ</w:t>
            </w:r>
          </w:p>
        </w:tc>
        <w:tc>
          <w:tcPr>
            <w:tcW w:w="236" w:type="dxa"/>
            <w:gridSpan w:val="2"/>
            <w:vAlign w:val="bottom"/>
          </w:tcPr>
          <w:p w14:paraId="603602F6" w14:textId="77777777" w:rsidR="007D3E3E" w:rsidRPr="004D1F50" w:rsidRDefault="007D3E3E" w:rsidP="004D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2" w:type="dxa"/>
            <w:gridSpan w:val="2"/>
            <w:vAlign w:val="bottom"/>
          </w:tcPr>
          <w:p w14:paraId="131C89A3" w14:textId="77777777" w:rsidR="007D3E3E" w:rsidRPr="004D1F50" w:rsidRDefault="007D3E3E" w:rsidP="004D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95002B" w:rsidRPr="004D1F50" w14:paraId="00738D57" w14:textId="77777777" w:rsidTr="004D1F50">
        <w:trPr>
          <w:cantSplit/>
          <w:trHeight w:val="68"/>
          <w:tblHeader/>
        </w:trPr>
        <w:tc>
          <w:tcPr>
            <w:tcW w:w="3235" w:type="dxa"/>
            <w:gridSpan w:val="2"/>
          </w:tcPr>
          <w:p w14:paraId="43F368D8" w14:textId="77777777" w:rsidR="004038B8" w:rsidRPr="004D1F50" w:rsidRDefault="004038B8" w:rsidP="004D1F50">
            <w:pPr>
              <w:pStyle w:val="Heading9"/>
              <w:ind w:right="0"/>
              <w:rPr>
                <w:rFonts w:ascii="Angsana New" w:hAnsi="Angsana New" w:cs="Angsana New"/>
                <w:b w:val="0"/>
                <w:bCs w:val="0"/>
                <w:sz w:val="29"/>
                <w:szCs w:val="29"/>
              </w:rPr>
            </w:pPr>
          </w:p>
        </w:tc>
        <w:tc>
          <w:tcPr>
            <w:tcW w:w="1476" w:type="dxa"/>
            <w:gridSpan w:val="2"/>
            <w:vAlign w:val="bottom"/>
          </w:tcPr>
          <w:p w14:paraId="6C09FBBC" w14:textId="77777777" w:rsidR="004038B8" w:rsidRPr="004D1F50" w:rsidRDefault="004038B8" w:rsidP="004D1F50">
            <w:pPr>
              <w:pStyle w:val="Heading9"/>
              <w:ind w:right="0"/>
              <w:jc w:val="center"/>
              <w:rPr>
                <w:rFonts w:ascii="Angsana New" w:hAnsi="Angsana New" w:cs="Angsana New"/>
                <w:b w:val="0"/>
                <w:bCs w:val="0"/>
                <w:sz w:val="29"/>
                <w:szCs w:val="29"/>
                <w:cs/>
              </w:rPr>
            </w:pPr>
            <w:r w:rsidRPr="004D1F50">
              <w:rPr>
                <w:rFonts w:ascii="Angsana New" w:hAnsi="Angsana New" w:cs="Angsana New"/>
                <w:b w:val="0"/>
                <w:bCs w:val="0"/>
                <w:sz w:val="29"/>
                <w:szCs w:val="29"/>
                <w:cs/>
              </w:rPr>
              <w:t>ปรับปรุงที่ดิน</w:t>
            </w:r>
          </w:p>
        </w:tc>
        <w:tc>
          <w:tcPr>
            <w:tcW w:w="240" w:type="dxa"/>
            <w:gridSpan w:val="2"/>
            <w:vAlign w:val="bottom"/>
          </w:tcPr>
          <w:p w14:paraId="560B5042" w14:textId="77777777" w:rsidR="004038B8" w:rsidRPr="004D1F50" w:rsidRDefault="004038B8" w:rsidP="004D1F50">
            <w:pPr>
              <w:pStyle w:val="a2"/>
              <w:ind w:right="0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489" w:type="dxa"/>
            <w:gridSpan w:val="3"/>
            <w:vAlign w:val="bottom"/>
          </w:tcPr>
          <w:p w14:paraId="0B12E2A6" w14:textId="77777777" w:rsidR="004038B8" w:rsidRPr="004D1F50" w:rsidRDefault="004038B8" w:rsidP="004D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4D1F50">
              <w:rPr>
                <w:rFonts w:ascii="Angsana New" w:hAnsi="Angsana New"/>
                <w:sz w:val="29"/>
                <w:szCs w:val="29"/>
                <w:cs/>
              </w:rPr>
              <w:t>ปรับปรุงอาคาร</w:t>
            </w:r>
          </w:p>
        </w:tc>
        <w:tc>
          <w:tcPr>
            <w:tcW w:w="244" w:type="dxa"/>
            <w:gridSpan w:val="2"/>
            <w:vAlign w:val="bottom"/>
          </w:tcPr>
          <w:p w14:paraId="6E8DB8A4" w14:textId="77777777" w:rsidR="004038B8" w:rsidRPr="004D1F50" w:rsidRDefault="004038B8" w:rsidP="004D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88" w:type="dxa"/>
            <w:gridSpan w:val="2"/>
            <w:vAlign w:val="bottom"/>
          </w:tcPr>
          <w:p w14:paraId="4DF17093" w14:textId="77777777" w:rsidR="004038B8" w:rsidRPr="004D1F50" w:rsidRDefault="004038B8" w:rsidP="004D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4D1F50">
              <w:rPr>
                <w:rFonts w:ascii="Angsana New" w:hAnsi="Angsana New"/>
                <w:sz w:val="29"/>
                <w:szCs w:val="29"/>
                <w:cs/>
              </w:rPr>
              <w:t>โรงงาน</w:t>
            </w:r>
          </w:p>
        </w:tc>
        <w:tc>
          <w:tcPr>
            <w:tcW w:w="250" w:type="dxa"/>
            <w:gridSpan w:val="2"/>
            <w:vAlign w:val="bottom"/>
          </w:tcPr>
          <w:p w14:paraId="4278A120" w14:textId="77777777" w:rsidR="004038B8" w:rsidRPr="004D1F50" w:rsidRDefault="004038B8" w:rsidP="004D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28CA2DC8" w14:textId="77777777" w:rsidR="004038B8" w:rsidRPr="004D1F50" w:rsidRDefault="004038B8" w:rsidP="004D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4D1F50">
              <w:rPr>
                <w:rFonts w:ascii="Angsana New" w:hAnsi="Angsana New"/>
                <w:sz w:val="29"/>
                <w:szCs w:val="29"/>
                <w:cs/>
              </w:rPr>
              <w:t>สำนักงาน</w:t>
            </w:r>
          </w:p>
        </w:tc>
        <w:tc>
          <w:tcPr>
            <w:tcW w:w="236" w:type="dxa"/>
            <w:gridSpan w:val="2"/>
            <w:vAlign w:val="bottom"/>
          </w:tcPr>
          <w:p w14:paraId="6F4B0D5F" w14:textId="77777777" w:rsidR="004038B8" w:rsidRPr="004D1F50" w:rsidRDefault="004038B8" w:rsidP="004D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332" w:type="dxa"/>
            <w:gridSpan w:val="2"/>
            <w:vAlign w:val="bottom"/>
          </w:tcPr>
          <w:p w14:paraId="2D4CECCD" w14:textId="77777777" w:rsidR="004038B8" w:rsidRPr="004D1F50" w:rsidRDefault="00F759EE" w:rsidP="004D1F50">
            <w:pPr>
              <w:pStyle w:val="a3"/>
              <w:tabs>
                <w:tab w:val="left" w:pos="540"/>
              </w:tabs>
              <w:ind w:left="-108" w:right="0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 w:rsidRPr="004D1F50">
              <w:rPr>
                <w:rFonts w:ascii="Angsana New" w:hAnsi="Angsana New"/>
                <w:sz w:val="29"/>
                <w:szCs w:val="29"/>
                <w:lang w:val="en-US"/>
              </w:rPr>
              <w:t xml:space="preserve">  </w:t>
            </w:r>
            <w:r w:rsidR="004038B8" w:rsidRPr="004D1F50">
              <w:rPr>
                <w:rFonts w:ascii="Angsana New" w:hAnsi="Angsana New"/>
                <w:sz w:val="29"/>
                <w:szCs w:val="29"/>
                <w:cs/>
                <w:lang w:val="en-US"/>
              </w:rPr>
              <w:t>ยานพาหนะ</w:t>
            </w:r>
          </w:p>
        </w:tc>
        <w:tc>
          <w:tcPr>
            <w:tcW w:w="271" w:type="dxa"/>
            <w:gridSpan w:val="2"/>
            <w:vAlign w:val="bottom"/>
          </w:tcPr>
          <w:p w14:paraId="7B252E8A" w14:textId="77777777" w:rsidR="004038B8" w:rsidRPr="004D1F50" w:rsidRDefault="004038B8" w:rsidP="004D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5C775B91" w14:textId="77777777" w:rsidR="004038B8" w:rsidRPr="004D1F50" w:rsidRDefault="004038B8" w:rsidP="004D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4D1F50">
              <w:rPr>
                <w:rFonts w:ascii="Angsana New" w:hAnsi="Angsana New"/>
                <w:sz w:val="29"/>
                <w:szCs w:val="29"/>
                <w:cs/>
              </w:rPr>
              <w:t>ติดตั้ง</w:t>
            </w:r>
          </w:p>
        </w:tc>
        <w:tc>
          <w:tcPr>
            <w:tcW w:w="236" w:type="dxa"/>
            <w:gridSpan w:val="2"/>
            <w:vAlign w:val="bottom"/>
          </w:tcPr>
          <w:p w14:paraId="6A00B831" w14:textId="77777777" w:rsidR="004038B8" w:rsidRPr="004D1F50" w:rsidRDefault="004038B8" w:rsidP="004D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2" w:type="dxa"/>
            <w:gridSpan w:val="2"/>
            <w:vAlign w:val="bottom"/>
          </w:tcPr>
          <w:p w14:paraId="38A72CEF" w14:textId="77777777" w:rsidR="004038B8" w:rsidRPr="004D1F50" w:rsidRDefault="004038B8" w:rsidP="004D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4D1F50">
              <w:rPr>
                <w:rFonts w:ascii="Angsana New" w:hAnsi="Angsana New"/>
                <w:sz w:val="29"/>
                <w:szCs w:val="29"/>
                <w:cs/>
              </w:rPr>
              <w:t>รวม</w:t>
            </w:r>
          </w:p>
        </w:tc>
      </w:tr>
      <w:tr w:rsidR="004038B8" w:rsidRPr="004D1F50" w14:paraId="2E007400" w14:textId="77777777" w:rsidTr="004D1F50">
        <w:trPr>
          <w:cantSplit/>
          <w:trHeight w:val="68"/>
          <w:tblHeader/>
        </w:trPr>
        <w:tc>
          <w:tcPr>
            <w:tcW w:w="3235" w:type="dxa"/>
            <w:gridSpan w:val="2"/>
          </w:tcPr>
          <w:p w14:paraId="6C020524" w14:textId="77777777" w:rsidR="004038B8" w:rsidRPr="004D1F50" w:rsidRDefault="004038B8" w:rsidP="004D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1374" w:type="dxa"/>
            <w:gridSpan w:val="27"/>
          </w:tcPr>
          <w:p w14:paraId="248C1B4F" w14:textId="77777777" w:rsidR="004038B8" w:rsidRPr="004D1F50" w:rsidRDefault="004038B8" w:rsidP="004D1F50">
            <w:pPr>
              <w:pStyle w:val="a3"/>
              <w:tabs>
                <w:tab w:val="decimal" w:pos="6012"/>
              </w:tabs>
              <w:ind w:left="-108" w:right="0"/>
              <w:jc w:val="left"/>
              <w:rPr>
                <w:rFonts w:ascii="Angsana New" w:hAnsi="Angsana New"/>
                <w:i/>
                <w:iCs/>
                <w:sz w:val="29"/>
                <w:szCs w:val="29"/>
                <w:lang w:val="en-US"/>
              </w:rPr>
            </w:pPr>
            <w:r w:rsidRPr="004D1F50">
              <w:rPr>
                <w:rFonts w:ascii="Angsana New" w:hAnsi="Angsana New"/>
                <w:i/>
                <w:iCs/>
                <w:sz w:val="29"/>
                <w:szCs w:val="29"/>
                <w:lang w:val="en-US"/>
              </w:rPr>
              <w:t>(</w:t>
            </w:r>
            <w:r w:rsidRPr="004D1F50">
              <w:rPr>
                <w:rFonts w:ascii="Angsana New" w:hAnsi="Angsana New"/>
                <w:i/>
                <w:iCs/>
                <w:sz w:val="29"/>
                <w:szCs w:val="29"/>
                <w:cs/>
                <w:lang w:val="en-US"/>
              </w:rPr>
              <w:t>พันบาท</w:t>
            </w:r>
            <w:r w:rsidRPr="004D1F50">
              <w:rPr>
                <w:rFonts w:ascii="Angsana New" w:hAnsi="Angsana New"/>
                <w:i/>
                <w:iCs/>
                <w:sz w:val="29"/>
                <w:szCs w:val="29"/>
                <w:lang w:val="en-US"/>
              </w:rPr>
              <w:t>)</w:t>
            </w:r>
          </w:p>
        </w:tc>
      </w:tr>
      <w:tr w:rsidR="0095002B" w:rsidRPr="004D1F50" w14:paraId="31355179" w14:textId="77777777" w:rsidTr="004D1F50">
        <w:trPr>
          <w:cantSplit/>
          <w:trHeight w:val="288"/>
        </w:trPr>
        <w:tc>
          <w:tcPr>
            <w:tcW w:w="3235" w:type="dxa"/>
            <w:gridSpan w:val="2"/>
          </w:tcPr>
          <w:p w14:paraId="626EF6B8" w14:textId="77777777" w:rsidR="00E1485F" w:rsidRPr="004D1F50" w:rsidRDefault="00E1485F" w:rsidP="004D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4D1F50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  <w:t>ราคาทุน</w:t>
            </w:r>
          </w:p>
        </w:tc>
        <w:tc>
          <w:tcPr>
            <w:tcW w:w="1476" w:type="dxa"/>
            <w:gridSpan w:val="2"/>
          </w:tcPr>
          <w:p w14:paraId="55FBDF10" w14:textId="77777777" w:rsidR="00E1485F" w:rsidRPr="004D1F50" w:rsidRDefault="00E1485F" w:rsidP="004D1F50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240" w:type="dxa"/>
            <w:gridSpan w:val="2"/>
          </w:tcPr>
          <w:p w14:paraId="3AA94A12" w14:textId="77777777" w:rsidR="00E1485F" w:rsidRPr="004D1F50" w:rsidRDefault="00E1485F" w:rsidP="004D1F50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89" w:type="dxa"/>
            <w:gridSpan w:val="3"/>
          </w:tcPr>
          <w:p w14:paraId="0B8B658A" w14:textId="77777777" w:rsidR="00E1485F" w:rsidRPr="004D1F50" w:rsidRDefault="00E1485F" w:rsidP="004D1F50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44" w:type="dxa"/>
            <w:gridSpan w:val="2"/>
          </w:tcPr>
          <w:p w14:paraId="7DC3202B" w14:textId="77777777" w:rsidR="00E1485F" w:rsidRPr="004D1F50" w:rsidRDefault="00E1485F" w:rsidP="004D1F50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88" w:type="dxa"/>
            <w:gridSpan w:val="2"/>
          </w:tcPr>
          <w:p w14:paraId="41B604F0" w14:textId="77777777" w:rsidR="00E1485F" w:rsidRPr="004D1F50" w:rsidRDefault="00E1485F" w:rsidP="004D1F50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50" w:type="dxa"/>
            <w:gridSpan w:val="2"/>
          </w:tcPr>
          <w:p w14:paraId="7EE833A4" w14:textId="77777777" w:rsidR="00E1485F" w:rsidRPr="004D1F50" w:rsidRDefault="00E1485F" w:rsidP="004D1F50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40" w:type="dxa"/>
            <w:gridSpan w:val="2"/>
          </w:tcPr>
          <w:p w14:paraId="2D120D38" w14:textId="77777777" w:rsidR="00E1485F" w:rsidRPr="004D1F50" w:rsidRDefault="00E1485F" w:rsidP="004D1F50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2891F3E3" w14:textId="77777777" w:rsidR="00E1485F" w:rsidRPr="004D1F50" w:rsidRDefault="00E1485F" w:rsidP="004D1F50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32" w:type="dxa"/>
            <w:gridSpan w:val="2"/>
          </w:tcPr>
          <w:p w14:paraId="02461D71" w14:textId="77777777" w:rsidR="00E1485F" w:rsidRPr="004D1F50" w:rsidRDefault="00E1485F" w:rsidP="004D1F50">
            <w:pPr>
              <w:pStyle w:val="a3"/>
              <w:tabs>
                <w:tab w:val="decimal" w:pos="104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71" w:type="dxa"/>
            <w:gridSpan w:val="2"/>
          </w:tcPr>
          <w:p w14:paraId="56E42096" w14:textId="77777777" w:rsidR="00E1485F" w:rsidRPr="004D1F50" w:rsidRDefault="00E1485F" w:rsidP="004D1F50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50" w:type="dxa"/>
            <w:gridSpan w:val="2"/>
          </w:tcPr>
          <w:p w14:paraId="08C2FE9A" w14:textId="77777777" w:rsidR="00E1485F" w:rsidRPr="004D1F50" w:rsidRDefault="00E1485F" w:rsidP="004D1F50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3BAE17D6" w14:textId="77777777" w:rsidR="00E1485F" w:rsidRPr="004D1F50" w:rsidRDefault="00E1485F" w:rsidP="004D1F50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2" w:type="dxa"/>
            <w:gridSpan w:val="2"/>
          </w:tcPr>
          <w:p w14:paraId="20D547EF" w14:textId="77777777" w:rsidR="00E1485F" w:rsidRPr="004D1F50" w:rsidRDefault="00E1485F" w:rsidP="004D1F50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</w:tr>
      <w:tr w:rsidR="00B10F52" w:rsidRPr="004D1F50" w14:paraId="2F955855" w14:textId="77777777" w:rsidTr="004D1F50">
        <w:trPr>
          <w:cantSplit/>
          <w:trHeight w:val="288"/>
        </w:trPr>
        <w:tc>
          <w:tcPr>
            <w:tcW w:w="3235" w:type="dxa"/>
            <w:gridSpan w:val="2"/>
          </w:tcPr>
          <w:p w14:paraId="016F6851" w14:textId="3B327742" w:rsidR="00B10F52" w:rsidRPr="004D1F50" w:rsidRDefault="00B10F52" w:rsidP="004D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9"/>
                <w:szCs w:val="29"/>
                <w:cs/>
                <w:lang w:val="en-GB"/>
              </w:rPr>
            </w:pPr>
            <w:bookmarkStart w:id="1" w:name="OLE_LINK2"/>
            <w:bookmarkStart w:id="2" w:name="OLE_LINK3"/>
            <w:r w:rsidRPr="004D1F50">
              <w:rPr>
                <w:rFonts w:ascii="Angsana New" w:hAnsi="Angsana New"/>
                <w:sz w:val="29"/>
                <w:szCs w:val="29"/>
                <w:cs/>
              </w:rPr>
              <w:t>ณ วันที่</w:t>
            </w:r>
            <w:r w:rsidRPr="004D1F50">
              <w:rPr>
                <w:rFonts w:ascii="Angsana New" w:hAnsi="Angsana New"/>
                <w:sz w:val="29"/>
                <w:szCs w:val="29"/>
              </w:rPr>
              <w:t xml:space="preserve"> 1</w:t>
            </w:r>
            <w:r w:rsidRPr="004D1F50">
              <w:rPr>
                <w:rFonts w:ascii="Angsana New" w:hAnsi="Angsana New"/>
                <w:sz w:val="29"/>
                <w:szCs w:val="29"/>
                <w:cs/>
              </w:rPr>
              <w:t xml:space="preserve"> มกราคม </w:t>
            </w:r>
            <w:r w:rsidRPr="004D1F50">
              <w:rPr>
                <w:rFonts w:ascii="Angsana New" w:hAnsi="Angsana New"/>
                <w:sz w:val="29"/>
                <w:szCs w:val="29"/>
              </w:rPr>
              <w:t>256</w:t>
            </w:r>
            <w:r w:rsidRPr="004D1F50">
              <w:rPr>
                <w:rFonts w:ascii="Angsana New" w:hAnsi="Angsana New"/>
                <w:sz w:val="29"/>
                <w:szCs w:val="29"/>
                <w:lang w:val="en-GB"/>
              </w:rPr>
              <w:t>4</w:t>
            </w:r>
          </w:p>
        </w:tc>
        <w:tc>
          <w:tcPr>
            <w:tcW w:w="1476" w:type="dxa"/>
            <w:gridSpan w:val="2"/>
          </w:tcPr>
          <w:p w14:paraId="2A01AA24" w14:textId="29265A80" w:rsidR="00B10F52" w:rsidRPr="004D1F50" w:rsidRDefault="00B10F52" w:rsidP="004D1F50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4D1F50">
              <w:rPr>
                <w:rFonts w:ascii="Angsana New" w:hAnsi="Angsana New"/>
                <w:sz w:val="29"/>
                <w:szCs w:val="29"/>
                <w:lang w:val="en-US"/>
              </w:rPr>
              <w:t>35,818</w:t>
            </w:r>
          </w:p>
        </w:tc>
        <w:tc>
          <w:tcPr>
            <w:tcW w:w="240" w:type="dxa"/>
            <w:gridSpan w:val="2"/>
          </w:tcPr>
          <w:p w14:paraId="1CE90232" w14:textId="77777777" w:rsidR="00B10F52" w:rsidRPr="004D1F50" w:rsidRDefault="00B10F52" w:rsidP="004D1F50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89" w:type="dxa"/>
            <w:gridSpan w:val="3"/>
          </w:tcPr>
          <w:p w14:paraId="3205F259" w14:textId="26796D81" w:rsidR="00B10F52" w:rsidRPr="004D1F50" w:rsidRDefault="00B10F52" w:rsidP="004D1F50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4D1F50">
              <w:rPr>
                <w:rFonts w:ascii="Angsana New" w:hAnsi="Angsana New"/>
                <w:sz w:val="29"/>
                <w:szCs w:val="29"/>
                <w:lang w:val="en-US"/>
              </w:rPr>
              <w:t>235,642</w:t>
            </w:r>
          </w:p>
        </w:tc>
        <w:tc>
          <w:tcPr>
            <w:tcW w:w="244" w:type="dxa"/>
            <w:gridSpan w:val="2"/>
          </w:tcPr>
          <w:p w14:paraId="292F08AD" w14:textId="77777777" w:rsidR="00B10F52" w:rsidRPr="004D1F50" w:rsidRDefault="00B10F52" w:rsidP="004D1F50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88" w:type="dxa"/>
            <w:gridSpan w:val="2"/>
          </w:tcPr>
          <w:p w14:paraId="0C6CA9DB" w14:textId="68CC3892" w:rsidR="00B10F52" w:rsidRPr="004D1F50" w:rsidRDefault="00B10F52" w:rsidP="004D1F50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 w:rsidRPr="004D1F50">
              <w:rPr>
                <w:rFonts w:ascii="Angsana New" w:hAnsi="Angsana New"/>
                <w:sz w:val="29"/>
                <w:szCs w:val="29"/>
                <w:lang w:val="en-US"/>
              </w:rPr>
              <w:t>423,026</w:t>
            </w:r>
          </w:p>
        </w:tc>
        <w:tc>
          <w:tcPr>
            <w:tcW w:w="250" w:type="dxa"/>
            <w:gridSpan w:val="2"/>
          </w:tcPr>
          <w:p w14:paraId="3FBCFFF4" w14:textId="77777777" w:rsidR="00B10F52" w:rsidRPr="004D1F50" w:rsidRDefault="00B10F52" w:rsidP="004D1F50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40" w:type="dxa"/>
            <w:gridSpan w:val="2"/>
          </w:tcPr>
          <w:p w14:paraId="50B3F71D" w14:textId="30ABD874" w:rsidR="00B10F52" w:rsidRPr="004D1F50" w:rsidRDefault="00B10F52" w:rsidP="004D1F50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4D1F50">
              <w:rPr>
                <w:rFonts w:ascii="Angsana New" w:hAnsi="Angsana New"/>
                <w:sz w:val="29"/>
                <w:szCs w:val="29"/>
                <w:lang w:val="en-US"/>
              </w:rPr>
              <w:t>30,136</w:t>
            </w:r>
          </w:p>
        </w:tc>
        <w:tc>
          <w:tcPr>
            <w:tcW w:w="236" w:type="dxa"/>
            <w:gridSpan w:val="2"/>
          </w:tcPr>
          <w:p w14:paraId="231BF000" w14:textId="77777777" w:rsidR="00B10F52" w:rsidRPr="004D1F50" w:rsidRDefault="00B10F52" w:rsidP="004D1F50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32" w:type="dxa"/>
            <w:gridSpan w:val="2"/>
          </w:tcPr>
          <w:p w14:paraId="01D2E906" w14:textId="0A1B9BC0" w:rsidR="00B10F52" w:rsidRPr="004D1F50" w:rsidRDefault="00B10F52" w:rsidP="004D1F50">
            <w:pPr>
              <w:pStyle w:val="a3"/>
              <w:tabs>
                <w:tab w:val="decimal" w:pos="104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4D1F50">
              <w:rPr>
                <w:rFonts w:ascii="Angsana New" w:hAnsi="Angsana New"/>
                <w:sz w:val="29"/>
                <w:szCs w:val="29"/>
                <w:lang w:val="en-US"/>
              </w:rPr>
              <w:t>17,908</w:t>
            </w:r>
          </w:p>
        </w:tc>
        <w:tc>
          <w:tcPr>
            <w:tcW w:w="271" w:type="dxa"/>
            <w:gridSpan w:val="2"/>
          </w:tcPr>
          <w:p w14:paraId="1342476D" w14:textId="77777777" w:rsidR="00B10F52" w:rsidRPr="004D1F50" w:rsidRDefault="00B10F52" w:rsidP="004D1F50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50" w:type="dxa"/>
            <w:gridSpan w:val="2"/>
          </w:tcPr>
          <w:p w14:paraId="70BAD592" w14:textId="52E0C66E" w:rsidR="00B10F52" w:rsidRPr="004D1F50" w:rsidRDefault="00B10F52" w:rsidP="004D1F50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4D1F50">
              <w:rPr>
                <w:rFonts w:ascii="Angsana New" w:hAnsi="Angsana New"/>
                <w:sz w:val="29"/>
                <w:szCs w:val="29"/>
                <w:lang w:val="en-US"/>
              </w:rPr>
              <w:t>17,497</w:t>
            </w:r>
          </w:p>
        </w:tc>
        <w:tc>
          <w:tcPr>
            <w:tcW w:w="236" w:type="dxa"/>
            <w:gridSpan w:val="2"/>
          </w:tcPr>
          <w:p w14:paraId="4AA042FE" w14:textId="77777777" w:rsidR="00B10F52" w:rsidRPr="004D1F50" w:rsidRDefault="00B10F52" w:rsidP="004D1F50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2" w:type="dxa"/>
            <w:gridSpan w:val="2"/>
          </w:tcPr>
          <w:p w14:paraId="0136D4FB" w14:textId="2DFEFEDF" w:rsidR="00B10F52" w:rsidRPr="004D1F50" w:rsidRDefault="00B10F52" w:rsidP="004D1F50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4D1F50">
              <w:rPr>
                <w:rFonts w:ascii="Angsana New" w:hAnsi="Angsana New"/>
                <w:sz w:val="29"/>
                <w:szCs w:val="29"/>
                <w:lang w:val="en-US"/>
              </w:rPr>
              <w:t>760,027</w:t>
            </w:r>
          </w:p>
        </w:tc>
      </w:tr>
      <w:bookmarkEnd w:id="1"/>
      <w:bookmarkEnd w:id="2"/>
      <w:tr w:rsidR="00B10F52" w:rsidRPr="004D1F50" w14:paraId="2127E0A1" w14:textId="77777777" w:rsidTr="004D1F50">
        <w:trPr>
          <w:cantSplit/>
          <w:trHeight w:val="288"/>
        </w:trPr>
        <w:tc>
          <w:tcPr>
            <w:tcW w:w="3235" w:type="dxa"/>
            <w:gridSpan w:val="2"/>
          </w:tcPr>
          <w:p w14:paraId="50CA967E" w14:textId="6532661B" w:rsidR="00B10F52" w:rsidRPr="004D1F50" w:rsidRDefault="00B10F52" w:rsidP="004D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4D1F50">
              <w:rPr>
                <w:rFonts w:ascii="Angsana New" w:hAnsi="Angsana New"/>
                <w:sz w:val="29"/>
                <w:szCs w:val="29"/>
                <w:cs/>
              </w:rPr>
              <w:t>เพิ่มขึ้น</w:t>
            </w:r>
          </w:p>
        </w:tc>
        <w:tc>
          <w:tcPr>
            <w:tcW w:w="1476" w:type="dxa"/>
            <w:gridSpan w:val="2"/>
          </w:tcPr>
          <w:p w14:paraId="06FC489A" w14:textId="36327876" w:rsidR="00B10F52" w:rsidRPr="004D1F50" w:rsidRDefault="00B10F52" w:rsidP="004D1F50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4D1F50">
              <w:rPr>
                <w:rFonts w:ascii="Angsana New" w:hAnsi="Angsana New"/>
                <w:sz w:val="29"/>
                <w:szCs w:val="29"/>
                <w:lang w:val="en-US"/>
              </w:rPr>
              <w:t>13,259</w:t>
            </w:r>
          </w:p>
        </w:tc>
        <w:tc>
          <w:tcPr>
            <w:tcW w:w="240" w:type="dxa"/>
            <w:gridSpan w:val="2"/>
          </w:tcPr>
          <w:p w14:paraId="1779F3D8" w14:textId="77777777" w:rsidR="00B10F52" w:rsidRPr="004D1F50" w:rsidRDefault="00B10F52" w:rsidP="004D1F50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89" w:type="dxa"/>
            <w:gridSpan w:val="3"/>
          </w:tcPr>
          <w:p w14:paraId="3C8C6C47" w14:textId="531DEEA7" w:rsidR="00B10F52" w:rsidRPr="004D1F50" w:rsidRDefault="00B10F52" w:rsidP="004D1F50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4D1F50">
              <w:rPr>
                <w:rFonts w:ascii="Angsana New" w:hAnsi="Angsana New"/>
                <w:sz w:val="29"/>
                <w:szCs w:val="29"/>
                <w:lang w:val="en-US"/>
              </w:rPr>
              <w:t>32,251</w:t>
            </w:r>
          </w:p>
        </w:tc>
        <w:tc>
          <w:tcPr>
            <w:tcW w:w="244" w:type="dxa"/>
            <w:gridSpan w:val="2"/>
          </w:tcPr>
          <w:p w14:paraId="7222AC38" w14:textId="77777777" w:rsidR="00B10F52" w:rsidRPr="004D1F50" w:rsidRDefault="00B10F52" w:rsidP="004D1F50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88" w:type="dxa"/>
            <w:gridSpan w:val="2"/>
          </w:tcPr>
          <w:p w14:paraId="3735C4AC" w14:textId="05DF7950" w:rsidR="00B10F52" w:rsidRPr="004D1F50" w:rsidRDefault="00B10F52" w:rsidP="004D1F50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4D1F50">
              <w:rPr>
                <w:rFonts w:ascii="Angsana New" w:hAnsi="Angsana New"/>
                <w:sz w:val="29"/>
                <w:szCs w:val="29"/>
                <w:lang w:val="en-US"/>
              </w:rPr>
              <w:t>8,544</w:t>
            </w:r>
          </w:p>
        </w:tc>
        <w:tc>
          <w:tcPr>
            <w:tcW w:w="250" w:type="dxa"/>
            <w:gridSpan w:val="2"/>
          </w:tcPr>
          <w:p w14:paraId="24C6DCB8" w14:textId="77777777" w:rsidR="00B10F52" w:rsidRPr="004D1F50" w:rsidRDefault="00B10F52" w:rsidP="004D1F50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40" w:type="dxa"/>
            <w:gridSpan w:val="2"/>
          </w:tcPr>
          <w:p w14:paraId="7C0E3756" w14:textId="7F3217B6" w:rsidR="00B10F52" w:rsidRPr="004D1F50" w:rsidRDefault="00B10F52" w:rsidP="004D1F50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4D1F50">
              <w:rPr>
                <w:rFonts w:ascii="Angsana New" w:hAnsi="Angsana New"/>
                <w:sz w:val="29"/>
                <w:szCs w:val="29"/>
                <w:lang w:val="en-US"/>
              </w:rPr>
              <w:t>3,743</w:t>
            </w:r>
          </w:p>
        </w:tc>
        <w:tc>
          <w:tcPr>
            <w:tcW w:w="236" w:type="dxa"/>
            <w:gridSpan w:val="2"/>
          </w:tcPr>
          <w:p w14:paraId="486DDCCC" w14:textId="77777777" w:rsidR="00B10F52" w:rsidRPr="004D1F50" w:rsidRDefault="00B10F52" w:rsidP="004D1F50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32" w:type="dxa"/>
            <w:gridSpan w:val="2"/>
          </w:tcPr>
          <w:p w14:paraId="39BC5002" w14:textId="76480EB4" w:rsidR="00B10F52" w:rsidRPr="004D1F50" w:rsidRDefault="00B10F52" w:rsidP="004D1F50">
            <w:pPr>
              <w:pStyle w:val="a3"/>
              <w:tabs>
                <w:tab w:val="decimal" w:pos="777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4D1F50"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</w:p>
        </w:tc>
        <w:tc>
          <w:tcPr>
            <w:tcW w:w="271" w:type="dxa"/>
            <w:gridSpan w:val="2"/>
          </w:tcPr>
          <w:p w14:paraId="085624A9" w14:textId="77777777" w:rsidR="00B10F52" w:rsidRPr="004D1F50" w:rsidRDefault="00B10F52" w:rsidP="004D1F50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50" w:type="dxa"/>
            <w:gridSpan w:val="2"/>
          </w:tcPr>
          <w:p w14:paraId="6BC92941" w14:textId="6A90ABA6" w:rsidR="00B10F52" w:rsidRPr="004D1F50" w:rsidRDefault="00B10F52" w:rsidP="004D1F50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4D1F50">
              <w:rPr>
                <w:rFonts w:ascii="Angsana New" w:hAnsi="Angsana New"/>
                <w:sz w:val="29"/>
                <w:szCs w:val="29"/>
                <w:lang w:val="en-US"/>
              </w:rPr>
              <w:t>35,896</w:t>
            </w:r>
          </w:p>
        </w:tc>
        <w:tc>
          <w:tcPr>
            <w:tcW w:w="236" w:type="dxa"/>
            <w:gridSpan w:val="2"/>
          </w:tcPr>
          <w:p w14:paraId="1F4095DB" w14:textId="77777777" w:rsidR="00B10F52" w:rsidRPr="004D1F50" w:rsidRDefault="00B10F52" w:rsidP="004D1F50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2" w:type="dxa"/>
            <w:gridSpan w:val="2"/>
          </w:tcPr>
          <w:p w14:paraId="0BC1B420" w14:textId="26230DF6" w:rsidR="00B10F52" w:rsidRPr="004D1F50" w:rsidRDefault="00B10F52" w:rsidP="004D1F50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4D1F50">
              <w:rPr>
                <w:rFonts w:ascii="Angsana New" w:hAnsi="Angsana New"/>
                <w:sz w:val="29"/>
                <w:szCs w:val="29"/>
                <w:lang w:val="en-US"/>
              </w:rPr>
              <w:t>93,693</w:t>
            </w:r>
          </w:p>
        </w:tc>
      </w:tr>
      <w:tr w:rsidR="00B10F52" w:rsidRPr="004D1F50" w14:paraId="67D26A13" w14:textId="77777777" w:rsidTr="004D1F50">
        <w:trPr>
          <w:cantSplit/>
          <w:trHeight w:val="288"/>
        </w:trPr>
        <w:tc>
          <w:tcPr>
            <w:tcW w:w="3235" w:type="dxa"/>
            <w:gridSpan w:val="2"/>
          </w:tcPr>
          <w:p w14:paraId="11E15263" w14:textId="5ED77C2E" w:rsidR="00B10F52" w:rsidRPr="004D1F50" w:rsidRDefault="00B10F52" w:rsidP="004D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4D1F50">
              <w:rPr>
                <w:rFonts w:ascii="Angsana New" w:hAnsi="Angsana New"/>
                <w:sz w:val="29"/>
                <w:szCs w:val="29"/>
                <w:cs/>
              </w:rPr>
              <w:t>โอน</w:t>
            </w:r>
          </w:p>
        </w:tc>
        <w:tc>
          <w:tcPr>
            <w:tcW w:w="1476" w:type="dxa"/>
            <w:gridSpan w:val="2"/>
          </w:tcPr>
          <w:p w14:paraId="0C2267E6" w14:textId="72B6E3F3" w:rsidR="00B10F52" w:rsidRPr="004D1F50" w:rsidRDefault="00B10F52" w:rsidP="004D1F50">
            <w:pPr>
              <w:pStyle w:val="a3"/>
              <w:tabs>
                <w:tab w:val="decimal" w:pos="888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4D1F50"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</w:p>
        </w:tc>
        <w:tc>
          <w:tcPr>
            <w:tcW w:w="240" w:type="dxa"/>
            <w:gridSpan w:val="2"/>
          </w:tcPr>
          <w:p w14:paraId="1EF8A46B" w14:textId="77777777" w:rsidR="00B10F52" w:rsidRPr="004D1F50" w:rsidRDefault="00B10F52" w:rsidP="004D1F50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89" w:type="dxa"/>
            <w:gridSpan w:val="3"/>
          </w:tcPr>
          <w:p w14:paraId="43C869BF" w14:textId="458262EB" w:rsidR="00B10F52" w:rsidRPr="004D1F50" w:rsidRDefault="00B10F52" w:rsidP="004D1F50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4D1F50">
              <w:rPr>
                <w:rFonts w:ascii="Angsana New" w:hAnsi="Angsana New"/>
                <w:sz w:val="29"/>
                <w:szCs w:val="29"/>
                <w:lang w:val="en-US"/>
              </w:rPr>
              <w:t>15,987</w:t>
            </w:r>
          </w:p>
        </w:tc>
        <w:tc>
          <w:tcPr>
            <w:tcW w:w="244" w:type="dxa"/>
            <w:gridSpan w:val="2"/>
          </w:tcPr>
          <w:p w14:paraId="7A8DAC29" w14:textId="77777777" w:rsidR="00B10F52" w:rsidRPr="004D1F50" w:rsidRDefault="00B10F52" w:rsidP="004D1F50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488" w:type="dxa"/>
            <w:gridSpan w:val="2"/>
          </w:tcPr>
          <w:p w14:paraId="281290B0" w14:textId="0F8B2228" w:rsidR="00B10F52" w:rsidRPr="004D1F50" w:rsidRDefault="00B10F52" w:rsidP="004D1F50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4D1F50">
              <w:rPr>
                <w:rFonts w:ascii="Angsana New" w:hAnsi="Angsana New"/>
                <w:sz w:val="29"/>
                <w:szCs w:val="29"/>
                <w:lang w:val="en-US"/>
              </w:rPr>
              <w:t>10,474</w:t>
            </w:r>
          </w:p>
        </w:tc>
        <w:tc>
          <w:tcPr>
            <w:tcW w:w="250" w:type="dxa"/>
            <w:gridSpan w:val="2"/>
          </w:tcPr>
          <w:p w14:paraId="6B458A13" w14:textId="77777777" w:rsidR="00B10F52" w:rsidRPr="004D1F50" w:rsidRDefault="00B10F52" w:rsidP="004D1F50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40" w:type="dxa"/>
            <w:gridSpan w:val="2"/>
          </w:tcPr>
          <w:p w14:paraId="65CEE872" w14:textId="04531B1B" w:rsidR="00B10F52" w:rsidRPr="004D1F50" w:rsidRDefault="00B10F52" w:rsidP="004D1F50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4D1F50">
              <w:rPr>
                <w:rFonts w:ascii="Angsana New" w:hAnsi="Angsana New"/>
                <w:sz w:val="29"/>
                <w:szCs w:val="29"/>
                <w:lang w:val="en-US"/>
              </w:rPr>
              <w:t>15</w:t>
            </w:r>
          </w:p>
        </w:tc>
        <w:tc>
          <w:tcPr>
            <w:tcW w:w="236" w:type="dxa"/>
            <w:gridSpan w:val="2"/>
          </w:tcPr>
          <w:p w14:paraId="4DB84CD5" w14:textId="77777777" w:rsidR="00B10F52" w:rsidRPr="004D1F50" w:rsidRDefault="00B10F52" w:rsidP="004D1F50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32" w:type="dxa"/>
            <w:gridSpan w:val="2"/>
          </w:tcPr>
          <w:p w14:paraId="3268650A" w14:textId="51AAD8B5" w:rsidR="00B10F52" w:rsidRPr="004D1F50" w:rsidRDefault="00B10F52" w:rsidP="004D1F50">
            <w:pPr>
              <w:pStyle w:val="a3"/>
              <w:tabs>
                <w:tab w:val="decimal" w:pos="777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4D1F50"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</w:p>
        </w:tc>
        <w:tc>
          <w:tcPr>
            <w:tcW w:w="271" w:type="dxa"/>
            <w:gridSpan w:val="2"/>
          </w:tcPr>
          <w:p w14:paraId="69F90C6B" w14:textId="77777777" w:rsidR="00B10F52" w:rsidRPr="004D1F50" w:rsidRDefault="00B10F52" w:rsidP="004D1F50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50" w:type="dxa"/>
            <w:gridSpan w:val="2"/>
          </w:tcPr>
          <w:p w14:paraId="125E5245" w14:textId="52A1E138" w:rsidR="00B10F52" w:rsidRPr="004D1F50" w:rsidRDefault="00B10F52" w:rsidP="004D1F50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4D1F50">
              <w:rPr>
                <w:rFonts w:ascii="Angsana New" w:hAnsi="Angsana New"/>
                <w:sz w:val="29"/>
                <w:szCs w:val="29"/>
                <w:lang w:val="en-US"/>
              </w:rPr>
              <w:t>(26,476)</w:t>
            </w:r>
          </w:p>
        </w:tc>
        <w:tc>
          <w:tcPr>
            <w:tcW w:w="236" w:type="dxa"/>
            <w:gridSpan w:val="2"/>
          </w:tcPr>
          <w:p w14:paraId="4786DC09" w14:textId="77777777" w:rsidR="00B10F52" w:rsidRPr="004D1F50" w:rsidRDefault="00B10F52" w:rsidP="004D1F50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2" w:type="dxa"/>
            <w:gridSpan w:val="2"/>
          </w:tcPr>
          <w:p w14:paraId="1BB41D3D" w14:textId="5ADA3B65" w:rsidR="00B10F52" w:rsidRPr="004D1F50" w:rsidRDefault="00B10F52" w:rsidP="004D1F50">
            <w:pPr>
              <w:pStyle w:val="a3"/>
              <w:tabs>
                <w:tab w:val="decimal" w:pos="733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4D1F50"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</w:p>
        </w:tc>
      </w:tr>
      <w:tr w:rsidR="00B10F52" w:rsidRPr="004D1F50" w14:paraId="1B9F18D8" w14:textId="77777777" w:rsidTr="004D1F50">
        <w:trPr>
          <w:cantSplit/>
          <w:trHeight w:val="288"/>
        </w:trPr>
        <w:tc>
          <w:tcPr>
            <w:tcW w:w="3235" w:type="dxa"/>
            <w:gridSpan w:val="2"/>
          </w:tcPr>
          <w:p w14:paraId="6CBC8E66" w14:textId="01256B03" w:rsidR="00B10F52" w:rsidRPr="004D1F50" w:rsidRDefault="00B10F52" w:rsidP="004D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4D1F50">
              <w:rPr>
                <w:rFonts w:ascii="Angsana New" w:hAnsi="Angsana New"/>
                <w:sz w:val="29"/>
                <w:szCs w:val="29"/>
                <w:cs/>
              </w:rPr>
              <w:t>โอนจากสินทรัพย์สิทธิการใช้</w:t>
            </w:r>
          </w:p>
        </w:tc>
        <w:tc>
          <w:tcPr>
            <w:tcW w:w="1476" w:type="dxa"/>
            <w:gridSpan w:val="2"/>
          </w:tcPr>
          <w:p w14:paraId="18AFCE8D" w14:textId="1386F2FD" w:rsidR="00B10F52" w:rsidRPr="004D1F50" w:rsidRDefault="00B10F52" w:rsidP="004D1F50">
            <w:pPr>
              <w:pStyle w:val="a3"/>
              <w:tabs>
                <w:tab w:val="decimal" w:pos="888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4D1F50"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</w:p>
        </w:tc>
        <w:tc>
          <w:tcPr>
            <w:tcW w:w="240" w:type="dxa"/>
            <w:gridSpan w:val="2"/>
          </w:tcPr>
          <w:p w14:paraId="2B93B57D" w14:textId="77777777" w:rsidR="00B10F52" w:rsidRPr="004D1F50" w:rsidRDefault="00B10F52" w:rsidP="004D1F50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89" w:type="dxa"/>
            <w:gridSpan w:val="3"/>
          </w:tcPr>
          <w:p w14:paraId="5CA65413" w14:textId="3B247D6C" w:rsidR="00B10F52" w:rsidRPr="004D1F50" w:rsidRDefault="00B10F52" w:rsidP="004D1F50">
            <w:pPr>
              <w:pStyle w:val="a3"/>
              <w:tabs>
                <w:tab w:val="decimal" w:pos="887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4D1F50"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</w:p>
        </w:tc>
        <w:tc>
          <w:tcPr>
            <w:tcW w:w="244" w:type="dxa"/>
            <w:gridSpan w:val="2"/>
          </w:tcPr>
          <w:p w14:paraId="73F44AAB" w14:textId="77777777" w:rsidR="00B10F52" w:rsidRPr="004D1F50" w:rsidRDefault="00B10F52" w:rsidP="004D1F50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488" w:type="dxa"/>
            <w:gridSpan w:val="2"/>
          </w:tcPr>
          <w:p w14:paraId="7DE1864B" w14:textId="01EC6F58" w:rsidR="00B10F52" w:rsidRPr="004D1F50" w:rsidRDefault="00B10F52" w:rsidP="004D1F50">
            <w:pPr>
              <w:pStyle w:val="a3"/>
              <w:tabs>
                <w:tab w:val="decimal" w:pos="961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4D1F50"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</w:p>
        </w:tc>
        <w:tc>
          <w:tcPr>
            <w:tcW w:w="250" w:type="dxa"/>
            <w:gridSpan w:val="2"/>
          </w:tcPr>
          <w:p w14:paraId="4FE9D4F8" w14:textId="77777777" w:rsidR="00B10F52" w:rsidRPr="004D1F50" w:rsidRDefault="00B10F52" w:rsidP="004D1F50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40" w:type="dxa"/>
            <w:gridSpan w:val="2"/>
          </w:tcPr>
          <w:p w14:paraId="589C1352" w14:textId="66782954" w:rsidR="00B10F52" w:rsidRPr="004D1F50" w:rsidRDefault="00B10F52" w:rsidP="004D1F50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4D1F50">
              <w:rPr>
                <w:rFonts w:ascii="Angsana New" w:hAnsi="Angsana New"/>
                <w:sz w:val="29"/>
                <w:szCs w:val="29"/>
                <w:lang w:val="en-US"/>
              </w:rPr>
              <w:t>501</w:t>
            </w:r>
          </w:p>
        </w:tc>
        <w:tc>
          <w:tcPr>
            <w:tcW w:w="236" w:type="dxa"/>
            <w:gridSpan w:val="2"/>
          </w:tcPr>
          <w:p w14:paraId="769E19D6" w14:textId="77777777" w:rsidR="00B10F52" w:rsidRPr="004D1F50" w:rsidRDefault="00B10F52" w:rsidP="004D1F50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32" w:type="dxa"/>
            <w:gridSpan w:val="2"/>
          </w:tcPr>
          <w:p w14:paraId="2A5219E9" w14:textId="2AD67BB9" w:rsidR="00B10F52" w:rsidRPr="004D1F50" w:rsidRDefault="00B10F52" w:rsidP="004D1F50">
            <w:pPr>
              <w:pStyle w:val="a3"/>
              <w:tabs>
                <w:tab w:val="decimal" w:pos="104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4D1F50">
              <w:rPr>
                <w:rFonts w:ascii="Angsana New" w:hAnsi="Angsana New"/>
                <w:sz w:val="29"/>
                <w:szCs w:val="29"/>
                <w:lang w:val="en-US"/>
              </w:rPr>
              <w:t>19,990</w:t>
            </w:r>
          </w:p>
        </w:tc>
        <w:tc>
          <w:tcPr>
            <w:tcW w:w="271" w:type="dxa"/>
            <w:gridSpan w:val="2"/>
          </w:tcPr>
          <w:p w14:paraId="2AB8BA2A" w14:textId="77777777" w:rsidR="00B10F52" w:rsidRPr="004D1F50" w:rsidRDefault="00B10F52" w:rsidP="004D1F50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50" w:type="dxa"/>
            <w:gridSpan w:val="2"/>
          </w:tcPr>
          <w:p w14:paraId="0BCAB1C8" w14:textId="01552A86" w:rsidR="00B10F52" w:rsidRPr="004D1F50" w:rsidRDefault="00B10F52" w:rsidP="004D1F50">
            <w:pPr>
              <w:pStyle w:val="a3"/>
              <w:tabs>
                <w:tab w:val="decimal" w:pos="803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4D1F50"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</w:p>
        </w:tc>
        <w:tc>
          <w:tcPr>
            <w:tcW w:w="236" w:type="dxa"/>
            <w:gridSpan w:val="2"/>
          </w:tcPr>
          <w:p w14:paraId="7A12F4EF" w14:textId="77777777" w:rsidR="00B10F52" w:rsidRPr="004D1F50" w:rsidRDefault="00B10F52" w:rsidP="004D1F50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2" w:type="dxa"/>
            <w:gridSpan w:val="2"/>
          </w:tcPr>
          <w:p w14:paraId="444B6644" w14:textId="3B4D00A4" w:rsidR="00B10F52" w:rsidRPr="004D1F50" w:rsidRDefault="00B10F52" w:rsidP="004D1F50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4D1F50">
              <w:rPr>
                <w:rFonts w:ascii="Angsana New" w:hAnsi="Angsana New"/>
                <w:sz w:val="29"/>
                <w:szCs w:val="29"/>
                <w:lang w:val="en-US"/>
              </w:rPr>
              <w:t>20,491</w:t>
            </w:r>
          </w:p>
        </w:tc>
      </w:tr>
      <w:tr w:rsidR="00B10F52" w:rsidRPr="004D1F50" w14:paraId="76F35DBA" w14:textId="77777777" w:rsidTr="004D1F50">
        <w:trPr>
          <w:cantSplit/>
          <w:trHeight w:val="288"/>
        </w:trPr>
        <w:tc>
          <w:tcPr>
            <w:tcW w:w="3235" w:type="dxa"/>
            <w:gridSpan w:val="2"/>
          </w:tcPr>
          <w:p w14:paraId="38F15B42" w14:textId="141E62A2" w:rsidR="00B10F52" w:rsidRPr="004D1F50" w:rsidRDefault="00B10F52" w:rsidP="004D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4D1F50">
              <w:rPr>
                <w:rFonts w:ascii="Angsana New" w:hAnsi="Angsana New"/>
                <w:sz w:val="29"/>
                <w:szCs w:val="29"/>
                <w:cs/>
              </w:rPr>
              <w:t>โอนจากสินทรัพย์ที่ถือไว้เผื่อขาย</w:t>
            </w:r>
          </w:p>
        </w:tc>
        <w:tc>
          <w:tcPr>
            <w:tcW w:w="1476" w:type="dxa"/>
            <w:gridSpan w:val="2"/>
          </w:tcPr>
          <w:p w14:paraId="1E46CACB" w14:textId="6CBA91A1" w:rsidR="00B10F52" w:rsidRPr="004D1F50" w:rsidRDefault="00B10F52" w:rsidP="004D1F50">
            <w:pPr>
              <w:pStyle w:val="a3"/>
              <w:tabs>
                <w:tab w:val="decimal" w:pos="888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4D1F50"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</w:p>
        </w:tc>
        <w:tc>
          <w:tcPr>
            <w:tcW w:w="240" w:type="dxa"/>
            <w:gridSpan w:val="2"/>
          </w:tcPr>
          <w:p w14:paraId="1CDEA318" w14:textId="77777777" w:rsidR="00B10F52" w:rsidRPr="004D1F50" w:rsidRDefault="00B10F52" w:rsidP="004D1F50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89" w:type="dxa"/>
            <w:gridSpan w:val="3"/>
          </w:tcPr>
          <w:p w14:paraId="24237EED" w14:textId="4C71B0D8" w:rsidR="00B10F52" w:rsidRPr="004D1F50" w:rsidRDefault="00B10F52" w:rsidP="004D1F50">
            <w:pPr>
              <w:pStyle w:val="a3"/>
              <w:tabs>
                <w:tab w:val="decimal" w:pos="887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4D1F50"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</w:p>
        </w:tc>
        <w:tc>
          <w:tcPr>
            <w:tcW w:w="244" w:type="dxa"/>
            <w:gridSpan w:val="2"/>
          </w:tcPr>
          <w:p w14:paraId="00C90E36" w14:textId="77777777" w:rsidR="00B10F52" w:rsidRPr="004D1F50" w:rsidRDefault="00B10F52" w:rsidP="004D1F50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488" w:type="dxa"/>
            <w:gridSpan w:val="2"/>
          </w:tcPr>
          <w:p w14:paraId="3C32E55D" w14:textId="409A22EA" w:rsidR="00B10F52" w:rsidRPr="004D1F50" w:rsidRDefault="00B10F52" w:rsidP="004D1F50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4D1F50">
              <w:rPr>
                <w:rFonts w:ascii="Angsana New" w:hAnsi="Angsana New"/>
                <w:sz w:val="29"/>
                <w:szCs w:val="29"/>
                <w:lang w:val="en-US"/>
              </w:rPr>
              <w:t>206</w:t>
            </w:r>
          </w:p>
        </w:tc>
        <w:tc>
          <w:tcPr>
            <w:tcW w:w="250" w:type="dxa"/>
            <w:gridSpan w:val="2"/>
          </w:tcPr>
          <w:p w14:paraId="07960006" w14:textId="77777777" w:rsidR="00B10F52" w:rsidRPr="004D1F50" w:rsidRDefault="00B10F52" w:rsidP="004D1F50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40" w:type="dxa"/>
            <w:gridSpan w:val="2"/>
          </w:tcPr>
          <w:p w14:paraId="208B9FF4" w14:textId="743A39AE" w:rsidR="00B10F52" w:rsidRPr="004D1F50" w:rsidRDefault="00B10F52" w:rsidP="004D1F50">
            <w:pPr>
              <w:pStyle w:val="a3"/>
              <w:tabs>
                <w:tab w:val="decimal" w:pos="92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4D1F50"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</w:p>
        </w:tc>
        <w:tc>
          <w:tcPr>
            <w:tcW w:w="236" w:type="dxa"/>
            <w:gridSpan w:val="2"/>
          </w:tcPr>
          <w:p w14:paraId="278408D7" w14:textId="77777777" w:rsidR="00B10F52" w:rsidRPr="004D1F50" w:rsidRDefault="00B10F52" w:rsidP="004D1F50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32" w:type="dxa"/>
            <w:gridSpan w:val="2"/>
          </w:tcPr>
          <w:p w14:paraId="0F53F899" w14:textId="78C3BDC5" w:rsidR="00B10F52" w:rsidRPr="004D1F50" w:rsidRDefault="00B10F52" w:rsidP="004D1F50">
            <w:pPr>
              <w:pStyle w:val="a3"/>
              <w:tabs>
                <w:tab w:val="decimal" w:pos="777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4D1F50"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</w:p>
        </w:tc>
        <w:tc>
          <w:tcPr>
            <w:tcW w:w="271" w:type="dxa"/>
            <w:gridSpan w:val="2"/>
          </w:tcPr>
          <w:p w14:paraId="2374CCEA" w14:textId="77777777" w:rsidR="00B10F52" w:rsidRPr="004D1F50" w:rsidRDefault="00B10F52" w:rsidP="004D1F50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50" w:type="dxa"/>
            <w:gridSpan w:val="2"/>
          </w:tcPr>
          <w:p w14:paraId="52E603D9" w14:textId="08542E9F" w:rsidR="00B10F52" w:rsidRPr="004D1F50" w:rsidRDefault="00B10F52" w:rsidP="004D1F50">
            <w:pPr>
              <w:pStyle w:val="a3"/>
              <w:tabs>
                <w:tab w:val="decimal" w:pos="803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4D1F50"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</w:p>
        </w:tc>
        <w:tc>
          <w:tcPr>
            <w:tcW w:w="236" w:type="dxa"/>
            <w:gridSpan w:val="2"/>
          </w:tcPr>
          <w:p w14:paraId="5D2E89AD" w14:textId="77777777" w:rsidR="00B10F52" w:rsidRPr="004D1F50" w:rsidRDefault="00B10F52" w:rsidP="004D1F50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2" w:type="dxa"/>
            <w:gridSpan w:val="2"/>
          </w:tcPr>
          <w:p w14:paraId="5D6496A0" w14:textId="208D4D93" w:rsidR="00B10F52" w:rsidRPr="004D1F50" w:rsidRDefault="00B10F52" w:rsidP="004D1F50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4D1F50">
              <w:rPr>
                <w:rFonts w:ascii="Angsana New" w:hAnsi="Angsana New"/>
                <w:sz w:val="29"/>
                <w:szCs w:val="29"/>
                <w:lang w:val="en-US"/>
              </w:rPr>
              <w:t>206</w:t>
            </w:r>
          </w:p>
        </w:tc>
      </w:tr>
      <w:tr w:rsidR="00B10F52" w:rsidRPr="004D1F50" w14:paraId="66685A93" w14:textId="77777777" w:rsidTr="004D1F50">
        <w:trPr>
          <w:cantSplit/>
          <w:trHeight w:val="288"/>
        </w:trPr>
        <w:tc>
          <w:tcPr>
            <w:tcW w:w="3235" w:type="dxa"/>
            <w:gridSpan w:val="2"/>
          </w:tcPr>
          <w:p w14:paraId="0E3C4E98" w14:textId="4B355083" w:rsidR="00B10F52" w:rsidRPr="004D1F50" w:rsidRDefault="00EE679A" w:rsidP="004D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4D1F50">
              <w:rPr>
                <w:rFonts w:ascii="Angsana New" w:hAnsi="Angsana New"/>
                <w:sz w:val="29"/>
                <w:szCs w:val="29"/>
                <w:cs/>
              </w:rPr>
              <w:t>จำหน่าย</w:t>
            </w:r>
            <w:r>
              <w:rPr>
                <w:rFonts w:ascii="Angsana New" w:hAnsi="Angsana New" w:hint="cs"/>
                <w:sz w:val="29"/>
                <w:szCs w:val="29"/>
                <w:cs/>
              </w:rPr>
              <w:t xml:space="preserve"> </w:t>
            </w:r>
            <w:r>
              <w:rPr>
                <w:rFonts w:ascii="Angsana New" w:hAnsi="Angsana New"/>
                <w:sz w:val="29"/>
                <w:szCs w:val="29"/>
              </w:rPr>
              <w:t xml:space="preserve">/ </w:t>
            </w:r>
            <w:r>
              <w:rPr>
                <w:rFonts w:ascii="Angsana New" w:hAnsi="Angsana New" w:hint="cs"/>
                <w:sz w:val="29"/>
                <w:szCs w:val="29"/>
                <w:cs/>
              </w:rPr>
              <w:t>ตัดจำหน่าย</w:t>
            </w:r>
          </w:p>
        </w:tc>
        <w:tc>
          <w:tcPr>
            <w:tcW w:w="1476" w:type="dxa"/>
            <w:gridSpan w:val="2"/>
            <w:tcBorders>
              <w:bottom w:val="single" w:sz="4" w:space="0" w:color="auto"/>
            </w:tcBorders>
          </w:tcPr>
          <w:p w14:paraId="3A9FE214" w14:textId="2A5E3F17" w:rsidR="00B10F52" w:rsidRPr="004D1F50" w:rsidRDefault="00B10F52" w:rsidP="004D1F50">
            <w:pPr>
              <w:pStyle w:val="a3"/>
              <w:tabs>
                <w:tab w:val="decimal" w:pos="340"/>
              </w:tabs>
              <w:ind w:left="-108" w:right="366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4D1F50"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</w:p>
        </w:tc>
        <w:tc>
          <w:tcPr>
            <w:tcW w:w="240" w:type="dxa"/>
            <w:gridSpan w:val="2"/>
          </w:tcPr>
          <w:p w14:paraId="22B0F056" w14:textId="77777777" w:rsidR="00B10F52" w:rsidRPr="004D1F50" w:rsidRDefault="00B10F52" w:rsidP="004D1F50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89" w:type="dxa"/>
            <w:gridSpan w:val="3"/>
            <w:tcBorders>
              <w:bottom w:val="single" w:sz="4" w:space="0" w:color="auto"/>
            </w:tcBorders>
          </w:tcPr>
          <w:p w14:paraId="7900C943" w14:textId="344BE887" w:rsidR="00B10F52" w:rsidRPr="004D1F50" w:rsidRDefault="00B10F52" w:rsidP="004D1F50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4D1F50">
              <w:rPr>
                <w:rFonts w:ascii="Angsana New" w:hAnsi="Angsana New"/>
                <w:sz w:val="29"/>
                <w:szCs w:val="29"/>
                <w:lang w:val="en-US"/>
              </w:rPr>
              <w:t>(5,530)</w:t>
            </w:r>
          </w:p>
        </w:tc>
        <w:tc>
          <w:tcPr>
            <w:tcW w:w="244" w:type="dxa"/>
            <w:gridSpan w:val="2"/>
          </w:tcPr>
          <w:p w14:paraId="2E360E1F" w14:textId="77777777" w:rsidR="00B10F52" w:rsidRPr="004D1F50" w:rsidRDefault="00B10F52" w:rsidP="004D1F50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488" w:type="dxa"/>
            <w:gridSpan w:val="2"/>
            <w:tcBorders>
              <w:bottom w:val="single" w:sz="4" w:space="0" w:color="auto"/>
            </w:tcBorders>
          </w:tcPr>
          <w:p w14:paraId="6AC87B9F" w14:textId="0F6E2E66" w:rsidR="00B10F52" w:rsidRPr="004D1F50" w:rsidRDefault="00B10F52" w:rsidP="004D1F50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4D1F50">
              <w:rPr>
                <w:rFonts w:ascii="Angsana New" w:hAnsi="Angsana New"/>
                <w:sz w:val="29"/>
                <w:szCs w:val="29"/>
                <w:lang w:val="en-US"/>
              </w:rPr>
              <w:t>(7,780)</w:t>
            </w:r>
          </w:p>
        </w:tc>
        <w:tc>
          <w:tcPr>
            <w:tcW w:w="250" w:type="dxa"/>
            <w:gridSpan w:val="2"/>
          </w:tcPr>
          <w:p w14:paraId="283B8417" w14:textId="77777777" w:rsidR="00B10F52" w:rsidRPr="004D1F50" w:rsidRDefault="00B10F52" w:rsidP="004D1F50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</w:tcPr>
          <w:p w14:paraId="0E472D9E" w14:textId="65CC7ED0" w:rsidR="00B10F52" w:rsidRPr="004D1F50" w:rsidRDefault="00B10F52" w:rsidP="004D1F50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4D1F50">
              <w:rPr>
                <w:rFonts w:ascii="Angsana New" w:hAnsi="Angsana New"/>
                <w:sz w:val="29"/>
                <w:szCs w:val="29"/>
                <w:lang w:val="en-US"/>
              </w:rPr>
              <w:t>(2,537)</w:t>
            </w:r>
          </w:p>
        </w:tc>
        <w:tc>
          <w:tcPr>
            <w:tcW w:w="236" w:type="dxa"/>
            <w:gridSpan w:val="2"/>
          </w:tcPr>
          <w:p w14:paraId="5BADAFE8" w14:textId="77777777" w:rsidR="00B10F52" w:rsidRPr="004D1F50" w:rsidRDefault="00B10F52" w:rsidP="004D1F50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32" w:type="dxa"/>
            <w:gridSpan w:val="2"/>
            <w:tcBorders>
              <w:bottom w:val="single" w:sz="4" w:space="0" w:color="auto"/>
            </w:tcBorders>
          </w:tcPr>
          <w:p w14:paraId="31424940" w14:textId="705247B3" w:rsidR="00B10F52" w:rsidRPr="004D1F50" w:rsidRDefault="00B10F52" w:rsidP="004D1F50">
            <w:pPr>
              <w:pStyle w:val="a3"/>
              <w:tabs>
                <w:tab w:val="decimal" w:pos="104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4D1F50">
              <w:rPr>
                <w:rFonts w:ascii="Angsana New" w:hAnsi="Angsana New"/>
                <w:sz w:val="29"/>
                <w:szCs w:val="29"/>
                <w:lang w:val="en-US"/>
              </w:rPr>
              <w:t>(68)</w:t>
            </w:r>
          </w:p>
        </w:tc>
        <w:tc>
          <w:tcPr>
            <w:tcW w:w="271" w:type="dxa"/>
            <w:gridSpan w:val="2"/>
          </w:tcPr>
          <w:p w14:paraId="5700DA4A" w14:textId="77777777" w:rsidR="00B10F52" w:rsidRPr="004D1F50" w:rsidRDefault="00B10F52" w:rsidP="004D1F50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</w:tcPr>
          <w:p w14:paraId="56C33202" w14:textId="4ACA04D5" w:rsidR="00B10F52" w:rsidRPr="004D1F50" w:rsidRDefault="00B10F52" w:rsidP="004D1F50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4D1F50">
              <w:rPr>
                <w:rFonts w:ascii="Angsana New" w:hAnsi="Angsana New"/>
                <w:sz w:val="29"/>
                <w:szCs w:val="29"/>
                <w:lang w:val="en-US"/>
              </w:rPr>
              <w:t>(312)</w:t>
            </w:r>
          </w:p>
        </w:tc>
        <w:tc>
          <w:tcPr>
            <w:tcW w:w="236" w:type="dxa"/>
            <w:gridSpan w:val="2"/>
          </w:tcPr>
          <w:p w14:paraId="19624A80" w14:textId="77777777" w:rsidR="00B10F52" w:rsidRPr="004D1F50" w:rsidRDefault="00B10F52" w:rsidP="004D1F50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2" w:type="dxa"/>
            <w:gridSpan w:val="2"/>
            <w:tcBorders>
              <w:bottom w:val="single" w:sz="4" w:space="0" w:color="auto"/>
            </w:tcBorders>
          </w:tcPr>
          <w:p w14:paraId="6AD0C6D2" w14:textId="7C77E4DC" w:rsidR="00B10F52" w:rsidRPr="004D1F50" w:rsidRDefault="00B10F52" w:rsidP="004D1F50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4D1F50">
              <w:rPr>
                <w:rFonts w:ascii="Angsana New" w:hAnsi="Angsana New"/>
                <w:sz w:val="29"/>
                <w:szCs w:val="29"/>
                <w:lang w:val="en-US"/>
              </w:rPr>
              <w:t>(16,227)</w:t>
            </w:r>
          </w:p>
        </w:tc>
      </w:tr>
      <w:tr w:rsidR="00B10F52" w:rsidRPr="004D1F50" w14:paraId="614DF6B7" w14:textId="77777777" w:rsidTr="004D1F50">
        <w:trPr>
          <w:cantSplit/>
          <w:trHeight w:val="720"/>
        </w:trPr>
        <w:tc>
          <w:tcPr>
            <w:tcW w:w="3235" w:type="dxa"/>
            <w:gridSpan w:val="2"/>
          </w:tcPr>
          <w:p w14:paraId="523A8236" w14:textId="571425D0" w:rsidR="00B10F52" w:rsidRPr="004D1F50" w:rsidRDefault="00B10F52" w:rsidP="004D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4D1F50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ณ วันที่</w:t>
            </w:r>
            <w:r w:rsidRPr="004D1F50">
              <w:rPr>
                <w:rFonts w:ascii="Angsana New" w:hAnsi="Angsana New"/>
                <w:b/>
                <w:bCs/>
                <w:sz w:val="29"/>
                <w:szCs w:val="29"/>
              </w:rPr>
              <w:t xml:space="preserve"> 31</w:t>
            </w:r>
            <w:r w:rsidRPr="004D1F50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 ธันวาคม </w:t>
            </w:r>
            <w:r w:rsidRPr="004D1F50">
              <w:rPr>
                <w:rFonts w:ascii="Angsana New" w:hAnsi="Angsana New"/>
                <w:b/>
                <w:bCs/>
                <w:sz w:val="29"/>
                <w:szCs w:val="29"/>
              </w:rPr>
              <w:t xml:space="preserve">2564 </w:t>
            </w:r>
            <w:r w:rsidRPr="004D1F50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และ</w:t>
            </w:r>
          </w:p>
          <w:p w14:paraId="4C67B602" w14:textId="5EB49FA9" w:rsidR="00B10F52" w:rsidRPr="004D1F50" w:rsidRDefault="00B10F52" w:rsidP="004D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4D1F50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   </w:t>
            </w:r>
            <w:r w:rsidRPr="004D1F50">
              <w:rPr>
                <w:rFonts w:ascii="Angsana New" w:hAnsi="Angsana New"/>
                <w:b/>
                <w:bCs/>
                <w:sz w:val="29"/>
                <w:szCs w:val="29"/>
              </w:rPr>
              <w:t xml:space="preserve">1 </w:t>
            </w:r>
            <w:r w:rsidRPr="004D1F50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มกราคม </w:t>
            </w:r>
            <w:r w:rsidRPr="004D1F50">
              <w:rPr>
                <w:rFonts w:ascii="Angsana New" w:hAnsi="Angsana New"/>
                <w:b/>
                <w:bCs/>
                <w:sz w:val="29"/>
                <w:szCs w:val="29"/>
              </w:rPr>
              <w:t>2565</w:t>
            </w:r>
          </w:p>
        </w:tc>
        <w:tc>
          <w:tcPr>
            <w:tcW w:w="1476" w:type="dxa"/>
            <w:gridSpan w:val="2"/>
            <w:tcBorders>
              <w:top w:val="single" w:sz="4" w:space="0" w:color="auto"/>
            </w:tcBorders>
          </w:tcPr>
          <w:p w14:paraId="33BDCD2A" w14:textId="77777777" w:rsidR="00B10F52" w:rsidRPr="004D1F50" w:rsidRDefault="00B10F52" w:rsidP="004D1F50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</w:p>
          <w:p w14:paraId="41BE4730" w14:textId="7A29E186" w:rsidR="00B10F52" w:rsidRPr="004D1F50" w:rsidRDefault="00B10F52" w:rsidP="004D1F50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 w:rsidRPr="004D1F50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49,077</w:t>
            </w:r>
          </w:p>
        </w:tc>
        <w:tc>
          <w:tcPr>
            <w:tcW w:w="240" w:type="dxa"/>
            <w:gridSpan w:val="2"/>
            <w:vAlign w:val="bottom"/>
          </w:tcPr>
          <w:p w14:paraId="3BBDDBD2" w14:textId="77777777" w:rsidR="00B10F52" w:rsidRPr="004D1F50" w:rsidRDefault="00B10F52" w:rsidP="004D1F50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489" w:type="dxa"/>
            <w:gridSpan w:val="3"/>
            <w:tcBorders>
              <w:top w:val="single" w:sz="4" w:space="0" w:color="auto"/>
            </w:tcBorders>
          </w:tcPr>
          <w:p w14:paraId="781C2234" w14:textId="77777777" w:rsidR="00B10F52" w:rsidRPr="004D1F50" w:rsidRDefault="00B10F52" w:rsidP="004D1F50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</w:p>
          <w:p w14:paraId="7DA6E9E4" w14:textId="137484ED" w:rsidR="00B10F52" w:rsidRPr="004D1F50" w:rsidRDefault="00B10F52" w:rsidP="004D1F50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 w:rsidRPr="004D1F50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278,350</w:t>
            </w:r>
          </w:p>
        </w:tc>
        <w:tc>
          <w:tcPr>
            <w:tcW w:w="244" w:type="dxa"/>
            <w:gridSpan w:val="2"/>
            <w:vAlign w:val="bottom"/>
          </w:tcPr>
          <w:p w14:paraId="0767D188" w14:textId="77777777" w:rsidR="00B10F52" w:rsidRPr="004D1F50" w:rsidRDefault="00B10F52" w:rsidP="004D1F50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488" w:type="dxa"/>
            <w:gridSpan w:val="2"/>
            <w:tcBorders>
              <w:top w:val="single" w:sz="4" w:space="0" w:color="auto"/>
            </w:tcBorders>
          </w:tcPr>
          <w:p w14:paraId="79699608" w14:textId="77777777" w:rsidR="00B10F52" w:rsidRPr="004D1F50" w:rsidRDefault="00B10F52" w:rsidP="004D1F50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</w:p>
          <w:p w14:paraId="34DE1211" w14:textId="6A59283D" w:rsidR="00B10F52" w:rsidRPr="004D1F50" w:rsidRDefault="00B10F52" w:rsidP="004D1F50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 w:rsidRPr="004D1F50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434,470</w:t>
            </w:r>
          </w:p>
        </w:tc>
        <w:tc>
          <w:tcPr>
            <w:tcW w:w="250" w:type="dxa"/>
            <w:gridSpan w:val="2"/>
          </w:tcPr>
          <w:p w14:paraId="4667F0D7" w14:textId="77777777" w:rsidR="00B10F52" w:rsidRPr="004D1F50" w:rsidRDefault="00B10F52" w:rsidP="004D1F50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</w:tcPr>
          <w:p w14:paraId="3A79477A" w14:textId="77777777" w:rsidR="00B10F52" w:rsidRPr="004D1F50" w:rsidRDefault="00B10F52" w:rsidP="004D1F50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</w:p>
          <w:p w14:paraId="1C8F39B4" w14:textId="62ADA3FF" w:rsidR="00B10F52" w:rsidRPr="004D1F50" w:rsidRDefault="00B10F52" w:rsidP="004D1F50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 w:rsidRPr="004D1F50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31,858</w:t>
            </w:r>
          </w:p>
        </w:tc>
        <w:tc>
          <w:tcPr>
            <w:tcW w:w="236" w:type="dxa"/>
            <w:gridSpan w:val="2"/>
          </w:tcPr>
          <w:p w14:paraId="3DA580D0" w14:textId="77777777" w:rsidR="00B10F52" w:rsidRPr="004D1F50" w:rsidRDefault="00B10F52" w:rsidP="004D1F50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332" w:type="dxa"/>
            <w:gridSpan w:val="2"/>
            <w:tcBorders>
              <w:top w:val="single" w:sz="4" w:space="0" w:color="auto"/>
            </w:tcBorders>
          </w:tcPr>
          <w:p w14:paraId="7ED8BDA9" w14:textId="77777777" w:rsidR="00B10F52" w:rsidRPr="004D1F50" w:rsidRDefault="00B10F52" w:rsidP="004D1F50">
            <w:pPr>
              <w:pStyle w:val="a3"/>
              <w:tabs>
                <w:tab w:val="decimal" w:pos="1040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</w:p>
          <w:p w14:paraId="114B7DE9" w14:textId="59B7E4FE" w:rsidR="00B10F52" w:rsidRPr="004D1F50" w:rsidRDefault="00B10F52" w:rsidP="004D1F50">
            <w:pPr>
              <w:pStyle w:val="a3"/>
              <w:tabs>
                <w:tab w:val="decimal" w:pos="1040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 w:rsidRPr="004D1F50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37,830</w:t>
            </w:r>
          </w:p>
        </w:tc>
        <w:tc>
          <w:tcPr>
            <w:tcW w:w="271" w:type="dxa"/>
            <w:gridSpan w:val="2"/>
          </w:tcPr>
          <w:p w14:paraId="182A1F06" w14:textId="77777777" w:rsidR="00B10F52" w:rsidRPr="004D1F50" w:rsidRDefault="00B10F52" w:rsidP="004D1F50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</w:tcBorders>
          </w:tcPr>
          <w:p w14:paraId="4559BF4D" w14:textId="77777777" w:rsidR="00B10F52" w:rsidRPr="004D1F50" w:rsidRDefault="00B10F52" w:rsidP="004D1F50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</w:p>
          <w:p w14:paraId="22F4F8AE" w14:textId="5BF0F0FB" w:rsidR="00B10F52" w:rsidRPr="004D1F50" w:rsidRDefault="00B10F52" w:rsidP="004D1F50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 w:rsidRPr="004D1F50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26,605</w:t>
            </w:r>
          </w:p>
        </w:tc>
        <w:tc>
          <w:tcPr>
            <w:tcW w:w="236" w:type="dxa"/>
            <w:gridSpan w:val="2"/>
          </w:tcPr>
          <w:p w14:paraId="2AF4FA56" w14:textId="77777777" w:rsidR="00B10F52" w:rsidRPr="004D1F50" w:rsidRDefault="00B10F52" w:rsidP="004D1F50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auto"/>
            </w:tcBorders>
          </w:tcPr>
          <w:p w14:paraId="46202329" w14:textId="77777777" w:rsidR="00B10F52" w:rsidRPr="004D1F50" w:rsidRDefault="00B10F52" w:rsidP="004D1F50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</w:p>
          <w:p w14:paraId="133487E4" w14:textId="1F0CB8F4" w:rsidR="00B10F52" w:rsidRPr="004D1F50" w:rsidRDefault="00B10F52" w:rsidP="004D1F50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 w:rsidRPr="004D1F50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858,190</w:t>
            </w:r>
          </w:p>
        </w:tc>
      </w:tr>
      <w:tr w:rsidR="002B4382" w:rsidRPr="004D1F50" w14:paraId="2BF9C7A6" w14:textId="77777777" w:rsidTr="004D1F50">
        <w:trPr>
          <w:gridAfter w:val="1"/>
          <w:wAfter w:w="15" w:type="dxa"/>
          <w:cantSplit/>
          <w:trHeight w:val="288"/>
        </w:trPr>
        <w:tc>
          <w:tcPr>
            <w:tcW w:w="3220" w:type="dxa"/>
          </w:tcPr>
          <w:p w14:paraId="678EB908" w14:textId="27CBD359" w:rsidR="002B4382" w:rsidRPr="004D1F50" w:rsidRDefault="002B4382" w:rsidP="004D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4D1F50">
              <w:rPr>
                <w:rFonts w:ascii="Angsana New" w:hAnsi="Angsana New"/>
                <w:sz w:val="29"/>
                <w:szCs w:val="29"/>
                <w:cs/>
              </w:rPr>
              <w:t>เพิ่มขึ้น</w:t>
            </w:r>
          </w:p>
        </w:tc>
        <w:tc>
          <w:tcPr>
            <w:tcW w:w="1476" w:type="dxa"/>
            <w:gridSpan w:val="2"/>
          </w:tcPr>
          <w:p w14:paraId="695D4963" w14:textId="56372C8A" w:rsidR="002B4382" w:rsidRPr="004D1F50" w:rsidRDefault="00317843" w:rsidP="004D1F50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4D1F50">
              <w:rPr>
                <w:rFonts w:ascii="Angsana New" w:hAnsi="Angsana New"/>
                <w:sz w:val="29"/>
                <w:szCs w:val="29"/>
                <w:lang w:val="en-US"/>
              </w:rPr>
              <w:t>232,600</w:t>
            </w:r>
          </w:p>
        </w:tc>
        <w:tc>
          <w:tcPr>
            <w:tcW w:w="240" w:type="dxa"/>
            <w:gridSpan w:val="2"/>
          </w:tcPr>
          <w:p w14:paraId="3AD540DE" w14:textId="77777777" w:rsidR="002B4382" w:rsidRPr="004D1F50" w:rsidRDefault="002B4382" w:rsidP="004D1F50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489" w:type="dxa"/>
            <w:gridSpan w:val="2"/>
          </w:tcPr>
          <w:p w14:paraId="22265FB0" w14:textId="451E564E" w:rsidR="002B4382" w:rsidRPr="004D1F50" w:rsidRDefault="00317843" w:rsidP="004D1F50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4D1F50">
              <w:rPr>
                <w:rFonts w:ascii="Angsana New" w:hAnsi="Angsana New"/>
                <w:sz w:val="29"/>
                <w:szCs w:val="29"/>
                <w:lang w:val="en-US"/>
              </w:rPr>
              <w:t>280</w:t>
            </w:r>
          </w:p>
        </w:tc>
        <w:tc>
          <w:tcPr>
            <w:tcW w:w="244" w:type="dxa"/>
            <w:gridSpan w:val="3"/>
          </w:tcPr>
          <w:p w14:paraId="3531B104" w14:textId="77777777" w:rsidR="002B4382" w:rsidRPr="004D1F50" w:rsidRDefault="002B4382" w:rsidP="004D1F50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488" w:type="dxa"/>
            <w:gridSpan w:val="2"/>
          </w:tcPr>
          <w:p w14:paraId="4E60A445" w14:textId="040B52B9" w:rsidR="002B4382" w:rsidRPr="004D1F50" w:rsidRDefault="00317843" w:rsidP="004D1F50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4D1F50">
              <w:rPr>
                <w:rFonts w:ascii="Angsana New" w:hAnsi="Angsana New"/>
                <w:sz w:val="29"/>
                <w:szCs w:val="29"/>
                <w:lang w:val="en-US"/>
              </w:rPr>
              <w:t>2,788</w:t>
            </w:r>
          </w:p>
        </w:tc>
        <w:tc>
          <w:tcPr>
            <w:tcW w:w="250" w:type="dxa"/>
            <w:gridSpan w:val="2"/>
          </w:tcPr>
          <w:p w14:paraId="6C8ABF49" w14:textId="77777777" w:rsidR="002B4382" w:rsidRPr="004D1F50" w:rsidRDefault="002B4382" w:rsidP="004D1F50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440" w:type="dxa"/>
            <w:gridSpan w:val="2"/>
          </w:tcPr>
          <w:p w14:paraId="21D933A8" w14:textId="62A4E31B" w:rsidR="002B4382" w:rsidRPr="004D1F50" w:rsidRDefault="003547F5" w:rsidP="004D1F50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4D1F50">
              <w:rPr>
                <w:rFonts w:ascii="Angsana New" w:hAnsi="Angsana New"/>
                <w:sz w:val="29"/>
                <w:szCs w:val="29"/>
                <w:lang w:val="en-US"/>
              </w:rPr>
              <w:t>4,368</w:t>
            </w:r>
          </w:p>
        </w:tc>
        <w:tc>
          <w:tcPr>
            <w:tcW w:w="236" w:type="dxa"/>
            <w:gridSpan w:val="2"/>
          </w:tcPr>
          <w:p w14:paraId="249F694F" w14:textId="77777777" w:rsidR="002B4382" w:rsidRPr="004D1F50" w:rsidRDefault="002B4382" w:rsidP="004D1F50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332" w:type="dxa"/>
            <w:gridSpan w:val="2"/>
          </w:tcPr>
          <w:p w14:paraId="1297B4CC" w14:textId="0CABC25E" w:rsidR="002B4382" w:rsidRPr="004D1F50" w:rsidRDefault="00791D05" w:rsidP="004D1F50">
            <w:pPr>
              <w:pStyle w:val="a3"/>
              <w:tabs>
                <w:tab w:val="decimal" w:pos="777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4D1F50"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</w:p>
        </w:tc>
        <w:tc>
          <w:tcPr>
            <w:tcW w:w="271" w:type="dxa"/>
            <w:gridSpan w:val="2"/>
          </w:tcPr>
          <w:p w14:paraId="60FFB952" w14:textId="77777777" w:rsidR="002B4382" w:rsidRPr="004D1F50" w:rsidRDefault="002B4382" w:rsidP="004D1F50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350" w:type="dxa"/>
            <w:gridSpan w:val="2"/>
          </w:tcPr>
          <w:p w14:paraId="4D755601" w14:textId="2AA4998F" w:rsidR="002B4382" w:rsidRPr="004D1F50" w:rsidRDefault="00791D05" w:rsidP="004D1F50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4D1F50">
              <w:rPr>
                <w:rFonts w:ascii="Angsana New" w:hAnsi="Angsana New"/>
                <w:sz w:val="29"/>
                <w:szCs w:val="29"/>
                <w:lang w:val="en-US"/>
              </w:rPr>
              <w:t>64,566</w:t>
            </w:r>
          </w:p>
        </w:tc>
        <w:tc>
          <w:tcPr>
            <w:tcW w:w="236" w:type="dxa"/>
            <w:gridSpan w:val="2"/>
          </w:tcPr>
          <w:p w14:paraId="29714EB0" w14:textId="77777777" w:rsidR="002B4382" w:rsidRPr="004D1F50" w:rsidRDefault="002B4382" w:rsidP="004D1F50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322" w:type="dxa"/>
            <w:gridSpan w:val="2"/>
          </w:tcPr>
          <w:p w14:paraId="7AE4861C" w14:textId="77CA0FB1" w:rsidR="002B4382" w:rsidRPr="004D1F50" w:rsidRDefault="00791D05" w:rsidP="004D1F50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4D1F50">
              <w:rPr>
                <w:rFonts w:ascii="Angsana New" w:hAnsi="Angsana New"/>
                <w:sz w:val="29"/>
                <w:szCs w:val="29"/>
                <w:lang w:val="en-US"/>
              </w:rPr>
              <w:t>304,602</w:t>
            </w:r>
          </w:p>
        </w:tc>
      </w:tr>
      <w:tr w:rsidR="002B4382" w:rsidRPr="004D1F50" w14:paraId="0DCB507E" w14:textId="77777777" w:rsidTr="004D1F50">
        <w:trPr>
          <w:gridAfter w:val="1"/>
          <w:wAfter w:w="15" w:type="dxa"/>
          <w:cantSplit/>
          <w:trHeight w:val="288"/>
        </w:trPr>
        <w:tc>
          <w:tcPr>
            <w:tcW w:w="3220" w:type="dxa"/>
          </w:tcPr>
          <w:p w14:paraId="1F145622" w14:textId="5177C590" w:rsidR="002B4382" w:rsidRPr="004D1F50" w:rsidRDefault="002B4382" w:rsidP="004D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4D1F50">
              <w:rPr>
                <w:rFonts w:ascii="Angsana New" w:hAnsi="Angsana New"/>
                <w:sz w:val="29"/>
                <w:szCs w:val="29"/>
                <w:cs/>
              </w:rPr>
              <w:t>โอน</w:t>
            </w:r>
          </w:p>
        </w:tc>
        <w:tc>
          <w:tcPr>
            <w:tcW w:w="1476" w:type="dxa"/>
            <w:gridSpan w:val="2"/>
          </w:tcPr>
          <w:p w14:paraId="6A392746" w14:textId="1DB47E18" w:rsidR="002B4382" w:rsidRPr="004D1F50" w:rsidRDefault="00317843" w:rsidP="004D1F50">
            <w:pPr>
              <w:pStyle w:val="a3"/>
              <w:tabs>
                <w:tab w:val="decimal" w:pos="888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 w:rsidRPr="004D1F50"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</w:p>
        </w:tc>
        <w:tc>
          <w:tcPr>
            <w:tcW w:w="240" w:type="dxa"/>
            <w:gridSpan w:val="2"/>
          </w:tcPr>
          <w:p w14:paraId="2DA4945E" w14:textId="77777777" w:rsidR="002B4382" w:rsidRPr="004D1F50" w:rsidRDefault="002B4382" w:rsidP="004D1F50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489" w:type="dxa"/>
            <w:gridSpan w:val="2"/>
          </w:tcPr>
          <w:p w14:paraId="1DDC938C" w14:textId="1491C23A" w:rsidR="002B4382" w:rsidRPr="004D1F50" w:rsidRDefault="00317843" w:rsidP="004D1F50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4D1F50">
              <w:rPr>
                <w:rFonts w:ascii="Angsana New" w:hAnsi="Angsana New"/>
                <w:sz w:val="29"/>
                <w:szCs w:val="29"/>
                <w:lang w:val="en-US"/>
              </w:rPr>
              <w:t>41,137</w:t>
            </w:r>
          </w:p>
        </w:tc>
        <w:tc>
          <w:tcPr>
            <w:tcW w:w="244" w:type="dxa"/>
            <w:gridSpan w:val="3"/>
          </w:tcPr>
          <w:p w14:paraId="32151A95" w14:textId="77777777" w:rsidR="002B4382" w:rsidRPr="004D1F50" w:rsidRDefault="002B4382" w:rsidP="004D1F50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488" w:type="dxa"/>
            <w:gridSpan w:val="2"/>
          </w:tcPr>
          <w:p w14:paraId="6EA98CDC" w14:textId="3CB7F050" w:rsidR="002B4382" w:rsidRPr="004D1F50" w:rsidRDefault="003547F5" w:rsidP="004D1F50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4D1F50">
              <w:rPr>
                <w:rFonts w:ascii="Angsana New" w:hAnsi="Angsana New"/>
                <w:sz w:val="29"/>
                <w:szCs w:val="29"/>
                <w:lang w:val="en-US"/>
              </w:rPr>
              <w:t>18,760</w:t>
            </w:r>
          </w:p>
        </w:tc>
        <w:tc>
          <w:tcPr>
            <w:tcW w:w="250" w:type="dxa"/>
            <w:gridSpan w:val="2"/>
          </w:tcPr>
          <w:p w14:paraId="798DBFBE" w14:textId="77777777" w:rsidR="002B4382" w:rsidRPr="004D1F50" w:rsidRDefault="002B4382" w:rsidP="004D1F50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440" w:type="dxa"/>
            <w:gridSpan w:val="2"/>
          </w:tcPr>
          <w:p w14:paraId="4E01C48C" w14:textId="37E0EAAF" w:rsidR="002B4382" w:rsidRPr="004D1F50" w:rsidRDefault="00791D05" w:rsidP="004D1F50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4D1F50">
              <w:rPr>
                <w:rFonts w:ascii="Angsana New" w:hAnsi="Angsana New"/>
                <w:sz w:val="29"/>
                <w:szCs w:val="29"/>
                <w:lang w:val="en-US"/>
              </w:rPr>
              <w:t>3,529</w:t>
            </w:r>
          </w:p>
        </w:tc>
        <w:tc>
          <w:tcPr>
            <w:tcW w:w="236" w:type="dxa"/>
            <w:gridSpan w:val="2"/>
          </w:tcPr>
          <w:p w14:paraId="34DE17AF" w14:textId="77777777" w:rsidR="002B4382" w:rsidRPr="004D1F50" w:rsidRDefault="002B4382" w:rsidP="004D1F50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332" w:type="dxa"/>
            <w:gridSpan w:val="2"/>
          </w:tcPr>
          <w:p w14:paraId="473F72D5" w14:textId="344C4B91" w:rsidR="002B4382" w:rsidRPr="004D1F50" w:rsidRDefault="00791D05" w:rsidP="004D1F50">
            <w:pPr>
              <w:pStyle w:val="a3"/>
              <w:tabs>
                <w:tab w:val="decimal" w:pos="777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4D1F50"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</w:p>
        </w:tc>
        <w:tc>
          <w:tcPr>
            <w:tcW w:w="271" w:type="dxa"/>
            <w:gridSpan w:val="2"/>
          </w:tcPr>
          <w:p w14:paraId="6825428C" w14:textId="77777777" w:rsidR="002B4382" w:rsidRPr="004D1F50" w:rsidRDefault="002B4382" w:rsidP="004D1F50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350" w:type="dxa"/>
            <w:gridSpan w:val="2"/>
          </w:tcPr>
          <w:p w14:paraId="7876E7A5" w14:textId="6C981959" w:rsidR="002B4382" w:rsidRPr="004D1F50" w:rsidRDefault="00791D05" w:rsidP="004D1F50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4D1F50">
              <w:rPr>
                <w:rFonts w:ascii="Angsana New" w:hAnsi="Angsana New"/>
                <w:sz w:val="29"/>
                <w:szCs w:val="29"/>
                <w:lang w:val="en-US"/>
              </w:rPr>
              <w:t>(63,426)</w:t>
            </w:r>
          </w:p>
        </w:tc>
        <w:tc>
          <w:tcPr>
            <w:tcW w:w="236" w:type="dxa"/>
            <w:gridSpan w:val="2"/>
          </w:tcPr>
          <w:p w14:paraId="04A1AFA3" w14:textId="77777777" w:rsidR="002B4382" w:rsidRPr="004D1F50" w:rsidRDefault="002B4382" w:rsidP="004D1F50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322" w:type="dxa"/>
            <w:gridSpan w:val="2"/>
          </w:tcPr>
          <w:p w14:paraId="49DBBC15" w14:textId="1DC8E460" w:rsidR="002B4382" w:rsidRPr="004D1F50" w:rsidRDefault="00791D05" w:rsidP="004D1F50">
            <w:pPr>
              <w:pStyle w:val="a3"/>
              <w:tabs>
                <w:tab w:val="decimal" w:pos="733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4D1F50"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</w:p>
        </w:tc>
      </w:tr>
      <w:tr w:rsidR="002B4382" w:rsidRPr="004D1F50" w14:paraId="06C2FBD6" w14:textId="77777777" w:rsidTr="004D1F50">
        <w:trPr>
          <w:gridAfter w:val="1"/>
          <w:wAfter w:w="15" w:type="dxa"/>
          <w:cantSplit/>
          <w:trHeight w:val="288"/>
        </w:trPr>
        <w:tc>
          <w:tcPr>
            <w:tcW w:w="3220" w:type="dxa"/>
          </w:tcPr>
          <w:p w14:paraId="6D41BED8" w14:textId="32AD81C4" w:rsidR="002B4382" w:rsidRPr="004D1F50" w:rsidRDefault="002B4382" w:rsidP="004D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9" w:hanging="249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4D1F50">
              <w:rPr>
                <w:rFonts w:ascii="Angsana New" w:hAnsi="Angsana New"/>
                <w:sz w:val="29"/>
                <w:szCs w:val="29"/>
                <w:cs/>
              </w:rPr>
              <w:t>โอนจากสินทรัพย์สิทธิการใช้</w:t>
            </w:r>
          </w:p>
        </w:tc>
        <w:tc>
          <w:tcPr>
            <w:tcW w:w="1476" w:type="dxa"/>
            <w:gridSpan w:val="2"/>
          </w:tcPr>
          <w:p w14:paraId="0E435072" w14:textId="30561352" w:rsidR="002B4382" w:rsidRPr="004D1F50" w:rsidRDefault="00317843" w:rsidP="004D1F50">
            <w:pPr>
              <w:pStyle w:val="a3"/>
              <w:tabs>
                <w:tab w:val="decimal" w:pos="888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 w:rsidRPr="004D1F50"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</w:p>
        </w:tc>
        <w:tc>
          <w:tcPr>
            <w:tcW w:w="240" w:type="dxa"/>
            <w:gridSpan w:val="2"/>
          </w:tcPr>
          <w:p w14:paraId="4771CF26" w14:textId="77777777" w:rsidR="002B4382" w:rsidRPr="004D1F50" w:rsidRDefault="002B4382" w:rsidP="004D1F50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489" w:type="dxa"/>
            <w:gridSpan w:val="2"/>
          </w:tcPr>
          <w:p w14:paraId="7424C54F" w14:textId="36D4D818" w:rsidR="002B4382" w:rsidRPr="004D1F50" w:rsidRDefault="00317843" w:rsidP="004D1F50">
            <w:pPr>
              <w:pStyle w:val="a3"/>
              <w:tabs>
                <w:tab w:val="decimal" w:pos="888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4D1F50"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</w:p>
        </w:tc>
        <w:tc>
          <w:tcPr>
            <w:tcW w:w="244" w:type="dxa"/>
            <w:gridSpan w:val="3"/>
          </w:tcPr>
          <w:p w14:paraId="41B2661A" w14:textId="77777777" w:rsidR="002B4382" w:rsidRPr="004D1F50" w:rsidRDefault="002B4382" w:rsidP="004D1F50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488" w:type="dxa"/>
            <w:gridSpan w:val="2"/>
          </w:tcPr>
          <w:p w14:paraId="7403DDC4" w14:textId="345D0B6F" w:rsidR="002B4382" w:rsidRPr="004D1F50" w:rsidRDefault="003547F5" w:rsidP="004D1F50">
            <w:pPr>
              <w:pStyle w:val="a3"/>
              <w:tabs>
                <w:tab w:val="decimal" w:pos="942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4D1F50"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</w:p>
        </w:tc>
        <w:tc>
          <w:tcPr>
            <w:tcW w:w="250" w:type="dxa"/>
            <w:gridSpan w:val="2"/>
          </w:tcPr>
          <w:p w14:paraId="535F9EBD" w14:textId="77777777" w:rsidR="002B4382" w:rsidRPr="004D1F50" w:rsidRDefault="002B4382" w:rsidP="004D1F50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440" w:type="dxa"/>
            <w:gridSpan w:val="2"/>
          </w:tcPr>
          <w:p w14:paraId="1659A04A" w14:textId="4A981BC8" w:rsidR="002B4382" w:rsidRPr="004D1F50" w:rsidRDefault="00791D05" w:rsidP="004D1F50">
            <w:pPr>
              <w:pStyle w:val="a3"/>
              <w:tabs>
                <w:tab w:val="decimal" w:pos="92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4D1F50"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</w:p>
        </w:tc>
        <w:tc>
          <w:tcPr>
            <w:tcW w:w="236" w:type="dxa"/>
            <w:gridSpan w:val="2"/>
          </w:tcPr>
          <w:p w14:paraId="0766F261" w14:textId="77777777" w:rsidR="002B4382" w:rsidRPr="004D1F50" w:rsidRDefault="002B4382" w:rsidP="004D1F50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332" w:type="dxa"/>
            <w:gridSpan w:val="2"/>
          </w:tcPr>
          <w:p w14:paraId="136D2F42" w14:textId="49010DF9" w:rsidR="002B4382" w:rsidRPr="004D1F50" w:rsidRDefault="00791D05" w:rsidP="004D1F50">
            <w:pPr>
              <w:pStyle w:val="a3"/>
              <w:tabs>
                <w:tab w:val="decimal" w:pos="104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4D1F50">
              <w:rPr>
                <w:rFonts w:ascii="Angsana New" w:hAnsi="Angsana New"/>
                <w:sz w:val="29"/>
                <w:szCs w:val="29"/>
                <w:lang w:val="en-US"/>
              </w:rPr>
              <w:t>9,736</w:t>
            </w:r>
          </w:p>
        </w:tc>
        <w:tc>
          <w:tcPr>
            <w:tcW w:w="271" w:type="dxa"/>
            <w:gridSpan w:val="2"/>
          </w:tcPr>
          <w:p w14:paraId="5EBABD68" w14:textId="77777777" w:rsidR="002B4382" w:rsidRPr="004D1F50" w:rsidRDefault="002B4382" w:rsidP="004D1F50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350" w:type="dxa"/>
            <w:gridSpan w:val="2"/>
          </w:tcPr>
          <w:p w14:paraId="3D013518" w14:textId="221167DD" w:rsidR="002B4382" w:rsidRPr="004D1F50" w:rsidRDefault="00791D05" w:rsidP="004D1F50">
            <w:pPr>
              <w:pStyle w:val="a3"/>
              <w:tabs>
                <w:tab w:val="decimal" w:pos="79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4D1F50"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</w:p>
        </w:tc>
        <w:tc>
          <w:tcPr>
            <w:tcW w:w="236" w:type="dxa"/>
            <w:gridSpan w:val="2"/>
          </w:tcPr>
          <w:p w14:paraId="725EAC49" w14:textId="77777777" w:rsidR="002B4382" w:rsidRPr="004D1F50" w:rsidRDefault="002B4382" w:rsidP="004D1F50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322" w:type="dxa"/>
            <w:gridSpan w:val="2"/>
          </w:tcPr>
          <w:p w14:paraId="3504732B" w14:textId="244ED156" w:rsidR="002B4382" w:rsidRPr="004D1F50" w:rsidRDefault="00791D05" w:rsidP="004D1F50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4D1F50">
              <w:rPr>
                <w:rFonts w:ascii="Angsana New" w:hAnsi="Angsana New"/>
                <w:sz w:val="29"/>
                <w:szCs w:val="29"/>
                <w:lang w:val="en-US"/>
              </w:rPr>
              <w:t>9,736</w:t>
            </w:r>
          </w:p>
        </w:tc>
      </w:tr>
      <w:tr w:rsidR="002B4382" w:rsidRPr="004D1F50" w14:paraId="315BC3A6" w14:textId="77777777" w:rsidTr="004D1F50">
        <w:trPr>
          <w:gridAfter w:val="1"/>
          <w:wAfter w:w="15" w:type="dxa"/>
          <w:cantSplit/>
          <w:trHeight w:val="288"/>
        </w:trPr>
        <w:tc>
          <w:tcPr>
            <w:tcW w:w="3220" w:type="dxa"/>
          </w:tcPr>
          <w:p w14:paraId="24CD7A60" w14:textId="3AEF4F24" w:rsidR="002B4382" w:rsidRPr="004D1F50" w:rsidRDefault="002B4382" w:rsidP="004D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4D1F50">
              <w:rPr>
                <w:rFonts w:ascii="Angsana New" w:hAnsi="Angsana New"/>
                <w:sz w:val="29"/>
                <w:szCs w:val="29"/>
                <w:cs/>
              </w:rPr>
              <w:t>จำหน่าย</w:t>
            </w:r>
            <w:r w:rsidR="00D0486C">
              <w:rPr>
                <w:rFonts w:ascii="Angsana New" w:hAnsi="Angsana New" w:hint="cs"/>
                <w:sz w:val="29"/>
                <w:szCs w:val="29"/>
                <w:cs/>
              </w:rPr>
              <w:t xml:space="preserve"> </w:t>
            </w:r>
            <w:r w:rsidR="00D0486C">
              <w:rPr>
                <w:rFonts w:ascii="Angsana New" w:hAnsi="Angsana New"/>
                <w:sz w:val="29"/>
                <w:szCs w:val="29"/>
              </w:rPr>
              <w:t xml:space="preserve">/ </w:t>
            </w:r>
            <w:r w:rsidR="00D0486C">
              <w:rPr>
                <w:rFonts w:ascii="Angsana New" w:hAnsi="Angsana New" w:hint="cs"/>
                <w:sz w:val="29"/>
                <w:szCs w:val="29"/>
                <w:cs/>
              </w:rPr>
              <w:t>ตัดจำหน่าย</w:t>
            </w:r>
          </w:p>
        </w:tc>
        <w:tc>
          <w:tcPr>
            <w:tcW w:w="1476" w:type="dxa"/>
            <w:gridSpan w:val="2"/>
          </w:tcPr>
          <w:p w14:paraId="79DC7443" w14:textId="5845F47E" w:rsidR="002B4382" w:rsidRPr="004D1F50" w:rsidRDefault="00317843" w:rsidP="004D1F50">
            <w:pPr>
              <w:pStyle w:val="a3"/>
              <w:tabs>
                <w:tab w:val="decimal" w:pos="888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 w:rsidRPr="004D1F50"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</w:p>
        </w:tc>
        <w:tc>
          <w:tcPr>
            <w:tcW w:w="240" w:type="dxa"/>
            <w:gridSpan w:val="2"/>
          </w:tcPr>
          <w:p w14:paraId="196521CF" w14:textId="77777777" w:rsidR="002B4382" w:rsidRPr="004D1F50" w:rsidRDefault="002B4382" w:rsidP="004D1F50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489" w:type="dxa"/>
            <w:gridSpan w:val="2"/>
          </w:tcPr>
          <w:p w14:paraId="57CEB23A" w14:textId="6A17CD51" w:rsidR="002B4382" w:rsidRPr="004D1F50" w:rsidRDefault="00317843" w:rsidP="004D1F50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4D1F50">
              <w:rPr>
                <w:rFonts w:ascii="Angsana New" w:hAnsi="Angsana New"/>
                <w:sz w:val="29"/>
                <w:szCs w:val="29"/>
                <w:lang w:val="en-US"/>
              </w:rPr>
              <w:t>(24)</w:t>
            </w:r>
          </w:p>
        </w:tc>
        <w:tc>
          <w:tcPr>
            <w:tcW w:w="244" w:type="dxa"/>
            <w:gridSpan w:val="3"/>
          </w:tcPr>
          <w:p w14:paraId="2F984578" w14:textId="77777777" w:rsidR="002B4382" w:rsidRPr="004D1F50" w:rsidRDefault="002B4382" w:rsidP="004D1F50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488" w:type="dxa"/>
            <w:gridSpan w:val="2"/>
          </w:tcPr>
          <w:p w14:paraId="7FADE3BB" w14:textId="4240B298" w:rsidR="002B4382" w:rsidRPr="004D1F50" w:rsidRDefault="003547F5" w:rsidP="004D1F50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4D1F50">
              <w:rPr>
                <w:rFonts w:ascii="Angsana New" w:hAnsi="Angsana New"/>
                <w:sz w:val="29"/>
                <w:szCs w:val="29"/>
                <w:lang w:val="en-US"/>
              </w:rPr>
              <w:t>(47,820)</w:t>
            </w:r>
          </w:p>
        </w:tc>
        <w:tc>
          <w:tcPr>
            <w:tcW w:w="250" w:type="dxa"/>
            <w:gridSpan w:val="2"/>
          </w:tcPr>
          <w:p w14:paraId="4D0686A7" w14:textId="77777777" w:rsidR="002B4382" w:rsidRPr="004D1F50" w:rsidRDefault="002B4382" w:rsidP="004D1F50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440" w:type="dxa"/>
            <w:gridSpan w:val="2"/>
          </w:tcPr>
          <w:p w14:paraId="0E68891E" w14:textId="64237DB7" w:rsidR="002B4382" w:rsidRPr="004D1F50" w:rsidRDefault="00791D05" w:rsidP="004D1F50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4D1F50">
              <w:rPr>
                <w:rFonts w:ascii="Angsana New" w:hAnsi="Angsana New"/>
                <w:sz w:val="29"/>
                <w:szCs w:val="29"/>
                <w:lang w:val="en-US"/>
              </w:rPr>
              <w:t>(12,450)</w:t>
            </w:r>
          </w:p>
        </w:tc>
        <w:tc>
          <w:tcPr>
            <w:tcW w:w="236" w:type="dxa"/>
            <w:gridSpan w:val="2"/>
          </w:tcPr>
          <w:p w14:paraId="5B60EC35" w14:textId="77777777" w:rsidR="002B4382" w:rsidRPr="004D1F50" w:rsidRDefault="002B4382" w:rsidP="004D1F50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332" w:type="dxa"/>
            <w:gridSpan w:val="2"/>
          </w:tcPr>
          <w:p w14:paraId="3052A2D1" w14:textId="04DBFBB3" w:rsidR="002B4382" w:rsidRPr="004D1F50" w:rsidRDefault="00791D05" w:rsidP="004D1F50">
            <w:pPr>
              <w:pStyle w:val="a3"/>
              <w:tabs>
                <w:tab w:val="decimal" w:pos="104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4D1F50">
              <w:rPr>
                <w:rFonts w:ascii="Angsana New" w:hAnsi="Angsana New"/>
                <w:sz w:val="29"/>
                <w:szCs w:val="29"/>
                <w:lang w:val="en-US"/>
              </w:rPr>
              <w:t>(1,858)</w:t>
            </w:r>
          </w:p>
        </w:tc>
        <w:tc>
          <w:tcPr>
            <w:tcW w:w="271" w:type="dxa"/>
            <w:gridSpan w:val="2"/>
          </w:tcPr>
          <w:p w14:paraId="6D3D058A" w14:textId="77777777" w:rsidR="002B4382" w:rsidRPr="004D1F50" w:rsidRDefault="002B4382" w:rsidP="004D1F50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350" w:type="dxa"/>
            <w:gridSpan w:val="2"/>
          </w:tcPr>
          <w:p w14:paraId="590A6243" w14:textId="6E1700C0" w:rsidR="002B4382" w:rsidRPr="004D1F50" w:rsidRDefault="00791D05" w:rsidP="004D1F50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4D1F50">
              <w:rPr>
                <w:rFonts w:ascii="Angsana New" w:hAnsi="Angsana New"/>
                <w:sz w:val="29"/>
                <w:szCs w:val="29"/>
                <w:lang w:val="en-US"/>
              </w:rPr>
              <w:t>(1,301)</w:t>
            </w:r>
          </w:p>
        </w:tc>
        <w:tc>
          <w:tcPr>
            <w:tcW w:w="236" w:type="dxa"/>
            <w:gridSpan w:val="2"/>
          </w:tcPr>
          <w:p w14:paraId="7E688A2A" w14:textId="77777777" w:rsidR="002B4382" w:rsidRPr="004D1F50" w:rsidRDefault="002B4382" w:rsidP="004D1F50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322" w:type="dxa"/>
            <w:gridSpan w:val="2"/>
          </w:tcPr>
          <w:p w14:paraId="0B8967B2" w14:textId="07F5DB4E" w:rsidR="002B4382" w:rsidRPr="004D1F50" w:rsidRDefault="00791D05" w:rsidP="004D1F50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4D1F50">
              <w:rPr>
                <w:rFonts w:ascii="Angsana New" w:hAnsi="Angsana New"/>
                <w:sz w:val="29"/>
                <w:szCs w:val="29"/>
                <w:lang w:val="en-US"/>
              </w:rPr>
              <w:t>(63,453)</w:t>
            </w:r>
          </w:p>
        </w:tc>
      </w:tr>
      <w:tr w:rsidR="002B4382" w:rsidRPr="004D1F50" w14:paraId="5FA984A6" w14:textId="77777777" w:rsidTr="004D1F50">
        <w:trPr>
          <w:gridAfter w:val="1"/>
          <w:wAfter w:w="15" w:type="dxa"/>
          <w:cantSplit/>
          <w:trHeight w:val="288"/>
        </w:trPr>
        <w:tc>
          <w:tcPr>
            <w:tcW w:w="3220" w:type="dxa"/>
          </w:tcPr>
          <w:p w14:paraId="387B1FE2" w14:textId="7DEC24E1" w:rsidR="002B4382" w:rsidRPr="004D1F50" w:rsidRDefault="002B4382" w:rsidP="004D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4D1F50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ณ วันที่</w:t>
            </w:r>
            <w:r w:rsidRPr="004D1F50">
              <w:rPr>
                <w:rFonts w:ascii="Angsana New" w:hAnsi="Angsana New"/>
                <w:b/>
                <w:bCs/>
                <w:sz w:val="29"/>
                <w:szCs w:val="29"/>
              </w:rPr>
              <w:t xml:space="preserve"> 31</w:t>
            </w:r>
            <w:r w:rsidRPr="004D1F50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 ธันวาคม </w:t>
            </w:r>
            <w:r w:rsidRPr="004D1F50">
              <w:rPr>
                <w:rFonts w:ascii="Angsana New" w:hAnsi="Angsana New"/>
                <w:b/>
                <w:bCs/>
                <w:sz w:val="29"/>
                <w:szCs w:val="29"/>
              </w:rPr>
              <w:t>256</w:t>
            </w:r>
            <w:r w:rsidR="00E936F7" w:rsidRPr="004D1F50">
              <w:rPr>
                <w:rFonts w:ascii="Angsana New" w:hAnsi="Angsana New"/>
                <w:b/>
                <w:bCs/>
                <w:sz w:val="29"/>
                <w:szCs w:val="29"/>
              </w:rPr>
              <w:t>5</w:t>
            </w:r>
          </w:p>
        </w:tc>
        <w:tc>
          <w:tcPr>
            <w:tcW w:w="147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682E68F" w14:textId="0C79E239" w:rsidR="002B4382" w:rsidRPr="004D1F50" w:rsidRDefault="00317843" w:rsidP="004D1F50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cs/>
                <w:lang w:val="en-US"/>
              </w:rPr>
            </w:pPr>
            <w:r w:rsidRPr="004D1F50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281,677</w:t>
            </w:r>
          </w:p>
        </w:tc>
        <w:tc>
          <w:tcPr>
            <w:tcW w:w="240" w:type="dxa"/>
            <w:gridSpan w:val="2"/>
            <w:vAlign w:val="bottom"/>
          </w:tcPr>
          <w:p w14:paraId="46D3E466" w14:textId="77777777" w:rsidR="002B4382" w:rsidRPr="004D1F50" w:rsidRDefault="002B4382" w:rsidP="004D1F50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</w:p>
        </w:tc>
        <w:tc>
          <w:tcPr>
            <w:tcW w:w="148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9EDFED6" w14:textId="274E4F6D" w:rsidR="002B4382" w:rsidRPr="004D1F50" w:rsidRDefault="00317843" w:rsidP="004D1F50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 w:rsidRPr="004D1F50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319,743</w:t>
            </w:r>
          </w:p>
        </w:tc>
        <w:tc>
          <w:tcPr>
            <w:tcW w:w="244" w:type="dxa"/>
            <w:gridSpan w:val="3"/>
            <w:vAlign w:val="bottom"/>
          </w:tcPr>
          <w:p w14:paraId="4A563328" w14:textId="77777777" w:rsidR="002B4382" w:rsidRPr="004D1F50" w:rsidRDefault="002B4382" w:rsidP="004D1F50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</w:p>
        </w:tc>
        <w:tc>
          <w:tcPr>
            <w:tcW w:w="148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F55015" w14:textId="007C909A" w:rsidR="002B4382" w:rsidRPr="004D1F50" w:rsidRDefault="003547F5" w:rsidP="004D1F50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 w:rsidRPr="004D1F50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408,198</w:t>
            </w:r>
          </w:p>
        </w:tc>
        <w:tc>
          <w:tcPr>
            <w:tcW w:w="250" w:type="dxa"/>
            <w:gridSpan w:val="2"/>
          </w:tcPr>
          <w:p w14:paraId="490E2B91" w14:textId="77777777" w:rsidR="002B4382" w:rsidRPr="004D1F50" w:rsidRDefault="002B4382" w:rsidP="004D1F50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AA2FC5" w14:textId="43CF8EF2" w:rsidR="002B4382" w:rsidRPr="004D1F50" w:rsidRDefault="00791D05" w:rsidP="004D1F50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 w:rsidRPr="004D1F50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27,305</w:t>
            </w:r>
          </w:p>
        </w:tc>
        <w:tc>
          <w:tcPr>
            <w:tcW w:w="236" w:type="dxa"/>
            <w:gridSpan w:val="2"/>
          </w:tcPr>
          <w:p w14:paraId="7EF76716" w14:textId="77777777" w:rsidR="002B4382" w:rsidRPr="004D1F50" w:rsidRDefault="002B4382" w:rsidP="004D1F50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133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43AC4FA" w14:textId="6C08968D" w:rsidR="002B4382" w:rsidRPr="004D1F50" w:rsidRDefault="00791D05" w:rsidP="004D1F50">
            <w:pPr>
              <w:pStyle w:val="a3"/>
              <w:tabs>
                <w:tab w:val="decimal" w:pos="1040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 w:rsidRPr="004D1F50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45,708</w:t>
            </w:r>
          </w:p>
        </w:tc>
        <w:tc>
          <w:tcPr>
            <w:tcW w:w="271" w:type="dxa"/>
            <w:gridSpan w:val="2"/>
          </w:tcPr>
          <w:p w14:paraId="0DA3B31E" w14:textId="77777777" w:rsidR="002B4382" w:rsidRPr="004D1F50" w:rsidRDefault="002B4382" w:rsidP="004D1F50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1B48F5" w14:textId="44B5DD7F" w:rsidR="002B4382" w:rsidRPr="004D1F50" w:rsidRDefault="00791D05" w:rsidP="004D1F50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 w:rsidRPr="004D1F50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26,444</w:t>
            </w:r>
          </w:p>
        </w:tc>
        <w:tc>
          <w:tcPr>
            <w:tcW w:w="236" w:type="dxa"/>
            <w:gridSpan w:val="2"/>
          </w:tcPr>
          <w:p w14:paraId="1DCACEA6" w14:textId="77777777" w:rsidR="002B4382" w:rsidRPr="004D1F50" w:rsidRDefault="002B4382" w:rsidP="004D1F50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668283" w14:textId="77C33313" w:rsidR="002B4382" w:rsidRPr="004D1F50" w:rsidRDefault="00791D05" w:rsidP="004D1F50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cs/>
                <w:lang w:val="en-US"/>
              </w:rPr>
            </w:pPr>
            <w:r w:rsidRPr="004D1F50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1,109,075</w:t>
            </w:r>
          </w:p>
        </w:tc>
      </w:tr>
      <w:tr w:rsidR="00791D05" w:rsidRPr="004D1F50" w14:paraId="694C3AD1" w14:textId="77777777" w:rsidTr="00791D05">
        <w:trPr>
          <w:gridAfter w:val="1"/>
          <w:wAfter w:w="15" w:type="dxa"/>
          <w:cantSplit/>
        </w:trPr>
        <w:tc>
          <w:tcPr>
            <w:tcW w:w="3220" w:type="dxa"/>
          </w:tcPr>
          <w:p w14:paraId="2BB36597" w14:textId="77777777" w:rsidR="00791D05" w:rsidRPr="004D1F50" w:rsidRDefault="00791D05" w:rsidP="004D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"/>
                <w:szCs w:val="2"/>
                <w:cs/>
              </w:rPr>
            </w:pPr>
          </w:p>
        </w:tc>
        <w:tc>
          <w:tcPr>
            <w:tcW w:w="1476" w:type="dxa"/>
            <w:gridSpan w:val="2"/>
            <w:tcBorders>
              <w:top w:val="single" w:sz="4" w:space="0" w:color="auto"/>
            </w:tcBorders>
          </w:tcPr>
          <w:p w14:paraId="1C4D11C6" w14:textId="77777777" w:rsidR="00791D05" w:rsidRPr="004D1F50" w:rsidRDefault="00791D05" w:rsidP="004D1F50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"/>
                <w:szCs w:val="2"/>
                <w:lang w:val="en-US"/>
              </w:rPr>
            </w:pPr>
          </w:p>
        </w:tc>
        <w:tc>
          <w:tcPr>
            <w:tcW w:w="240" w:type="dxa"/>
            <w:gridSpan w:val="2"/>
            <w:vAlign w:val="bottom"/>
          </w:tcPr>
          <w:p w14:paraId="53AF8A15" w14:textId="77777777" w:rsidR="00791D05" w:rsidRPr="004D1F50" w:rsidRDefault="00791D05" w:rsidP="004D1F50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"/>
                <w:szCs w:val="2"/>
                <w:lang w:val="en-US"/>
              </w:rPr>
            </w:pPr>
          </w:p>
        </w:tc>
        <w:tc>
          <w:tcPr>
            <w:tcW w:w="1489" w:type="dxa"/>
            <w:gridSpan w:val="2"/>
            <w:tcBorders>
              <w:top w:val="single" w:sz="4" w:space="0" w:color="auto"/>
            </w:tcBorders>
          </w:tcPr>
          <w:p w14:paraId="10512777" w14:textId="77777777" w:rsidR="00791D05" w:rsidRPr="004D1F50" w:rsidRDefault="00791D05" w:rsidP="004D1F50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"/>
                <w:szCs w:val="2"/>
                <w:lang w:val="en-US"/>
              </w:rPr>
            </w:pPr>
          </w:p>
        </w:tc>
        <w:tc>
          <w:tcPr>
            <w:tcW w:w="244" w:type="dxa"/>
            <w:gridSpan w:val="3"/>
            <w:vAlign w:val="bottom"/>
          </w:tcPr>
          <w:p w14:paraId="1463BFEC" w14:textId="77777777" w:rsidR="00791D05" w:rsidRPr="004D1F50" w:rsidRDefault="00791D05" w:rsidP="004D1F50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"/>
                <w:szCs w:val="2"/>
                <w:lang w:val="en-US"/>
              </w:rPr>
            </w:pPr>
          </w:p>
        </w:tc>
        <w:tc>
          <w:tcPr>
            <w:tcW w:w="1488" w:type="dxa"/>
            <w:gridSpan w:val="2"/>
            <w:tcBorders>
              <w:top w:val="single" w:sz="4" w:space="0" w:color="auto"/>
            </w:tcBorders>
          </w:tcPr>
          <w:p w14:paraId="51C68358" w14:textId="77777777" w:rsidR="00791D05" w:rsidRPr="004D1F50" w:rsidRDefault="00791D05" w:rsidP="004D1F50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"/>
                <w:szCs w:val="2"/>
                <w:lang w:val="en-US"/>
              </w:rPr>
            </w:pPr>
          </w:p>
        </w:tc>
        <w:tc>
          <w:tcPr>
            <w:tcW w:w="250" w:type="dxa"/>
            <w:gridSpan w:val="2"/>
          </w:tcPr>
          <w:p w14:paraId="47A9B32A" w14:textId="77777777" w:rsidR="00791D05" w:rsidRPr="004D1F50" w:rsidRDefault="00791D05" w:rsidP="004D1F50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"/>
                <w:szCs w:val="2"/>
                <w:lang w:val="en-US" w:bidi="th-TH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</w:tcPr>
          <w:p w14:paraId="544B372F" w14:textId="77777777" w:rsidR="00791D05" w:rsidRPr="004D1F50" w:rsidRDefault="00791D05" w:rsidP="004D1F50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"/>
                <w:szCs w:val="2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6490F99D" w14:textId="77777777" w:rsidR="00791D05" w:rsidRPr="004D1F50" w:rsidRDefault="00791D05" w:rsidP="004D1F50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"/>
                <w:szCs w:val="2"/>
                <w:lang w:val="en-US" w:bidi="th-TH"/>
              </w:rPr>
            </w:pPr>
          </w:p>
        </w:tc>
        <w:tc>
          <w:tcPr>
            <w:tcW w:w="1332" w:type="dxa"/>
            <w:gridSpan w:val="2"/>
            <w:tcBorders>
              <w:top w:val="single" w:sz="4" w:space="0" w:color="auto"/>
            </w:tcBorders>
          </w:tcPr>
          <w:p w14:paraId="28C4D953" w14:textId="77777777" w:rsidR="00791D05" w:rsidRPr="004D1F50" w:rsidRDefault="00791D05" w:rsidP="004D1F50">
            <w:pPr>
              <w:pStyle w:val="a3"/>
              <w:tabs>
                <w:tab w:val="decimal" w:pos="1040"/>
              </w:tabs>
              <w:ind w:left="-108" w:right="-170"/>
              <w:jc w:val="left"/>
              <w:rPr>
                <w:rFonts w:ascii="Angsana New" w:hAnsi="Angsana New"/>
                <w:sz w:val="2"/>
                <w:szCs w:val="2"/>
                <w:lang w:val="en-US"/>
              </w:rPr>
            </w:pPr>
          </w:p>
        </w:tc>
        <w:tc>
          <w:tcPr>
            <w:tcW w:w="271" w:type="dxa"/>
            <w:gridSpan w:val="2"/>
          </w:tcPr>
          <w:p w14:paraId="22D1FE1A" w14:textId="77777777" w:rsidR="00791D05" w:rsidRPr="004D1F50" w:rsidRDefault="00791D05" w:rsidP="004D1F50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"/>
                <w:szCs w:val="2"/>
                <w:lang w:val="en-US" w:bidi="th-TH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</w:tcBorders>
          </w:tcPr>
          <w:p w14:paraId="6D0DE0B8" w14:textId="77777777" w:rsidR="00791D05" w:rsidRPr="004D1F50" w:rsidRDefault="00791D05" w:rsidP="004D1F50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sz w:val="2"/>
                <w:szCs w:val="2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4872D24D" w14:textId="77777777" w:rsidR="00791D05" w:rsidRPr="004D1F50" w:rsidRDefault="00791D05" w:rsidP="004D1F50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sz w:val="2"/>
                <w:szCs w:val="2"/>
                <w:lang w:val="en-US" w:bidi="th-TH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auto"/>
            </w:tcBorders>
          </w:tcPr>
          <w:p w14:paraId="77FABDB2" w14:textId="77777777" w:rsidR="00791D05" w:rsidRPr="004D1F50" w:rsidRDefault="00791D05" w:rsidP="004D1F50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sz w:val="2"/>
                <w:szCs w:val="2"/>
                <w:lang w:val="en-US"/>
              </w:rPr>
            </w:pPr>
          </w:p>
        </w:tc>
      </w:tr>
      <w:tr w:rsidR="002B4382" w:rsidRPr="004D1F50" w14:paraId="13045360" w14:textId="77777777" w:rsidTr="004D1F50">
        <w:trPr>
          <w:gridAfter w:val="1"/>
          <w:wAfter w:w="15" w:type="dxa"/>
          <w:cantSplit/>
          <w:trHeight w:val="410"/>
        </w:trPr>
        <w:tc>
          <w:tcPr>
            <w:tcW w:w="3220" w:type="dxa"/>
          </w:tcPr>
          <w:p w14:paraId="00FFED3E" w14:textId="493E444F" w:rsidR="002B4382" w:rsidRPr="004D1F50" w:rsidRDefault="002B4382" w:rsidP="004D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</w:rPr>
            </w:pPr>
            <w:r w:rsidRPr="004D1F50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  <w:lastRenderedPageBreak/>
              <w:t>ค่าเสื่อมราคาสะสม</w:t>
            </w:r>
          </w:p>
        </w:tc>
        <w:tc>
          <w:tcPr>
            <w:tcW w:w="1476" w:type="dxa"/>
            <w:gridSpan w:val="2"/>
          </w:tcPr>
          <w:p w14:paraId="753D2169" w14:textId="77777777" w:rsidR="002B4382" w:rsidRPr="004D1F50" w:rsidRDefault="002B4382" w:rsidP="004D1F50">
            <w:pPr>
              <w:pStyle w:val="a3"/>
              <w:tabs>
                <w:tab w:val="decimal" w:pos="1214"/>
              </w:tabs>
              <w:ind w:right="-170"/>
              <w:jc w:val="left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240" w:type="dxa"/>
            <w:gridSpan w:val="2"/>
            <w:vAlign w:val="bottom"/>
          </w:tcPr>
          <w:p w14:paraId="4537BAB2" w14:textId="77777777" w:rsidR="002B4382" w:rsidRPr="004D1F50" w:rsidRDefault="002B4382" w:rsidP="004D1F50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489" w:type="dxa"/>
            <w:gridSpan w:val="2"/>
          </w:tcPr>
          <w:p w14:paraId="0602264B" w14:textId="77777777" w:rsidR="002B4382" w:rsidRPr="004D1F50" w:rsidRDefault="002B4382" w:rsidP="004D1F50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44" w:type="dxa"/>
            <w:gridSpan w:val="3"/>
            <w:vAlign w:val="bottom"/>
          </w:tcPr>
          <w:p w14:paraId="1B83C6BE" w14:textId="77777777" w:rsidR="002B4382" w:rsidRPr="004D1F50" w:rsidRDefault="002B4382" w:rsidP="004D1F50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488" w:type="dxa"/>
            <w:gridSpan w:val="2"/>
          </w:tcPr>
          <w:p w14:paraId="296C230B" w14:textId="77777777" w:rsidR="002B4382" w:rsidRPr="004D1F50" w:rsidRDefault="002B4382" w:rsidP="004D1F50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50" w:type="dxa"/>
            <w:gridSpan w:val="2"/>
          </w:tcPr>
          <w:p w14:paraId="3489236E" w14:textId="77777777" w:rsidR="002B4382" w:rsidRPr="004D1F50" w:rsidRDefault="002B4382" w:rsidP="004D1F50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440" w:type="dxa"/>
            <w:gridSpan w:val="2"/>
          </w:tcPr>
          <w:p w14:paraId="0C2102EA" w14:textId="77777777" w:rsidR="002B4382" w:rsidRPr="004D1F50" w:rsidRDefault="002B4382" w:rsidP="004D1F50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69797737" w14:textId="77777777" w:rsidR="002B4382" w:rsidRPr="004D1F50" w:rsidRDefault="002B4382" w:rsidP="004D1F50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332" w:type="dxa"/>
            <w:gridSpan w:val="2"/>
          </w:tcPr>
          <w:p w14:paraId="73DF5943" w14:textId="77777777" w:rsidR="002B4382" w:rsidRPr="004D1F50" w:rsidRDefault="002B4382" w:rsidP="004D1F50">
            <w:pPr>
              <w:pStyle w:val="a3"/>
              <w:tabs>
                <w:tab w:val="decimal" w:pos="104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71" w:type="dxa"/>
            <w:gridSpan w:val="2"/>
          </w:tcPr>
          <w:p w14:paraId="5A7048D6" w14:textId="77777777" w:rsidR="002B4382" w:rsidRPr="004D1F50" w:rsidRDefault="002B4382" w:rsidP="004D1F50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350" w:type="dxa"/>
            <w:gridSpan w:val="2"/>
          </w:tcPr>
          <w:p w14:paraId="20A7305B" w14:textId="77777777" w:rsidR="002B4382" w:rsidRPr="004D1F50" w:rsidRDefault="002B4382" w:rsidP="004D1F50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48F6DB24" w14:textId="77777777" w:rsidR="002B4382" w:rsidRPr="004D1F50" w:rsidRDefault="002B4382" w:rsidP="004D1F50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322" w:type="dxa"/>
            <w:gridSpan w:val="2"/>
          </w:tcPr>
          <w:p w14:paraId="4141C3E1" w14:textId="77777777" w:rsidR="002B4382" w:rsidRPr="004D1F50" w:rsidRDefault="002B4382" w:rsidP="004D1F50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</w:tr>
      <w:tr w:rsidR="002B4382" w:rsidRPr="004D1F50" w14:paraId="33FD087C" w14:textId="77777777" w:rsidTr="004D1F50">
        <w:trPr>
          <w:gridAfter w:val="1"/>
          <w:wAfter w:w="15" w:type="dxa"/>
          <w:cantSplit/>
          <w:trHeight w:val="410"/>
        </w:trPr>
        <w:tc>
          <w:tcPr>
            <w:tcW w:w="3220" w:type="dxa"/>
          </w:tcPr>
          <w:p w14:paraId="77C59B60" w14:textId="5BD184C7" w:rsidR="002B4382" w:rsidRPr="004D1F50" w:rsidRDefault="002B4382" w:rsidP="004D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4D1F50">
              <w:rPr>
                <w:rFonts w:ascii="Angsana New" w:hAnsi="Angsana New"/>
                <w:sz w:val="29"/>
                <w:szCs w:val="29"/>
                <w:cs/>
              </w:rPr>
              <w:t>ณ วันที่</w:t>
            </w:r>
            <w:r w:rsidRPr="004D1F50">
              <w:rPr>
                <w:rFonts w:ascii="Angsana New" w:hAnsi="Angsana New"/>
                <w:sz w:val="29"/>
                <w:szCs w:val="29"/>
              </w:rPr>
              <w:t xml:space="preserve"> 1</w:t>
            </w:r>
            <w:r w:rsidRPr="004D1F50">
              <w:rPr>
                <w:rFonts w:ascii="Angsana New" w:hAnsi="Angsana New"/>
                <w:sz w:val="29"/>
                <w:szCs w:val="29"/>
                <w:cs/>
              </w:rPr>
              <w:t xml:space="preserve"> มกราคม </w:t>
            </w:r>
            <w:r w:rsidRPr="004D1F50">
              <w:rPr>
                <w:rFonts w:ascii="Angsana New" w:hAnsi="Angsana New"/>
                <w:sz w:val="29"/>
                <w:szCs w:val="29"/>
              </w:rPr>
              <w:t>256</w:t>
            </w:r>
            <w:r w:rsidR="00E20536" w:rsidRPr="004D1F50">
              <w:rPr>
                <w:rFonts w:ascii="Angsana New" w:hAnsi="Angsana New"/>
                <w:sz w:val="29"/>
                <w:szCs w:val="29"/>
              </w:rPr>
              <w:t>4</w:t>
            </w:r>
          </w:p>
        </w:tc>
        <w:tc>
          <w:tcPr>
            <w:tcW w:w="1476" w:type="dxa"/>
            <w:gridSpan w:val="2"/>
          </w:tcPr>
          <w:p w14:paraId="72E6A09E" w14:textId="7787D412" w:rsidR="002B4382" w:rsidRPr="004D1F50" w:rsidRDefault="002B4382" w:rsidP="004D1F50">
            <w:pPr>
              <w:pStyle w:val="a3"/>
              <w:tabs>
                <w:tab w:val="decimal" w:pos="932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4D1F50"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</w:p>
        </w:tc>
        <w:tc>
          <w:tcPr>
            <w:tcW w:w="240" w:type="dxa"/>
            <w:gridSpan w:val="2"/>
          </w:tcPr>
          <w:p w14:paraId="14ACB939" w14:textId="77777777" w:rsidR="002B4382" w:rsidRPr="004D1F50" w:rsidRDefault="002B4382" w:rsidP="004D1F50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97" w:type="dxa"/>
            <w:gridSpan w:val="3"/>
          </w:tcPr>
          <w:p w14:paraId="414A81DE" w14:textId="726DADB3" w:rsidR="002B4382" w:rsidRPr="004D1F50" w:rsidRDefault="00E20536" w:rsidP="004D1F50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4D1F50">
              <w:rPr>
                <w:rFonts w:ascii="Angsana New" w:hAnsi="Angsana New"/>
                <w:sz w:val="29"/>
                <w:szCs w:val="29"/>
                <w:lang w:val="en-US"/>
              </w:rPr>
              <w:t>75,911</w:t>
            </w:r>
          </w:p>
        </w:tc>
        <w:tc>
          <w:tcPr>
            <w:tcW w:w="236" w:type="dxa"/>
            <w:gridSpan w:val="2"/>
          </w:tcPr>
          <w:p w14:paraId="62650A65" w14:textId="77777777" w:rsidR="002B4382" w:rsidRPr="004D1F50" w:rsidRDefault="002B4382" w:rsidP="004D1F50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88" w:type="dxa"/>
            <w:gridSpan w:val="2"/>
          </w:tcPr>
          <w:p w14:paraId="594CC258" w14:textId="3E9F4A2D" w:rsidR="002B4382" w:rsidRPr="004D1F50" w:rsidRDefault="00E20536" w:rsidP="004D1F50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4D1F50">
              <w:rPr>
                <w:rFonts w:ascii="Angsana New" w:hAnsi="Angsana New"/>
                <w:sz w:val="29"/>
                <w:szCs w:val="29"/>
                <w:lang w:val="en-US"/>
              </w:rPr>
              <w:t>174,982</w:t>
            </w:r>
          </w:p>
        </w:tc>
        <w:tc>
          <w:tcPr>
            <w:tcW w:w="250" w:type="dxa"/>
            <w:gridSpan w:val="2"/>
          </w:tcPr>
          <w:p w14:paraId="70C89B42" w14:textId="77777777" w:rsidR="002B4382" w:rsidRPr="004D1F50" w:rsidRDefault="002B4382" w:rsidP="004D1F50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40" w:type="dxa"/>
            <w:gridSpan w:val="2"/>
          </w:tcPr>
          <w:p w14:paraId="5AF92564" w14:textId="053AAE15" w:rsidR="002B4382" w:rsidRPr="004D1F50" w:rsidRDefault="00E20536" w:rsidP="004D1F50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4D1F50">
              <w:rPr>
                <w:rFonts w:ascii="Angsana New" w:hAnsi="Angsana New"/>
                <w:sz w:val="29"/>
                <w:szCs w:val="29"/>
                <w:lang w:val="en-US"/>
              </w:rPr>
              <w:t>23,490</w:t>
            </w:r>
          </w:p>
        </w:tc>
        <w:tc>
          <w:tcPr>
            <w:tcW w:w="236" w:type="dxa"/>
            <w:gridSpan w:val="2"/>
          </w:tcPr>
          <w:p w14:paraId="231C5541" w14:textId="77777777" w:rsidR="002B4382" w:rsidRPr="004D1F50" w:rsidRDefault="002B4382" w:rsidP="004D1F50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32" w:type="dxa"/>
            <w:gridSpan w:val="2"/>
          </w:tcPr>
          <w:p w14:paraId="10FF75FC" w14:textId="3459F6BC" w:rsidR="002B4382" w:rsidRPr="004D1F50" w:rsidRDefault="00E20536" w:rsidP="004D1F50">
            <w:pPr>
              <w:pStyle w:val="a3"/>
              <w:tabs>
                <w:tab w:val="decimal" w:pos="104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4D1F50">
              <w:rPr>
                <w:rFonts w:ascii="Angsana New" w:hAnsi="Angsana New"/>
                <w:sz w:val="29"/>
                <w:szCs w:val="29"/>
                <w:lang w:val="en-US"/>
              </w:rPr>
              <w:t>10,208</w:t>
            </w:r>
          </w:p>
        </w:tc>
        <w:tc>
          <w:tcPr>
            <w:tcW w:w="271" w:type="dxa"/>
            <w:gridSpan w:val="2"/>
          </w:tcPr>
          <w:p w14:paraId="335DF015" w14:textId="77777777" w:rsidR="002B4382" w:rsidRPr="004D1F50" w:rsidRDefault="002B4382" w:rsidP="004D1F50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50" w:type="dxa"/>
            <w:gridSpan w:val="2"/>
          </w:tcPr>
          <w:p w14:paraId="35D01D90" w14:textId="6E14E1B0" w:rsidR="002B4382" w:rsidRPr="004D1F50" w:rsidRDefault="002B4382" w:rsidP="004D1F50">
            <w:pPr>
              <w:pStyle w:val="a3"/>
              <w:tabs>
                <w:tab w:val="decimal" w:pos="70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4D1F50"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</w:p>
        </w:tc>
        <w:tc>
          <w:tcPr>
            <w:tcW w:w="236" w:type="dxa"/>
            <w:gridSpan w:val="2"/>
          </w:tcPr>
          <w:p w14:paraId="0C0ADF2E" w14:textId="77777777" w:rsidR="002B4382" w:rsidRPr="004D1F50" w:rsidRDefault="002B4382" w:rsidP="004D1F50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2" w:type="dxa"/>
            <w:gridSpan w:val="2"/>
          </w:tcPr>
          <w:p w14:paraId="18208E3A" w14:textId="4C53633C" w:rsidR="002B4382" w:rsidRPr="004D1F50" w:rsidRDefault="00E20536" w:rsidP="004D1F50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4D1F50">
              <w:rPr>
                <w:rFonts w:ascii="Angsana New" w:hAnsi="Angsana New"/>
                <w:sz w:val="29"/>
                <w:szCs w:val="29"/>
                <w:lang w:val="en-US"/>
              </w:rPr>
              <w:t>284,591</w:t>
            </w:r>
          </w:p>
        </w:tc>
      </w:tr>
      <w:tr w:rsidR="00E20536" w:rsidRPr="004D1F50" w14:paraId="63D7A047" w14:textId="77777777" w:rsidTr="004D1F50">
        <w:trPr>
          <w:gridAfter w:val="1"/>
          <w:wAfter w:w="15" w:type="dxa"/>
          <w:cantSplit/>
          <w:trHeight w:val="410"/>
        </w:trPr>
        <w:tc>
          <w:tcPr>
            <w:tcW w:w="3220" w:type="dxa"/>
          </w:tcPr>
          <w:p w14:paraId="0D3B467B" w14:textId="689B424E" w:rsidR="00E20536" w:rsidRPr="004D1F50" w:rsidRDefault="00E20536" w:rsidP="004D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4D1F50">
              <w:rPr>
                <w:rFonts w:ascii="Angsana New" w:hAnsi="Angsana New"/>
                <w:sz w:val="29"/>
                <w:szCs w:val="29"/>
                <w:cs/>
              </w:rPr>
              <w:t>ค่าเสื่อมราคาสำหรับปี</w:t>
            </w:r>
          </w:p>
        </w:tc>
        <w:tc>
          <w:tcPr>
            <w:tcW w:w="1476" w:type="dxa"/>
            <w:gridSpan w:val="2"/>
          </w:tcPr>
          <w:p w14:paraId="360B9076" w14:textId="4A0C1674" w:rsidR="00E20536" w:rsidRPr="004D1F50" w:rsidRDefault="00E20536" w:rsidP="004D1F50">
            <w:pPr>
              <w:pStyle w:val="a3"/>
              <w:tabs>
                <w:tab w:val="decimal" w:pos="932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4D1F50">
              <w:rPr>
                <w:rFonts w:ascii="Angsana New" w:hAnsi="Angsana New"/>
                <w:sz w:val="29"/>
                <w:szCs w:val="29"/>
                <w:lang w:val="en-US"/>
              </w:rPr>
              <w:t xml:space="preserve"> -</w:t>
            </w:r>
          </w:p>
        </w:tc>
        <w:tc>
          <w:tcPr>
            <w:tcW w:w="240" w:type="dxa"/>
            <w:gridSpan w:val="2"/>
          </w:tcPr>
          <w:p w14:paraId="74B1C60C" w14:textId="77777777" w:rsidR="00E20536" w:rsidRPr="004D1F50" w:rsidRDefault="00E20536" w:rsidP="004D1F50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97" w:type="dxa"/>
            <w:gridSpan w:val="3"/>
          </w:tcPr>
          <w:p w14:paraId="6307A9A0" w14:textId="15F4BAD2" w:rsidR="00E20536" w:rsidRPr="004D1F50" w:rsidRDefault="00E20536" w:rsidP="004D1F50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4D1F50">
              <w:rPr>
                <w:rFonts w:ascii="Angsana New" w:hAnsi="Angsana New"/>
                <w:sz w:val="29"/>
                <w:szCs w:val="29"/>
                <w:lang w:val="en-US"/>
              </w:rPr>
              <w:t>9,083</w:t>
            </w:r>
          </w:p>
        </w:tc>
        <w:tc>
          <w:tcPr>
            <w:tcW w:w="236" w:type="dxa"/>
            <w:gridSpan w:val="2"/>
          </w:tcPr>
          <w:p w14:paraId="3803554A" w14:textId="77777777" w:rsidR="00E20536" w:rsidRPr="004D1F50" w:rsidRDefault="00E20536" w:rsidP="004D1F50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88" w:type="dxa"/>
            <w:gridSpan w:val="2"/>
          </w:tcPr>
          <w:p w14:paraId="72EBBC84" w14:textId="68AFB72B" w:rsidR="00E20536" w:rsidRPr="004D1F50" w:rsidRDefault="00E20536" w:rsidP="004D1F50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4D1F50">
              <w:rPr>
                <w:rFonts w:ascii="Angsana New" w:hAnsi="Angsana New"/>
                <w:sz w:val="29"/>
                <w:szCs w:val="29"/>
                <w:lang w:val="en-US"/>
              </w:rPr>
              <w:t>28,174</w:t>
            </w:r>
          </w:p>
        </w:tc>
        <w:tc>
          <w:tcPr>
            <w:tcW w:w="250" w:type="dxa"/>
            <w:gridSpan w:val="2"/>
          </w:tcPr>
          <w:p w14:paraId="58ABFC7A" w14:textId="77777777" w:rsidR="00E20536" w:rsidRPr="004D1F50" w:rsidRDefault="00E20536" w:rsidP="004D1F50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40" w:type="dxa"/>
            <w:gridSpan w:val="2"/>
          </w:tcPr>
          <w:p w14:paraId="5901BD25" w14:textId="3812E542" w:rsidR="00E20536" w:rsidRPr="004D1F50" w:rsidRDefault="00E20536" w:rsidP="004D1F50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4D1F50">
              <w:rPr>
                <w:rFonts w:ascii="Angsana New" w:hAnsi="Angsana New"/>
                <w:sz w:val="29"/>
                <w:szCs w:val="29"/>
                <w:lang w:val="en-US"/>
              </w:rPr>
              <w:t>3,141</w:t>
            </w:r>
          </w:p>
        </w:tc>
        <w:tc>
          <w:tcPr>
            <w:tcW w:w="236" w:type="dxa"/>
            <w:gridSpan w:val="2"/>
          </w:tcPr>
          <w:p w14:paraId="32C212B4" w14:textId="77777777" w:rsidR="00E20536" w:rsidRPr="004D1F50" w:rsidRDefault="00E20536" w:rsidP="004D1F50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32" w:type="dxa"/>
            <w:gridSpan w:val="2"/>
          </w:tcPr>
          <w:p w14:paraId="5A544A32" w14:textId="47F1D963" w:rsidR="00E20536" w:rsidRPr="004D1F50" w:rsidRDefault="00E20536" w:rsidP="004D1F50">
            <w:pPr>
              <w:pStyle w:val="a3"/>
              <w:tabs>
                <w:tab w:val="decimal" w:pos="104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4D1F50">
              <w:rPr>
                <w:rFonts w:ascii="Angsana New" w:hAnsi="Angsana New"/>
                <w:sz w:val="29"/>
                <w:szCs w:val="29"/>
                <w:lang w:val="en-US"/>
              </w:rPr>
              <w:t>3,143</w:t>
            </w:r>
          </w:p>
        </w:tc>
        <w:tc>
          <w:tcPr>
            <w:tcW w:w="271" w:type="dxa"/>
            <w:gridSpan w:val="2"/>
          </w:tcPr>
          <w:p w14:paraId="6EAF52F4" w14:textId="77777777" w:rsidR="00E20536" w:rsidRPr="004D1F50" w:rsidRDefault="00E20536" w:rsidP="004D1F50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50" w:type="dxa"/>
            <w:gridSpan w:val="2"/>
          </w:tcPr>
          <w:p w14:paraId="570E3EF8" w14:textId="2CEA847E" w:rsidR="00E20536" w:rsidRPr="004D1F50" w:rsidRDefault="00E20536" w:rsidP="004D1F50">
            <w:pPr>
              <w:pStyle w:val="a3"/>
              <w:tabs>
                <w:tab w:val="decimal" w:pos="70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4D1F50"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</w:p>
        </w:tc>
        <w:tc>
          <w:tcPr>
            <w:tcW w:w="236" w:type="dxa"/>
            <w:gridSpan w:val="2"/>
          </w:tcPr>
          <w:p w14:paraId="58929253" w14:textId="77777777" w:rsidR="00E20536" w:rsidRPr="004D1F50" w:rsidRDefault="00E20536" w:rsidP="004D1F50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2" w:type="dxa"/>
            <w:gridSpan w:val="2"/>
          </w:tcPr>
          <w:p w14:paraId="0A045904" w14:textId="300DF4EB" w:rsidR="00E20536" w:rsidRPr="004D1F50" w:rsidRDefault="00E20536" w:rsidP="004D1F50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4D1F50">
              <w:rPr>
                <w:rFonts w:ascii="Angsana New" w:hAnsi="Angsana New"/>
                <w:sz w:val="29"/>
                <w:szCs w:val="29"/>
                <w:lang w:val="en-US"/>
              </w:rPr>
              <w:t>43,541</w:t>
            </w:r>
          </w:p>
        </w:tc>
      </w:tr>
      <w:tr w:rsidR="00E20536" w:rsidRPr="004D1F50" w14:paraId="40F910BF" w14:textId="77777777" w:rsidTr="004D1F50">
        <w:trPr>
          <w:gridAfter w:val="1"/>
          <w:wAfter w:w="15" w:type="dxa"/>
          <w:cantSplit/>
          <w:trHeight w:val="410"/>
        </w:trPr>
        <w:tc>
          <w:tcPr>
            <w:tcW w:w="3220" w:type="dxa"/>
          </w:tcPr>
          <w:p w14:paraId="7D207263" w14:textId="274B8620" w:rsidR="00E20536" w:rsidRPr="004D1F50" w:rsidRDefault="00E20536" w:rsidP="004D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4D1F50">
              <w:rPr>
                <w:rFonts w:ascii="Angsana New" w:hAnsi="Angsana New"/>
                <w:sz w:val="29"/>
                <w:szCs w:val="29"/>
                <w:cs/>
              </w:rPr>
              <w:t>โอนจากสินทรัพย์สิทธิการใช้</w:t>
            </w:r>
          </w:p>
        </w:tc>
        <w:tc>
          <w:tcPr>
            <w:tcW w:w="1476" w:type="dxa"/>
            <w:gridSpan w:val="2"/>
          </w:tcPr>
          <w:p w14:paraId="60D130E1" w14:textId="1AC0C8DB" w:rsidR="00E20536" w:rsidRPr="004D1F50" w:rsidRDefault="00E20536" w:rsidP="004D1F50">
            <w:pPr>
              <w:pStyle w:val="a3"/>
              <w:tabs>
                <w:tab w:val="decimal" w:pos="932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4D1F50">
              <w:rPr>
                <w:rFonts w:ascii="Angsana New" w:hAnsi="Angsana New"/>
                <w:sz w:val="29"/>
                <w:szCs w:val="29"/>
                <w:lang w:val="en-US"/>
              </w:rPr>
              <w:t xml:space="preserve"> -</w:t>
            </w:r>
          </w:p>
        </w:tc>
        <w:tc>
          <w:tcPr>
            <w:tcW w:w="240" w:type="dxa"/>
            <w:gridSpan w:val="2"/>
          </w:tcPr>
          <w:p w14:paraId="544D1DC0" w14:textId="77777777" w:rsidR="00E20536" w:rsidRPr="004D1F50" w:rsidRDefault="00E20536" w:rsidP="004D1F50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97" w:type="dxa"/>
            <w:gridSpan w:val="3"/>
          </w:tcPr>
          <w:p w14:paraId="2D7B2BD0" w14:textId="242D7E96" w:rsidR="00E20536" w:rsidRPr="004D1F50" w:rsidRDefault="00E20536" w:rsidP="004D1F50">
            <w:pPr>
              <w:pStyle w:val="a3"/>
              <w:tabs>
                <w:tab w:val="decimal" w:pos="1008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4D1F50"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</w:p>
        </w:tc>
        <w:tc>
          <w:tcPr>
            <w:tcW w:w="236" w:type="dxa"/>
            <w:gridSpan w:val="2"/>
          </w:tcPr>
          <w:p w14:paraId="694C94F7" w14:textId="77777777" w:rsidR="00E20536" w:rsidRPr="004D1F50" w:rsidRDefault="00E20536" w:rsidP="004D1F50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88" w:type="dxa"/>
            <w:gridSpan w:val="2"/>
          </w:tcPr>
          <w:p w14:paraId="39FBAFBB" w14:textId="005E0F3F" w:rsidR="00E20536" w:rsidRPr="004D1F50" w:rsidRDefault="00E20536" w:rsidP="004D1F50">
            <w:pPr>
              <w:pStyle w:val="a3"/>
              <w:tabs>
                <w:tab w:val="decimal" w:pos="932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4D1F50"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</w:p>
        </w:tc>
        <w:tc>
          <w:tcPr>
            <w:tcW w:w="250" w:type="dxa"/>
            <w:gridSpan w:val="2"/>
          </w:tcPr>
          <w:p w14:paraId="07917746" w14:textId="77777777" w:rsidR="00E20536" w:rsidRPr="004D1F50" w:rsidRDefault="00E20536" w:rsidP="004D1F50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40" w:type="dxa"/>
            <w:gridSpan w:val="2"/>
          </w:tcPr>
          <w:p w14:paraId="72995FD7" w14:textId="337B93B1" w:rsidR="00E20536" w:rsidRPr="004D1F50" w:rsidRDefault="00E20536" w:rsidP="004D1F50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4D1F50">
              <w:rPr>
                <w:rFonts w:ascii="Angsana New" w:hAnsi="Angsana New"/>
                <w:sz w:val="29"/>
                <w:szCs w:val="29"/>
                <w:lang w:val="en-US"/>
              </w:rPr>
              <w:t>501</w:t>
            </w:r>
          </w:p>
        </w:tc>
        <w:tc>
          <w:tcPr>
            <w:tcW w:w="236" w:type="dxa"/>
            <w:gridSpan w:val="2"/>
          </w:tcPr>
          <w:p w14:paraId="00FEA9C7" w14:textId="77777777" w:rsidR="00E20536" w:rsidRPr="004D1F50" w:rsidRDefault="00E20536" w:rsidP="004D1F50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32" w:type="dxa"/>
            <w:gridSpan w:val="2"/>
          </w:tcPr>
          <w:p w14:paraId="44C3F5B5" w14:textId="26DDC2CC" w:rsidR="00E20536" w:rsidRPr="004D1F50" w:rsidRDefault="00E20536" w:rsidP="004D1F50">
            <w:pPr>
              <w:pStyle w:val="a3"/>
              <w:tabs>
                <w:tab w:val="decimal" w:pos="104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4D1F50">
              <w:rPr>
                <w:rFonts w:ascii="Angsana New" w:hAnsi="Angsana New"/>
                <w:sz w:val="29"/>
                <w:szCs w:val="29"/>
                <w:lang w:val="en-US"/>
              </w:rPr>
              <w:t>17,984</w:t>
            </w:r>
          </w:p>
        </w:tc>
        <w:tc>
          <w:tcPr>
            <w:tcW w:w="271" w:type="dxa"/>
            <w:gridSpan w:val="2"/>
          </w:tcPr>
          <w:p w14:paraId="2CB6065C" w14:textId="77777777" w:rsidR="00E20536" w:rsidRPr="004D1F50" w:rsidRDefault="00E20536" w:rsidP="004D1F50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50" w:type="dxa"/>
            <w:gridSpan w:val="2"/>
          </w:tcPr>
          <w:p w14:paraId="5E1EC20D" w14:textId="74CF999E" w:rsidR="00E20536" w:rsidRPr="004D1F50" w:rsidRDefault="00E20536" w:rsidP="004D1F50">
            <w:pPr>
              <w:pStyle w:val="a3"/>
              <w:tabs>
                <w:tab w:val="decimal" w:pos="70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4D1F50"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</w:p>
        </w:tc>
        <w:tc>
          <w:tcPr>
            <w:tcW w:w="236" w:type="dxa"/>
            <w:gridSpan w:val="2"/>
          </w:tcPr>
          <w:p w14:paraId="5D074343" w14:textId="77777777" w:rsidR="00E20536" w:rsidRPr="004D1F50" w:rsidRDefault="00E20536" w:rsidP="004D1F50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2" w:type="dxa"/>
            <w:gridSpan w:val="2"/>
          </w:tcPr>
          <w:p w14:paraId="7AAC59AC" w14:textId="22799DC2" w:rsidR="00E20536" w:rsidRPr="004D1F50" w:rsidRDefault="00E20536" w:rsidP="004D1F50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4D1F50">
              <w:rPr>
                <w:rFonts w:ascii="Angsana New" w:hAnsi="Angsana New"/>
                <w:sz w:val="29"/>
                <w:szCs w:val="29"/>
                <w:lang w:val="en-US"/>
              </w:rPr>
              <w:t>18,485</w:t>
            </w:r>
          </w:p>
        </w:tc>
      </w:tr>
      <w:tr w:rsidR="00E20536" w:rsidRPr="004D1F50" w14:paraId="5FD80922" w14:textId="77777777" w:rsidTr="004D1F50">
        <w:trPr>
          <w:gridAfter w:val="1"/>
          <w:wAfter w:w="15" w:type="dxa"/>
          <w:cantSplit/>
          <w:trHeight w:val="410"/>
        </w:trPr>
        <w:tc>
          <w:tcPr>
            <w:tcW w:w="3220" w:type="dxa"/>
          </w:tcPr>
          <w:p w14:paraId="28A9148B" w14:textId="176540A9" w:rsidR="00E20536" w:rsidRPr="004D1F50" w:rsidRDefault="00E20536" w:rsidP="004D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4D1F50">
              <w:rPr>
                <w:rFonts w:ascii="Angsana New" w:hAnsi="Angsana New"/>
                <w:sz w:val="29"/>
                <w:szCs w:val="29"/>
                <w:cs/>
              </w:rPr>
              <w:t>โอนจากสินทรัพย์ที่ถือไว้เผื่อขาย</w:t>
            </w:r>
          </w:p>
        </w:tc>
        <w:tc>
          <w:tcPr>
            <w:tcW w:w="1476" w:type="dxa"/>
            <w:gridSpan w:val="2"/>
          </w:tcPr>
          <w:p w14:paraId="7985EC30" w14:textId="70E62DEE" w:rsidR="00E20536" w:rsidRPr="004D1F50" w:rsidRDefault="00E20536" w:rsidP="004D1F50">
            <w:pPr>
              <w:pStyle w:val="a3"/>
              <w:tabs>
                <w:tab w:val="decimal" w:pos="932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4D1F50">
              <w:rPr>
                <w:rFonts w:ascii="Angsana New" w:hAnsi="Angsana New"/>
                <w:sz w:val="29"/>
                <w:szCs w:val="29"/>
                <w:lang w:val="en-US"/>
              </w:rPr>
              <w:t xml:space="preserve"> -</w:t>
            </w:r>
          </w:p>
        </w:tc>
        <w:tc>
          <w:tcPr>
            <w:tcW w:w="240" w:type="dxa"/>
            <w:gridSpan w:val="2"/>
          </w:tcPr>
          <w:p w14:paraId="21C2E985" w14:textId="77777777" w:rsidR="00E20536" w:rsidRPr="004D1F50" w:rsidRDefault="00E20536" w:rsidP="004D1F50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97" w:type="dxa"/>
            <w:gridSpan w:val="3"/>
          </w:tcPr>
          <w:p w14:paraId="4D85655D" w14:textId="2486D7A4" w:rsidR="00E20536" w:rsidRPr="004D1F50" w:rsidRDefault="00E20536" w:rsidP="004D1F50">
            <w:pPr>
              <w:pStyle w:val="a3"/>
              <w:tabs>
                <w:tab w:val="decimal" w:pos="1008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4D1F50"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</w:p>
        </w:tc>
        <w:tc>
          <w:tcPr>
            <w:tcW w:w="236" w:type="dxa"/>
            <w:gridSpan w:val="2"/>
          </w:tcPr>
          <w:p w14:paraId="118E76A8" w14:textId="77777777" w:rsidR="00E20536" w:rsidRPr="004D1F50" w:rsidRDefault="00E20536" w:rsidP="004D1F50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88" w:type="dxa"/>
            <w:gridSpan w:val="2"/>
          </w:tcPr>
          <w:p w14:paraId="216AC4A7" w14:textId="640B65A6" w:rsidR="00E20536" w:rsidRPr="004D1F50" w:rsidRDefault="00E20536" w:rsidP="004D1F50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4D1F50">
              <w:rPr>
                <w:rFonts w:ascii="Angsana New" w:hAnsi="Angsana New"/>
                <w:sz w:val="29"/>
                <w:szCs w:val="29"/>
                <w:lang w:val="en-US"/>
              </w:rPr>
              <w:t>195</w:t>
            </w:r>
          </w:p>
        </w:tc>
        <w:tc>
          <w:tcPr>
            <w:tcW w:w="250" w:type="dxa"/>
            <w:gridSpan w:val="2"/>
          </w:tcPr>
          <w:p w14:paraId="1807084C" w14:textId="77777777" w:rsidR="00E20536" w:rsidRPr="004D1F50" w:rsidRDefault="00E20536" w:rsidP="004D1F50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40" w:type="dxa"/>
            <w:gridSpan w:val="2"/>
          </w:tcPr>
          <w:p w14:paraId="60D605FA" w14:textId="24477E8D" w:rsidR="00E20536" w:rsidRPr="004D1F50" w:rsidRDefault="00E20536" w:rsidP="004D1F50">
            <w:pPr>
              <w:pStyle w:val="a3"/>
              <w:tabs>
                <w:tab w:val="decimal" w:pos="932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4D1F50"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</w:p>
        </w:tc>
        <w:tc>
          <w:tcPr>
            <w:tcW w:w="236" w:type="dxa"/>
            <w:gridSpan w:val="2"/>
          </w:tcPr>
          <w:p w14:paraId="0DB034C5" w14:textId="77777777" w:rsidR="00E20536" w:rsidRPr="004D1F50" w:rsidRDefault="00E20536" w:rsidP="004D1F50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32" w:type="dxa"/>
            <w:gridSpan w:val="2"/>
          </w:tcPr>
          <w:p w14:paraId="3BE52117" w14:textId="65CEBA9E" w:rsidR="00E20536" w:rsidRPr="004D1F50" w:rsidRDefault="00E20536" w:rsidP="004D1F50">
            <w:pPr>
              <w:pStyle w:val="a3"/>
              <w:tabs>
                <w:tab w:val="decimal" w:pos="818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4D1F50"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</w:p>
        </w:tc>
        <w:tc>
          <w:tcPr>
            <w:tcW w:w="271" w:type="dxa"/>
            <w:gridSpan w:val="2"/>
          </w:tcPr>
          <w:p w14:paraId="603339AF" w14:textId="77777777" w:rsidR="00E20536" w:rsidRPr="004D1F50" w:rsidRDefault="00E20536" w:rsidP="004D1F50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50" w:type="dxa"/>
            <w:gridSpan w:val="2"/>
          </w:tcPr>
          <w:p w14:paraId="2838CF9C" w14:textId="5B454632" w:rsidR="00E20536" w:rsidRPr="004D1F50" w:rsidRDefault="00E20536" w:rsidP="004D1F50">
            <w:pPr>
              <w:pStyle w:val="a3"/>
              <w:tabs>
                <w:tab w:val="decimal" w:pos="70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4D1F50"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</w:p>
        </w:tc>
        <w:tc>
          <w:tcPr>
            <w:tcW w:w="236" w:type="dxa"/>
            <w:gridSpan w:val="2"/>
          </w:tcPr>
          <w:p w14:paraId="26814FC4" w14:textId="77777777" w:rsidR="00E20536" w:rsidRPr="004D1F50" w:rsidRDefault="00E20536" w:rsidP="004D1F50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2" w:type="dxa"/>
            <w:gridSpan w:val="2"/>
          </w:tcPr>
          <w:p w14:paraId="49DDDF9B" w14:textId="2EA5F2C5" w:rsidR="00E20536" w:rsidRPr="004D1F50" w:rsidRDefault="00E20536" w:rsidP="004D1F50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4D1F50">
              <w:rPr>
                <w:rFonts w:ascii="Angsana New" w:hAnsi="Angsana New"/>
                <w:sz w:val="29"/>
                <w:szCs w:val="29"/>
                <w:lang w:val="en-US"/>
              </w:rPr>
              <w:t>195</w:t>
            </w:r>
          </w:p>
        </w:tc>
      </w:tr>
      <w:tr w:rsidR="00E20536" w:rsidRPr="004D1F50" w14:paraId="67280701" w14:textId="77777777" w:rsidTr="004D1F50">
        <w:trPr>
          <w:gridAfter w:val="1"/>
          <w:wAfter w:w="15" w:type="dxa"/>
          <w:cantSplit/>
          <w:trHeight w:val="410"/>
        </w:trPr>
        <w:tc>
          <w:tcPr>
            <w:tcW w:w="3220" w:type="dxa"/>
          </w:tcPr>
          <w:p w14:paraId="622CBBFA" w14:textId="0AEBB36A" w:rsidR="00E20536" w:rsidRPr="004D1F50" w:rsidRDefault="009D0D1E" w:rsidP="004D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4D1F50">
              <w:rPr>
                <w:rFonts w:ascii="Angsana New" w:hAnsi="Angsana New"/>
                <w:sz w:val="29"/>
                <w:szCs w:val="29"/>
                <w:cs/>
              </w:rPr>
              <w:t>จำหน่าย</w:t>
            </w:r>
            <w:r>
              <w:rPr>
                <w:rFonts w:ascii="Angsana New" w:hAnsi="Angsana New" w:hint="cs"/>
                <w:sz w:val="29"/>
                <w:szCs w:val="29"/>
                <w:cs/>
              </w:rPr>
              <w:t xml:space="preserve"> </w:t>
            </w:r>
            <w:r>
              <w:rPr>
                <w:rFonts w:ascii="Angsana New" w:hAnsi="Angsana New"/>
                <w:sz w:val="29"/>
                <w:szCs w:val="29"/>
              </w:rPr>
              <w:t xml:space="preserve">/ </w:t>
            </w:r>
            <w:r>
              <w:rPr>
                <w:rFonts w:ascii="Angsana New" w:hAnsi="Angsana New" w:hint="cs"/>
                <w:sz w:val="29"/>
                <w:szCs w:val="29"/>
                <w:cs/>
              </w:rPr>
              <w:t>ตัดจำหน่าย</w:t>
            </w:r>
          </w:p>
        </w:tc>
        <w:tc>
          <w:tcPr>
            <w:tcW w:w="1476" w:type="dxa"/>
            <w:gridSpan w:val="2"/>
            <w:tcBorders>
              <w:bottom w:val="single" w:sz="4" w:space="0" w:color="auto"/>
            </w:tcBorders>
          </w:tcPr>
          <w:p w14:paraId="69344D25" w14:textId="06BB8FE4" w:rsidR="00E20536" w:rsidRPr="004D1F50" w:rsidRDefault="00E20536" w:rsidP="004D1F50">
            <w:pPr>
              <w:pStyle w:val="a3"/>
              <w:tabs>
                <w:tab w:val="decimal" w:pos="932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4D1F50"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</w:p>
        </w:tc>
        <w:tc>
          <w:tcPr>
            <w:tcW w:w="240" w:type="dxa"/>
            <w:gridSpan w:val="2"/>
          </w:tcPr>
          <w:p w14:paraId="168070CA" w14:textId="77777777" w:rsidR="00E20536" w:rsidRPr="004D1F50" w:rsidRDefault="00E20536" w:rsidP="004D1F50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97" w:type="dxa"/>
            <w:gridSpan w:val="3"/>
            <w:tcBorders>
              <w:bottom w:val="single" w:sz="4" w:space="0" w:color="auto"/>
            </w:tcBorders>
          </w:tcPr>
          <w:p w14:paraId="5873C1E2" w14:textId="46DA1F9B" w:rsidR="00E20536" w:rsidRPr="004D1F50" w:rsidRDefault="00E20536" w:rsidP="004D1F50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4D1F50">
              <w:rPr>
                <w:rFonts w:ascii="Angsana New" w:hAnsi="Angsana New"/>
                <w:sz w:val="29"/>
                <w:szCs w:val="29"/>
                <w:lang w:val="en-US"/>
              </w:rPr>
              <w:t>(4,877)</w:t>
            </w:r>
          </w:p>
        </w:tc>
        <w:tc>
          <w:tcPr>
            <w:tcW w:w="236" w:type="dxa"/>
            <w:gridSpan w:val="2"/>
          </w:tcPr>
          <w:p w14:paraId="6BE1E666" w14:textId="77777777" w:rsidR="00E20536" w:rsidRPr="004D1F50" w:rsidRDefault="00E20536" w:rsidP="004D1F50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88" w:type="dxa"/>
            <w:gridSpan w:val="2"/>
            <w:tcBorders>
              <w:bottom w:val="single" w:sz="4" w:space="0" w:color="auto"/>
            </w:tcBorders>
          </w:tcPr>
          <w:p w14:paraId="5450B517" w14:textId="38FB5FD7" w:rsidR="00E20536" w:rsidRPr="004D1F50" w:rsidRDefault="00E20536" w:rsidP="004D1F50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4D1F50">
              <w:rPr>
                <w:rFonts w:ascii="Angsana New" w:hAnsi="Angsana New"/>
                <w:sz w:val="29"/>
                <w:szCs w:val="29"/>
                <w:lang w:val="en-US"/>
              </w:rPr>
              <w:t>(7,770)</w:t>
            </w:r>
          </w:p>
        </w:tc>
        <w:tc>
          <w:tcPr>
            <w:tcW w:w="250" w:type="dxa"/>
            <w:gridSpan w:val="2"/>
          </w:tcPr>
          <w:p w14:paraId="37400BB2" w14:textId="77777777" w:rsidR="00E20536" w:rsidRPr="004D1F50" w:rsidRDefault="00E20536" w:rsidP="004D1F50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</w:tcPr>
          <w:p w14:paraId="2F0D8B6C" w14:textId="1E988F7A" w:rsidR="00E20536" w:rsidRPr="004D1F50" w:rsidRDefault="00E20536" w:rsidP="004D1F50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 w:rsidRPr="004D1F50">
              <w:rPr>
                <w:rFonts w:ascii="Angsana New" w:hAnsi="Angsana New"/>
                <w:sz w:val="29"/>
                <w:szCs w:val="29"/>
                <w:lang w:val="en-US"/>
              </w:rPr>
              <w:t>(2,533)</w:t>
            </w:r>
          </w:p>
        </w:tc>
        <w:tc>
          <w:tcPr>
            <w:tcW w:w="236" w:type="dxa"/>
            <w:gridSpan w:val="2"/>
          </w:tcPr>
          <w:p w14:paraId="35AA8D52" w14:textId="77777777" w:rsidR="00E20536" w:rsidRPr="004D1F50" w:rsidRDefault="00E20536" w:rsidP="004D1F50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32" w:type="dxa"/>
            <w:gridSpan w:val="2"/>
            <w:tcBorders>
              <w:bottom w:val="single" w:sz="4" w:space="0" w:color="auto"/>
            </w:tcBorders>
          </w:tcPr>
          <w:p w14:paraId="6AFC4985" w14:textId="5DC50306" w:rsidR="00E20536" w:rsidRPr="004D1F50" w:rsidRDefault="00E20536" w:rsidP="004D1F50">
            <w:pPr>
              <w:pStyle w:val="a3"/>
              <w:tabs>
                <w:tab w:val="decimal" w:pos="104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4D1F50">
              <w:rPr>
                <w:rFonts w:ascii="Angsana New" w:hAnsi="Angsana New"/>
                <w:sz w:val="29"/>
                <w:szCs w:val="29"/>
                <w:lang w:val="en-US"/>
              </w:rPr>
              <w:t>(68)</w:t>
            </w:r>
          </w:p>
        </w:tc>
        <w:tc>
          <w:tcPr>
            <w:tcW w:w="271" w:type="dxa"/>
            <w:gridSpan w:val="2"/>
          </w:tcPr>
          <w:p w14:paraId="6B9D5F23" w14:textId="77777777" w:rsidR="00E20536" w:rsidRPr="004D1F50" w:rsidRDefault="00E20536" w:rsidP="004D1F50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</w:tcPr>
          <w:p w14:paraId="0F57AA3E" w14:textId="6BFF05E0" w:rsidR="00E20536" w:rsidRPr="004D1F50" w:rsidRDefault="00E20536" w:rsidP="004D1F50">
            <w:pPr>
              <w:pStyle w:val="a3"/>
              <w:tabs>
                <w:tab w:val="decimal" w:pos="70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4D1F50"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</w:p>
        </w:tc>
        <w:tc>
          <w:tcPr>
            <w:tcW w:w="236" w:type="dxa"/>
            <w:gridSpan w:val="2"/>
          </w:tcPr>
          <w:p w14:paraId="312ACEFC" w14:textId="77777777" w:rsidR="00E20536" w:rsidRPr="004D1F50" w:rsidRDefault="00E20536" w:rsidP="004D1F50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2" w:type="dxa"/>
            <w:gridSpan w:val="2"/>
            <w:tcBorders>
              <w:bottom w:val="single" w:sz="4" w:space="0" w:color="auto"/>
            </w:tcBorders>
          </w:tcPr>
          <w:p w14:paraId="525377CE" w14:textId="2F5F3A7F" w:rsidR="00E20536" w:rsidRPr="004D1F50" w:rsidRDefault="00E20536" w:rsidP="004D1F50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4D1F50">
              <w:rPr>
                <w:rFonts w:ascii="Angsana New" w:hAnsi="Angsana New"/>
                <w:sz w:val="29"/>
                <w:szCs w:val="29"/>
                <w:lang w:val="en-US"/>
              </w:rPr>
              <w:t>(15,248)</w:t>
            </w:r>
          </w:p>
        </w:tc>
      </w:tr>
      <w:tr w:rsidR="00E20536" w:rsidRPr="004D1F50" w14:paraId="4764BAAE" w14:textId="77777777" w:rsidTr="004F7D64">
        <w:trPr>
          <w:gridAfter w:val="1"/>
          <w:wAfter w:w="15" w:type="dxa"/>
          <w:cantSplit/>
          <w:trHeight w:val="730"/>
        </w:trPr>
        <w:tc>
          <w:tcPr>
            <w:tcW w:w="3220" w:type="dxa"/>
          </w:tcPr>
          <w:p w14:paraId="19426773" w14:textId="12149E42" w:rsidR="00E20536" w:rsidRPr="004D1F50" w:rsidRDefault="00E20536" w:rsidP="004D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4D1F50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ณ วันที่</w:t>
            </w:r>
            <w:r w:rsidRPr="004D1F50">
              <w:rPr>
                <w:rFonts w:ascii="Angsana New" w:hAnsi="Angsana New"/>
                <w:b/>
                <w:bCs/>
                <w:sz w:val="29"/>
                <w:szCs w:val="29"/>
              </w:rPr>
              <w:t xml:space="preserve"> 31</w:t>
            </w:r>
            <w:r w:rsidRPr="004D1F50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 ธันวาคม </w:t>
            </w:r>
            <w:r w:rsidRPr="004D1F50">
              <w:rPr>
                <w:rFonts w:ascii="Angsana New" w:hAnsi="Angsana New"/>
                <w:b/>
                <w:bCs/>
                <w:sz w:val="29"/>
                <w:szCs w:val="29"/>
              </w:rPr>
              <w:t xml:space="preserve">2564 </w:t>
            </w:r>
            <w:r w:rsidRPr="004D1F50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และ</w:t>
            </w:r>
          </w:p>
          <w:p w14:paraId="05A1A428" w14:textId="1ACC6EB8" w:rsidR="00E20536" w:rsidRPr="004D1F50" w:rsidRDefault="00E20536" w:rsidP="004D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4D1F50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   </w:t>
            </w:r>
            <w:r w:rsidRPr="004D1F50">
              <w:rPr>
                <w:rFonts w:ascii="Angsana New" w:hAnsi="Angsana New"/>
                <w:b/>
                <w:bCs/>
                <w:sz w:val="29"/>
                <w:szCs w:val="29"/>
              </w:rPr>
              <w:t xml:space="preserve">1 </w:t>
            </w:r>
            <w:r w:rsidRPr="004D1F50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มกราคม </w:t>
            </w:r>
            <w:r w:rsidRPr="004D1F50">
              <w:rPr>
                <w:rFonts w:ascii="Angsana New" w:hAnsi="Angsana New"/>
                <w:b/>
                <w:bCs/>
                <w:sz w:val="29"/>
                <w:szCs w:val="29"/>
              </w:rPr>
              <w:t>2565</w:t>
            </w:r>
          </w:p>
        </w:tc>
        <w:tc>
          <w:tcPr>
            <w:tcW w:w="1476" w:type="dxa"/>
            <w:gridSpan w:val="2"/>
            <w:tcBorders>
              <w:top w:val="single" w:sz="4" w:space="0" w:color="auto"/>
            </w:tcBorders>
          </w:tcPr>
          <w:p w14:paraId="0155E0DE" w14:textId="77777777" w:rsidR="00E20536" w:rsidRPr="004D1F50" w:rsidRDefault="00E20536" w:rsidP="004D1F50">
            <w:pPr>
              <w:pStyle w:val="a3"/>
              <w:tabs>
                <w:tab w:val="decimal" w:pos="932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  <w:p w14:paraId="25235080" w14:textId="604CE764" w:rsidR="00E20536" w:rsidRPr="004D1F50" w:rsidRDefault="00E20536" w:rsidP="004D1F50">
            <w:pPr>
              <w:pStyle w:val="a3"/>
              <w:tabs>
                <w:tab w:val="decimal" w:pos="932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 w:rsidRPr="004D1F50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-</w:t>
            </w:r>
          </w:p>
        </w:tc>
        <w:tc>
          <w:tcPr>
            <w:tcW w:w="240" w:type="dxa"/>
            <w:gridSpan w:val="2"/>
          </w:tcPr>
          <w:p w14:paraId="56D3FA4B" w14:textId="77777777" w:rsidR="00E20536" w:rsidRPr="004D1F50" w:rsidRDefault="00E20536" w:rsidP="004D1F50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497" w:type="dxa"/>
            <w:gridSpan w:val="3"/>
            <w:tcBorders>
              <w:top w:val="single" w:sz="4" w:space="0" w:color="auto"/>
            </w:tcBorders>
          </w:tcPr>
          <w:p w14:paraId="057771DA" w14:textId="77777777" w:rsidR="00E20536" w:rsidRPr="004D1F50" w:rsidRDefault="00E20536" w:rsidP="004D1F50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</w:p>
          <w:p w14:paraId="1D35E724" w14:textId="51165ED4" w:rsidR="00E20536" w:rsidRPr="004D1F50" w:rsidRDefault="00E20536" w:rsidP="004D1F50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 w:rsidRPr="004D1F50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80,117</w:t>
            </w:r>
          </w:p>
        </w:tc>
        <w:tc>
          <w:tcPr>
            <w:tcW w:w="236" w:type="dxa"/>
            <w:gridSpan w:val="2"/>
          </w:tcPr>
          <w:p w14:paraId="37F10607" w14:textId="77777777" w:rsidR="00E20536" w:rsidRPr="004D1F50" w:rsidRDefault="00E20536" w:rsidP="004D1F50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488" w:type="dxa"/>
            <w:gridSpan w:val="2"/>
            <w:tcBorders>
              <w:top w:val="single" w:sz="4" w:space="0" w:color="auto"/>
            </w:tcBorders>
          </w:tcPr>
          <w:p w14:paraId="69894A3B" w14:textId="77777777" w:rsidR="00E20536" w:rsidRPr="004D1F50" w:rsidRDefault="00E20536" w:rsidP="004D1F50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</w:p>
          <w:p w14:paraId="34810BFE" w14:textId="28DEE62D" w:rsidR="00E20536" w:rsidRPr="004D1F50" w:rsidRDefault="00E20536" w:rsidP="004D1F50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 w:rsidRPr="004D1F50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195,581</w:t>
            </w:r>
          </w:p>
        </w:tc>
        <w:tc>
          <w:tcPr>
            <w:tcW w:w="250" w:type="dxa"/>
            <w:gridSpan w:val="2"/>
          </w:tcPr>
          <w:p w14:paraId="55B5D3C2" w14:textId="77777777" w:rsidR="00E20536" w:rsidRPr="004D1F50" w:rsidRDefault="00E20536" w:rsidP="004D1F50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</w:tcPr>
          <w:p w14:paraId="3D0081D6" w14:textId="77777777" w:rsidR="00E20536" w:rsidRPr="004D1F50" w:rsidRDefault="00E20536" w:rsidP="004D1F50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</w:p>
          <w:p w14:paraId="3B899411" w14:textId="416D9975" w:rsidR="00E20536" w:rsidRPr="004D1F50" w:rsidRDefault="00E20536" w:rsidP="004D1F50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 w:rsidRPr="004D1F50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24,599</w:t>
            </w:r>
          </w:p>
        </w:tc>
        <w:tc>
          <w:tcPr>
            <w:tcW w:w="236" w:type="dxa"/>
            <w:gridSpan w:val="2"/>
          </w:tcPr>
          <w:p w14:paraId="28021ACE" w14:textId="77777777" w:rsidR="00E20536" w:rsidRPr="004D1F50" w:rsidRDefault="00E20536" w:rsidP="004D1F50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332" w:type="dxa"/>
            <w:gridSpan w:val="2"/>
            <w:tcBorders>
              <w:top w:val="single" w:sz="4" w:space="0" w:color="auto"/>
            </w:tcBorders>
          </w:tcPr>
          <w:p w14:paraId="69F0A2C6" w14:textId="77777777" w:rsidR="00E20536" w:rsidRPr="004D1F50" w:rsidRDefault="00E20536" w:rsidP="004D1F50">
            <w:pPr>
              <w:pStyle w:val="a3"/>
              <w:tabs>
                <w:tab w:val="decimal" w:pos="1040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</w:p>
          <w:p w14:paraId="73CB2760" w14:textId="1A550216" w:rsidR="00E20536" w:rsidRPr="004D1F50" w:rsidRDefault="00E20536" w:rsidP="004D1F50">
            <w:pPr>
              <w:pStyle w:val="a3"/>
              <w:tabs>
                <w:tab w:val="decimal" w:pos="1040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 w:rsidRPr="004D1F50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31,267</w:t>
            </w:r>
          </w:p>
        </w:tc>
        <w:tc>
          <w:tcPr>
            <w:tcW w:w="271" w:type="dxa"/>
            <w:gridSpan w:val="2"/>
          </w:tcPr>
          <w:p w14:paraId="53B28635" w14:textId="77777777" w:rsidR="00E20536" w:rsidRPr="004D1F50" w:rsidRDefault="00E20536" w:rsidP="004D1F50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</w:tcBorders>
          </w:tcPr>
          <w:p w14:paraId="21EC4E26" w14:textId="77777777" w:rsidR="00E20536" w:rsidRPr="004D1F50" w:rsidRDefault="00E20536" w:rsidP="004D1F50">
            <w:pPr>
              <w:pStyle w:val="a3"/>
              <w:tabs>
                <w:tab w:val="decimal" w:pos="70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  <w:p w14:paraId="02D394AC" w14:textId="01C9486E" w:rsidR="00E20536" w:rsidRPr="004D1F50" w:rsidRDefault="00E20536" w:rsidP="004D1F50">
            <w:pPr>
              <w:pStyle w:val="a3"/>
              <w:tabs>
                <w:tab w:val="decimal" w:pos="704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 w:rsidRPr="004D1F50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-</w:t>
            </w:r>
          </w:p>
        </w:tc>
        <w:tc>
          <w:tcPr>
            <w:tcW w:w="236" w:type="dxa"/>
            <w:gridSpan w:val="2"/>
          </w:tcPr>
          <w:p w14:paraId="09FB2FCD" w14:textId="77777777" w:rsidR="00E20536" w:rsidRPr="004D1F50" w:rsidRDefault="00E20536" w:rsidP="004D1F50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auto"/>
            </w:tcBorders>
          </w:tcPr>
          <w:p w14:paraId="7767B05E" w14:textId="77777777" w:rsidR="00E20536" w:rsidRPr="004D1F50" w:rsidRDefault="00E20536" w:rsidP="004D1F50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</w:p>
          <w:p w14:paraId="0465907D" w14:textId="3605B081" w:rsidR="00E20536" w:rsidRPr="004D1F50" w:rsidRDefault="00E20536" w:rsidP="004D1F50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 w:rsidRPr="004D1F50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331,564</w:t>
            </w:r>
          </w:p>
        </w:tc>
      </w:tr>
      <w:tr w:rsidR="00FA249A" w:rsidRPr="004D1F50" w14:paraId="6427D5B2" w14:textId="77777777" w:rsidTr="004D1F50">
        <w:trPr>
          <w:gridAfter w:val="1"/>
          <w:wAfter w:w="15" w:type="dxa"/>
          <w:cantSplit/>
          <w:trHeight w:val="402"/>
        </w:trPr>
        <w:tc>
          <w:tcPr>
            <w:tcW w:w="3220" w:type="dxa"/>
          </w:tcPr>
          <w:p w14:paraId="304A2584" w14:textId="77777777" w:rsidR="00FA249A" w:rsidRPr="004D1F50" w:rsidRDefault="00FA249A" w:rsidP="004D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4D1F50">
              <w:rPr>
                <w:rFonts w:ascii="Angsana New" w:hAnsi="Angsana New"/>
                <w:sz w:val="29"/>
                <w:szCs w:val="29"/>
                <w:cs/>
              </w:rPr>
              <w:t>ค่าเสื่อมราคาสำหรับปี</w:t>
            </w:r>
          </w:p>
        </w:tc>
        <w:tc>
          <w:tcPr>
            <w:tcW w:w="1476" w:type="dxa"/>
            <w:gridSpan w:val="2"/>
          </w:tcPr>
          <w:p w14:paraId="278E121F" w14:textId="4E0C6AC4" w:rsidR="00FA249A" w:rsidRPr="004D1F50" w:rsidRDefault="00FA249A" w:rsidP="004D1F50">
            <w:pPr>
              <w:pStyle w:val="a3"/>
              <w:tabs>
                <w:tab w:val="decimal" w:pos="932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4D1F50"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</w:p>
        </w:tc>
        <w:tc>
          <w:tcPr>
            <w:tcW w:w="240" w:type="dxa"/>
            <w:gridSpan w:val="2"/>
          </w:tcPr>
          <w:p w14:paraId="1059E896" w14:textId="77777777" w:rsidR="00FA249A" w:rsidRPr="004D1F50" w:rsidRDefault="00FA249A" w:rsidP="004D1F50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97" w:type="dxa"/>
            <w:gridSpan w:val="3"/>
          </w:tcPr>
          <w:p w14:paraId="643C743E" w14:textId="592D1694" w:rsidR="00FA249A" w:rsidRPr="004D1F50" w:rsidRDefault="00FA249A" w:rsidP="004D1F50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4D1F50">
              <w:rPr>
                <w:rFonts w:ascii="Angsana New" w:hAnsi="Angsana New"/>
                <w:sz w:val="29"/>
                <w:szCs w:val="29"/>
                <w:lang w:val="en-US"/>
              </w:rPr>
              <w:t>10,555</w:t>
            </w:r>
          </w:p>
        </w:tc>
        <w:tc>
          <w:tcPr>
            <w:tcW w:w="236" w:type="dxa"/>
            <w:gridSpan w:val="2"/>
          </w:tcPr>
          <w:p w14:paraId="7E445FBD" w14:textId="77777777" w:rsidR="00FA249A" w:rsidRPr="004D1F50" w:rsidRDefault="00FA249A" w:rsidP="004D1F50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88" w:type="dxa"/>
            <w:gridSpan w:val="2"/>
          </w:tcPr>
          <w:p w14:paraId="2019C11C" w14:textId="27117E59" w:rsidR="00FA249A" w:rsidRPr="004D1F50" w:rsidRDefault="00FA249A" w:rsidP="004D1F50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4D1F50">
              <w:rPr>
                <w:rFonts w:ascii="Angsana New" w:hAnsi="Angsana New"/>
                <w:sz w:val="29"/>
                <w:szCs w:val="29"/>
                <w:lang w:val="en-US"/>
              </w:rPr>
              <w:t>28,35</w:t>
            </w:r>
            <w:r w:rsidR="00265217" w:rsidRPr="004D1F50">
              <w:rPr>
                <w:rFonts w:ascii="Angsana New" w:hAnsi="Angsana New"/>
                <w:sz w:val="29"/>
                <w:szCs w:val="29"/>
                <w:lang w:val="en-US"/>
              </w:rPr>
              <w:t>3</w:t>
            </w:r>
          </w:p>
        </w:tc>
        <w:tc>
          <w:tcPr>
            <w:tcW w:w="250" w:type="dxa"/>
            <w:gridSpan w:val="2"/>
          </w:tcPr>
          <w:p w14:paraId="171214EF" w14:textId="77777777" w:rsidR="00FA249A" w:rsidRPr="004D1F50" w:rsidRDefault="00FA249A" w:rsidP="004D1F50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40" w:type="dxa"/>
            <w:gridSpan w:val="2"/>
          </w:tcPr>
          <w:p w14:paraId="2BB9CC6C" w14:textId="6259A5FF" w:rsidR="00FA249A" w:rsidRPr="004D1F50" w:rsidRDefault="00FA249A" w:rsidP="004D1F50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4D1F50">
              <w:rPr>
                <w:rFonts w:ascii="Angsana New" w:hAnsi="Angsana New"/>
                <w:sz w:val="29"/>
                <w:szCs w:val="29"/>
                <w:lang w:val="en-US"/>
              </w:rPr>
              <w:t>2,819</w:t>
            </w:r>
          </w:p>
        </w:tc>
        <w:tc>
          <w:tcPr>
            <w:tcW w:w="236" w:type="dxa"/>
            <w:gridSpan w:val="2"/>
          </w:tcPr>
          <w:p w14:paraId="11E41C89" w14:textId="77777777" w:rsidR="00FA249A" w:rsidRPr="004D1F50" w:rsidRDefault="00FA249A" w:rsidP="004D1F50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32" w:type="dxa"/>
            <w:gridSpan w:val="2"/>
          </w:tcPr>
          <w:p w14:paraId="77276A50" w14:textId="4C44EF89" w:rsidR="00FA249A" w:rsidRPr="004D1F50" w:rsidRDefault="00FA249A" w:rsidP="004D1F50">
            <w:pPr>
              <w:pStyle w:val="a3"/>
              <w:tabs>
                <w:tab w:val="decimal" w:pos="104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4D1F50">
              <w:rPr>
                <w:rFonts w:ascii="Angsana New" w:hAnsi="Angsana New"/>
                <w:sz w:val="29"/>
                <w:szCs w:val="29"/>
                <w:lang w:val="en-US"/>
              </w:rPr>
              <w:t>3,815</w:t>
            </w:r>
          </w:p>
        </w:tc>
        <w:tc>
          <w:tcPr>
            <w:tcW w:w="271" w:type="dxa"/>
            <w:gridSpan w:val="2"/>
          </w:tcPr>
          <w:p w14:paraId="3E268842" w14:textId="77777777" w:rsidR="00FA249A" w:rsidRPr="004D1F50" w:rsidRDefault="00FA249A" w:rsidP="004D1F50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50" w:type="dxa"/>
            <w:gridSpan w:val="2"/>
          </w:tcPr>
          <w:p w14:paraId="674615EE" w14:textId="61727649" w:rsidR="00FA249A" w:rsidRPr="004D1F50" w:rsidRDefault="00FA249A" w:rsidP="004D1F50">
            <w:pPr>
              <w:pStyle w:val="a3"/>
              <w:tabs>
                <w:tab w:val="decimal" w:pos="70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4D1F50"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</w:p>
        </w:tc>
        <w:tc>
          <w:tcPr>
            <w:tcW w:w="236" w:type="dxa"/>
            <w:gridSpan w:val="2"/>
          </w:tcPr>
          <w:p w14:paraId="06C43005" w14:textId="77777777" w:rsidR="00FA249A" w:rsidRPr="004D1F50" w:rsidRDefault="00FA249A" w:rsidP="004D1F50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2" w:type="dxa"/>
            <w:gridSpan w:val="2"/>
          </w:tcPr>
          <w:p w14:paraId="2F72DA27" w14:textId="5AE155F4" w:rsidR="00FA249A" w:rsidRPr="004D1F50" w:rsidRDefault="00592917" w:rsidP="004D1F50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4D1F50">
              <w:rPr>
                <w:rFonts w:ascii="Angsana New" w:hAnsi="Angsana New"/>
                <w:sz w:val="29"/>
                <w:szCs w:val="29"/>
                <w:lang w:val="en-US"/>
              </w:rPr>
              <w:t>45,54</w:t>
            </w:r>
            <w:r w:rsidR="00265217" w:rsidRPr="004D1F50">
              <w:rPr>
                <w:rFonts w:ascii="Angsana New" w:hAnsi="Angsana New"/>
                <w:sz w:val="29"/>
                <w:szCs w:val="29"/>
                <w:lang w:val="en-US"/>
              </w:rPr>
              <w:t>2</w:t>
            </w:r>
          </w:p>
        </w:tc>
      </w:tr>
      <w:tr w:rsidR="00FA249A" w:rsidRPr="004D1F50" w14:paraId="20D1599A" w14:textId="77777777" w:rsidTr="004D1F50">
        <w:trPr>
          <w:gridAfter w:val="1"/>
          <w:wAfter w:w="15" w:type="dxa"/>
          <w:cantSplit/>
          <w:trHeight w:val="402"/>
        </w:trPr>
        <w:tc>
          <w:tcPr>
            <w:tcW w:w="3220" w:type="dxa"/>
          </w:tcPr>
          <w:p w14:paraId="15B6F602" w14:textId="1DC351AA" w:rsidR="00FA249A" w:rsidRPr="004D1F50" w:rsidRDefault="00FA249A" w:rsidP="004D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4D1F50">
              <w:rPr>
                <w:rFonts w:ascii="Angsana New" w:hAnsi="Angsana New"/>
                <w:sz w:val="29"/>
                <w:szCs w:val="29"/>
                <w:cs/>
              </w:rPr>
              <w:t>โอนจากสินทรัพย์สิทธิการใช้</w:t>
            </w:r>
          </w:p>
        </w:tc>
        <w:tc>
          <w:tcPr>
            <w:tcW w:w="1476" w:type="dxa"/>
            <w:gridSpan w:val="2"/>
          </w:tcPr>
          <w:p w14:paraId="27087090" w14:textId="4D68B366" w:rsidR="00FA249A" w:rsidRPr="004D1F50" w:rsidRDefault="00FA249A" w:rsidP="004D1F50">
            <w:pPr>
              <w:pStyle w:val="a3"/>
              <w:tabs>
                <w:tab w:val="decimal" w:pos="932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4D1F50">
              <w:rPr>
                <w:rFonts w:ascii="Angsana New" w:hAnsi="Angsana New"/>
                <w:sz w:val="29"/>
                <w:szCs w:val="29"/>
                <w:lang w:val="en-US"/>
              </w:rPr>
              <w:t xml:space="preserve"> -</w:t>
            </w:r>
          </w:p>
        </w:tc>
        <w:tc>
          <w:tcPr>
            <w:tcW w:w="240" w:type="dxa"/>
            <w:gridSpan w:val="2"/>
          </w:tcPr>
          <w:p w14:paraId="09D302E2" w14:textId="77777777" w:rsidR="00FA249A" w:rsidRPr="004D1F50" w:rsidRDefault="00FA249A" w:rsidP="004D1F50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97" w:type="dxa"/>
            <w:gridSpan w:val="3"/>
          </w:tcPr>
          <w:p w14:paraId="7F223EE9" w14:textId="31C80FA5" w:rsidR="00FA249A" w:rsidRPr="004D1F50" w:rsidRDefault="00FA249A" w:rsidP="004D1F50">
            <w:pPr>
              <w:pStyle w:val="a3"/>
              <w:tabs>
                <w:tab w:val="decimal" w:pos="932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4D1F50"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</w:p>
        </w:tc>
        <w:tc>
          <w:tcPr>
            <w:tcW w:w="236" w:type="dxa"/>
            <w:gridSpan w:val="2"/>
          </w:tcPr>
          <w:p w14:paraId="5FD4744B" w14:textId="77777777" w:rsidR="00FA249A" w:rsidRPr="004D1F50" w:rsidRDefault="00FA249A" w:rsidP="004D1F50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88" w:type="dxa"/>
            <w:gridSpan w:val="2"/>
          </w:tcPr>
          <w:p w14:paraId="747E40A0" w14:textId="14443964" w:rsidR="00FA249A" w:rsidRPr="004D1F50" w:rsidRDefault="00FA249A" w:rsidP="004D1F50">
            <w:pPr>
              <w:pStyle w:val="a3"/>
              <w:tabs>
                <w:tab w:val="decimal" w:pos="932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4D1F50"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</w:p>
        </w:tc>
        <w:tc>
          <w:tcPr>
            <w:tcW w:w="250" w:type="dxa"/>
            <w:gridSpan w:val="2"/>
          </w:tcPr>
          <w:p w14:paraId="2A824318" w14:textId="77777777" w:rsidR="00FA249A" w:rsidRPr="004D1F50" w:rsidRDefault="00FA249A" w:rsidP="004D1F50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40" w:type="dxa"/>
            <w:gridSpan w:val="2"/>
          </w:tcPr>
          <w:p w14:paraId="6254CB0E" w14:textId="24421CE7" w:rsidR="00FA249A" w:rsidRPr="004D1F50" w:rsidRDefault="00FA249A" w:rsidP="004D1F50">
            <w:pPr>
              <w:pStyle w:val="a3"/>
              <w:tabs>
                <w:tab w:val="decimal" w:pos="932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4D1F50"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</w:p>
        </w:tc>
        <w:tc>
          <w:tcPr>
            <w:tcW w:w="236" w:type="dxa"/>
            <w:gridSpan w:val="2"/>
          </w:tcPr>
          <w:p w14:paraId="69FEC208" w14:textId="77777777" w:rsidR="00FA249A" w:rsidRPr="004D1F50" w:rsidRDefault="00FA249A" w:rsidP="004D1F50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32" w:type="dxa"/>
            <w:gridSpan w:val="2"/>
          </w:tcPr>
          <w:p w14:paraId="6D66A6F6" w14:textId="5468972B" w:rsidR="00FA249A" w:rsidRPr="004D1F50" w:rsidRDefault="00FA249A" w:rsidP="004D1F50">
            <w:pPr>
              <w:pStyle w:val="a3"/>
              <w:tabs>
                <w:tab w:val="decimal" w:pos="104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4D1F50">
              <w:rPr>
                <w:rFonts w:ascii="Angsana New" w:hAnsi="Angsana New"/>
                <w:sz w:val="29"/>
                <w:szCs w:val="29"/>
                <w:lang w:val="en-US"/>
              </w:rPr>
              <w:t>7,928</w:t>
            </w:r>
          </w:p>
        </w:tc>
        <w:tc>
          <w:tcPr>
            <w:tcW w:w="271" w:type="dxa"/>
            <w:gridSpan w:val="2"/>
          </w:tcPr>
          <w:p w14:paraId="16202774" w14:textId="77777777" w:rsidR="00FA249A" w:rsidRPr="004D1F50" w:rsidRDefault="00FA249A" w:rsidP="004D1F50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50" w:type="dxa"/>
            <w:gridSpan w:val="2"/>
          </w:tcPr>
          <w:p w14:paraId="6A9638D2" w14:textId="7F30AA01" w:rsidR="00FA249A" w:rsidRPr="004D1F50" w:rsidRDefault="00FA249A" w:rsidP="004D1F50">
            <w:pPr>
              <w:pStyle w:val="a3"/>
              <w:tabs>
                <w:tab w:val="decimal" w:pos="70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4D1F50"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</w:p>
        </w:tc>
        <w:tc>
          <w:tcPr>
            <w:tcW w:w="236" w:type="dxa"/>
            <w:gridSpan w:val="2"/>
          </w:tcPr>
          <w:p w14:paraId="200ECC86" w14:textId="77777777" w:rsidR="00FA249A" w:rsidRPr="004D1F50" w:rsidRDefault="00FA249A" w:rsidP="004D1F50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2" w:type="dxa"/>
            <w:gridSpan w:val="2"/>
          </w:tcPr>
          <w:p w14:paraId="72C8EA4C" w14:textId="417992A5" w:rsidR="00FA249A" w:rsidRPr="004D1F50" w:rsidRDefault="00592917" w:rsidP="004D1F50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4D1F50">
              <w:rPr>
                <w:rFonts w:ascii="Angsana New" w:hAnsi="Angsana New"/>
                <w:sz w:val="29"/>
                <w:szCs w:val="29"/>
                <w:lang w:val="en-US"/>
              </w:rPr>
              <w:t>7,928</w:t>
            </w:r>
          </w:p>
        </w:tc>
      </w:tr>
      <w:tr w:rsidR="00FA249A" w:rsidRPr="004D1F50" w14:paraId="2085B51D" w14:textId="77777777" w:rsidTr="004D1F50">
        <w:trPr>
          <w:gridAfter w:val="1"/>
          <w:wAfter w:w="15" w:type="dxa"/>
          <w:cantSplit/>
          <w:trHeight w:val="402"/>
        </w:trPr>
        <w:tc>
          <w:tcPr>
            <w:tcW w:w="3220" w:type="dxa"/>
          </w:tcPr>
          <w:p w14:paraId="673DEB19" w14:textId="5CF58035" w:rsidR="00FA249A" w:rsidRPr="004D1F50" w:rsidRDefault="00FA249A" w:rsidP="004D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4D1F50">
              <w:rPr>
                <w:rFonts w:ascii="Angsana New" w:hAnsi="Angsana New"/>
                <w:sz w:val="29"/>
                <w:szCs w:val="29"/>
                <w:cs/>
              </w:rPr>
              <w:t>จำหน่าย</w:t>
            </w:r>
            <w:r w:rsidR="00D0486C">
              <w:rPr>
                <w:rFonts w:ascii="Angsana New" w:hAnsi="Angsana New" w:hint="cs"/>
                <w:sz w:val="29"/>
                <w:szCs w:val="29"/>
                <w:cs/>
              </w:rPr>
              <w:t xml:space="preserve"> </w:t>
            </w:r>
            <w:r w:rsidR="00D0486C">
              <w:rPr>
                <w:rFonts w:ascii="Angsana New" w:hAnsi="Angsana New"/>
                <w:sz w:val="29"/>
                <w:szCs w:val="29"/>
              </w:rPr>
              <w:t xml:space="preserve">/ </w:t>
            </w:r>
            <w:r w:rsidR="00D0486C">
              <w:rPr>
                <w:rFonts w:ascii="Angsana New" w:hAnsi="Angsana New" w:hint="cs"/>
                <w:sz w:val="29"/>
                <w:szCs w:val="29"/>
                <w:cs/>
              </w:rPr>
              <w:t>ตัดจำหน่าย</w:t>
            </w:r>
          </w:p>
        </w:tc>
        <w:tc>
          <w:tcPr>
            <w:tcW w:w="1476" w:type="dxa"/>
            <w:gridSpan w:val="2"/>
            <w:tcBorders>
              <w:bottom w:val="single" w:sz="4" w:space="0" w:color="auto"/>
            </w:tcBorders>
          </w:tcPr>
          <w:p w14:paraId="4D710B54" w14:textId="434D56AA" w:rsidR="00FA249A" w:rsidRPr="004D1F50" w:rsidRDefault="00FA249A" w:rsidP="004D1F50">
            <w:pPr>
              <w:pStyle w:val="a3"/>
              <w:tabs>
                <w:tab w:val="decimal" w:pos="932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4D1F50">
              <w:rPr>
                <w:rFonts w:ascii="Angsana New" w:hAnsi="Angsana New"/>
                <w:sz w:val="29"/>
                <w:szCs w:val="29"/>
                <w:lang w:val="en-US"/>
              </w:rPr>
              <w:t xml:space="preserve"> -</w:t>
            </w:r>
          </w:p>
        </w:tc>
        <w:tc>
          <w:tcPr>
            <w:tcW w:w="240" w:type="dxa"/>
            <w:gridSpan w:val="2"/>
          </w:tcPr>
          <w:p w14:paraId="04CC68EA" w14:textId="77777777" w:rsidR="00FA249A" w:rsidRPr="004D1F50" w:rsidRDefault="00FA249A" w:rsidP="004D1F50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97" w:type="dxa"/>
            <w:gridSpan w:val="3"/>
            <w:tcBorders>
              <w:bottom w:val="single" w:sz="4" w:space="0" w:color="auto"/>
            </w:tcBorders>
          </w:tcPr>
          <w:p w14:paraId="30E192DB" w14:textId="3FF2FAB0" w:rsidR="00FA249A" w:rsidRPr="004D1F50" w:rsidRDefault="00FA249A" w:rsidP="004D1F50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4D1F50">
              <w:rPr>
                <w:rFonts w:ascii="Angsana New" w:hAnsi="Angsana New"/>
                <w:sz w:val="29"/>
                <w:szCs w:val="29"/>
                <w:lang w:val="en-US"/>
              </w:rPr>
              <w:t>(6)</w:t>
            </w:r>
          </w:p>
        </w:tc>
        <w:tc>
          <w:tcPr>
            <w:tcW w:w="236" w:type="dxa"/>
            <w:gridSpan w:val="2"/>
          </w:tcPr>
          <w:p w14:paraId="58CB97BA" w14:textId="77777777" w:rsidR="00FA249A" w:rsidRPr="004D1F50" w:rsidRDefault="00FA249A" w:rsidP="004D1F50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88" w:type="dxa"/>
            <w:gridSpan w:val="2"/>
            <w:tcBorders>
              <w:bottom w:val="single" w:sz="4" w:space="0" w:color="auto"/>
            </w:tcBorders>
          </w:tcPr>
          <w:p w14:paraId="15888EF1" w14:textId="6CE3BD26" w:rsidR="00FA249A" w:rsidRPr="004D1F50" w:rsidRDefault="00FA249A" w:rsidP="004D1F50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4D1F50">
              <w:rPr>
                <w:rFonts w:ascii="Angsana New" w:hAnsi="Angsana New"/>
                <w:sz w:val="29"/>
                <w:szCs w:val="29"/>
                <w:lang w:val="en-US"/>
              </w:rPr>
              <w:t>(42,6</w:t>
            </w:r>
            <w:r w:rsidR="00265217" w:rsidRPr="004D1F50">
              <w:rPr>
                <w:rFonts w:ascii="Angsana New" w:hAnsi="Angsana New"/>
                <w:sz w:val="29"/>
                <w:szCs w:val="29"/>
                <w:lang w:val="en-US"/>
              </w:rPr>
              <w:t>48</w:t>
            </w:r>
            <w:r w:rsidRPr="004D1F50">
              <w:rPr>
                <w:rFonts w:ascii="Angsana New" w:hAnsi="Angsana New"/>
                <w:sz w:val="29"/>
                <w:szCs w:val="29"/>
                <w:lang w:val="en-US"/>
              </w:rPr>
              <w:t>)</w:t>
            </w:r>
          </w:p>
        </w:tc>
        <w:tc>
          <w:tcPr>
            <w:tcW w:w="250" w:type="dxa"/>
            <w:gridSpan w:val="2"/>
          </w:tcPr>
          <w:p w14:paraId="32E07B42" w14:textId="77777777" w:rsidR="00FA249A" w:rsidRPr="004D1F50" w:rsidRDefault="00FA249A" w:rsidP="004D1F50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</w:tcPr>
          <w:p w14:paraId="68E5664B" w14:textId="272649F0" w:rsidR="00FA249A" w:rsidRPr="004D1F50" w:rsidRDefault="00FA249A" w:rsidP="004D1F50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 w:rsidRPr="004D1F50">
              <w:rPr>
                <w:rFonts w:ascii="Angsana New" w:hAnsi="Angsana New"/>
                <w:sz w:val="29"/>
                <w:szCs w:val="29"/>
                <w:lang w:val="en-US"/>
              </w:rPr>
              <w:t>(12,167)</w:t>
            </w:r>
          </w:p>
        </w:tc>
        <w:tc>
          <w:tcPr>
            <w:tcW w:w="236" w:type="dxa"/>
            <w:gridSpan w:val="2"/>
          </w:tcPr>
          <w:p w14:paraId="43924AD9" w14:textId="77777777" w:rsidR="00FA249A" w:rsidRPr="004D1F50" w:rsidRDefault="00FA249A" w:rsidP="004D1F50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32" w:type="dxa"/>
            <w:gridSpan w:val="2"/>
            <w:tcBorders>
              <w:bottom w:val="single" w:sz="4" w:space="0" w:color="auto"/>
            </w:tcBorders>
          </w:tcPr>
          <w:p w14:paraId="5E4E4D7B" w14:textId="408F4F2E" w:rsidR="00FA249A" w:rsidRPr="004D1F50" w:rsidRDefault="00FA249A" w:rsidP="004D1F50">
            <w:pPr>
              <w:pStyle w:val="a3"/>
              <w:tabs>
                <w:tab w:val="decimal" w:pos="104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4D1F50">
              <w:rPr>
                <w:rFonts w:ascii="Angsana New" w:hAnsi="Angsana New"/>
                <w:sz w:val="29"/>
                <w:szCs w:val="29"/>
                <w:lang w:val="en-US"/>
              </w:rPr>
              <w:t>(1,856)</w:t>
            </w:r>
          </w:p>
        </w:tc>
        <w:tc>
          <w:tcPr>
            <w:tcW w:w="271" w:type="dxa"/>
            <w:gridSpan w:val="2"/>
          </w:tcPr>
          <w:p w14:paraId="7CFF620A" w14:textId="77777777" w:rsidR="00FA249A" w:rsidRPr="004D1F50" w:rsidRDefault="00FA249A" w:rsidP="004D1F50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</w:tcPr>
          <w:p w14:paraId="6C610B39" w14:textId="08F6E041" w:rsidR="00FA249A" w:rsidRPr="004D1F50" w:rsidRDefault="00FA249A" w:rsidP="004D1F50">
            <w:pPr>
              <w:pStyle w:val="a3"/>
              <w:tabs>
                <w:tab w:val="decimal" w:pos="70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4D1F50"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</w:p>
        </w:tc>
        <w:tc>
          <w:tcPr>
            <w:tcW w:w="236" w:type="dxa"/>
            <w:gridSpan w:val="2"/>
          </w:tcPr>
          <w:p w14:paraId="61F871A1" w14:textId="77777777" w:rsidR="00FA249A" w:rsidRPr="004D1F50" w:rsidRDefault="00FA249A" w:rsidP="004D1F50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2" w:type="dxa"/>
            <w:gridSpan w:val="2"/>
            <w:tcBorders>
              <w:bottom w:val="single" w:sz="4" w:space="0" w:color="auto"/>
            </w:tcBorders>
          </w:tcPr>
          <w:p w14:paraId="132C2B4C" w14:textId="1C4A5C4F" w:rsidR="00FA249A" w:rsidRPr="004D1F50" w:rsidRDefault="00592917" w:rsidP="004D1F50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4D1F50">
              <w:rPr>
                <w:rFonts w:ascii="Angsana New" w:hAnsi="Angsana New"/>
                <w:sz w:val="29"/>
                <w:szCs w:val="29"/>
                <w:lang w:val="en-US"/>
              </w:rPr>
              <w:t>(5</w:t>
            </w:r>
            <w:r w:rsidR="00265217" w:rsidRPr="004D1F50">
              <w:rPr>
                <w:rFonts w:ascii="Angsana New" w:hAnsi="Angsana New"/>
                <w:sz w:val="29"/>
                <w:szCs w:val="29"/>
                <w:lang w:val="en-US"/>
              </w:rPr>
              <w:t>6,677</w:t>
            </w:r>
            <w:r w:rsidRPr="004D1F50">
              <w:rPr>
                <w:rFonts w:ascii="Angsana New" w:hAnsi="Angsana New"/>
                <w:sz w:val="29"/>
                <w:szCs w:val="29"/>
                <w:lang w:val="en-US"/>
              </w:rPr>
              <w:t>)</w:t>
            </w:r>
          </w:p>
        </w:tc>
      </w:tr>
      <w:tr w:rsidR="00FA249A" w:rsidRPr="004D1F50" w14:paraId="5926BE75" w14:textId="77777777" w:rsidTr="004D1F50">
        <w:trPr>
          <w:gridAfter w:val="1"/>
          <w:wAfter w:w="15" w:type="dxa"/>
          <w:cantSplit/>
          <w:trHeight w:val="402"/>
        </w:trPr>
        <w:tc>
          <w:tcPr>
            <w:tcW w:w="3220" w:type="dxa"/>
          </w:tcPr>
          <w:p w14:paraId="6795DA7E" w14:textId="7E71F4F7" w:rsidR="00FA249A" w:rsidRPr="004D1F50" w:rsidRDefault="00FA249A" w:rsidP="004D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4D1F50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ณ วันที่</w:t>
            </w:r>
            <w:r w:rsidRPr="004D1F50">
              <w:rPr>
                <w:rFonts w:ascii="Angsana New" w:hAnsi="Angsana New"/>
                <w:b/>
                <w:bCs/>
                <w:sz w:val="29"/>
                <w:szCs w:val="29"/>
              </w:rPr>
              <w:t xml:space="preserve"> 31</w:t>
            </w:r>
            <w:r w:rsidRPr="004D1F50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 ธันวาคม </w:t>
            </w:r>
            <w:r w:rsidRPr="004D1F50">
              <w:rPr>
                <w:rFonts w:ascii="Angsana New" w:hAnsi="Angsana New"/>
                <w:b/>
                <w:bCs/>
                <w:sz w:val="29"/>
                <w:szCs w:val="29"/>
              </w:rPr>
              <w:t>2565</w:t>
            </w:r>
          </w:p>
        </w:tc>
        <w:tc>
          <w:tcPr>
            <w:tcW w:w="147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EBF3FA" w14:textId="046889BC" w:rsidR="00FA249A" w:rsidRPr="004D1F50" w:rsidRDefault="00FA249A" w:rsidP="004D1F50">
            <w:pPr>
              <w:pStyle w:val="a3"/>
              <w:tabs>
                <w:tab w:val="decimal" w:pos="932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 w:rsidRPr="004D1F50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-</w:t>
            </w:r>
          </w:p>
        </w:tc>
        <w:tc>
          <w:tcPr>
            <w:tcW w:w="240" w:type="dxa"/>
            <w:gridSpan w:val="2"/>
          </w:tcPr>
          <w:p w14:paraId="48FBC6B7" w14:textId="77777777" w:rsidR="00FA249A" w:rsidRPr="004D1F50" w:rsidRDefault="00FA249A" w:rsidP="004D1F50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</w:p>
        </w:tc>
        <w:tc>
          <w:tcPr>
            <w:tcW w:w="149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E032EEC" w14:textId="6C96DC67" w:rsidR="00FA249A" w:rsidRPr="004D1F50" w:rsidRDefault="00FA249A" w:rsidP="004D1F50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 w:rsidRPr="004D1F50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90,666</w:t>
            </w:r>
          </w:p>
        </w:tc>
        <w:tc>
          <w:tcPr>
            <w:tcW w:w="236" w:type="dxa"/>
            <w:gridSpan w:val="2"/>
          </w:tcPr>
          <w:p w14:paraId="5B2C08C5" w14:textId="77777777" w:rsidR="00FA249A" w:rsidRPr="004D1F50" w:rsidRDefault="00FA249A" w:rsidP="004D1F50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</w:p>
        </w:tc>
        <w:tc>
          <w:tcPr>
            <w:tcW w:w="148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596347" w14:textId="22638587" w:rsidR="00FA249A" w:rsidRPr="004D1F50" w:rsidRDefault="00FA249A" w:rsidP="004D1F50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 w:rsidRPr="004D1F50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181,286</w:t>
            </w:r>
          </w:p>
        </w:tc>
        <w:tc>
          <w:tcPr>
            <w:tcW w:w="250" w:type="dxa"/>
            <w:gridSpan w:val="2"/>
          </w:tcPr>
          <w:p w14:paraId="57428258" w14:textId="77777777" w:rsidR="00FA249A" w:rsidRPr="004D1F50" w:rsidRDefault="00FA249A" w:rsidP="004D1F50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8F44DC" w14:textId="387214C7" w:rsidR="00FA249A" w:rsidRPr="004D1F50" w:rsidRDefault="00FA249A" w:rsidP="004D1F50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 w:rsidRPr="004D1F50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15,251</w:t>
            </w:r>
          </w:p>
        </w:tc>
        <w:tc>
          <w:tcPr>
            <w:tcW w:w="236" w:type="dxa"/>
            <w:gridSpan w:val="2"/>
          </w:tcPr>
          <w:p w14:paraId="6C516C0F" w14:textId="77777777" w:rsidR="00FA249A" w:rsidRPr="004D1F50" w:rsidRDefault="00FA249A" w:rsidP="004D1F50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133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AB67E0" w14:textId="1374181D" w:rsidR="00FA249A" w:rsidRPr="004D1F50" w:rsidRDefault="00FA249A" w:rsidP="004D1F50">
            <w:pPr>
              <w:pStyle w:val="a3"/>
              <w:tabs>
                <w:tab w:val="decimal" w:pos="1040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 w:rsidRPr="004D1F50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41,154</w:t>
            </w:r>
          </w:p>
        </w:tc>
        <w:tc>
          <w:tcPr>
            <w:tcW w:w="271" w:type="dxa"/>
            <w:gridSpan w:val="2"/>
          </w:tcPr>
          <w:p w14:paraId="6CBCA98E" w14:textId="77777777" w:rsidR="00FA249A" w:rsidRPr="004D1F50" w:rsidRDefault="00FA249A" w:rsidP="004D1F50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C19ABC" w14:textId="4E34BECF" w:rsidR="00FA249A" w:rsidRPr="004D1F50" w:rsidRDefault="00FA249A" w:rsidP="004D1F50">
            <w:pPr>
              <w:pStyle w:val="a3"/>
              <w:tabs>
                <w:tab w:val="decimal" w:pos="704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 w:rsidRPr="004D1F50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-</w:t>
            </w:r>
          </w:p>
        </w:tc>
        <w:tc>
          <w:tcPr>
            <w:tcW w:w="236" w:type="dxa"/>
            <w:gridSpan w:val="2"/>
          </w:tcPr>
          <w:p w14:paraId="4A59D25F" w14:textId="77777777" w:rsidR="00FA249A" w:rsidRPr="004D1F50" w:rsidRDefault="00FA249A" w:rsidP="004D1F50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E86990" w14:textId="6E3FACAF" w:rsidR="00FA249A" w:rsidRPr="004D1F50" w:rsidRDefault="00592917" w:rsidP="004D1F50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 w:rsidRPr="004D1F50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328,357</w:t>
            </w:r>
          </w:p>
        </w:tc>
      </w:tr>
      <w:tr w:rsidR="00FA249A" w:rsidRPr="004D1F50" w14:paraId="1A1D2E7B" w14:textId="77777777" w:rsidTr="00E20536">
        <w:trPr>
          <w:gridAfter w:val="1"/>
          <w:wAfter w:w="15" w:type="dxa"/>
          <w:cantSplit/>
          <w:trHeight w:val="144"/>
        </w:trPr>
        <w:tc>
          <w:tcPr>
            <w:tcW w:w="3220" w:type="dxa"/>
          </w:tcPr>
          <w:p w14:paraId="439B12BE" w14:textId="77777777" w:rsidR="00FA249A" w:rsidRPr="004D1F50" w:rsidRDefault="00FA249A" w:rsidP="004D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476" w:type="dxa"/>
            <w:gridSpan w:val="2"/>
            <w:tcBorders>
              <w:top w:val="single" w:sz="4" w:space="0" w:color="auto"/>
            </w:tcBorders>
          </w:tcPr>
          <w:p w14:paraId="2F2ACFD4" w14:textId="77777777" w:rsidR="00FA249A" w:rsidRPr="004D1F50" w:rsidRDefault="00FA249A" w:rsidP="004D1F50">
            <w:pPr>
              <w:pStyle w:val="a3"/>
              <w:tabs>
                <w:tab w:val="decimal" w:pos="932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240" w:type="dxa"/>
            <w:gridSpan w:val="2"/>
          </w:tcPr>
          <w:p w14:paraId="1873B276" w14:textId="77777777" w:rsidR="00FA249A" w:rsidRPr="004D1F50" w:rsidRDefault="00FA249A" w:rsidP="004D1F50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497" w:type="dxa"/>
            <w:gridSpan w:val="3"/>
            <w:tcBorders>
              <w:top w:val="single" w:sz="4" w:space="0" w:color="auto"/>
            </w:tcBorders>
          </w:tcPr>
          <w:p w14:paraId="2992266B" w14:textId="77777777" w:rsidR="00FA249A" w:rsidRPr="004D1F50" w:rsidRDefault="00FA249A" w:rsidP="004D1F50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66D8B0A2" w14:textId="77777777" w:rsidR="00FA249A" w:rsidRPr="004D1F50" w:rsidRDefault="00FA249A" w:rsidP="004D1F50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488" w:type="dxa"/>
            <w:gridSpan w:val="2"/>
            <w:tcBorders>
              <w:top w:val="single" w:sz="4" w:space="0" w:color="auto"/>
            </w:tcBorders>
          </w:tcPr>
          <w:p w14:paraId="21FD27EC" w14:textId="77777777" w:rsidR="00FA249A" w:rsidRPr="004D1F50" w:rsidRDefault="00FA249A" w:rsidP="004D1F50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50" w:type="dxa"/>
            <w:gridSpan w:val="2"/>
          </w:tcPr>
          <w:p w14:paraId="07F13FE3" w14:textId="77777777" w:rsidR="00FA249A" w:rsidRPr="004D1F50" w:rsidRDefault="00FA249A" w:rsidP="004D1F50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</w:tcPr>
          <w:p w14:paraId="4D2C8EF4" w14:textId="77777777" w:rsidR="00FA249A" w:rsidRPr="004D1F50" w:rsidRDefault="00FA249A" w:rsidP="004D1F50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4174F5EA" w14:textId="77777777" w:rsidR="00FA249A" w:rsidRPr="004D1F50" w:rsidRDefault="00FA249A" w:rsidP="004D1F50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332" w:type="dxa"/>
            <w:gridSpan w:val="2"/>
            <w:tcBorders>
              <w:top w:val="single" w:sz="4" w:space="0" w:color="auto"/>
            </w:tcBorders>
          </w:tcPr>
          <w:p w14:paraId="3F0AF297" w14:textId="77777777" w:rsidR="00FA249A" w:rsidRPr="004D1F50" w:rsidRDefault="00FA249A" w:rsidP="004D1F50">
            <w:pPr>
              <w:pStyle w:val="a3"/>
              <w:tabs>
                <w:tab w:val="decimal" w:pos="104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71" w:type="dxa"/>
            <w:gridSpan w:val="2"/>
          </w:tcPr>
          <w:p w14:paraId="220969DE" w14:textId="77777777" w:rsidR="00FA249A" w:rsidRPr="004D1F50" w:rsidRDefault="00FA249A" w:rsidP="004D1F50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</w:tcBorders>
          </w:tcPr>
          <w:p w14:paraId="5E2F2969" w14:textId="77777777" w:rsidR="00FA249A" w:rsidRPr="004D1F50" w:rsidRDefault="00FA249A" w:rsidP="004D1F50">
            <w:pPr>
              <w:pStyle w:val="a3"/>
              <w:tabs>
                <w:tab w:val="decimal" w:pos="70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52549116" w14:textId="77777777" w:rsidR="00FA249A" w:rsidRPr="004D1F50" w:rsidRDefault="00FA249A" w:rsidP="004D1F50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auto"/>
            </w:tcBorders>
          </w:tcPr>
          <w:p w14:paraId="114EE112" w14:textId="77777777" w:rsidR="00FA249A" w:rsidRPr="004D1F50" w:rsidRDefault="00FA249A" w:rsidP="004D1F50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</w:tr>
      <w:tr w:rsidR="00FA249A" w:rsidRPr="004D1F50" w14:paraId="1665BC19" w14:textId="77777777" w:rsidTr="00E20536">
        <w:trPr>
          <w:gridAfter w:val="1"/>
          <w:wAfter w:w="15" w:type="dxa"/>
          <w:cantSplit/>
          <w:trHeight w:val="144"/>
        </w:trPr>
        <w:tc>
          <w:tcPr>
            <w:tcW w:w="3220" w:type="dxa"/>
          </w:tcPr>
          <w:p w14:paraId="20B7F014" w14:textId="77777777" w:rsidR="00FA249A" w:rsidRPr="004D1F50" w:rsidRDefault="00FA249A" w:rsidP="004D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476" w:type="dxa"/>
            <w:gridSpan w:val="2"/>
          </w:tcPr>
          <w:p w14:paraId="4B81E8BC" w14:textId="77777777" w:rsidR="00FA249A" w:rsidRPr="004D1F50" w:rsidRDefault="00FA249A" w:rsidP="004D1F50">
            <w:pPr>
              <w:pStyle w:val="a3"/>
              <w:tabs>
                <w:tab w:val="decimal" w:pos="932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240" w:type="dxa"/>
            <w:gridSpan w:val="2"/>
          </w:tcPr>
          <w:p w14:paraId="51CA5A59" w14:textId="77777777" w:rsidR="00FA249A" w:rsidRPr="004D1F50" w:rsidRDefault="00FA249A" w:rsidP="004D1F50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497" w:type="dxa"/>
            <w:gridSpan w:val="3"/>
          </w:tcPr>
          <w:p w14:paraId="5AF8F14E" w14:textId="77777777" w:rsidR="00FA249A" w:rsidRPr="004D1F50" w:rsidRDefault="00FA249A" w:rsidP="004D1F50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1B4E2989" w14:textId="77777777" w:rsidR="00FA249A" w:rsidRPr="004D1F50" w:rsidRDefault="00FA249A" w:rsidP="004D1F50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488" w:type="dxa"/>
            <w:gridSpan w:val="2"/>
          </w:tcPr>
          <w:p w14:paraId="209C2B56" w14:textId="77777777" w:rsidR="00FA249A" w:rsidRPr="004D1F50" w:rsidRDefault="00FA249A" w:rsidP="004D1F50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50" w:type="dxa"/>
            <w:gridSpan w:val="2"/>
          </w:tcPr>
          <w:p w14:paraId="22374F6C" w14:textId="77777777" w:rsidR="00FA249A" w:rsidRPr="004D1F50" w:rsidRDefault="00FA249A" w:rsidP="004D1F50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440" w:type="dxa"/>
            <w:gridSpan w:val="2"/>
          </w:tcPr>
          <w:p w14:paraId="3EEE9928" w14:textId="77777777" w:rsidR="00FA249A" w:rsidRPr="004D1F50" w:rsidRDefault="00FA249A" w:rsidP="004D1F50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627672D7" w14:textId="77777777" w:rsidR="00FA249A" w:rsidRPr="004D1F50" w:rsidRDefault="00FA249A" w:rsidP="004D1F50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332" w:type="dxa"/>
            <w:gridSpan w:val="2"/>
          </w:tcPr>
          <w:p w14:paraId="75207DBD" w14:textId="77777777" w:rsidR="00FA249A" w:rsidRPr="004D1F50" w:rsidRDefault="00FA249A" w:rsidP="004D1F50">
            <w:pPr>
              <w:pStyle w:val="a3"/>
              <w:tabs>
                <w:tab w:val="decimal" w:pos="104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71" w:type="dxa"/>
            <w:gridSpan w:val="2"/>
          </w:tcPr>
          <w:p w14:paraId="7A84C17B" w14:textId="77777777" w:rsidR="00FA249A" w:rsidRPr="004D1F50" w:rsidRDefault="00FA249A" w:rsidP="004D1F50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350" w:type="dxa"/>
            <w:gridSpan w:val="2"/>
          </w:tcPr>
          <w:p w14:paraId="51FF7568" w14:textId="77777777" w:rsidR="00FA249A" w:rsidRPr="004D1F50" w:rsidRDefault="00FA249A" w:rsidP="004D1F50">
            <w:pPr>
              <w:pStyle w:val="a3"/>
              <w:tabs>
                <w:tab w:val="decimal" w:pos="70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5047FC02" w14:textId="77777777" w:rsidR="00FA249A" w:rsidRPr="004D1F50" w:rsidRDefault="00FA249A" w:rsidP="004D1F50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322" w:type="dxa"/>
            <w:gridSpan w:val="2"/>
          </w:tcPr>
          <w:p w14:paraId="749BC1C6" w14:textId="77777777" w:rsidR="00FA249A" w:rsidRPr="004D1F50" w:rsidRDefault="00FA249A" w:rsidP="004D1F50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</w:tr>
      <w:tr w:rsidR="00592917" w:rsidRPr="004D1F50" w14:paraId="05E8A3AB" w14:textId="77777777" w:rsidTr="00E20536">
        <w:trPr>
          <w:gridAfter w:val="1"/>
          <w:wAfter w:w="15" w:type="dxa"/>
          <w:cantSplit/>
          <w:trHeight w:val="144"/>
        </w:trPr>
        <w:tc>
          <w:tcPr>
            <w:tcW w:w="3220" w:type="dxa"/>
          </w:tcPr>
          <w:p w14:paraId="1697D020" w14:textId="77777777" w:rsidR="00592917" w:rsidRPr="004D1F50" w:rsidRDefault="00592917" w:rsidP="004D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476" w:type="dxa"/>
            <w:gridSpan w:val="2"/>
          </w:tcPr>
          <w:p w14:paraId="59181B2A" w14:textId="77777777" w:rsidR="00592917" w:rsidRPr="004D1F50" w:rsidRDefault="00592917" w:rsidP="004D1F50">
            <w:pPr>
              <w:pStyle w:val="a3"/>
              <w:tabs>
                <w:tab w:val="decimal" w:pos="932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240" w:type="dxa"/>
            <w:gridSpan w:val="2"/>
          </w:tcPr>
          <w:p w14:paraId="0CD6F54D" w14:textId="77777777" w:rsidR="00592917" w:rsidRPr="004D1F50" w:rsidRDefault="00592917" w:rsidP="004D1F50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497" w:type="dxa"/>
            <w:gridSpan w:val="3"/>
          </w:tcPr>
          <w:p w14:paraId="2D8D32B0" w14:textId="77777777" w:rsidR="00592917" w:rsidRPr="004D1F50" w:rsidRDefault="00592917" w:rsidP="004D1F50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1CDE47C1" w14:textId="77777777" w:rsidR="00592917" w:rsidRPr="004D1F50" w:rsidRDefault="00592917" w:rsidP="004D1F50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488" w:type="dxa"/>
            <w:gridSpan w:val="2"/>
          </w:tcPr>
          <w:p w14:paraId="16738B56" w14:textId="77777777" w:rsidR="00592917" w:rsidRPr="004D1F50" w:rsidRDefault="00592917" w:rsidP="004D1F50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250" w:type="dxa"/>
            <w:gridSpan w:val="2"/>
          </w:tcPr>
          <w:p w14:paraId="69B51C02" w14:textId="77777777" w:rsidR="00592917" w:rsidRPr="004D1F50" w:rsidRDefault="00592917" w:rsidP="004D1F50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440" w:type="dxa"/>
            <w:gridSpan w:val="2"/>
          </w:tcPr>
          <w:p w14:paraId="64007AA6" w14:textId="77777777" w:rsidR="00592917" w:rsidRPr="004D1F50" w:rsidRDefault="00592917" w:rsidP="004D1F50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016E312A" w14:textId="77777777" w:rsidR="00592917" w:rsidRPr="004D1F50" w:rsidRDefault="00592917" w:rsidP="004D1F50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332" w:type="dxa"/>
            <w:gridSpan w:val="2"/>
          </w:tcPr>
          <w:p w14:paraId="7B60B939" w14:textId="77777777" w:rsidR="00592917" w:rsidRPr="004D1F50" w:rsidRDefault="00592917" w:rsidP="004D1F50">
            <w:pPr>
              <w:pStyle w:val="a3"/>
              <w:tabs>
                <w:tab w:val="decimal" w:pos="104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71" w:type="dxa"/>
            <w:gridSpan w:val="2"/>
          </w:tcPr>
          <w:p w14:paraId="48AEBCEA" w14:textId="77777777" w:rsidR="00592917" w:rsidRPr="004D1F50" w:rsidRDefault="00592917" w:rsidP="004D1F50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350" w:type="dxa"/>
            <w:gridSpan w:val="2"/>
          </w:tcPr>
          <w:p w14:paraId="7292301A" w14:textId="77777777" w:rsidR="00592917" w:rsidRPr="004D1F50" w:rsidRDefault="00592917" w:rsidP="004D1F50">
            <w:pPr>
              <w:pStyle w:val="a3"/>
              <w:tabs>
                <w:tab w:val="decimal" w:pos="70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6D4C4024" w14:textId="77777777" w:rsidR="00592917" w:rsidRPr="004D1F50" w:rsidRDefault="00592917" w:rsidP="004D1F50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322" w:type="dxa"/>
            <w:gridSpan w:val="2"/>
          </w:tcPr>
          <w:p w14:paraId="21459818" w14:textId="77777777" w:rsidR="00592917" w:rsidRPr="004D1F50" w:rsidRDefault="00592917" w:rsidP="004D1F50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</w:tr>
      <w:tr w:rsidR="00FA249A" w:rsidRPr="004D1F50" w14:paraId="574A3663" w14:textId="77777777" w:rsidTr="004D1F50">
        <w:trPr>
          <w:gridAfter w:val="1"/>
          <w:wAfter w:w="15" w:type="dxa"/>
          <w:cantSplit/>
          <w:trHeight w:val="410"/>
        </w:trPr>
        <w:tc>
          <w:tcPr>
            <w:tcW w:w="3220" w:type="dxa"/>
          </w:tcPr>
          <w:p w14:paraId="7A026611" w14:textId="5A668A3D" w:rsidR="00FA249A" w:rsidRPr="004D1F50" w:rsidRDefault="00FA249A" w:rsidP="004D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</w:rPr>
            </w:pPr>
            <w:r w:rsidRPr="004D1F50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  <w:lastRenderedPageBreak/>
              <w:t>มูลค่าสุทธิทางบัญชี</w:t>
            </w:r>
          </w:p>
        </w:tc>
        <w:tc>
          <w:tcPr>
            <w:tcW w:w="1476" w:type="dxa"/>
            <w:gridSpan w:val="2"/>
          </w:tcPr>
          <w:p w14:paraId="4912894B" w14:textId="77777777" w:rsidR="00FA249A" w:rsidRPr="004D1F50" w:rsidRDefault="00FA249A" w:rsidP="004D1F50">
            <w:pPr>
              <w:pStyle w:val="a3"/>
              <w:tabs>
                <w:tab w:val="decimal" w:pos="1214"/>
              </w:tabs>
              <w:ind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40" w:type="dxa"/>
            <w:gridSpan w:val="2"/>
          </w:tcPr>
          <w:p w14:paraId="6729EA78" w14:textId="77777777" w:rsidR="00FA249A" w:rsidRPr="004D1F50" w:rsidRDefault="00FA249A" w:rsidP="004D1F50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97" w:type="dxa"/>
            <w:gridSpan w:val="3"/>
          </w:tcPr>
          <w:p w14:paraId="4E14F0D5" w14:textId="77777777" w:rsidR="00FA249A" w:rsidRPr="004D1F50" w:rsidRDefault="00FA249A" w:rsidP="004D1F50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14680328" w14:textId="77777777" w:rsidR="00FA249A" w:rsidRPr="004D1F50" w:rsidRDefault="00FA249A" w:rsidP="004D1F50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88" w:type="dxa"/>
            <w:gridSpan w:val="2"/>
          </w:tcPr>
          <w:p w14:paraId="754DDEF5" w14:textId="77777777" w:rsidR="00FA249A" w:rsidRPr="004D1F50" w:rsidRDefault="00FA249A" w:rsidP="004D1F50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50" w:type="dxa"/>
            <w:gridSpan w:val="2"/>
          </w:tcPr>
          <w:p w14:paraId="476F5D81" w14:textId="77777777" w:rsidR="00FA249A" w:rsidRPr="004D1F50" w:rsidRDefault="00FA249A" w:rsidP="004D1F50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40" w:type="dxa"/>
            <w:gridSpan w:val="2"/>
          </w:tcPr>
          <w:p w14:paraId="16630B7C" w14:textId="77777777" w:rsidR="00FA249A" w:rsidRPr="004D1F50" w:rsidRDefault="00FA249A" w:rsidP="004D1F50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70BC63EB" w14:textId="77777777" w:rsidR="00FA249A" w:rsidRPr="004D1F50" w:rsidRDefault="00FA249A" w:rsidP="004D1F50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32" w:type="dxa"/>
            <w:gridSpan w:val="2"/>
          </w:tcPr>
          <w:p w14:paraId="06522057" w14:textId="77777777" w:rsidR="00FA249A" w:rsidRPr="004D1F50" w:rsidRDefault="00FA249A" w:rsidP="004D1F50">
            <w:pPr>
              <w:pStyle w:val="a3"/>
              <w:tabs>
                <w:tab w:val="decimal" w:pos="104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71" w:type="dxa"/>
            <w:gridSpan w:val="2"/>
          </w:tcPr>
          <w:p w14:paraId="17AF67B9" w14:textId="77777777" w:rsidR="00FA249A" w:rsidRPr="004D1F50" w:rsidRDefault="00FA249A" w:rsidP="004D1F50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50" w:type="dxa"/>
            <w:gridSpan w:val="2"/>
          </w:tcPr>
          <w:p w14:paraId="3F2AEDF0" w14:textId="77777777" w:rsidR="00FA249A" w:rsidRPr="004D1F50" w:rsidRDefault="00FA249A" w:rsidP="004D1F50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6CF6DFD5" w14:textId="77777777" w:rsidR="00FA249A" w:rsidRPr="004D1F50" w:rsidRDefault="00FA249A" w:rsidP="004D1F50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2" w:type="dxa"/>
            <w:gridSpan w:val="2"/>
          </w:tcPr>
          <w:p w14:paraId="55F5F1CD" w14:textId="77777777" w:rsidR="00FA249A" w:rsidRPr="004D1F50" w:rsidRDefault="00FA249A" w:rsidP="004D1F50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</w:tr>
      <w:tr w:rsidR="00FA249A" w:rsidRPr="004D1F50" w14:paraId="0253B51D" w14:textId="77777777" w:rsidTr="004D1F50">
        <w:trPr>
          <w:gridAfter w:val="1"/>
          <w:wAfter w:w="15" w:type="dxa"/>
          <w:cantSplit/>
          <w:trHeight w:val="410"/>
        </w:trPr>
        <w:tc>
          <w:tcPr>
            <w:tcW w:w="3220" w:type="dxa"/>
          </w:tcPr>
          <w:p w14:paraId="551569E7" w14:textId="2E68367D" w:rsidR="00FA249A" w:rsidRPr="004D1F50" w:rsidRDefault="00FA249A" w:rsidP="004D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4D1F50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Pr="004D1F50">
              <w:rPr>
                <w:rFonts w:ascii="Angsana New" w:hAnsi="Angsana New"/>
                <w:b/>
                <w:bCs/>
                <w:sz w:val="29"/>
                <w:szCs w:val="29"/>
              </w:rPr>
              <w:t>31</w:t>
            </w:r>
            <w:r w:rsidRPr="004D1F50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 ธันวาคม </w:t>
            </w:r>
            <w:r w:rsidRPr="004D1F50">
              <w:rPr>
                <w:rFonts w:ascii="Angsana New" w:hAnsi="Angsana New"/>
                <w:b/>
                <w:bCs/>
                <w:sz w:val="29"/>
                <w:szCs w:val="29"/>
              </w:rPr>
              <w:t>2564</w:t>
            </w:r>
          </w:p>
        </w:tc>
        <w:tc>
          <w:tcPr>
            <w:tcW w:w="1476" w:type="dxa"/>
            <w:gridSpan w:val="2"/>
          </w:tcPr>
          <w:p w14:paraId="318C9903" w14:textId="77777777" w:rsidR="00FA249A" w:rsidRPr="004D1F50" w:rsidRDefault="00FA249A" w:rsidP="004D1F50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240" w:type="dxa"/>
            <w:gridSpan w:val="2"/>
            <w:vAlign w:val="bottom"/>
          </w:tcPr>
          <w:p w14:paraId="79D6D69D" w14:textId="77777777" w:rsidR="00FA249A" w:rsidRPr="004D1F50" w:rsidRDefault="00FA249A" w:rsidP="004D1F50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497" w:type="dxa"/>
            <w:gridSpan w:val="3"/>
          </w:tcPr>
          <w:p w14:paraId="41F42CA9" w14:textId="77777777" w:rsidR="00FA249A" w:rsidRPr="004D1F50" w:rsidRDefault="00FA249A" w:rsidP="004D1F50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4F623153" w14:textId="77777777" w:rsidR="00FA249A" w:rsidRPr="004D1F50" w:rsidRDefault="00FA249A" w:rsidP="004D1F50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488" w:type="dxa"/>
            <w:gridSpan w:val="2"/>
          </w:tcPr>
          <w:p w14:paraId="050B2681" w14:textId="77777777" w:rsidR="00FA249A" w:rsidRPr="004D1F50" w:rsidRDefault="00FA249A" w:rsidP="004D1F50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50" w:type="dxa"/>
            <w:gridSpan w:val="2"/>
          </w:tcPr>
          <w:p w14:paraId="17D0E52D" w14:textId="77777777" w:rsidR="00FA249A" w:rsidRPr="004D1F50" w:rsidRDefault="00FA249A" w:rsidP="004D1F50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40" w:type="dxa"/>
            <w:gridSpan w:val="2"/>
          </w:tcPr>
          <w:p w14:paraId="43F4BFAC" w14:textId="77777777" w:rsidR="00FA249A" w:rsidRPr="004D1F50" w:rsidRDefault="00FA249A" w:rsidP="004D1F50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1F69F889" w14:textId="77777777" w:rsidR="00FA249A" w:rsidRPr="004D1F50" w:rsidRDefault="00FA249A" w:rsidP="004D1F50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32" w:type="dxa"/>
            <w:gridSpan w:val="2"/>
          </w:tcPr>
          <w:p w14:paraId="3F706B73" w14:textId="77777777" w:rsidR="00FA249A" w:rsidRPr="004D1F50" w:rsidRDefault="00FA249A" w:rsidP="004D1F50">
            <w:pPr>
              <w:pStyle w:val="a3"/>
              <w:tabs>
                <w:tab w:val="decimal" w:pos="104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71" w:type="dxa"/>
            <w:gridSpan w:val="2"/>
          </w:tcPr>
          <w:p w14:paraId="56D6DFC9" w14:textId="77777777" w:rsidR="00FA249A" w:rsidRPr="004D1F50" w:rsidRDefault="00FA249A" w:rsidP="004D1F50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50" w:type="dxa"/>
            <w:gridSpan w:val="2"/>
          </w:tcPr>
          <w:p w14:paraId="0C540707" w14:textId="77777777" w:rsidR="00FA249A" w:rsidRPr="004D1F50" w:rsidRDefault="00FA249A" w:rsidP="004D1F50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0E9E4554" w14:textId="77777777" w:rsidR="00FA249A" w:rsidRPr="004D1F50" w:rsidRDefault="00FA249A" w:rsidP="004D1F50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2" w:type="dxa"/>
            <w:gridSpan w:val="2"/>
          </w:tcPr>
          <w:p w14:paraId="68D65A51" w14:textId="77777777" w:rsidR="00FA249A" w:rsidRPr="004D1F50" w:rsidRDefault="00FA249A" w:rsidP="004D1F50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</w:tr>
      <w:tr w:rsidR="00FA249A" w:rsidRPr="004D1F50" w14:paraId="166CAD0A" w14:textId="77777777" w:rsidTr="004D1F50">
        <w:trPr>
          <w:gridAfter w:val="1"/>
          <w:wAfter w:w="15" w:type="dxa"/>
          <w:cantSplit/>
          <w:trHeight w:val="410"/>
        </w:trPr>
        <w:tc>
          <w:tcPr>
            <w:tcW w:w="3220" w:type="dxa"/>
          </w:tcPr>
          <w:p w14:paraId="51EDD208" w14:textId="33545114" w:rsidR="00FA249A" w:rsidRPr="004D1F50" w:rsidRDefault="00FA249A" w:rsidP="004D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4D1F50">
              <w:rPr>
                <w:rFonts w:ascii="Angsana New" w:hAnsi="Angsana New"/>
                <w:sz w:val="29"/>
                <w:szCs w:val="29"/>
                <w:cs/>
              </w:rPr>
              <w:t>ภายใต้กรรมสิทธิ์ของบริษัท</w:t>
            </w:r>
          </w:p>
        </w:tc>
        <w:tc>
          <w:tcPr>
            <w:tcW w:w="1476" w:type="dxa"/>
            <w:gridSpan w:val="2"/>
          </w:tcPr>
          <w:p w14:paraId="2B9F583F" w14:textId="1B17CF9B" w:rsidR="00FA249A" w:rsidRPr="004D1F50" w:rsidRDefault="00FA249A" w:rsidP="004D1F50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cs/>
                <w:lang w:val="en-US"/>
              </w:rPr>
            </w:pPr>
            <w:r w:rsidRPr="004D1F50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49,077</w:t>
            </w:r>
          </w:p>
        </w:tc>
        <w:tc>
          <w:tcPr>
            <w:tcW w:w="240" w:type="dxa"/>
            <w:gridSpan w:val="2"/>
          </w:tcPr>
          <w:p w14:paraId="1B092C7A" w14:textId="77777777" w:rsidR="00FA249A" w:rsidRPr="004D1F50" w:rsidRDefault="00FA249A" w:rsidP="004D1F50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</w:p>
        </w:tc>
        <w:tc>
          <w:tcPr>
            <w:tcW w:w="1497" w:type="dxa"/>
            <w:gridSpan w:val="3"/>
          </w:tcPr>
          <w:p w14:paraId="49FBF1A7" w14:textId="7B842234" w:rsidR="00FA249A" w:rsidRPr="004D1F50" w:rsidRDefault="00FA249A" w:rsidP="004D1F50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 w:rsidRPr="004D1F50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198,233</w:t>
            </w:r>
          </w:p>
        </w:tc>
        <w:tc>
          <w:tcPr>
            <w:tcW w:w="236" w:type="dxa"/>
            <w:gridSpan w:val="2"/>
          </w:tcPr>
          <w:p w14:paraId="61726962" w14:textId="77777777" w:rsidR="00FA249A" w:rsidRPr="004D1F50" w:rsidRDefault="00FA249A" w:rsidP="004D1F50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</w:p>
        </w:tc>
        <w:tc>
          <w:tcPr>
            <w:tcW w:w="1488" w:type="dxa"/>
            <w:gridSpan w:val="2"/>
          </w:tcPr>
          <w:p w14:paraId="7D41CD02" w14:textId="17212E3D" w:rsidR="00FA249A" w:rsidRPr="004D1F50" w:rsidRDefault="00FA249A" w:rsidP="004D1F50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 w:rsidRPr="004D1F50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238,889</w:t>
            </w:r>
          </w:p>
        </w:tc>
        <w:tc>
          <w:tcPr>
            <w:tcW w:w="250" w:type="dxa"/>
            <w:gridSpan w:val="2"/>
          </w:tcPr>
          <w:p w14:paraId="6062C1F5" w14:textId="77777777" w:rsidR="00FA249A" w:rsidRPr="004D1F50" w:rsidRDefault="00FA249A" w:rsidP="004D1F50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440" w:type="dxa"/>
            <w:gridSpan w:val="2"/>
          </w:tcPr>
          <w:p w14:paraId="47B7B423" w14:textId="6EF78BAF" w:rsidR="00FA249A" w:rsidRPr="004D1F50" w:rsidRDefault="00FA249A" w:rsidP="004D1F50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 w:rsidRPr="004D1F50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7,259</w:t>
            </w:r>
          </w:p>
        </w:tc>
        <w:tc>
          <w:tcPr>
            <w:tcW w:w="236" w:type="dxa"/>
            <w:gridSpan w:val="2"/>
          </w:tcPr>
          <w:p w14:paraId="6D867E46" w14:textId="77777777" w:rsidR="00FA249A" w:rsidRPr="004D1F50" w:rsidRDefault="00FA249A" w:rsidP="004D1F50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332" w:type="dxa"/>
            <w:gridSpan w:val="2"/>
          </w:tcPr>
          <w:p w14:paraId="5BA74248" w14:textId="29B6BB40" w:rsidR="00FA249A" w:rsidRPr="004D1F50" w:rsidRDefault="00FA249A" w:rsidP="004D1F50">
            <w:pPr>
              <w:pStyle w:val="a3"/>
              <w:tabs>
                <w:tab w:val="decimal" w:pos="1040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 w:rsidRPr="004D1F50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6,563</w:t>
            </w:r>
          </w:p>
        </w:tc>
        <w:tc>
          <w:tcPr>
            <w:tcW w:w="271" w:type="dxa"/>
            <w:gridSpan w:val="2"/>
          </w:tcPr>
          <w:p w14:paraId="3AA6B1ED" w14:textId="77777777" w:rsidR="00FA249A" w:rsidRPr="004D1F50" w:rsidRDefault="00FA249A" w:rsidP="004D1F50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350" w:type="dxa"/>
            <w:gridSpan w:val="2"/>
          </w:tcPr>
          <w:p w14:paraId="2804AEE9" w14:textId="623A57B2" w:rsidR="00FA249A" w:rsidRPr="004D1F50" w:rsidRDefault="00FA249A" w:rsidP="004D1F50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 w:rsidRPr="004D1F50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26,605</w:t>
            </w:r>
          </w:p>
        </w:tc>
        <w:tc>
          <w:tcPr>
            <w:tcW w:w="236" w:type="dxa"/>
            <w:gridSpan w:val="2"/>
          </w:tcPr>
          <w:p w14:paraId="56B6E401" w14:textId="77777777" w:rsidR="00FA249A" w:rsidRPr="004D1F50" w:rsidRDefault="00FA249A" w:rsidP="004D1F50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322" w:type="dxa"/>
            <w:gridSpan w:val="2"/>
          </w:tcPr>
          <w:p w14:paraId="4155DF84" w14:textId="73433282" w:rsidR="00FA249A" w:rsidRPr="004D1F50" w:rsidRDefault="00FA249A" w:rsidP="004D1F50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 w:rsidRPr="004D1F50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526,626</w:t>
            </w:r>
          </w:p>
        </w:tc>
      </w:tr>
      <w:tr w:rsidR="00FA249A" w:rsidRPr="004D1F50" w14:paraId="0F35BC2F" w14:textId="77777777" w:rsidTr="004D1F50">
        <w:trPr>
          <w:gridAfter w:val="1"/>
          <w:wAfter w:w="15" w:type="dxa"/>
          <w:cantSplit/>
          <w:trHeight w:val="410"/>
        </w:trPr>
        <w:tc>
          <w:tcPr>
            <w:tcW w:w="3220" w:type="dxa"/>
          </w:tcPr>
          <w:p w14:paraId="42D30B41" w14:textId="77777777" w:rsidR="00FA249A" w:rsidRPr="004D1F50" w:rsidRDefault="00FA249A" w:rsidP="004D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1476" w:type="dxa"/>
            <w:gridSpan w:val="2"/>
            <w:tcBorders>
              <w:top w:val="double" w:sz="4" w:space="0" w:color="auto"/>
            </w:tcBorders>
          </w:tcPr>
          <w:p w14:paraId="35638944" w14:textId="77777777" w:rsidR="00FA249A" w:rsidRPr="004D1F50" w:rsidRDefault="00FA249A" w:rsidP="004D1F50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240" w:type="dxa"/>
            <w:gridSpan w:val="2"/>
            <w:vAlign w:val="bottom"/>
          </w:tcPr>
          <w:p w14:paraId="4695C893" w14:textId="77777777" w:rsidR="00FA249A" w:rsidRPr="004D1F50" w:rsidRDefault="00FA249A" w:rsidP="004D1F50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497" w:type="dxa"/>
            <w:gridSpan w:val="3"/>
            <w:tcBorders>
              <w:top w:val="double" w:sz="4" w:space="0" w:color="auto"/>
            </w:tcBorders>
          </w:tcPr>
          <w:p w14:paraId="7B3C8531" w14:textId="77777777" w:rsidR="00FA249A" w:rsidRPr="004D1F50" w:rsidRDefault="00FA249A" w:rsidP="004D1F50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5BCEA82D" w14:textId="77777777" w:rsidR="00FA249A" w:rsidRPr="004D1F50" w:rsidRDefault="00FA249A" w:rsidP="004D1F50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488" w:type="dxa"/>
            <w:gridSpan w:val="2"/>
            <w:tcBorders>
              <w:top w:val="double" w:sz="4" w:space="0" w:color="auto"/>
            </w:tcBorders>
          </w:tcPr>
          <w:p w14:paraId="2216BE76" w14:textId="77777777" w:rsidR="00FA249A" w:rsidRPr="004D1F50" w:rsidRDefault="00FA249A" w:rsidP="004D1F50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50" w:type="dxa"/>
            <w:gridSpan w:val="2"/>
          </w:tcPr>
          <w:p w14:paraId="5D956EDC" w14:textId="77777777" w:rsidR="00FA249A" w:rsidRPr="004D1F50" w:rsidRDefault="00FA249A" w:rsidP="004D1F50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40" w:type="dxa"/>
            <w:gridSpan w:val="2"/>
            <w:tcBorders>
              <w:top w:val="double" w:sz="4" w:space="0" w:color="auto"/>
            </w:tcBorders>
          </w:tcPr>
          <w:p w14:paraId="48CADE64" w14:textId="77777777" w:rsidR="00FA249A" w:rsidRPr="004D1F50" w:rsidRDefault="00FA249A" w:rsidP="004D1F50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29C26E75" w14:textId="77777777" w:rsidR="00FA249A" w:rsidRPr="004D1F50" w:rsidRDefault="00FA249A" w:rsidP="004D1F50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32" w:type="dxa"/>
            <w:gridSpan w:val="2"/>
            <w:tcBorders>
              <w:top w:val="double" w:sz="4" w:space="0" w:color="auto"/>
            </w:tcBorders>
          </w:tcPr>
          <w:p w14:paraId="231446F6" w14:textId="77777777" w:rsidR="00FA249A" w:rsidRPr="004D1F50" w:rsidRDefault="00FA249A" w:rsidP="004D1F50">
            <w:pPr>
              <w:pStyle w:val="a3"/>
              <w:tabs>
                <w:tab w:val="decimal" w:pos="104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71" w:type="dxa"/>
            <w:gridSpan w:val="2"/>
          </w:tcPr>
          <w:p w14:paraId="5BF317A5" w14:textId="77777777" w:rsidR="00FA249A" w:rsidRPr="004D1F50" w:rsidRDefault="00FA249A" w:rsidP="004D1F50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50" w:type="dxa"/>
            <w:gridSpan w:val="2"/>
            <w:tcBorders>
              <w:top w:val="double" w:sz="4" w:space="0" w:color="auto"/>
            </w:tcBorders>
          </w:tcPr>
          <w:p w14:paraId="17DEEB56" w14:textId="77777777" w:rsidR="00FA249A" w:rsidRPr="004D1F50" w:rsidRDefault="00FA249A" w:rsidP="004D1F50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5DF70647" w14:textId="77777777" w:rsidR="00FA249A" w:rsidRPr="004D1F50" w:rsidRDefault="00FA249A" w:rsidP="004D1F50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2" w:type="dxa"/>
            <w:gridSpan w:val="2"/>
            <w:tcBorders>
              <w:top w:val="double" w:sz="4" w:space="0" w:color="auto"/>
            </w:tcBorders>
          </w:tcPr>
          <w:p w14:paraId="68B8A8EF" w14:textId="77777777" w:rsidR="00FA249A" w:rsidRPr="004D1F50" w:rsidRDefault="00FA249A" w:rsidP="004D1F50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</w:tr>
      <w:tr w:rsidR="00FA249A" w:rsidRPr="004D1F50" w14:paraId="551D7B3C" w14:textId="77777777" w:rsidTr="004D1F50">
        <w:trPr>
          <w:gridAfter w:val="1"/>
          <w:wAfter w:w="15" w:type="dxa"/>
          <w:cantSplit/>
          <w:trHeight w:val="410"/>
        </w:trPr>
        <w:tc>
          <w:tcPr>
            <w:tcW w:w="3220" w:type="dxa"/>
          </w:tcPr>
          <w:p w14:paraId="1B810502" w14:textId="4C4D333A" w:rsidR="00FA249A" w:rsidRPr="004D1F50" w:rsidRDefault="00FA249A" w:rsidP="004D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4D1F50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Pr="004D1F50">
              <w:rPr>
                <w:rFonts w:ascii="Angsana New" w:hAnsi="Angsana New"/>
                <w:b/>
                <w:bCs/>
                <w:sz w:val="29"/>
                <w:szCs w:val="29"/>
              </w:rPr>
              <w:t>31</w:t>
            </w:r>
            <w:r w:rsidRPr="004D1F50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 ธันวาคม </w:t>
            </w:r>
            <w:r w:rsidRPr="004D1F50">
              <w:rPr>
                <w:rFonts w:ascii="Angsana New" w:hAnsi="Angsana New"/>
                <w:b/>
                <w:bCs/>
                <w:sz w:val="29"/>
                <w:szCs w:val="29"/>
              </w:rPr>
              <w:t>2565</w:t>
            </w:r>
          </w:p>
        </w:tc>
        <w:tc>
          <w:tcPr>
            <w:tcW w:w="1476" w:type="dxa"/>
            <w:gridSpan w:val="2"/>
          </w:tcPr>
          <w:p w14:paraId="3FA9DE77" w14:textId="77777777" w:rsidR="00FA249A" w:rsidRPr="004D1F50" w:rsidRDefault="00FA249A" w:rsidP="004D1F50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highlight w:val="yellow"/>
                <w:cs/>
                <w:lang w:val="en-US"/>
              </w:rPr>
            </w:pPr>
          </w:p>
        </w:tc>
        <w:tc>
          <w:tcPr>
            <w:tcW w:w="240" w:type="dxa"/>
            <w:gridSpan w:val="2"/>
            <w:vAlign w:val="bottom"/>
          </w:tcPr>
          <w:p w14:paraId="72C852AB" w14:textId="77777777" w:rsidR="00FA249A" w:rsidRPr="004D1F50" w:rsidRDefault="00FA249A" w:rsidP="004D1F50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highlight w:val="yellow"/>
                <w:lang w:val="en-US"/>
              </w:rPr>
            </w:pPr>
          </w:p>
        </w:tc>
        <w:tc>
          <w:tcPr>
            <w:tcW w:w="1497" w:type="dxa"/>
            <w:gridSpan w:val="3"/>
          </w:tcPr>
          <w:p w14:paraId="0A18695A" w14:textId="77777777" w:rsidR="00FA249A" w:rsidRPr="004D1F50" w:rsidRDefault="00FA249A" w:rsidP="004D1F50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highlight w:val="yellow"/>
                <w:lang w:val="en-US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658E65A7" w14:textId="77777777" w:rsidR="00FA249A" w:rsidRPr="004D1F50" w:rsidRDefault="00FA249A" w:rsidP="004D1F50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highlight w:val="yellow"/>
                <w:lang w:val="en-US"/>
              </w:rPr>
            </w:pPr>
          </w:p>
        </w:tc>
        <w:tc>
          <w:tcPr>
            <w:tcW w:w="1488" w:type="dxa"/>
            <w:gridSpan w:val="2"/>
          </w:tcPr>
          <w:p w14:paraId="22DEAE35" w14:textId="77777777" w:rsidR="00FA249A" w:rsidRPr="004D1F50" w:rsidRDefault="00FA249A" w:rsidP="004D1F50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highlight w:val="yellow"/>
                <w:lang w:val="en-US"/>
              </w:rPr>
            </w:pPr>
          </w:p>
        </w:tc>
        <w:tc>
          <w:tcPr>
            <w:tcW w:w="250" w:type="dxa"/>
            <w:gridSpan w:val="2"/>
          </w:tcPr>
          <w:p w14:paraId="53CDE85E" w14:textId="77777777" w:rsidR="00FA249A" w:rsidRPr="004D1F50" w:rsidRDefault="00FA249A" w:rsidP="004D1F50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highlight w:val="yellow"/>
              </w:rPr>
            </w:pPr>
          </w:p>
        </w:tc>
        <w:tc>
          <w:tcPr>
            <w:tcW w:w="1440" w:type="dxa"/>
            <w:gridSpan w:val="2"/>
          </w:tcPr>
          <w:p w14:paraId="1D583212" w14:textId="77777777" w:rsidR="00FA249A" w:rsidRPr="004D1F50" w:rsidRDefault="00FA249A" w:rsidP="004D1F50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highlight w:val="yellow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5B85A0CC" w14:textId="77777777" w:rsidR="00FA249A" w:rsidRPr="004D1F50" w:rsidRDefault="00FA249A" w:rsidP="004D1F50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highlight w:val="yellow"/>
              </w:rPr>
            </w:pPr>
          </w:p>
        </w:tc>
        <w:tc>
          <w:tcPr>
            <w:tcW w:w="1332" w:type="dxa"/>
            <w:gridSpan w:val="2"/>
          </w:tcPr>
          <w:p w14:paraId="30769E28" w14:textId="77777777" w:rsidR="00FA249A" w:rsidRPr="004D1F50" w:rsidRDefault="00FA249A" w:rsidP="004D1F50">
            <w:pPr>
              <w:pStyle w:val="a3"/>
              <w:tabs>
                <w:tab w:val="decimal" w:pos="104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highlight w:val="yellow"/>
                <w:lang w:val="en-US"/>
              </w:rPr>
            </w:pPr>
          </w:p>
        </w:tc>
        <w:tc>
          <w:tcPr>
            <w:tcW w:w="271" w:type="dxa"/>
            <w:gridSpan w:val="2"/>
          </w:tcPr>
          <w:p w14:paraId="519E3B86" w14:textId="77777777" w:rsidR="00FA249A" w:rsidRPr="004D1F50" w:rsidRDefault="00FA249A" w:rsidP="004D1F50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highlight w:val="yellow"/>
              </w:rPr>
            </w:pPr>
          </w:p>
        </w:tc>
        <w:tc>
          <w:tcPr>
            <w:tcW w:w="1350" w:type="dxa"/>
            <w:gridSpan w:val="2"/>
          </w:tcPr>
          <w:p w14:paraId="3E5E5919" w14:textId="77777777" w:rsidR="00FA249A" w:rsidRPr="004D1F50" w:rsidRDefault="00FA249A" w:rsidP="004D1F50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highlight w:val="yellow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448CF09E" w14:textId="77777777" w:rsidR="00FA249A" w:rsidRPr="004D1F50" w:rsidRDefault="00FA249A" w:rsidP="004D1F50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highlight w:val="yellow"/>
              </w:rPr>
            </w:pPr>
          </w:p>
        </w:tc>
        <w:tc>
          <w:tcPr>
            <w:tcW w:w="1322" w:type="dxa"/>
            <w:gridSpan w:val="2"/>
          </w:tcPr>
          <w:p w14:paraId="6DF7C3BF" w14:textId="77777777" w:rsidR="00FA249A" w:rsidRPr="004D1F50" w:rsidRDefault="00FA249A" w:rsidP="004D1F50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highlight w:val="yellow"/>
                <w:lang w:val="en-US"/>
              </w:rPr>
            </w:pPr>
          </w:p>
        </w:tc>
      </w:tr>
      <w:tr w:rsidR="00FA249A" w:rsidRPr="004D1F50" w14:paraId="7FA3D2AE" w14:textId="77777777" w:rsidTr="004D1F50">
        <w:trPr>
          <w:gridAfter w:val="1"/>
          <w:wAfter w:w="15" w:type="dxa"/>
          <w:cantSplit/>
          <w:trHeight w:val="410"/>
        </w:trPr>
        <w:tc>
          <w:tcPr>
            <w:tcW w:w="3220" w:type="dxa"/>
          </w:tcPr>
          <w:p w14:paraId="1345F88A" w14:textId="5563C5DF" w:rsidR="00FA249A" w:rsidRPr="004D1F50" w:rsidRDefault="00FA249A" w:rsidP="004D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4D1F50">
              <w:rPr>
                <w:rFonts w:ascii="Angsana New" w:hAnsi="Angsana New"/>
                <w:sz w:val="29"/>
                <w:szCs w:val="29"/>
                <w:cs/>
              </w:rPr>
              <w:t>ภายใต้กรรมสิทธิ์ของบริษัท</w:t>
            </w:r>
          </w:p>
        </w:tc>
        <w:tc>
          <w:tcPr>
            <w:tcW w:w="1476" w:type="dxa"/>
            <w:gridSpan w:val="2"/>
            <w:tcBorders>
              <w:bottom w:val="double" w:sz="4" w:space="0" w:color="auto"/>
            </w:tcBorders>
          </w:tcPr>
          <w:p w14:paraId="7E5C793B" w14:textId="63EEDE69" w:rsidR="00FA249A" w:rsidRPr="004D1F50" w:rsidRDefault="00265217" w:rsidP="004D1F50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 w:rsidRPr="004D1F50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281,677</w:t>
            </w:r>
          </w:p>
        </w:tc>
        <w:tc>
          <w:tcPr>
            <w:tcW w:w="240" w:type="dxa"/>
            <w:gridSpan w:val="2"/>
          </w:tcPr>
          <w:p w14:paraId="3CA3C7FE" w14:textId="77777777" w:rsidR="00FA249A" w:rsidRPr="004D1F50" w:rsidRDefault="00FA249A" w:rsidP="004D1F50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97" w:type="dxa"/>
            <w:gridSpan w:val="3"/>
            <w:tcBorders>
              <w:bottom w:val="double" w:sz="4" w:space="0" w:color="auto"/>
            </w:tcBorders>
          </w:tcPr>
          <w:p w14:paraId="723C22FA" w14:textId="4A63FF31" w:rsidR="00FA249A" w:rsidRPr="004D1F50" w:rsidRDefault="00592917" w:rsidP="004D1F50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 w:rsidRPr="004D1F50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229,077</w:t>
            </w:r>
          </w:p>
        </w:tc>
        <w:tc>
          <w:tcPr>
            <w:tcW w:w="236" w:type="dxa"/>
            <w:gridSpan w:val="2"/>
          </w:tcPr>
          <w:p w14:paraId="0816CA82" w14:textId="77777777" w:rsidR="00FA249A" w:rsidRPr="004D1F50" w:rsidRDefault="00FA249A" w:rsidP="004D1F50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88" w:type="dxa"/>
            <w:gridSpan w:val="2"/>
            <w:tcBorders>
              <w:bottom w:val="double" w:sz="4" w:space="0" w:color="auto"/>
            </w:tcBorders>
          </w:tcPr>
          <w:p w14:paraId="6D63901A" w14:textId="2323AC94" w:rsidR="00FA249A" w:rsidRPr="004D1F50" w:rsidRDefault="00592917" w:rsidP="004D1F50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 w:rsidRPr="004D1F50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226,912</w:t>
            </w:r>
          </w:p>
        </w:tc>
        <w:tc>
          <w:tcPr>
            <w:tcW w:w="250" w:type="dxa"/>
            <w:gridSpan w:val="2"/>
          </w:tcPr>
          <w:p w14:paraId="1F9C1C19" w14:textId="77777777" w:rsidR="00FA249A" w:rsidRPr="004D1F50" w:rsidRDefault="00FA249A" w:rsidP="004D1F50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40" w:type="dxa"/>
            <w:gridSpan w:val="2"/>
            <w:tcBorders>
              <w:bottom w:val="double" w:sz="4" w:space="0" w:color="auto"/>
            </w:tcBorders>
          </w:tcPr>
          <w:p w14:paraId="42EEBF3A" w14:textId="5F024DEB" w:rsidR="00FA249A" w:rsidRPr="004D1F50" w:rsidRDefault="00592917" w:rsidP="004D1F50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 w:rsidRPr="004D1F50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12,054</w:t>
            </w:r>
          </w:p>
        </w:tc>
        <w:tc>
          <w:tcPr>
            <w:tcW w:w="236" w:type="dxa"/>
            <w:gridSpan w:val="2"/>
          </w:tcPr>
          <w:p w14:paraId="5C2AED3C" w14:textId="77777777" w:rsidR="00FA249A" w:rsidRPr="004D1F50" w:rsidRDefault="00FA249A" w:rsidP="004D1F50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32" w:type="dxa"/>
            <w:gridSpan w:val="2"/>
            <w:tcBorders>
              <w:bottom w:val="double" w:sz="4" w:space="0" w:color="auto"/>
            </w:tcBorders>
          </w:tcPr>
          <w:p w14:paraId="75DBF67A" w14:textId="5E5E06EE" w:rsidR="00FA249A" w:rsidRPr="004D1F50" w:rsidRDefault="00592917" w:rsidP="004D1F50">
            <w:pPr>
              <w:pStyle w:val="a3"/>
              <w:tabs>
                <w:tab w:val="decimal" w:pos="1040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 w:rsidRPr="004D1F50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4,554</w:t>
            </w:r>
          </w:p>
        </w:tc>
        <w:tc>
          <w:tcPr>
            <w:tcW w:w="271" w:type="dxa"/>
            <w:gridSpan w:val="2"/>
          </w:tcPr>
          <w:p w14:paraId="128BA4CD" w14:textId="77777777" w:rsidR="00FA249A" w:rsidRPr="004D1F50" w:rsidRDefault="00FA249A" w:rsidP="004D1F50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50" w:type="dxa"/>
            <w:gridSpan w:val="2"/>
            <w:tcBorders>
              <w:bottom w:val="double" w:sz="4" w:space="0" w:color="auto"/>
            </w:tcBorders>
          </w:tcPr>
          <w:p w14:paraId="123E1754" w14:textId="1947FA20" w:rsidR="00FA249A" w:rsidRPr="004D1F50" w:rsidRDefault="00592917" w:rsidP="004D1F50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 w:rsidRPr="004D1F50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26,444</w:t>
            </w:r>
          </w:p>
        </w:tc>
        <w:tc>
          <w:tcPr>
            <w:tcW w:w="236" w:type="dxa"/>
            <w:gridSpan w:val="2"/>
          </w:tcPr>
          <w:p w14:paraId="7311B699" w14:textId="77777777" w:rsidR="00FA249A" w:rsidRPr="004D1F50" w:rsidRDefault="00FA249A" w:rsidP="004D1F50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2" w:type="dxa"/>
            <w:gridSpan w:val="2"/>
            <w:tcBorders>
              <w:bottom w:val="double" w:sz="4" w:space="0" w:color="auto"/>
            </w:tcBorders>
          </w:tcPr>
          <w:p w14:paraId="0996F78F" w14:textId="4D62C8DD" w:rsidR="00FA249A" w:rsidRPr="004D1F50" w:rsidRDefault="00592917" w:rsidP="004D1F50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 w:rsidRPr="004D1F50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780,718</w:t>
            </w:r>
          </w:p>
        </w:tc>
      </w:tr>
    </w:tbl>
    <w:p w14:paraId="36223630" w14:textId="161556D8" w:rsidR="000E24B4" w:rsidRPr="00A112F2" w:rsidRDefault="000E24B4" w:rsidP="0010354F">
      <w:pPr>
        <w:rPr>
          <w:rFonts w:ascii="Angsana New" w:hAnsi="Angsana New"/>
          <w:sz w:val="30"/>
          <w:szCs w:val="30"/>
        </w:rPr>
      </w:pPr>
    </w:p>
    <w:p w14:paraId="1307E4FA" w14:textId="07E6E062" w:rsidR="000E24B4" w:rsidRDefault="000E24B4" w:rsidP="000E24B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B2145F">
        <w:rPr>
          <w:rFonts w:ascii="Angsana New" w:hAnsi="Angsana New" w:hint="cs"/>
          <w:i/>
          <w:iCs/>
          <w:sz w:val="30"/>
          <w:szCs w:val="30"/>
          <w:cs/>
        </w:rPr>
        <w:t>การค้ำประกัน</w:t>
      </w:r>
    </w:p>
    <w:p w14:paraId="3F3AB178" w14:textId="77777777" w:rsidR="00A112F2" w:rsidRPr="00B2145F" w:rsidRDefault="00A112F2" w:rsidP="000E24B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515DE0E6" w14:textId="6C252486" w:rsidR="000E24B4" w:rsidRPr="000C748F" w:rsidRDefault="000E24B4" w:rsidP="000E24B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pacing w:val="4"/>
          <w:sz w:val="30"/>
          <w:szCs w:val="30"/>
        </w:rPr>
      </w:pPr>
      <w:r w:rsidRPr="000C748F">
        <w:rPr>
          <w:rFonts w:ascii="Angsana New" w:hAnsi="Angsana New" w:hint="cs"/>
          <w:spacing w:val="4"/>
          <w:sz w:val="30"/>
          <w:szCs w:val="30"/>
          <w:cs/>
        </w:rPr>
        <w:t xml:space="preserve">ณ วันที่ </w:t>
      </w:r>
      <w:r w:rsidRPr="000C748F">
        <w:rPr>
          <w:rFonts w:ascii="Angsana New" w:hAnsi="Angsana New" w:hint="cs"/>
          <w:spacing w:val="4"/>
          <w:sz w:val="30"/>
          <w:szCs w:val="30"/>
        </w:rPr>
        <w:t>31</w:t>
      </w:r>
      <w:r w:rsidRPr="000C748F">
        <w:rPr>
          <w:rFonts w:ascii="Angsana New" w:hAnsi="Angsana New" w:hint="cs"/>
          <w:spacing w:val="4"/>
          <w:sz w:val="30"/>
          <w:szCs w:val="30"/>
          <w:cs/>
        </w:rPr>
        <w:t xml:space="preserve"> ธันวาคม </w:t>
      </w:r>
      <w:r w:rsidRPr="000C748F">
        <w:rPr>
          <w:rFonts w:ascii="Angsana New" w:hAnsi="Angsana New" w:hint="cs"/>
          <w:spacing w:val="4"/>
          <w:sz w:val="30"/>
          <w:szCs w:val="30"/>
        </w:rPr>
        <w:t>256</w:t>
      </w:r>
      <w:r w:rsidR="004F7D64">
        <w:rPr>
          <w:rFonts w:ascii="Angsana New" w:hAnsi="Angsana New"/>
          <w:spacing w:val="4"/>
          <w:sz w:val="30"/>
          <w:szCs w:val="30"/>
        </w:rPr>
        <w:t>5</w:t>
      </w:r>
      <w:r w:rsidRPr="000C748F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="00A112F2" w:rsidRPr="000C748F">
        <w:rPr>
          <w:rFonts w:ascii="Angsana New" w:hAnsi="Angsana New" w:hint="cs"/>
          <w:spacing w:val="4"/>
          <w:sz w:val="30"/>
          <w:szCs w:val="30"/>
          <w:cs/>
        </w:rPr>
        <w:t>ที่ดิน และอาคารสิ่งปลูกสร้างของบริษัท ซึ่งมีมูลค่าตามบัญชี</w:t>
      </w:r>
      <w:r w:rsidRPr="000C748F">
        <w:rPr>
          <w:rFonts w:ascii="Angsana New" w:hAnsi="Angsana New" w:hint="cs"/>
          <w:spacing w:val="4"/>
          <w:sz w:val="30"/>
          <w:szCs w:val="30"/>
          <w:cs/>
        </w:rPr>
        <w:t>จำนวน</w:t>
      </w:r>
      <w:r w:rsidR="00D510D1" w:rsidRPr="000C748F">
        <w:rPr>
          <w:rFonts w:ascii="Angsana New" w:hAnsi="Angsana New"/>
          <w:spacing w:val="4"/>
          <w:sz w:val="30"/>
          <w:szCs w:val="30"/>
        </w:rPr>
        <w:t xml:space="preserve"> </w:t>
      </w:r>
      <w:r w:rsidR="00592917">
        <w:rPr>
          <w:rFonts w:ascii="Angsana New" w:hAnsi="Angsana New"/>
          <w:spacing w:val="4"/>
          <w:sz w:val="30"/>
          <w:szCs w:val="30"/>
        </w:rPr>
        <w:t>4</w:t>
      </w:r>
      <w:r w:rsidR="00502403">
        <w:rPr>
          <w:rFonts w:ascii="Angsana New" w:hAnsi="Angsana New"/>
          <w:spacing w:val="4"/>
          <w:sz w:val="30"/>
          <w:szCs w:val="30"/>
        </w:rPr>
        <w:t>53</w:t>
      </w:r>
      <w:r w:rsidR="00592917">
        <w:rPr>
          <w:rFonts w:ascii="Angsana New" w:hAnsi="Angsana New"/>
          <w:spacing w:val="4"/>
          <w:sz w:val="30"/>
          <w:szCs w:val="30"/>
        </w:rPr>
        <w:t>.</w:t>
      </w:r>
      <w:r w:rsidR="00502403">
        <w:rPr>
          <w:rFonts w:ascii="Angsana New" w:hAnsi="Angsana New"/>
          <w:spacing w:val="4"/>
          <w:sz w:val="30"/>
          <w:szCs w:val="30"/>
        </w:rPr>
        <w:t>07</w:t>
      </w:r>
      <w:r w:rsidR="007A539B" w:rsidRPr="000C748F">
        <w:rPr>
          <w:rFonts w:ascii="Angsana New" w:hAnsi="Angsana New"/>
          <w:spacing w:val="4"/>
          <w:sz w:val="30"/>
          <w:szCs w:val="30"/>
        </w:rPr>
        <w:t xml:space="preserve"> </w:t>
      </w:r>
      <w:r w:rsidRPr="000C748F">
        <w:rPr>
          <w:rFonts w:ascii="Angsana New" w:hAnsi="Angsana New" w:hint="cs"/>
          <w:spacing w:val="4"/>
          <w:sz w:val="30"/>
          <w:szCs w:val="30"/>
          <w:cs/>
        </w:rPr>
        <w:t>ล้านบาท</w:t>
      </w:r>
      <w:r w:rsidRPr="000C748F">
        <w:rPr>
          <w:rFonts w:ascii="Angsana New" w:hAnsi="Angsana New" w:hint="cs"/>
          <w:spacing w:val="4"/>
          <w:sz w:val="30"/>
          <w:szCs w:val="30"/>
        </w:rPr>
        <w:t xml:space="preserve"> </w:t>
      </w:r>
      <w:r w:rsidRPr="000C748F">
        <w:rPr>
          <w:rFonts w:ascii="Angsana New" w:hAnsi="Angsana New" w:hint="cs"/>
          <w:i/>
          <w:iCs/>
          <w:spacing w:val="4"/>
          <w:sz w:val="30"/>
          <w:szCs w:val="30"/>
          <w:cs/>
        </w:rPr>
        <w:t>(</w:t>
      </w:r>
      <w:r w:rsidRPr="000C748F">
        <w:rPr>
          <w:rFonts w:ascii="Angsana New" w:hAnsi="Angsana New" w:hint="cs"/>
          <w:i/>
          <w:iCs/>
          <w:spacing w:val="4"/>
          <w:sz w:val="30"/>
          <w:szCs w:val="30"/>
        </w:rPr>
        <w:t>256</w:t>
      </w:r>
      <w:r w:rsidR="004F7D64">
        <w:rPr>
          <w:rFonts w:ascii="Angsana New" w:hAnsi="Angsana New"/>
          <w:i/>
          <w:iCs/>
          <w:spacing w:val="4"/>
          <w:sz w:val="30"/>
          <w:szCs w:val="30"/>
        </w:rPr>
        <w:t>4</w:t>
      </w:r>
      <w:r w:rsidRPr="000C748F">
        <w:rPr>
          <w:rFonts w:ascii="Angsana New" w:hAnsi="Angsana New" w:hint="cs"/>
          <w:i/>
          <w:iCs/>
          <w:spacing w:val="4"/>
          <w:sz w:val="30"/>
          <w:szCs w:val="30"/>
        </w:rPr>
        <w:t>:</w:t>
      </w:r>
      <w:r w:rsidR="004F7D64">
        <w:rPr>
          <w:rFonts w:ascii="Angsana New" w:hAnsi="Angsana New"/>
          <w:i/>
          <w:iCs/>
          <w:spacing w:val="4"/>
          <w:sz w:val="30"/>
          <w:szCs w:val="30"/>
        </w:rPr>
        <w:t>190.01</w:t>
      </w:r>
      <w:r w:rsidRPr="000C748F">
        <w:rPr>
          <w:rFonts w:ascii="Angsana New" w:hAnsi="Angsana New"/>
          <w:i/>
          <w:iCs/>
          <w:spacing w:val="4"/>
          <w:sz w:val="30"/>
          <w:szCs w:val="30"/>
        </w:rPr>
        <w:t xml:space="preserve"> </w:t>
      </w:r>
      <w:r w:rsidRPr="000C748F">
        <w:rPr>
          <w:rFonts w:ascii="Angsana New" w:hAnsi="Angsana New" w:hint="cs"/>
          <w:i/>
          <w:iCs/>
          <w:spacing w:val="4"/>
          <w:sz w:val="30"/>
          <w:szCs w:val="30"/>
          <w:cs/>
        </w:rPr>
        <w:t>ล้านบาท)</w:t>
      </w:r>
      <w:r w:rsidRPr="000C748F">
        <w:rPr>
          <w:rFonts w:ascii="Angsana New" w:hAnsi="Angsana New" w:hint="cs"/>
          <w:spacing w:val="4"/>
          <w:sz w:val="30"/>
          <w:szCs w:val="30"/>
        </w:rPr>
        <w:t xml:space="preserve"> </w:t>
      </w:r>
      <w:r w:rsidRPr="000C748F">
        <w:rPr>
          <w:rFonts w:ascii="Angsana New" w:hAnsi="Angsana New" w:hint="cs"/>
          <w:spacing w:val="4"/>
          <w:sz w:val="30"/>
          <w:szCs w:val="30"/>
          <w:cs/>
        </w:rPr>
        <w:t>ได้</w:t>
      </w:r>
      <w:r w:rsidR="00824242" w:rsidRPr="000C748F">
        <w:rPr>
          <w:rFonts w:ascii="Angsana New" w:hAnsi="Angsana New" w:hint="cs"/>
          <w:spacing w:val="4"/>
          <w:sz w:val="30"/>
          <w:szCs w:val="30"/>
          <w:cs/>
        </w:rPr>
        <w:t>ถูกจดจำนองเพื่อเป็นหลักทรัพย์</w:t>
      </w:r>
      <w:r w:rsidR="004F7D64">
        <w:rPr>
          <w:rFonts w:ascii="Angsana New" w:hAnsi="Angsana New"/>
          <w:spacing w:val="4"/>
          <w:sz w:val="30"/>
          <w:szCs w:val="30"/>
        </w:rPr>
        <w:br/>
      </w:r>
      <w:r w:rsidR="00824242" w:rsidRPr="000C748F">
        <w:rPr>
          <w:rFonts w:ascii="Angsana New" w:hAnsi="Angsana New" w:hint="cs"/>
          <w:spacing w:val="4"/>
          <w:sz w:val="30"/>
          <w:szCs w:val="30"/>
          <w:cs/>
        </w:rPr>
        <w:t>ค้ำประกัน</w:t>
      </w:r>
      <w:r w:rsidR="005811C4">
        <w:rPr>
          <w:rFonts w:ascii="Angsana New" w:hAnsi="Angsana New" w:hint="cs"/>
          <w:spacing w:val="4"/>
          <w:sz w:val="30"/>
          <w:szCs w:val="30"/>
          <w:cs/>
        </w:rPr>
        <w:t>วง</w:t>
      </w:r>
      <w:r w:rsidR="00824242" w:rsidRPr="000C748F">
        <w:rPr>
          <w:rFonts w:ascii="Angsana New" w:hAnsi="Angsana New" w:hint="cs"/>
          <w:spacing w:val="4"/>
          <w:sz w:val="30"/>
          <w:szCs w:val="30"/>
          <w:cs/>
        </w:rPr>
        <w:t>เงินสินเชื่อของบริษัท</w:t>
      </w:r>
      <w:r w:rsidRPr="000C748F">
        <w:rPr>
          <w:rFonts w:ascii="Angsana New" w:hAnsi="Angsana New" w:hint="cs"/>
          <w:spacing w:val="4"/>
          <w:sz w:val="30"/>
          <w:szCs w:val="30"/>
          <w:cs/>
        </w:rPr>
        <w:t xml:space="preserve"> (ดูหมายเหตุข้อ </w:t>
      </w:r>
      <w:r w:rsidRPr="000C748F">
        <w:rPr>
          <w:rFonts w:ascii="Angsana New" w:hAnsi="Angsana New" w:hint="cs"/>
          <w:spacing w:val="4"/>
          <w:sz w:val="30"/>
          <w:szCs w:val="30"/>
        </w:rPr>
        <w:t>1</w:t>
      </w:r>
      <w:r w:rsidR="00D0486C">
        <w:rPr>
          <w:rFonts w:ascii="Angsana New" w:hAnsi="Angsana New"/>
          <w:spacing w:val="4"/>
          <w:sz w:val="30"/>
          <w:szCs w:val="30"/>
        </w:rPr>
        <w:t>2</w:t>
      </w:r>
      <w:r w:rsidRPr="000C748F">
        <w:rPr>
          <w:rFonts w:ascii="Angsana New" w:hAnsi="Angsana New" w:hint="cs"/>
          <w:spacing w:val="4"/>
          <w:sz w:val="30"/>
          <w:szCs w:val="30"/>
          <w:cs/>
        </w:rPr>
        <w:t>)</w:t>
      </w:r>
    </w:p>
    <w:p w14:paraId="69C22C94" w14:textId="1A7760A6" w:rsidR="000E24B4" w:rsidRPr="00B2145F" w:rsidRDefault="000E24B4" w:rsidP="0010354F">
      <w:pPr>
        <w:rPr>
          <w:rFonts w:ascii="Angsana New" w:hAnsi="Angsana New"/>
          <w:sz w:val="30"/>
          <w:szCs w:val="30"/>
        </w:rPr>
        <w:sectPr w:rsidR="000E24B4" w:rsidRPr="00B2145F" w:rsidSect="002872F4">
          <w:headerReference w:type="even" r:id="rId15"/>
          <w:headerReference w:type="default" r:id="rId16"/>
          <w:footerReference w:type="default" r:id="rId17"/>
          <w:headerReference w:type="first" r:id="rId18"/>
          <w:footerReference w:type="first" r:id="rId19"/>
          <w:type w:val="nextColumn"/>
          <w:pgSz w:w="16834" w:h="11909" w:orient="landscape" w:code="9"/>
          <w:pgMar w:top="691" w:right="1152" w:bottom="576" w:left="1152" w:header="720" w:footer="720" w:gutter="0"/>
          <w:cols w:space="720"/>
        </w:sectPr>
      </w:pPr>
    </w:p>
    <w:p w14:paraId="66EC4935" w14:textId="77777777" w:rsidR="00D1282F" w:rsidRPr="00E20536" w:rsidRDefault="00AF6A35" w:rsidP="00E20536">
      <w:pPr>
        <w:pStyle w:val="Heading8"/>
        <w:numPr>
          <w:ilvl w:val="0"/>
          <w:numId w:val="16"/>
        </w:numPr>
        <w:tabs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 w:cs="Angsana New"/>
          <w:sz w:val="30"/>
          <w:szCs w:val="30"/>
          <w:lang w:val="th-TH"/>
        </w:rPr>
      </w:pPr>
      <w:r w:rsidRPr="00E20536">
        <w:rPr>
          <w:rFonts w:ascii="Angsana New" w:hAnsi="Angsana New" w:cs="Angsana New" w:hint="cs"/>
          <w:sz w:val="30"/>
          <w:szCs w:val="30"/>
          <w:cs/>
          <w:lang w:val="th-TH"/>
        </w:rPr>
        <w:lastRenderedPageBreak/>
        <w:t>ส</w:t>
      </w:r>
      <w:r w:rsidR="00D1282F" w:rsidRPr="00E20536">
        <w:rPr>
          <w:rFonts w:ascii="Angsana New" w:hAnsi="Angsana New" w:cs="Angsana New" w:hint="cs"/>
          <w:sz w:val="30"/>
          <w:szCs w:val="30"/>
          <w:cs/>
          <w:lang w:val="th-TH"/>
        </w:rPr>
        <w:t>ัญญาเช่า</w:t>
      </w:r>
    </w:p>
    <w:p w14:paraId="11C154E4" w14:textId="77777777" w:rsidR="00D1282F" w:rsidRPr="00E031C3" w:rsidRDefault="00D1282F" w:rsidP="00E031C3">
      <w:pPr>
        <w:spacing w:line="240" w:lineRule="auto"/>
        <w:rPr>
          <w:rFonts w:ascii="Angsana New" w:hAnsi="Angsana New"/>
          <w:sz w:val="16"/>
          <w:szCs w:val="16"/>
          <w:lang w:val="th-TH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760"/>
        <w:gridCol w:w="1530"/>
        <w:gridCol w:w="270"/>
        <w:gridCol w:w="1530"/>
      </w:tblGrid>
      <w:tr w:rsidR="000F61ED" w:rsidRPr="00B2145F" w14:paraId="660955E5" w14:textId="77777777" w:rsidTr="000F61ED">
        <w:trPr>
          <w:cantSplit/>
        </w:trPr>
        <w:tc>
          <w:tcPr>
            <w:tcW w:w="5760" w:type="dxa"/>
          </w:tcPr>
          <w:p w14:paraId="35FF6389" w14:textId="71777645" w:rsidR="000F61ED" w:rsidRPr="00287390" w:rsidRDefault="000F61ED" w:rsidP="00E5549F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8739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530" w:type="dxa"/>
          </w:tcPr>
          <w:p w14:paraId="219A450E" w14:textId="77777777" w:rsidR="000F61ED" w:rsidRPr="00B2145F" w:rsidRDefault="000F61ED" w:rsidP="00D1282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FD4744C" w14:textId="77777777" w:rsidR="000F61ED" w:rsidRPr="00B2145F" w:rsidRDefault="000F61ED" w:rsidP="00D1282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3657EC19" w14:textId="24A45819" w:rsidR="000F61ED" w:rsidRPr="00B2145F" w:rsidRDefault="000F61ED" w:rsidP="00D1282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0F61ED" w:rsidRPr="00B2145F" w14:paraId="6605753C" w14:textId="44779051" w:rsidTr="000F61ED">
        <w:trPr>
          <w:cantSplit/>
        </w:trPr>
        <w:tc>
          <w:tcPr>
            <w:tcW w:w="5760" w:type="dxa"/>
          </w:tcPr>
          <w:p w14:paraId="2C62990C" w14:textId="6DF3AE2E" w:rsidR="000F61ED" w:rsidRPr="00B2145F" w:rsidRDefault="000F61ED" w:rsidP="00E5549F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B2145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B2145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30" w:type="dxa"/>
          </w:tcPr>
          <w:p w14:paraId="5D9631E8" w14:textId="57E37191" w:rsidR="000F61ED" w:rsidRPr="00B2145F" w:rsidRDefault="00E20536" w:rsidP="00D1282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2565</w:t>
            </w:r>
          </w:p>
        </w:tc>
        <w:tc>
          <w:tcPr>
            <w:tcW w:w="270" w:type="dxa"/>
          </w:tcPr>
          <w:p w14:paraId="21BA8FF1" w14:textId="77777777" w:rsidR="000F61ED" w:rsidRPr="00677212" w:rsidRDefault="000F61ED" w:rsidP="00D1282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9E8415A" w14:textId="4BD3CDD1" w:rsidR="000F61ED" w:rsidRPr="00677212" w:rsidRDefault="00E20536" w:rsidP="00D1282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E20536" w:rsidRPr="00B2145F" w14:paraId="0BC3D695" w14:textId="1E1FEFF1" w:rsidTr="003A2887">
        <w:trPr>
          <w:cantSplit/>
        </w:trPr>
        <w:tc>
          <w:tcPr>
            <w:tcW w:w="5760" w:type="dxa"/>
            <w:hideMark/>
          </w:tcPr>
          <w:p w14:paraId="7A6F6479" w14:textId="3AB795DA" w:rsidR="00E20536" w:rsidRPr="00B2145F" w:rsidRDefault="00E20536" w:rsidP="00E5549F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211E1F"/>
                <w:sz w:val="30"/>
                <w:szCs w:val="30"/>
              </w:rPr>
            </w:pPr>
          </w:p>
        </w:tc>
        <w:tc>
          <w:tcPr>
            <w:tcW w:w="3330" w:type="dxa"/>
            <w:gridSpan w:val="3"/>
          </w:tcPr>
          <w:p w14:paraId="4A44A6A6" w14:textId="0D30C2C2" w:rsidR="00E20536" w:rsidRPr="00B2145F" w:rsidRDefault="00E20536" w:rsidP="00E20536">
            <w:pPr>
              <w:pStyle w:val="acctfourfigures"/>
              <w:tabs>
                <w:tab w:val="clear" w:pos="765"/>
              </w:tabs>
              <w:spacing w:line="240" w:lineRule="auto"/>
              <w:ind w:left="-71" w:right="-8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2145F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B2145F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E20536" w:rsidRPr="00B2145F" w14:paraId="4C700333" w14:textId="46BA0DB0" w:rsidTr="000F61ED">
        <w:trPr>
          <w:cantSplit/>
        </w:trPr>
        <w:tc>
          <w:tcPr>
            <w:tcW w:w="5760" w:type="dxa"/>
          </w:tcPr>
          <w:p w14:paraId="730BCED1" w14:textId="77777777" w:rsidR="00E20536" w:rsidRPr="00B2145F" w:rsidRDefault="00E20536" w:rsidP="00E20536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สิทธิการใช้ที่ดิน</w:t>
            </w:r>
          </w:p>
        </w:tc>
        <w:tc>
          <w:tcPr>
            <w:tcW w:w="1530" w:type="dxa"/>
          </w:tcPr>
          <w:p w14:paraId="270A2D13" w14:textId="0AFBD582" w:rsidR="00E20536" w:rsidRPr="00B2145F" w:rsidRDefault="00503D8F" w:rsidP="00E20536">
            <w:pPr>
              <w:pStyle w:val="acctfourfigures"/>
              <w:tabs>
                <w:tab w:val="clear" w:pos="765"/>
                <w:tab w:val="decimal" w:pos="1252"/>
              </w:tabs>
              <w:spacing w:line="240" w:lineRule="auto"/>
              <w:ind w:left="-80" w:right="-7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21,278</w:t>
            </w:r>
          </w:p>
        </w:tc>
        <w:tc>
          <w:tcPr>
            <w:tcW w:w="270" w:type="dxa"/>
          </w:tcPr>
          <w:p w14:paraId="5EFA344A" w14:textId="77777777" w:rsidR="00E20536" w:rsidRDefault="00E20536" w:rsidP="00E20536">
            <w:pPr>
              <w:pStyle w:val="acctfourfigures"/>
              <w:tabs>
                <w:tab w:val="clear" w:pos="765"/>
                <w:tab w:val="decimal" w:pos="1252"/>
              </w:tabs>
              <w:spacing w:line="240" w:lineRule="auto"/>
              <w:ind w:left="-80" w:right="-7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AABFB8A" w14:textId="24ACF961" w:rsidR="00E20536" w:rsidRPr="00B2145F" w:rsidRDefault="00E20536" w:rsidP="00E20536">
            <w:pPr>
              <w:pStyle w:val="acctfourfigures"/>
              <w:tabs>
                <w:tab w:val="clear" w:pos="765"/>
                <w:tab w:val="decimal" w:pos="1252"/>
              </w:tabs>
              <w:spacing w:line="240" w:lineRule="auto"/>
              <w:ind w:left="-80" w:right="-7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22,978</w:t>
            </w:r>
          </w:p>
        </w:tc>
      </w:tr>
      <w:tr w:rsidR="00E20536" w:rsidRPr="00B2145F" w14:paraId="7B282F32" w14:textId="62DDDED5" w:rsidTr="000F61ED">
        <w:trPr>
          <w:cantSplit/>
        </w:trPr>
        <w:tc>
          <w:tcPr>
            <w:tcW w:w="5760" w:type="dxa"/>
          </w:tcPr>
          <w:p w14:paraId="00379871" w14:textId="77777777" w:rsidR="00E20536" w:rsidRPr="00B2145F" w:rsidRDefault="00E20536" w:rsidP="00E2053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อาคาร</w:t>
            </w:r>
          </w:p>
        </w:tc>
        <w:tc>
          <w:tcPr>
            <w:tcW w:w="1530" w:type="dxa"/>
          </w:tcPr>
          <w:p w14:paraId="6FDFE384" w14:textId="70DBEB06" w:rsidR="00E20536" w:rsidRPr="00B2145F" w:rsidRDefault="00503D8F" w:rsidP="00E20536">
            <w:pPr>
              <w:pStyle w:val="acctfourfigures"/>
              <w:tabs>
                <w:tab w:val="clear" w:pos="765"/>
                <w:tab w:val="decimal" w:pos="1252"/>
              </w:tabs>
              <w:spacing w:line="240" w:lineRule="auto"/>
              <w:ind w:left="-80" w:right="-7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10,441</w:t>
            </w:r>
          </w:p>
        </w:tc>
        <w:tc>
          <w:tcPr>
            <w:tcW w:w="270" w:type="dxa"/>
          </w:tcPr>
          <w:p w14:paraId="186E2214" w14:textId="77777777" w:rsidR="00E20536" w:rsidRDefault="00E20536" w:rsidP="00E20536">
            <w:pPr>
              <w:pStyle w:val="acctfourfigures"/>
              <w:tabs>
                <w:tab w:val="clear" w:pos="765"/>
                <w:tab w:val="decimal" w:pos="1252"/>
              </w:tabs>
              <w:spacing w:line="240" w:lineRule="auto"/>
              <w:ind w:left="-80" w:right="-7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4BA7B53" w14:textId="466B61B6" w:rsidR="00E20536" w:rsidRPr="00B2145F" w:rsidRDefault="00E20536" w:rsidP="00E20536">
            <w:pPr>
              <w:pStyle w:val="acctfourfigures"/>
              <w:tabs>
                <w:tab w:val="clear" w:pos="765"/>
                <w:tab w:val="decimal" w:pos="1252"/>
              </w:tabs>
              <w:spacing w:line="240" w:lineRule="auto"/>
              <w:ind w:left="-80" w:right="-7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14,356</w:t>
            </w:r>
          </w:p>
        </w:tc>
      </w:tr>
      <w:tr w:rsidR="00E20536" w:rsidRPr="00B2145F" w14:paraId="00E8D7D0" w14:textId="05D74F2A" w:rsidTr="000F61ED">
        <w:trPr>
          <w:cantSplit/>
        </w:trPr>
        <w:tc>
          <w:tcPr>
            <w:tcW w:w="5760" w:type="dxa"/>
          </w:tcPr>
          <w:p w14:paraId="7A485594" w14:textId="77777777" w:rsidR="00E20536" w:rsidRPr="00B2145F" w:rsidRDefault="00E20536" w:rsidP="00E2053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530" w:type="dxa"/>
          </w:tcPr>
          <w:p w14:paraId="4407F904" w14:textId="60C203CA" w:rsidR="00E20536" w:rsidRPr="00B2145F" w:rsidRDefault="005D7773" w:rsidP="00E20536">
            <w:pPr>
              <w:pStyle w:val="acctfourfigures"/>
              <w:tabs>
                <w:tab w:val="clear" w:pos="765"/>
                <w:tab w:val="decimal" w:pos="1252"/>
              </w:tabs>
              <w:spacing w:line="240" w:lineRule="auto"/>
              <w:ind w:left="-80" w:right="-7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4,937</w:t>
            </w:r>
          </w:p>
        </w:tc>
        <w:tc>
          <w:tcPr>
            <w:tcW w:w="270" w:type="dxa"/>
          </w:tcPr>
          <w:p w14:paraId="3246A003" w14:textId="77777777" w:rsidR="00E20536" w:rsidRDefault="00E20536" w:rsidP="00E20536">
            <w:pPr>
              <w:pStyle w:val="acctfourfigures"/>
              <w:tabs>
                <w:tab w:val="clear" w:pos="765"/>
                <w:tab w:val="decimal" w:pos="1252"/>
              </w:tabs>
              <w:spacing w:line="240" w:lineRule="auto"/>
              <w:ind w:left="-80" w:right="-7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004A9A5" w14:textId="52E8F398" w:rsidR="00E20536" w:rsidRPr="00B2145F" w:rsidRDefault="00E20536" w:rsidP="00E20536">
            <w:pPr>
              <w:pStyle w:val="acctfourfigures"/>
              <w:tabs>
                <w:tab w:val="clear" w:pos="765"/>
                <w:tab w:val="decimal" w:pos="1252"/>
              </w:tabs>
              <w:spacing w:line="240" w:lineRule="auto"/>
              <w:ind w:left="-80" w:right="-7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5,360</w:t>
            </w:r>
          </w:p>
        </w:tc>
      </w:tr>
      <w:tr w:rsidR="00E20536" w:rsidRPr="00B2145F" w14:paraId="74707C11" w14:textId="3DECD8F0" w:rsidTr="000F61ED">
        <w:trPr>
          <w:cantSplit/>
        </w:trPr>
        <w:tc>
          <w:tcPr>
            <w:tcW w:w="5760" w:type="dxa"/>
            <w:hideMark/>
          </w:tcPr>
          <w:p w14:paraId="7FABF35E" w14:textId="77777777" w:rsidR="00E20536" w:rsidRPr="00B2145F" w:rsidRDefault="00E20536" w:rsidP="00E20536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A44ED2" w14:textId="04A1B6FF" w:rsidR="00E20536" w:rsidRPr="00B2145F" w:rsidRDefault="005D7773" w:rsidP="00E20536">
            <w:pPr>
              <w:pStyle w:val="acctfourfigures"/>
              <w:tabs>
                <w:tab w:val="clear" w:pos="765"/>
                <w:tab w:val="decimal" w:pos="1252"/>
              </w:tabs>
              <w:spacing w:line="240" w:lineRule="auto"/>
              <w:ind w:left="-80" w:right="-7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36,656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5FA96F8" w14:textId="77777777" w:rsidR="00E20536" w:rsidRDefault="00E20536" w:rsidP="00E20536">
            <w:pPr>
              <w:pStyle w:val="acctfourfigures"/>
              <w:tabs>
                <w:tab w:val="clear" w:pos="765"/>
                <w:tab w:val="decimal" w:pos="1252"/>
              </w:tabs>
              <w:spacing w:line="240" w:lineRule="auto"/>
              <w:ind w:left="-80" w:right="-7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24B394B" w14:textId="20C469AD" w:rsidR="00E20536" w:rsidRPr="00B2145F" w:rsidRDefault="00E20536" w:rsidP="00E20536">
            <w:pPr>
              <w:pStyle w:val="acctfourfigures"/>
              <w:tabs>
                <w:tab w:val="clear" w:pos="765"/>
                <w:tab w:val="decimal" w:pos="1252"/>
              </w:tabs>
              <w:spacing w:line="240" w:lineRule="auto"/>
              <w:ind w:left="-80" w:right="-7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42,694</w:t>
            </w:r>
          </w:p>
        </w:tc>
      </w:tr>
    </w:tbl>
    <w:p w14:paraId="1A5497B5" w14:textId="77777777" w:rsidR="00D1282F" w:rsidRPr="00E031C3" w:rsidRDefault="00D1282F" w:rsidP="00D1282F">
      <w:pPr>
        <w:pStyle w:val="block"/>
        <w:spacing w:after="0" w:line="240" w:lineRule="auto"/>
        <w:ind w:left="547" w:right="43"/>
        <w:jc w:val="thaiDistribute"/>
        <w:rPr>
          <w:rFonts w:ascii="Angsana New" w:hAnsi="Angsana New"/>
          <w:sz w:val="18"/>
          <w:szCs w:val="18"/>
          <w:lang w:val="en-US" w:bidi="th-TH"/>
        </w:rPr>
      </w:pPr>
    </w:p>
    <w:p w14:paraId="3A4CCB27" w14:textId="6D2B945F" w:rsidR="00D1282F" w:rsidRPr="00E20536" w:rsidRDefault="00D1282F" w:rsidP="00E20536">
      <w:pPr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E20536">
        <w:rPr>
          <w:rFonts w:ascii="Angsana New" w:hAnsi="Angsana New" w:hint="cs"/>
          <w:sz w:val="30"/>
          <w:szCs w:val="30"/>
          <w:cs/>
        </w:rPr>
        <w:t xml:space="preserve">ในปี </w:t>
      </w:r>
      <w:r w:rsidRPr="00E20536">
        <w:rPr>
          <w:rFonts w:ascii="Angsana New" w:hAnsi="Angsana New" w:hint="cs"/>
          <w:sz w:val="30"/>
          <w:szCs w:val="30"/>
        </w:rPr>
        <w:t>256</w:t>
      </w:r>
      <w:r w:rsidR="005D058B">
        <w:rPr>
          <w:rFonts w:ascii="Angsana New" w:hAnsi="Angsana New"/>
          <w:sz w:val="30"/>
          <w:szCs w:val="30"/>
        </w:rPr>
        <w:t>5</w:t>
      </w:r>
      <w:r w:rsidRPr="00E20536">
        <w:rPr>
          <w:rFonts w:ascii="Angsana New" w:hAnsi="Angsana New" w:hint="cs"/>
          <w:sz w:val="30"/>
          <w:szCs w:val="30"/>
        </w:rPr>
        <w:t xml:space="preserve"> </w:t>
      </w:r>
      <w:r w:rsidRPr="00E20536">
        <w:rPr>
          <w:rFonts w:ascii="Angsana New" w:hAnsi="Angsana New" w:hint="cs"/>
          <w:sz w:val="30"/>
          <w:szCs w:val="30"/>
          <w:cs/>
        </w:rPr>
        <w:t>สินทรัพย์สิทธิการใช้ของบริษัทเพิ่มขึ้</w:t>
      </w:r>
      <w:r w:rsidRPr="00503D8F">
        <w:rPr>
          <w:rFonts w:ascii="Angsana New" w:hAnsi="Angsana New" w:hint="cs"/>
          <w:sz w:val="30"/>
          <w:szCs w:val="30"/>
          <w:cs/>
        </w:rPr>
        <w:t xml:space="preserve">นเป็นจำนวน </w:t>
      </w:r>
      <w:r w:rsidR="00503D8F">
        <w:rPr>
          <w:rFonts w:ascii="Angsana New" w:hAnsi="Angsana New"/>
          <w:sz w:val="30"/>
          <w:szCs w:val="30"/>
          <w:lang w:val="en-GB"/>
        </w:rPr>
        <w:t xml:space="preserve">8.12 </w:t>
      </w:r>
      <w:r w:rsidRPr="00E20536">
        <w:rPr>
          <w:rFonts w:ascii="Angsana New" w:hAnsi="Angsana New" w:hint="cs"/>
          <w:sz w:val="30"/>
          <w:szCs w:val="30"/>
          <w:cs/>
        </w:rPr>
        <w:t>ล้านบาท</w:t>
      </w:r>
      <w:r w:rsidR="0059350F" w:rsidRPr="00E20536">
        <w:rPr>
          <w:rFonts w:ascii="Angsana New" w:hAnsi="Angsana New"/>
          <w:sz w:val="30"/>
          <w:szCs w:val="30"/>
        </w:rPr>
        <w:t xml:space="preserve"> </w:t>
      </w:r>
      <w:r w:rsidR="0059350F" w:rsidRPr="00E20536">
        <w:rPr>
          <w:rFonts w:ascii="Angsana New" w:hAnsi="Angsana New"/>
          <w:i/>
          <w:iCs/>
          <w:sz w:val="30"/>
          <w:szCs w:val="30"/>
        </w:rPr>
        <w:t>(256</w:t>
      </w:r>
      <w:r w:rsidR="005D058B">
        <w:rPr>
          <w:rFonts w:ascii="Angsana New" w:hAnsi="Angsana New"/>
          <w:i/>
          <w:iCs/>
          <w:sz w:val="30"/>
          <w:szCs w:val="30"/>
        </w:rPr>
        <w:t>4</w:t>
      </w:r>
      <w:r w:rsidR="0059350F" w:rsidRPr="00E20536">
        <w:rPr>
          <w:rFonts w:ascii="Angsana New" w:hAnsi="Angsana New"/>
          <w:i/>
          <w:iCs/>
          <w:sz w:val="30"/>
          <w:szCs w:val="30"/>
        </w:rPr>
        <w:t xml:space="preserve">: </w:t>
      </w:r>
      <w:r w:rsidR="005D058B">
        <w:rPr>
          <w:rFonts w:ascii="Angsana New" w:hAnsi="Angsana New"/>
          <w:i/>
          <w:iCs/>
          <w:sz w:val="30"/>
          <w:szCs w:val="30"/>
        </w:rPr>
        <w:t>16</w:t>
      </w:r>
      <w:r w:rsidR="0059350F" w:rsidRPr="00E20536">
        <w:rPr>
          <w:rFonts w:ascii="Angsana New" w:hAnsi="Angsana New"/>
          <w:i/>
          <w:iCs/>
          <w:sz w:val="30"/>
          <w:szCs w:val="30"/>
        </w:rPr>
        <w:t>.</w:t>
      </w:r>
      <w:r w:rsidR="005D058B">
        <w:rPr>
          <w:rFonts w:ascii="Angsana New" w:hAnsi="Angsana New"/>
          <w:i/>
          <w:iCs/>
          <w:sz w:val="30"/>
          <w:szCs w:val="30"/>
        </w:rPr>
        <w:t>56</w:t>
      </w:r>
      <w:r w:rsidR="0059350F" w:rsidRPr="00E20536">
        <w:rPr>
          <w:rFonts w:ascii="Angsana New" w:hAnsi="Angsana New"/>
          <w:i/>
          <w:iCs/>
          <w:sz w:val="30"/>
          <w:szCs w:val="30"/>
        </w:rPr>
        <w:t xml:space="preserve"> </w:t>
      </w:r>
      <w:r w:rsidR="0059350F" w:rsidRPr="00E20536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59350F" w:rsidRPr="00E20536">
        <w:rPr>
          <w:rFonts w:ascii="Angsana New" w:hAnsi="Angsana New"/>
          <w:i/>
          <w:iCs/>
          <w:sz w:val="30"/>
          <w:szCs w:val="30"/>
          <w:lang w:val="en-GB"/>
        </w:rPr>
        <w:t>)</w:t>
      </w:r>
    </w:p>
    <w:p w14:paraId="1E46962E" w14:textId="42097547" w:rsidR="00626440" w:rsidRPr="00E031C3" w:rsidRDefault="00626440" w:rsidP="00626440">
      <w:pPr>
        <w:pStyle w:val="block"/>
        <w:spacing w:after="0" w:line="240" w:lineRule="auto"/>
        <w:ind w:left="547" w:right="43"/>
        <w:jc w:val="thaiDistribute"/>
        <w:rPr>
          <w:rFonts w:ascii="Angsana New" w:hAnsi="Angsana New"/>
          <w:sz w:val="18"/>
          <w:szCs w:val="18"/>
          <w:lang w:val="en-US" w:bidi="th-TH"/>
        </w:rPr>
      </w:pPr>
    </w:p>
    <w:p w14:paraId="7FE4F69C" w14:textId="12BBC043" w:rsidR="00E031C3" w:rsidRPr="00E031C3" w:rsidRDefault="00E031C3" w:rsidP="00E031C3">
      <w:pPr>
        <w:pStyle w:val="block"/>
        <w:spacing w:after="0" w:line="240" w:lineRule="auto"/>
        <w:ind w:left="547" w:right="43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E031C3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บริษัทเช่าที่ดินแห่งหนึ่งเพื่อก่อสร้างโรงงานเป็นระยะเวลา</w:t>
      </w:r>
      <w:r w:rsidRPr="00E031C3">
        <w:rPr>
          <w:rFonts w:ascii="Angsana New" w:hAnsi="Angsana New" w:hint="cs"/>
          <w:spacing w:val="-2"/>
          <w:sz w:val="30"/>
          <w:szCs w:val="30"/>
          <w:lang w:val="en-US" w:bidi="th-TH"/>
        </w:rPr>
        <w:t xml:space="preserve"> 30 </w:t>
      </w:r>
      <w:r w:rsidRPr="00E031C3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ปี โดยมีสิทธิต่ออายุสัญญาเช่าเมื่อสิ้นสุดอายุสัญญาอีก</w:t>
      </w:r>
      <w:r w:rsidRPr="00E031C3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Pr="00E031C3">
        <w:rPr>
          <w:rFonts w:ascii="Angsana New" w:hAnsi="Angsana New" w:hint="cs"/>
          <w:sz w:val="30"/>
          <w:szCs w:val="30"/>
          <w:lang w:val="en-US" w:bidi="th-TH"/>
        </w:rPr>
        <w:t xml:space="preserve">20 </w:t>
      </w:r>
      <w:r w:rsidRPr="00E031C3">
        <w:rPr>
          <w:rFonts w:ascii="Angsana New" w:hAnsi="Angsana New" w:hint="cs"/>
          <w:sz w:val="30"/>
          <w:szCs w:val="30"/>
          <w:cs/>
          <w:lang w:val="en-US" w:bidi="th-TH"/>
        </w:rPr>
        <w:t xml:space="preserve">ปี ค่าเช่ากำหนดเป็นรายปีตามอัตราที่ระบุไว้ในสัญญา นอกจากนี้บริษัทเช่าที่ดิน สำนักงาน เครื่องใช้สำนักงาน และยานพาหนะหลายสัญญาเป็นระยะเวลา </w:t>
      </w:r>
      <w:r w:rsidRPr="00E031C3">
        <w:rPr>
          <w:rFonts w:ascii="Angsana New" w:hAnsi="Angsana New"/>
          <w:sz w:val="30"/>
          <w:szCs w:val="30"/>
          <w:lang w:val="en-US" w:bidi="th-TH"/>
        </w:rPr>
        <w:t xml:space="preserve">2 </w:t>
      </w:r>
      <w:r w:rsidRPr="00E031C3">
        <w:rPr>
          <w:rFonts w:ascii="Angsana New" w:hAnsi="Angsana New" w:hint="cs"/>
          <w:sz w:val="30"/>
          <w:szCs w:val="30"/>
          <w:cs/>
          <w:lang w:val="en-US" w:bidi="th-TH"/>
        </w:rPr>
        <w:t xml:space="preserve">ปี ถึง </w:t>
      </w:r>
      <w:r w:rsidRPr="00E031C3">
        <w:rPr>
          <w:rFonts w:ascii="Angsana New" w:hAnsi="Angsana New"/>
          <w:sz w:val="30"/>
          <w:szCs w:val="30"/>
          <w:lang w:val="en-US" w:bidi="th-TH"/>
        </w:rPr>
        <w:t>5</w:t>
      </w:r>
      <w:r w:rsidRPr="00E031C3">
        <w:rPr>
          <w:rFonts w:ascii="Angsana New" w:hAnsi="Angsana New" w:hint="cs"/>
          <w:sz w:val="30"/>
          <w:szCs w:val="30"/>
          <w:lang w:val="en-US" w:bidi="th-TH"/>
        </w:rPr>
        <w:t xml:space="preserve"> </w:t>
      </w:r>
      <w:r w:rsidRPr="00E031C3">
        <w:rPr>
          <w:rFonts w:ascii="Angsana New" w:hAnsi="Angsana New" w:hint="cs"/>
          <w:sz w:val="30"/>
          <w:szCs w:val="30"/>
          <w:cs/>
          <w:lang w:val="en-US" w:bidi="th-TH"/>
        </w:rPr>
        <w:t>ปี ค่าเช่ากำหนดเป็นรายเดือนตามอัตราที่ระบุไว้ในสัญญา</w:t>
      </w:r>
    </w:p>
    <w:p w14:paraId="5E0DD1D7" w14:textId="77777777" w:rsidR="00E031C3" w:rsidRPr="00E031C3" w:rsidRDefault="00E031C3" w:rsidP="00626440">
      <w:pPr>
        <w:pStyle w:val="block"/>
        <w:spacing w:after="0" w:line="240" w:lineRule="auto"/>
        <w:ind w:left="547" w:right="43"/>
        <w:jc w:val="thaiDistribute"/>
        <w:rPr>
          <w:rFonts w:ascii="Angsana New" w:hAnsi="Angsana New"/>
          <w:sz w:val="18"/>
          <w:szCs w:val="18"/>
          <w:lang w:val="en-US" w:bidi="th-TH"/>
        </w:rPr>
      </w:pPr>
    </w:p>
    <w:p w14:paraId="2595C4FE" w14:textId="468DDE78" w:rsidR="00626440" w:rsidRPr="00E20536" w:rsidRDefault="00626440" w:rsidP="00626440">
      <w:pPr>
        <w:pStyle w:val="block"/>
        <w:spacing w:after="0" w:line="240" w:lineRule="auto"/>
        <w:ind w:left="547" w:right="43"/>
        <w:jc w:val="thaiDistribute"/>
        <w:rPr>
          <w:rFonts w:ascii="Angsana New" w:hAnsi="Angsana New"/>
          <w:i/>
          <w:iCs/>
          <w:sz w:val="30"/>
          <w:szCs w:val="30"/>
          <w:lang w:val="en-US" w:bidi="th-TH"/>
        </w:rPr>
      </w:pPr>
      <w:r w:rsidRPr="00E20536">
        <w:rPr>
          <w:rFonts w:ascii="Angsana New" w:hAnsi="Angsana New" w:hint="cs"/>
          <w:i/>
          <w:iCs/>
          <w:sz w:val="30"/>
          <w:szCs w:val="30"/>
          <w:cs/>
          <w:lang w:val="en-US" w:bidi="th-TH"/>
        </w:rPr>
        <w:t>สิทธิเลือกในการขยายอายุสัญญาเช่า</w:t>
      </w:r>
    </w:p>
    <w:p w14:paraId="4B9C78F6" w14:textId="4CD94743" w:rsidR="00626440" w:rsidRPr="00E031C3" w:rsidRDefault="00626440" w:rsidP="00626440">
      <w:pPr>
        <w:pStyle w:val="block"/>
        <w:spacing w:after="0" w:line="240" w:lineRule="auto"/>
        <w:ind w:left="547" w:right="43"/>
        <w:jc w:val="thaiDistribute"/>
        <w:rPr>
          <w:rFonts w:ascii="Angsana New" w:hAnsi="Angsana New"/>
          <w:sz w:val="18"/>
          <w:szCs w:val="18"/>
          <w:lang w:val="en-US" w:bidi="th-TH"/>
        </w:rPr>
      </w:pPr>
    </w:p>
    <w:p w14:paraId="468FC3A2" w14:textId="19844A66" w:rsidR="00626440" w:rsidRPr="00E20536" w:rsidRDefault="00626440" w:rsidP="00626440">
      <w:pPr>
        <w:pStyle w:val="block"/>
        <w:spacing w:after="0" w:line="240" w:lineRule="auto"/>
        <w:ind w:left="547" w:right="43"/>
        <w:jc w:val="thaiDistribute"/>
        <w:rPr>
          <w:rFonts w:ascii="Angsana New" w:hAnsi="Angsana New"/>
          <w:sz w:val="30"/>
          <w:szCs w:val="30"/>
          <w:cs/>
          <w:lang w:val="en-US" w:bidi="th-TH"/>
        </w:rPr>
      </w:pPr>
      <w:r w:rsidRPr="00E20536">
        <w:rPr>
          <w:rFonts w:ascii="Angsana New" w:hAnsi="Angsana New" w:hint="cs"/>
          <w:sz w:val="30"/>
          <w:szCs w:val="30"/>
          <w:cs/>
          <w:lang w:val="en-US" w:bidi="th-TH"/>
        </w:rPr>
        <w:t xml:space="preserve">บริษัทมีสิทธิเลือกขยายอายุสัญญาเช่าอสังหาริมทรัพย์ภายใน </w:t>
      </w:r>
      <w:r w:rsidRPr="00E20536">
        <w:rPr>
          <w:rFonts w:ascii="Angsana New" w:hAnsi="Angsana New"/>
          <w:sz w:val="30"/>
          <w:szCs w:val="30"/>
          <w:lang w:val="en-US" w:bidi="th-TH"/>
        </w:rPr>
        <w:t xml:space="preserve">6 </w:t>
      </w:r>
      <w:r w:rsidRPr="00E20536">
        <w:rPr>
          <w:rFonts w:ascii="Angsana New" w:hAnsi="Angsana New" w:hint="cs"/>
          <w:sz w:val="30"/>
          <w:szCs w:val="30"/>
          <w:cs/>
          <w:lang w:val="en-US" w:bidi="th-TH"/>
        </w:rPr>
        <w:t>เดือนก่อนสิ้นสุดระยะเวลาเช่า ซึ่ง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และจะทบทวนการประเมินดังกล่าวอย่างสม่ำเสมอ</w:t>
      </w:r>
    </w:p>
    <w:p w14:paraId="0A216991" w14:textId="05BF31D5" w:rsidR="00356732" w:rsidRPr="00E031C3" w:rsidRDefault="00356732" w:rsidP="00E031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4"/>
          <w:szCs w:val="14"/>
          <w:cs/>
        </w:rPr>
      </w:pPr>
    </w:p>
    <w:tbl>
      <w:tblPr>
        <w:tblW w:w="9153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480"/>
        <w:gridCol w:w="1260"/>
        <w:gridCol w:w="180"/>
        <w:gridCol w:w="1233"/>
      </w:tblGrid>
      <w:tr w:rsidR="00EE1705" w:rsidRPr="00E20536" w14:paraId="2F80D226" w14:textId="77777777" w:rsidTr="00BF61D5">
        <w:trPr>
          <w:cantSplit/>
          <w:tblHeader/>
        </w:trPr>
        <w:tc>
          <w:tcPr>
            <w:tcW w:w="6480" w:type="dxa"/>
          </w:tcPr>
          <w:p w14:paraId="7CE03B75" w14:textId="77777777" w:rsidR="00EE1705" w:rsidRPr="00E20536" w:rsidRDefault="00EE1705" w:rsidP="006D4B6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E2053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Pr="00E2053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E2053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260" w:type="dxa"/>
          </w:tcPr>
          <w:p w14:paraId="4155E546" w14:textId="7BA557DB" w:rsidR="00EE1705" w:rsidRPr="00E20536" w:rsidRDefault="00E20536" w:rsidP="006D4B60">
            <w:pPr>
              <w:pStyle w:val="acctmergecolhdg"/>
              <w:spacing w:line="240" w:lineRule="auto"/>
              <w:ind w:right="10"/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</w:pPr>
            <w:r w:rsidRPr="00E20536">
              <w:rPr>
                <w:rFonts w:ascii="Angsana New" w:hAnsi="Angsana New" w:hint="cs"/>
                <w:b w:val="0"/>
                <w:bCs/>
                <w:sz w:val="30"/>
                <w:szCs w:val="30"/>
              </w:rPr>
              <w:t>2565</w:t>
            </w:r>
          </w:p>
        </w:tc>
        <w:tc>
          <w:tcPr>
            <w:tcW w:w="180" w:type="dxa"/>
          </w:tcPr>
          <w:p w14:paraId="17498C51" w14:textId="77777777" w:rsidR="00EE1705" w:rsidRPr="00E20536" w:rsidRDefault="00EE1705" w:rsidP="006D4B60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233" w:type="dxa"/>
          </w:tcPr>
          <w:p w14:paraId="7B98C9C0" w14:textId="0D11450D" w:rsidR="00EE1705" w:rsidRPr="00E20536" w:rsidRDefault="00E20536" w:rsidP="006D4B60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E20536">
              <w:rPr>
                <w:rFonts w:ascii="Angsana New" w:hAnsi="Angsana New" w:hint="cs"/>
                <w:b w:val="0"/>
                <w:bCs/>
                <w:sz w:val="30"/>
                <w:szCs w:val="30"/>
              </w:rPr>
              <w:t>2564</w:t>
            </w:r>
          </w:p>
        </w:tc>
      </w:tr>
      <w:tr w:rsidR="00EE1705" w:rsidRPr="00E20536" w14:paraId="44404FDF" w14:textId="77777777" w:rsidTr="00626440">
        <w:trPr>
          <w:cantSplit/>
        </w:trPr>
        <w:tc>
          <w:tcPr>
            <w:tcW w:w="6480" w:type="dxa"/>
          </w:tcPr>
          <w:p w14:paraId="7C0AB7F8" w14:textId="77777777" w:rsidR="00EE1705" w:rsidRPr="00E20536" w:rsidRDefault="00EE1705" w:rsidP="006D4B60">
            <w:pPr>
              <w:tabs>
                <w:tab w:val="clear" w:pos="680"/>
                <w:tab w:val="clear" w:pos="907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73" w:type="dxa"/>
            <w:gridSpan w:val="3"/>
          </w:tcPr>
          <w:p w14:paraId="42409FD4" w14:textId="77777777" w:rsidR="00EE1705" w:rsidRPr="00E20536" w:rsidRDefault="00EE1705" w:rsidP="006D4B6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 w:firstLine="1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20536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E2053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EE1705" w:rsidRPr="00E20536" w14:paraId="0115111A" w14:textId="77777777" w:rsidTr="00BF61D5">
        <w:trPr>
          <w:cantSplit/>
        </w:trPr>
        <w:tc>
          <w:tcPr>
            <w:tcW w:w="6480" w:type="dxa"/>
          </w:tcPr>
          <w:p w14:paraId="7244FF44" w14:textId="77777777" w:rsidR="00EE1705" w:rsidRPr="00E20536" w:rsidRDefault="00EE1705" w:rsidP="006D4B60">
            <w:pPr>
              <w:tabs>
                <w:tab w:val="clear" w:pos="680"/>
                <w:tab w:val="clear" w:pos="907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2053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  <w:r w:rsidRPr="00E2053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E2053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60" w:type="dxa"/>
          </w:tcPr>
          <w:p w14:paraId="5C01CB10" w14:textId="77777777" w:rsidR="00EE1705" w:rsidRPr="00E20536" w:rsidRDefault="00EE1705" w:rsidP="006D4B6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0" w:right="-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BD80C4A" w14:textId="77777777" w:rsidR="00EE1705" w:rsidRPr="00E20536" w:rsidRDefault="00EE1705" w:rsidP="006D4B6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0" w:right="-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</w:tcPr>
          <w:p w14:paraId="3A5C46CE" w14:textId="77777777" w:rsidR="00EE1705" w:rsidRPr="00E20536" w:rsidRDefault="00EE1705" w:rsidP="006D4B6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0" w:right="-6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1705" w:rsidRPr="00E20536" w14:paraId="491C7843" w14:textId="77777777" w:rsidTr="00BF61D5">
        <w:trPr>
          <w:cantSplit/>
        </w:trPr>
        <w:tc>
          <w:tcPr>
            <w:tcW w:w="6480" w:type="dxa"/>
          </w:tcPr>
          <w:p w14:paraId="203DB1C5" w14:textId="77777777" w:rsidR="00EE1705" w:rsidRPr="00E20536" w:rsidRDefault="00EE1705" w:rsidP="006D4B60">
            <w:pPr>
              <w:tabs>
                <w:tab w:val="clear" w:pos="680"/>
                <w:tab w:val="clear" w:pos="90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20536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260" w:type="dxa"/>
            <w:vAlign w:val="bottom"/>
          </w:tcPr>
          <w:p w14:paraId="79D98331" w14:textId="77777777" w:rsidR="00EE1705" w:rsidRPr="00E20536" w:rsidRDefault="00EE1705" w:rsidP="006D4B6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0" w:right="-6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288AF616" w14:textId="77777777" w:rsidR="00EE1705" w:rsidRPr="00E20536" w:rsidRDefault="00EE1705" w:rsidP="006D4B6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0" w:right="-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</w:tcPr>
          <w:p w14:paraId="760F6ED9" w14:textId="77777777" w:rsidR="00EE1705" w:rsidRPr="00E20536" w:rsidRDefault="00EE1705" w:rsidP="006D4B6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0" w:right="-6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20536" w:rsidRPr="00E20536" w14:paraId="76AC7B89" w14:textId="77777777" w:rsidTr="00BF61D5">
        <w:trPr>
          <w:cantSplit/>
        </w:trPr>
        <w:tc>
          <w:tcPr>
            <w:tcW w:w="6480" w:type="dxa"/>
          </w:tcPr>
          <w:p w14:paraId="643E7EE0" w14:textId="18480935" w:rsidR="00E20536" w:rsidRPr="00E20536" w:rsidRDefault="00E20536" w:rsidP="006D4B60">
            <w:pPr>
              <w:pStyle w:val="ListParagraph"/>
              <w:numPr>
                <w:ilvl w:val="0"/>
                <w:numId w:val="21"/>
              </w:numPr>
              <w:tabs>
                <w:tab w:val="clear" w:pos="680"/>
                <w:tab w:val="clear" w:pos="907"/>
              </w:tabs>
              <w:spacing w:line="240" w:lineRule="auto"/>
              <w:ind w:left="367"/>
              <w:rPr>
                <w:rFonts w:ascii="Angsana New" w:hAnsi="Angsana New"/>
                <w:sz w:val="30"/>
                <w:szCs w:val="30"/>
                <w:cs/>
              </w:rPr>
            </w:pPr>
            <w:r w:rsidRPr="00E20536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E20536">
              <w:rPr>
                <w:rFonts w:ascii="Angsana New" w:hAnsi="Angsana New" w:hint="cs"/>
                <w:sz w:val="30"/>
                <w:szCs w:val="30"/>
                <w:cs/>
              </w:rPr>
              <w:t>สิทธิการใช้ที่ดิน</w:t>
            </w:r>
          </w:p>
        </w:tc>
        <w:tc>
          <w:tcPr>
            <w:tcW w:w="1260" w:type="dxa"/>
            <w:vAlign w:val="bottom"/>
          </w:tcPr>
          <w:p w14:paraId="4C963DBA" w14:textId="78E5B5C8" w:rsidR="00E20536" w:rsidRPr="00E20536" w:rsidRDefault="00503D8F" w:rsidP="006D4B6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0" w:right="-6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1,067</w:t>
            </w:r>
          </w:p>
        </w:tc>
        <w:tc>
          <w:tcPr>
            <w:tcW w:w="180" w:type="dxa"/>
            <w:vAlign w:val="bottom"/>
          </w:tcPr>
          <w:p w14:paraId="3ACAE70E" w14:textId="77777777" w:rsidR="00E20536" w:rsidRPr="00E20536" w:rsidRDefault="00E20536" w:rsidP="006D4B6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0" w:right="-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150EDFCD" w14:textId="3DD13DE5" w:rsidR="00E20536" w:rsidRPr="00E20536" w:rsidRDefault="00E20536" w:rsidP="006D4B6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0" w:right="-6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20536">
              <w:rPr>
                <w:rFonts w:ascii="Angsana New" w:hAnsi="Angsana New" w:hint="cs"/>
                <w:sz w:val="30"/>
                <w:szCs w:val="30"/>
                <w:lang w:val="en-US"/>
              </w:rPr>
              <w:t>1,351</w:t>
            </w:r>
          </w:p>
        </w:tc>
      </w:tr>
      <w:tr w:rsidR="00E20536" w:rsidRPr="00E20536" w14:paraId="0257A8A9" w14:textId="77777777" w:rsidTr="00BF61D5">
        <w:trPr>
          <w:cantSplit/>
        </w:trPr>
        <w:tc>
          <w:tcPr>
            <w:tcW w:w="6480" w:type="dxa"/>
          </w:tcPr>
          <w:p w14:paraId="520C1C39" w14:textId="1E95F904" w:rsidR="00E20536" w:rsidRPr="00E20536" w:rsidRDefault="00E20536" w:rsidP="006D4B60">
            <w:pPr>
              <w:pStyle w:val="ListParagraph"/>
              <w:numPr>
                <w:ilvl w:val="0"/>
                <w:numId w:val="21"/>
              </w:numPr>
              <w:tabs>
                <w:tab w:val="clear" w:pos="680"/>
                <w:tab w:val="clear" w:pos="907"/>
              </w:tabs>
              <w:spacing w:line="240" w:lineRule="auto"/>
              <w:ind w:left="367"/>
              <w:rPr>
                <w:rFonts w:ascii="Angsana New" w:hAnsi="Angsana New"/>
                <w:sz w:val="30"/>
                <w:szCs w:val="30"/>
              </w:rPr>
            </w:pPr>
            <w:r w:rsidRPr="00E20536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E20536">
              <w:rPr>
                <w:rFonts w:ascii="Angsana New" w:hAnsi="Angsana New" w:hint="cs"/>
                <w:sz w:val="30"/>
                <w:szCs w:val="30"/>
                <w:cs/>
              </w:rPr>
              <w:t>อาคาร</w:t>
            </w:r>
          </w:p>
        </w:tc>
        <w:tc>
          <w:tcPr>
            <w:tcW w:w="1260" w:type="dxa"/>
            <w:vAlign w:val="bottom"/>
          </w:tcPr>
          <w:p w14:paraId="35A38E73" w14:textId="5AC799F8" w:rsidR="00E20536" w:rsidRPr="00E20536" w:rsidRDefault="00503D8F" w:rsidP="006D4B6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0" w:right="-6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7,235</w:t>
            </w:r>
          </w:p>
        </w:tc>
        <w:tc>
          <w:tcPr>
            <w:tcW w:w="180" w:type="dxa"/>
            <w:vAlign w:val="bottom"/>
          </w:tcPr>
          <w:p w14:paraId="5E9CA027" w14:textId="77777777" w:rsidR="00E20536" w:rsidRPr="00E20536" w:rsidRDefault="00E20536" w:rsidP="006D4B6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0" w:right="-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39B8D1DC" w14:textId="0293E0B1" w:rsidR="00E20536" w:rsidRPr="00E20536" w:rsidRDefault="00E20536" w:rsidP="006D4B6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0" w:right="-6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20536">
              <w:rPr>
                <w:rFonts w:ascii="Angsana New" w:hAnsi="Angsana New" w:hint="cs"/>
                <w:sz w:val="30"/>
                <w:szCs w:val="30"/>
                <w:lang w:val="en-US"/>
              </w:rPr>
              <w:t>4,846</w:t>
            </w:r>
          </w:p>
        </w:tc>
      </w:tr>
      <w:tr w:rsidR="00E20536" w:rsidRPr="00E20536" w14:paraId="63191075" w14:textId="77777777" w:rsidTr="00BF61D5">
        <w:trPr>
          <w:cantSplit/>
        </w:trPr>
        <w:tc>
          <w:tcPr>
            <w:tcW w:w="6480" w:type="dxa"/>
          </w:tcPr>
          <w:p w14:paraId="77EE16A9" w14:textId="17A5CDB2" w:rsidR="00E20536" w:rsidRPr="00E20536" w:rsidRDefault="00E20536" w:rsidP="006D4B60">
            <w:pPr>
              <w:pStyle w:val="ListParagraph"/>
              <w:numPr>
                <w:ilvl w:val="0"/>
                <w:numId w:val="21"/>
              </w:numPr>
              <w:tabs>
                <w:tab w:val="clear" w:pos="680"/>
                <w:tab w:val="clear" w:pos="907"/>
              </w:tabs>
              <w:spacing w:line="240" w:lineRule="auto"/>
              <w:ind w:left="367"/>
              <w:rPr>
                <w:rFonts w:ascii="Angsana New" w:hAnsi="Angsana New"/>
                <w:sz w:val="30"/>
                <w:szCs w:val="30"/>
              </w:rPr>
            </w:pPr>
            <w:r w:rsidRPr="00E20536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E20536">
              <w:rPr>
                <w:rFonts w:ascii="Angsana New" w:hAnsi="Angsana New" w:hint="cs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1260" w:type="dxa"/>
            <w:vAlign w:val="bottom"/>
          </w:tcPr>
          <w:p w14:paraId="03E8453D" w14:textId="366A9616" w:rsidR="00E20536" w:rsidRPr="00E20536" w:rsidRDefault="00503D8F" w:rsidP="006D4B60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80" w:right="-6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00B4F8AD" w14:textId="77777777" w:rsidR="00E20536" w:rsidRPr="00E20536" w:rsidRDefault="00E20536" w:rsidP="006D4B6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0" w:right="-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39B4AB36" w14:textId="1FDC3C21" w:rsidR="00E20536" w:rsidRPr="00E20536" w:rsidRDefault="00E20536" w:rsidP="006D4B6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0" w:right="-6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20536">
              <w:rPr>
                <w:rFonts w:ascii="Angsana New" w:hAnsi="Angsana New" w:hint="cs"/>
                <w:sz w:val="30"/>
                <w:szCs w:val="30"/>
                <w:lang w:val="en-US"/>
              </w:rPr>
              <w:t>29</w:t>
            </w:r>
          </w:p>
        </w:tc>
      </w:tr>
      <w:tr w:rsidR="00E20536" w:rsidRPr="00E20536" w14:paraId="5E4CD4C7" w14:textId="77777777" w:rsidTr="00BF61D5">
        <w:trPr>
          <w:cantSplit/>
        </w:trPr>
        <w:tc>
          <w:tcPr>
            <w:tcW w:w="6480" w:type="dxa"/>
          </w:tcPr>
          <w:p w14:paraId="539935A4" w14:textId="4ED0DC96" w:rsidR="00E20536" w:rsidRPr="00E20536" w:rsidRDefault="00E20536" w:rsidP="006D4B60">
            <w:pPr>
              <w:pStyle w:val="ListParagraph"/>
              <w:numPr>
                <w:ilvl w:val="0"/>
                <w:numId w:val="21"/>
              </w:numPr>
              <w:tabs>
                <w:tab w:val="clear" w:pos="680"/>
                <w:tab w:val="clear" w:pos="907"/>
              </w:tabs>
              <w:spacing w:line="240" w:lineRule="auto"/>
              <w:ind w:left="367"/>
              <w:rPr>
                <w:rFonts w:ascii="Angsana New" w:hAnsi="Angsana New"/>
                <w:sz w:val="30"/>
                <w:szCs w:val="30"/>
              </w:rPr>
            </w:pPr>
            <w:r w:rsidRPr="00E20536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E20536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260" w:type="dxa"/>
            <w:vAlign w:val="bottom"/>
          </w:tcPr>
          <w:p w14:paraId="37ABA5F3" w14:textId="17CCC5C4" w:rsidR="00E20536" w:rsidRPr="00E20536" w:rsidRDefault="00503D8F" w:rsidP="006D4B6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0" w:right="-6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3,506</w:t>
            </w:r>
          </w:p>
        </w:tc>
        <w:tc>
          <w:tcPr>
            <w:tcW w:w="180" w:type="dxa"/>
            <w:vAlign w:val="bottom"/>
          </w:tcPr>
          <w:p w14:paraId="4F0A3F28" w14:textId="77777777" w:rsidR="00E20536" w:rsidRPr="00E20536" w:rsidRDefault="00E20536" w:rsidP="006D4B6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0" w:right="-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5725C03D" w14:textId="72E009FF" w:rsidR="00E20536" w:rsidRPr="00E20536" w:rsidRDefault="00E20536" w:rsidP="006D4B6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0" w:right="-6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20536">
              <w:rPr>
                <w:rFonts w:ascii="Angsana New" w:hAnsi="Angsana New" w:hint="cs"/>
                <w:sz w:val="30"/>
                <w:szCs w:val="30"/>
                <w:lang w:val="en-US"/>
              </w:rPr>
              <w:t>4,787</w:t>
            </w:r>
          </w:p>
        </w:tc>
      </w:tr>
      <w:tr w:rsidR="00E20536" w:rsidRPr="00E20536" w14:paraId="235F4E91" w14:textId="77777777" w:rsidTr="00BF61D5">
        <w:trPr>
          <w:cantSplit/>
        </w:trPr>
        <w:tc>
          <w:tcPr>
            <w:tcW w:w="6480" w:type="dxa"/>
          </w:tcPr>
          <w:p w14:paraId="448BB05B" w14:textId="77777777" w:rsidR="00E20536" w:rsidRPr="00E20536" w:rsidRDefault="00E20536" w:rsidP="006D4B60">
            <w:pPr>
              <w:tabs>
                <w:tab w:val="clear" w:pos="680"/>
                <w:tab w:val="clear" w:pos="90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20536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260" w:type="dxa"/>
          </w:tcPr>
          <w:p w14:paraId="3DF979A3" w14:textId="7ACFD9F7" w:rsidR="00E20536" w:rsidRPr="00E20536" w:rsidRDefault="00503D8F" w:rsidP="006D4B6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0" w:right="-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1,514</w:t>
            </w:r>
          </w:p>
        </w:tc>
        <w:tc>
          <w:tcPr>
            <w:tcW w:w="180" w:type="dxa"/>
            <w:vAlign w:val="bottom"/>
          </w:tcPr>
          <w:p w14:paraId="26BC2F3E" w14:textId="77777777" w:rsidR="00E20536" w:rsidRPr="00E20536" w:rsidRDefault="00E20536" w:rsidP="006D4B6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0" w:right="-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</w:tcPr>
          <w:p w14:paraId="1C6D2CE0" w14:textId="6765ECB2" w:rsidR="00E20536" w:rsidRPr="00E20536" w:rsidRDefault="00E20536" w:rsidP="006D4B6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0" w:right="-62"/>
              <w:rPr>
                <w:rFonts w:ascii="Angsana New" w:hAnsi="Angsana New"/>
                <w:sz w:val="30"/>
                <w:szCs w:val="30"/>
              </w:rPr>
            </w:pPr>
            <w:r w:rsidRPr="00E20536">
              <w:rPr>
                <w:rFonts w:ascii="Angsana New" w:hAnsi="Angsana New" w:hint="cs"/>
                <w:sz w:val="30"/>
                <w:szCs w:val="30"/>
              </w:rPr>
              <w:t>1,560</w:t>
            </w:r>
          </w:p>
        </w:tc>
      </w:tr>
      <w:tr w:rsidR="00E20536" w:rsidRPr="00E20536" w14:paraId="3F70EADB" w14:textId="77777777" w:rsidTr="00BF61D5">
        <w:trPr>
          <w:cantSplit/>
        </w:trPr>
        <w:tc>
          <w:tcPr>
            <w:tcW w:w="6480" w:type="dxa"/>
          </w:tcPr>
          <w:p w14:paraId="1A55C534" w14:textId="77777777" w:rsidR="00E20536" w:rsidRPr="00E20536" w:rsidRDefault="00E20536" w:rsidP="006D4B60">
            <w:pPr>
              <w:tabs>
                <w:tab w:val="clear" w:pos="680"/>
                <w:tab w:val="clear" w:pos="90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20536">
              <w:rPr>
                <w:rFonts w:ascii="Angsana New" w:hAnsi="Angsana New" w:hint="cs"/>
                <w:sz w:val="30"/>
                <w:szCs w:val="30"/>
                <w:cs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1260" w:type="dxa"/>
          </w:tcPr>
          <w:p w14:paraId="677B1C07" w14:textId="210D86D3" w:rsidR="00E20536" w:rsidRPr="00E20536" w:rsidRDefault="00503D8F" w:rsidP="006D4B6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0" w:right="-62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</w:t>
            </w:r>
            <w:r w:rsidR="00265217">
              <w:rPr>
                <w:rFonts w:ascii="Angsana New" w:hAnsi="Angsana New"/>
                <w:sz w:val="30"/>
                <w:szCs w:val="30"/>
                <w:lang w:bidi="th-TH"/>
              </w:rPr>
              <w:t>82</w:t>
            </w:r>
          </w:p>
        </w:tc>
        <w:tc>
          <w:tcPr>
            <w:tcW w:w="180" w:type="dxa"/>
            <w:vAlign w:val="bottom"/>
          </w:tcPr>
          <w:p w14:paraId="78EF24F6" w14:textId="77777777" w:rsidR="00E20536" w:rsidRPr="00E20536" w:rsidRDefault="00E20536" w:rsidP="006D4B6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0" w:right="-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</w:tcPr>
          <w:p w14:paraId="0969EB34" w14:textId="590C7BC0" w:rsidR="00E20536" w:rsidRPr="00E20536" w:rsidRDefault="00E20536" w:rsidP="006D4B6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0" w:right="-62"/>
              <w:rPr>
                <w:rFonts w:ascii="Angsana New" w:hAnsi="Angsana New"/>
                <w:sz w:val="30"/>
                <w:szCs w:val="30"/>
              </w:rPr>
            </w:pPr>
            <w:r w:rsidRPr="00E20536">
              <w:rPr>
                <w:rFonts w:ascii="Angsana New" w:hAnsi="Angsana New" w:hint="cs"/>
                <w:sz w:val="30"/>
                <w:szCs w:val="30"/>
              </w:rPr>
              <w:t>1,039</w:t>
            </w:r>
          </w:p>
        </w:tc>
      </w:tr>
      <w:tr w:rsidR="00E20536" w:rsidRPr="00E20536" w14:paraId="33E9FDC4" w14:textId="77777777" w:rsidTr="00BF61D5">
        <w:trPr>
          <w:cantSplit/>
        </w:trPr>
        <w:tc>
          <w:tcPr>
            <w:tcW w:w="6480" w:type="dxa"/>
          </w:tcPr>
          <w:p w14:paraId="7F8BE2AC" w14:textId="7E655C65" w:rsidR="00E20536" w:rsidRPr="00E20536" w:rsidRDefault="00E20536" w:rsidP="006D4B60">
            <w:pPr>
              <w:tabs>
                <w:tab w:val="clear" w:pos="680"/>
                <w:tab w:val="clear" w:pos="90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20536">
              <w:rPr>
                <w:rFonts w:ascii="Angsana New" w:hAnsi="Angsana New" w:hint="cs"/>
                <w:sz w:val="30"/>
                <w:szCs w:val="30"/>
                <w:cs/>
              </w:rPr>
              <w:t>ค่าใช้จ่ายสัญญาเช่าสินทรัพย์ที่มีมูลค่าต่ำ</w:t>
            </w:r>
          </w:p>
        </w:tc>
        <w:tc>
          <w:tcPr>
            <w:tcW w:w="1260" w:type="dxa"/>
            <w:vAlign w:val="bottom"/>
          </w:tcPr>
          <w:p w14:paraId="3483CE7B" w14:textId="332348D3" w:rsidR="00E20536" w:rsidRPr="00E20536" w:rsidRDefault="00503D8F" w:rsidP="006D4B6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0" w:right="-62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231</w:t>
            </w:r>
          </w:p>
        </w:tc>
        <w:tc>
          <w:tcPr>
            <w:tcW w:w="180" w:type="dxa"/>
            <w:vAlign w:val="bottom"/>
          </w:tcPr>
          <w:p w14:paraId="3F951109" w14:textId="77777777" w:rsidR="00E20536" w:rsidRPr="00E20536" w:rsidRDefault="00E20536" w:rsidP="006D4B6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0" w:right="-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54BB63A1" w14:textId="0D8BE7A0" w:rsidR="00E20536" w:rsidRPr="00E20536" w:rsidRDefault="00E20536" w:rsidP="006D4B6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0" w:right="-6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20536">
              <w:rPr>
                <w:rFonts w:ascii="Angsana New" w:hAnsi="Angsana New" w:hint="cs"/>
                <w:sz w:val="30"/>
                <w:szCs w:val="30"/>
                <w:lang w:val="en-US" w:bidi="th-TH"/>
              </w:rPr>
              <w:t>185</w:t>
            </w:r>
          </w:p>
        </w:tc>
      </w:tr>
    </w:tbl>
    <w:p w14:paraId="25ADCB57" w14:textId="77777777" w:rsidR="00E031C3" w:rsidRPr="00E031C3" w:rsidRDefault="00E031C3" w:rsidP="00E031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</w:rPr>
      </w:pPr>
    </w:p>
    <w:p w14:paraId="2B2A0B54" w14:textId="5B1DEA2E" w:rsidR="00D1282F" w:rsidRPr="00E20536" w:rsidRDefault="00D1282F" w:rsidP="00EA13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20536">
        <w:rPr>
          <w:rFonts w:ascii="Angsana New" w:hAnsi="Angsana New" w:hint="cs"/>
          <w:sz w:val="30"/>
          <w:szCs w:val="30"/>
          <w:cs/>
        </w:rPr>
        <w:t xml:space="preserve">ในปี </w:t>
      </w:r>
      <w:r w:rsidRPr="00E20536">
        <w:rPr>
          <w:rFonts w:ascii="Angsana New" w:hAnsi="Angsana New" w:hint="cs"/>
          <w:sz w:val="30"/>
          <w:szCs w:val="30"/>
        </w:rPr>
        <w:t>256</w:t>
      </w:r>
      <w:r w:rsidR="00E20536" w:rsidRPr="00E20536">
        <w:rPr>
          <w:rFonts w:ascii="Angsana New" w:hAnsi="Angsana New" w:hint="cs"/>
          <w:sz w:val="30"/>
          <w:szCs w:val="30"/>
        </w:rPr>
        <w:t>5</w:t>
      </w:r>
      <w:r w:rsidRPr="00E20536">
        <w:rPr>
          <w:rFonts w:ascii="Angsana New" w:hAnsi="Angsana New" w:hint="cs"/>
          <w:sz w:val="30"/>
          <w:szCs w:val="30"/>
        </w:rPr>
        <w:t xml:space="preserve"> </w:t>
      </w:r>
      <w:r w:rsidRPr="00E20536">
        <w:rPr>
          <w:rFonts w:ascii="Angsana New" w:hAnsi="Angsana New" w:hint="cs"/>
          <w:sz w:val="30"/>
          <w:szCs w:val="30"/>
          <w:cs/>
        </w:rPr>
        <w:t xml:space="preserve">กระแสเงินสดจ่ายทั้งหมดของสัญญาเช่าของบริษัทมีจำนวน </w:t>
      </w:r>
      <w:r w:rsidR="00503D8F">
        <w:rPr>
          <w:rFonts w:ascii="Angsana New" w:hAnsi="Angsana New"/>
          <w:sz w:val="30"/>
          <w:szCs w:val="30"/>
          <w:lang w:val="en-GB"/>
        </w:rPr>
        <w:t>12.</w:t>
      </w:r>
      <w:r w:rsidR="002B58C9">
        <w:rPr>
          <w:rFonts w:ascii="Angsana New" w:hAnsi="Angsana New"/>
          <w:sz w:val="30"/>
          <w:szCs w:val="30"/>
          <w:lang w:val="en-GB"/>
        </w:rPr>
        <w:t>79</w:t>
      </w:r>
      <w:r w:rsidR="00D02119" w:rsidRPr="00E20536">
        <w:rPr>
          <w:rFonts w:ascii="Angsana New" w:hAnsi="Angsana New" w:hint="cs"/>
          <w:sz w:val="30"/>
          <w:szCs w:val="30"/>
          <w:lang w:val="en-GB"/>
        </w:rPr>
        <w:t xml:space="preserve"> </w:t>
      </w:r>
      <w:r w:rsidRPr="00E20536">
        <w:rPr>
          <w:rFonts w:ascii="Angsana New" w:hAnsi="Angsana New" w:hint="cs"/>
          <w:sz w:val="30"/>
          <w:szCs w:val="30"/>
          <w:cs/>
        </w:rPr>
        <w:t>ล้านบาท</w:t>
      </w:r>
      <w:r w:rsidR="00D4262A" w:rsidRPr="00E20536">
        <w:rPr>
          <w:rFonts w:ascii="Angsana New" w:hAnsi="Angsana New" w:hint="cs"/>
          <w:sz w:val="30"/>
          <w:szCs w:val="30"/>
          <w:cs/>
        </w:rPr>
        <w:t xml:space="preserve"> </w:t>
      </w:r>
      <w:r w:rsidR="00D4262A" w:rsidRPr="00E20536">
        <w:rPr>
          <w:rFonts w:ascii="Angsana New" w:hAnsi="Angsana New" w:hint="cs"/>
          <w:i/>
          <w:iCs/>
          <w:sz w:val="30"/>
          <w:szCs w:val="30"/>
        </w:rPr>
        <w:t>(</w:t>
      </w:r>
      <w:r w:rsidR="00D02119" w:rsidRPr="00E20536">
        <w:rPr>
          <w:rFonts w:ascii="Angsana New" w:hAnsi="Angsana New" w:hint="cs"/>
          <w:i/>
          <w:iCs/>
          <w:sz w:val="30"/>
          <w:szCs w:val="30"/>
        </w:rPr>
        <w:t>256</w:t>
      </w:r>
      <w:r w:rsidR="00E20536" w:rsidRPr="00E20536">
        <w:rPr>
          <w:rFonts w:ascii="Angsana New" w:hAnsi="Angsana New" w:hint="cs"/>
          <w:i/>
          <w:iCs/>
          <w:sz w:val="30"/>
          <w:szCs w:val="30"/>
        </w:rPr>
        <w:t>4</w:t>
      </w:r>
      <w:r w:rsidR="00D02119" w:rsidRPr="00E20536">
        <w:rPr>
          <w:rFonts w:ascii="Angsana New" w:hAnsi="Angsana New" w:hint="cs"/>
          <w:i/>
          <w:iCs/>
          <w:sz w:val="30"/>
          <w:szCs w:val="30"/>
        </w:rPr>
        <w:t xml:space="preserve">: </w:t>
      </w:r>
      <w:r w:rsidR="00E20536" w:rsidRPr="00E20536">
        <w:rPr>
          <w:rFonts w:ascii="Angsana New" w:hAnsi="Angsana New" w:hint="cs"/>
          <w:i/>
          <w:iCs/>
          <w:sz w:val="30"/>
          <w:szCs w:val="30"/>
        </w:rPr>
        <w:t>13.06</w:t>
      </w:r>
      <w:r w:rsidR="00D02119" w:rsidRPr="00E20536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="00D02119" w:rsidRPr="00E20536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D4262A" w:rsidRPr="00E20536">
        <w:rPr>
          <w:rFonts w:ascii="Angsana New" w:hAnsi="Angsana New" w:hint="cs"/>
          <w:i/>
          <w:iCs/>
          <w:sz w:val="30"/>
          <w:szCs w:val="30"/>
        </w:rPr>
        <w:t>)</w:t>
      </w:r>
    </w:p>
    <w:p w14:paraId="3416504B" w14:textId="77777777" w:rsidR="00A71A26" w:rsidRPr="00E20536" w:rsidRDefault="00A71A26" w:rsidP="00E20536">
      <w:pPr>
        <w:pStyle w:val="Heading8"/>
        <w:numPr>
          <w:ilvl w:val="0"/>
          <w:numId w:val="16"/>
        </w:numPr>
        <w:spacing w:line="240" w:lineRule="auto"/>
        <w:ind w:left="540" w:hanging="540"/>
        <w:rPr>
          <w:rFonts w:ascii="Angsana New" w:hAnsi="Angsana New" w:cs="Angsana New"/>
          <w:sz w:val="30"/>
          <w:szCs w:val="30"/>
          <w:lang w:val="th-TH"/>
        </w:rPr>
      </w:pPr>
      <w:r w:rsidRPr="00E20536">
        <w:rPr>
          <w:rFonts w:ascii="Angsana New" w:hAnsi="Angsana New" w:cs="Angsana New" w:hint="cs"/>
          <w:sz w:val="30"/>
          <w:szCs w:val="30"/>
          <w:cs/>
          <w:lang w:val="th-TH"/>
        </w:rPr>
        <w:lastRenderedPageBreak/>
        <w:t>หนี้สินที่มีภาระดอกเบี้ย</w:t>
      </w:r>
    </w:p>
    <w:p w14:paraId="5713218A" w14:textId="77777777" w:rsidR="0071665D" w:rsidRPr="00EE679A" w:rsidRDefault="0071665D" w:rsidP="0071665D">
      <w:pPr>
        <w:rPr>
          <w:rFonts w:ascii="Angsana New" w:hAnsi="Angsana New"/>
          <w:sz w:val="20"/>
          <w:szCs w:val="20"/>
          <w:lang w:val="th-TH"/>
        </w:rPr>
      </w:pPr>
    </w:p>
    <w:tbl>
      <w:tblPr>
        <w:tblStyle w:val="TableGrid"/>
        <w:tblpPr w:leftFromText="180" w:rightFromText="180" w:vertAnchor="text" w:tblpX="450" w:tblpY="1"/>
        <w:tblOverlap w:val="never"/>
        <w:tblW w:w="92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0"/>
        <w:gridCol w:w="1070"/>
        <w:gridCol w:w="236"/>
        <w:gridCol w:w="1019"/>
        <w:gridCol w:w="236"/>
        <w:gridCol w:w="861"/>
        <w:gridCol w:w="236"/>
        <w:gridCol w:w="979"/>
        <w:gridCol w:w="236"/>
        <w:gridCol w:w="1016"/>
        <w:gridCol w:w="241"/>
        <w:gridCol w:w="891"/>
      </w:tblGrid>
      <w:tr w:rsidR="00BF1587" w:rsidRPr="00E20536" w14:paraId="442FF54C" w14:textId="3893D010" w:rsidTr="000555C7">
        <w:trPr>
          <w:tblHeader/>
        </w:trPr>
        <w:tc>
          <w:tcPr>
            <w:tcW w:w="2250" w:type="dxa"/>
          </w:tcPr>
          <w:p w14:paraId="13FA923D" w14:textId="77777777" w:rsidR="00BF1587" w:rsidRPr="00E20536" w:rsidRDefault="00BF1587" w:rsidP="00257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22" w:type="dxa"/>
            <w:gridSpan w:val="5"/>
            <w:vAlign w:val="bottom"/>
          </w:tcPr>
          <w:p w14:paraId="21480B44" w14:textId="7888B3AD" w:rsidR="00BF1587" w:rsidRPr="00E20536" w:rsidRDefault="00BF1587" w:rsidP="00257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20536">
              <w:rPr>
                <w:rFonts w:ascii="Angsana New" w:hAnsi="Angsana New" w:hint="cs"/>
                <w:sz w:val="28"/>
                <w:szCs w:val="28"/>
              </w:rPr>
              <w:t xml:space="preserve">   </w:t>
            </w:r>
            <w:r w:rsidR="00E20536" w:rsidRPr="00E20536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36" w:type="dxa"/>
            <w:vAlign w:val="bottom"/>
          </w:tcPr>
          <w:p w14:paraId="4B290006" w14:textId="62102AD5" w:rsidR="00BF1587" w:rsidRPr="00E20536" w:rsidRDefault="00BF1587" w:rsidP="00985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" w:right="-110" w:firstLine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63" w:type="dxa"/>
            <w:gridSpan w:val="5"/>
            <w:vAlign w:val="bottom"/>
          </w:tcPr>
          <w:p w14:paraId="19A1D653" w14:textId="6BC4AE02" w:rsidR="00BF1587" w:rsidRPr="00E20536" w:rsidRDefault="00E20536" w:rsidP="00257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20536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985194" w:rsidRPr="00E20536" w14:paraId="385D4E30" w14:textId="70A7DFD4" w:rsidTr="000555C7">
        <w:trPr>
          <w:tblHeader/>
        </w:trPr>
        <w:tc>
          <w:tcPr>
            <w:tcW w:w="2250" w:type="dxa"/>
          </w:tcPr>
          <w:p w14:paraId="7EE22DF6" w14:textId="77777777" w:rsidR="00BF1587" w:rsidRPr="00E20536" w:rsidRDefault="00BF1587" w:rsidP="00257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0" w:type="dxa"/>
            <w:vAlign w:val="bottom"/>
          </w:tcPr>
          <w:p w14:paraId="460A2FE7" w14:textId="77777777" w:rsidR="00BF1587" w:rsidRPr="00E20536" w:rsidRDefault="00BF1587" w:rsidP="00BF1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20536">
              <w:rPr>
                <w:rFonts w:ascii="Angsana New" w:hAnsi="Angsana New" w:hint="cs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36" w:type="dxa"/>
            <w:vAlign w:val="bottom"/>
          </w:tcPr>
          <w:p w14:paraId="02F146A5" w14:textId="77777777" w:rsidR="00BF1587" w:rsidRPr="00E20536" w:rsidRDefault="00BF1587" w:rsidP="00BF1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vAlign w:val="bottom"/>
          </w:tcPr>
          <w:p w14:paraId="4D7F5C34" w14:textId="039A9585" w:rsidR="00BF1587" w:rsidRPr="00E20536" w:rsidRDefault="00BF1587" w:rsidP="00BF1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2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20536">
              <w:rPr>
                <w:rFonts w:ascii="Angsana New" w:hAnsi="Angsana New" w:hint="cs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709C2072" w14:textId="747527A8" w:rsidR="00BF1587" w:rsidRPr="00E20536" w:rsidRDefault="00BF1587" w:rsidP="00BF1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1" w:type="dxa"/>
            <w:vAlign w:val="bottom"/>
          </w:tcPr>
          <w:p w14:paraId="6258E5F0" w14:textId="179C735B" w:rsidR="00BF1587" w:rsidRPr="00E20536" w:rsidRDefault="00BF1587" w:rsidP="00E20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20536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  <w:vAlign w:val="bottom"/>
          </w:tcPr>
          <w:p w14:paraId="0FDC7C60" w14:textId="63E4FA08" w:rsidR="00BF1587" w:rsidRPr="00E20536" w:rsidRDefault="00BF1587" w:rsidP="00BF1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9" w:type="dxa"/>
            <w:vAlign w:val="bottom"/>
          </w:tcPr>
          <w:p w14:paraId="189C1EFB" w14:textId="77777777" w:rsidR="00BF1587" w:rsidRPr="00E20536" w:rsidRDefault="00BF1587" w:rsidP="00BF1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20536">
              <w:rPr>
                <w:rFonts w:ascii="Angsana New" w:hAnsi="Angsana New" w:hint="cs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36" w:type="dxa"/>
            <w:vAlign w:val="bottom"/>
          </w:tcPr>
          <w:p w14:paraId="0EB944F3" w14:textId="77777777" w:rsidR="00BF1587" w:rsidRPr="00E20536" w:rsidRDefault="00BF1587" w:rsidP="00BF1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16" w:type="dxa"/>
            <w:vAlign w:val="bottom"/>
          </w:tcPr>
          <w:p w14:paraId="7C6AB800" w14:textId="77777777" w:rsidR="00BF1587" w:rsidRPr="00E20536" w:rsidRDefault="00BF1587" w:rsidP="00BF1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20536">
              <w:rPr>
                <w:rFonts w:ascii="Angsana New" w:hAnsi="Angsana New" w:hint="cs"/>
                <w:sz w:val="28"/>
                <w:szCs w:val="28"/>
                <w:cs/>
              </w:rPr>
              <w:t>ส่วนที่ไม่มี</w:t>
            </w:r>
          </w:p>
          <w:p w14:paraId="1CF3A65E" w14:textId="3F2699EE" w:rsidR="00BF1587" w:rsidRPr="00E20536" w:rsidRDefault="00BF1587" w:rsidP="00BF1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20536">
              <w:rPr>
                <w:rFonts w:ascii="Angsana New" w:hAnsi="Angsana New" w:hint="cs"/>
                <w:sz w:val="28"/>
                <w:szCs w:val="28"/>
                <w:cs/>
              </w:rPr>
              <w:t>หลักประกัน</w:t>
            </w:r>
          </w:p>
        </w:tc>
        <w:tc>
          <w:tcPr>
            <w:tcW w:w="241" w:type="dxa"/>
            <w:vAlign w:val="bottom"/>
          </w:tcPr>
          <w:p w14:paraId="1E1D0678" w14:textId="66D538DF" w:rsidR="00BF1587" w:rsidRPr="00E20536" w:rsidRDefault="00BF1587" w:rsidP="00BF1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91" w:type="dxa"/>
            <w:vAlign w:val="bottom"/>
          </w:tcPr>
          <w:p w14:paraId="7342B243" w14:textId="31A69850" w:rsidR="00BF1587" w:rsidRPr="00E20536" w:rsidRDefault="00BF1587" w:rsidP="00BF1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20536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BF1587" w:rsidRPr="00E20536" w14:paraId="4798B4A5" w14:textId="60BDA40E" w:rsidTr="000555C7">
        <w:trPr>
          <w:tblHeader/>
        </w:trPr>
        <w:tc>
          <w:tcPr>
            <w:tcW w:w="2250" w:type="dxa"/>
          </w:tcPr>
          <w:p w14:paraId="6E8D5A75" w14:textId="77777777" w:rsidR="00BF1587" w:rsidRPr="00E20536" w:rsidRDefault="00BF1587" w:rsidP="00257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21" w:type="dxa"/>
            <w:gridSpan w:val="11"/>
          </w:tcPr>
          <w:p w14:paraId="664BA6B1" w14:textId="5C7E363D" w:rsidR="00BF1587" w:rsidRPr="00E20536" w:rsidRDefault="00BF1587" w:rsidP="00257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E20536">
              <w:rPr>
                <w:rFonts w:ascii="Angsana New" w:hAnsi="Angsana New" w:hint="cs"/>
                <w:i/>
                <w:iCs/>
                <w:sz w:val="28"/>
                <w:szCs w:val="28"/>
              </w:rPr>
              <w:t>(</w:t>
            </w:r>
            <w:r w:rsidRPr="00E20536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พันบาท</w:t>
            </w:r>
            <w:r w:rsidRPr="00E20536">
              <w:rPr>
                <w:rFonts w:ascii="Angsana New" w:hAnsi="Angsana New" w:hint="cs"/>
                <w:i/>
                <w:iCs/>
                <w:sz w:val="28"/>
                <w:szCs w:val="28"/>
              </w:rPr>
              <w:t>)</w:t>
            </w:r>
          </w:p>
        </w:tc>
      </w:tr>
      <w:tr w:rsidR="0002302E" w:rsidRPr="00E20536" w14:paraId="09FBC034" w14:textId="77777777" w:rsidTr="000555C7">
        <w:tc>
          <w:tcPr>
            <w:tcW w:w="2250" w:type="dxa"/>
          </w:tcPr>
          <w:p w14:paraId="566D0246" w14:textId="7C989178" w:rsidR="0002302E" w:rsidRPr="00E20536" w:rsidRDefault="00BA5490" w:rsidP="0002302E">
            <w:pPr>
              <w:tabs>
                <w:tab w:val="clear" w:pos="227"/>
                <w:tab w:val="left" w:pos="162"/>
              </w:tabs>
              <w:ind w:left="166" w:right="-107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BA5490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เงินกู้ยืมระยะยาวจาก</w:t>
            </w:r>
            <w:r>
              <w:rPr>
                <w:rFonts w:ascii="Angsana New" w:hAnsi="Angsana New"/>
                <w:sz w:val="28"/>
                <w:szCs w:val="28"/>
              </w:rPr>
              <w:br/>
            </w:r>
            <w:r w:rsidRPr="00BA5490">
              <w:rPr>
                <w:rFonts w:ascii="Angsana New" w:hAnsi="Angsana New"/>
                <w:sz w:val="28"/>
                <w:szCs w:val="28"/>
                <w:cs/>
              </w:rPr>
              <w:t>สถาบันการเงิน</w:t>
            </w:r>
          </w:p>
        </w:tc>
        <w:tc>
          <w:tcPr>
            <w:tcW w:w="1070" w:type="dxa"/>
            <w:vAlign w:val="bottom"/>
          </w:tcPr>
          <w:p w14:paraId="2EFD104C" w14:textId="2AF2EA5F" w:rsidR="0002302E" w:rsidRPr="00E20536" w:rsidRDefault="009B7F08" w:rsidP="00E20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120" w:right="-10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100</w:t>
            </w:r>
            <w:r w:rsidR="00503D8F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442</w:t>
            </w:r>
          </w:p>
        </w:tc>
        <w:tc>
          <w:tcPr>
            <w:tcW w:w="236" w:type="dxa"/>
          </w:tcPr>
          <w:p w14:paraId="3D66F76C" w14:textId="77777777" w:rsidR="0002302E" w:rsidRPr="00E20536" w:rsidRDefault="0002302E" w:rsidP="00E20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120" w:right="-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</w:tcPr>
          <w:p w14:paraId="17215E03" w14:textId="77777777" w:rsidR="0002302E" w:rsidRDefault="0002302E" w:rsidP="00E20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120" w:right="-100"/>
              <w:rPr>
                <w:rFonts w:ascii="Angsana New" w:hAnsi="Angsana New"/>
                <w:sz w:val="28"/>
                <w:szCs w:val="28"/>
              </w:rPr>
            </w:pPr>
          </w:p>
          <w:p w14:paraId="322EAC79" w14:textId="76206417" w:rsidR="00503D8F" w:rsidRPr="00E20536" w:rsidRDefault="00503D8F" w:rsidP="00503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ind w:left="-120" w:right="-10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39B6750" w14:textId="77777777" w:rsidR="0002302E" w:rsidRPr="00E20536" w:rsidRDefault="0002302E" w:rsidP="00E20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ind w:left="-120" w:right="-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1" w:type="dxa"/>
          </w:tcPr>
          <w:p w14:paraId="5323BFB0" w14:textId="77777777" w:rsidR="0002302E" w:rsidRDefault="0002302E" w:rsidP="00E20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left="-120" w:right="-100"/>
              <w:rPr>
                <w:rFonts w:ascii="Angsana New" w:hAnsi="Angsana New"/>
                <w:sz w:val="28"/>
                <w:szCs w:val="28"/>
              </w:rPr>
            </w:pPr>
          </w:p>
          <w:p w14:paraId="3BD73B3C" w14:textId="42FCD1B8" w:rsidR="00503D8F" w:rsidRPr="00E20536" w:rsidRDefault="009B7F08" w:rsidP="00E20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left="-120" w:right="-10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</w:t>
            </w:r>
            <w:r w:rsidR="00503D8F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442</w:t>
            </w:r>
          </w:p>
        </w:tc>
        <w:tc>
          <w:tcPr>
            <w:tcW w:w="236" w:type="dxa"/>
            <w:vAlign w:val="bottom"/>
          </w:tcPr>
          <w:p w14:paraId="4B083819" w14:textId="77777777" w:rsidR="0002302E" w:rsidRPr="00E20536" w:rsidRDefault="0002302E" w:rsidP="00E20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ind w:left="-120" w:right="-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9" w:type="dxa"/>
            <w:vAlign w:val="bottom"/>
          </w:tcPr>
          <w:p w14:paraId="155D05FB" w14:textId="2683DFB7" w:rsidR="0002302E" w:rsidRPr="00E20536" w:rsidRDefault="0002302E" w:rsidP="0002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0" w:right="-100" w:hanging="2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CBB1B11" w14:textId="77777777" w:rsidR="0002302E" w:rsidRPr="00E20536" w:rsidRDefault="0002302E" w:rsidP="00E20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ind w:left="-120" w:right="-10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16" w:type="dxa"/>
          </w:tcPr>
          <w:p w14:paraId="4BD9891F" w14:textId="77777777" w:rsidR="0002302E" w:rsidRDefault="0002302E" w:rsidP="00E20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ind w:left="-120" w:right="-100"/>
              <w:rPr>
                <w:rFonts w:ascii="Angsana New" w:hAnsi="Angsana New"/>
                <w:sz w:val="28"/>
                <w:szCs w:val="28"/>
              </w:rPr>
            </w:pPr>
          </w:p>
          <w:p w14:paraId="210A2D73" w14:textId="736E45E5" w:rsidR="0002302E" w:rsidRPr="00E20536" w:rsidRDefault="0002302E" w:rsidP="0002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0" w:right="-100" w:hanging="2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1E7E5930" w14:textId="77777777" w:rsidR="0002302E" w:rsidRPr="00E20536" w:rsidRDefault="0002302E" w:rsidP="00E20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ind w:left="-120" w:right="-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1" w:type="dxa"/>
          </w:tcPr>
          <w:p w14:paraId="39A2813B" w14:textId="2A448582" w:rsidR="0002302E" w:rsidRDefault="0002302E" w:rsidP="00E20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20" w:right="-100"/>
              <w:rPr>
                <w:rFonts w:ascii="Angsana New" w:hAnsi="Angsana New"/>
                <w:sz w:val="28"/>
                <w:szCs w:val="28"/>
              </w:rPr>
            </w:pPr>
          </w:p>
          <w:p w14:paraId="70305A0E" w14:textId="21C2943C" w:rsidR="0002302E" w:rsidRPr="00E20536" w:rsidRDefault="0002302E" w:rsidP="0002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0" w:right="-100" w:hanging="2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2302E" w:rsidRPr="00E20536" w14:paraId="1D57DDA4" w14:textId="77777777" w:rsidTr="000555C7">
        <w:tc>
          <w:tcPr>
            <w:tcW w:w="2250" w:type="dxa"/>
          </w:tcPr>
          <w:p w14:paraId="326AA462" w14:textId="3921DACF" w:rsidR="0002302E" w:rsidRPr="00E20536" w:rsidRDefault="0002302E" w:rsidP="0002302E">
            <w:pPr>
              <w:tabs>
                <w:tab w:val="clear" w:pos="227"/>
                <w:tab w:val="left" w:pos="162"/>
              </w:tabs>
              <w:ind w:left="166" w:right="-107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E20536"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70" w:type="dxa"/>
            <w:vAlign w:val="bottom"/>
          </w:tcPr>
          <w:p w14:paraId="40310564" w14:textId="37EC1542" w:rsidR="0002302E" w:rsidRPr="00E20536" w:rsidRDefault="00591A35" w:rsidP="0002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120" w:right="-10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="009E4158">
              <w:rPr>
                <w:rFonts w:ascii="Angsana New" w:hAnsi="Angsana New"/>
                <w:sz w:val="28"/>
                <w:szCs w:val="28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265217">
              <w:rPr>
                <w:rFonts w:ascii="Angsana New" w:hAnsi="Angsana New"/>
                <w:sz w:val="28"/>
                <w:szCs w:val="28"/>
              </w:rPr>
              <w:t>166</w:t>
            </w:r>
          </w:p>
        </w:tc>
        <w:tc>
          <w:tcPr>
            <w:tcW w:w="236" w:type="dxa"/>
          </w:tcPr>
          <w:p w14:paraId="33A8933D" w14:textId="77777777" w:rsidR="0002302E" w:rsidRPr="00E20536" w:rsidRDefault="0002302E" w:rsidP="0002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120" w:right="-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</w:tcPr>
          <w:p w14:paraId="652550B1" w14:textId="1E7D175D" w:rsidR="0002302E" w:rsidRPr="00E20536" w:rsidRDefault="00591A35" w:rsidP="0002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120" w:right="-10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9E4158">
              <w:rPr>
                <w:rFonts w:ascii="Angsana New" w:hAnsi="Angsana New"/>
                <w:sz w:val="28"/>
                <w:szCs w:val="28"/>
              </w:rPr>
              <w:t>5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265217">
              <w:rPr>
                <w:rFonts w:ascii="Angsana New" w:hAnsi="Angsana New"/>
                <w:sz w:val="28"/>
                <w:szCs w:val="28"/>
              </w:rPr>
              <w:t>741</w:t>
            </w:r>
          </w:p>
        </w:tc>
        <w:tc>
          <w:tcPr>
            <w:tcW w:w="236" w:type="dxa"/>
          </w:tcPr>
          <w:p w14:paraId="639585B8" w14:textId="77777777" w:rsidR="0002302E" w:rsidRPr="00E20536" w:rsidRDefault="0002302E" w:rsidP="0002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ind w:left="-120" w:right="-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1" w:type="dxa"/>
            <w:tcBorders>
              <w:bottom w:val="single" w:sz="4" w:space="0" w:color="auto"/>
            </w:tcBorders>
          </w:tcPr>
          <w:p w14:paraId="7A37C180" w14:textId="59A01CBA" w:rsidR="0002302E" w:rsidRPr="00E20536" w:rsidRDefault="009E4158" w:rsidP="0002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left="-120" w:right="-10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37,907</w:t>
            </w:r>
          </w:p>
        </w:tc>
        <w:tc>
          <w:tcPr>
            <w:tcW w:w="236" w:type="dxa"/>
            <w:vAlign w:val="bottom"/>
          </w:tcPr>
          <w:p w14:paraId="48074DA6" w14:textId="77777777" w:rsidR="0002302E" w:rsidRPr="00E20536" w:rsidRDefault="0002302E" w:rsidP="0002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ind w:left="-120" w:right="-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9" w:type="dxa"/>
            <w:vAlign w:val="bottom"/>
          </w:tcPr>
          <w:p w14:paraId="5B3AC6C6" w14:textId="62D400B4" w:rsidR="0002302E" w:rsidRPr="00E20536" w:rsidRDefault="0002302E" w:rsidP="0002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ind w:left="-120" w:right="-100" w:hanging="27"/>
              <w:rPr>
                <w:rFonts w:ascii="Angsana New" w:hAnsi="Angsana New"/>
                <w:sz w:val="28"/>
                <w:szCs w:val="28"/>
              </w:rPr>
            </w:pPr>
            <w:r w:rsidRPr="00E20536">
              <w:rPr>
                <w:rFonts w:ascii="Angsana New" w:hAnsi="Angsana New" w:hint="cs"/>
                <w:sz w:val="28"/>
                <w:szCs w:val="28"/>
              </w:rPr>
              <w:t>25,089</w:t>
            </w:r>
          </w:p>
        </w:tc>
        <w:tc>
          <w:tcPr>
            <w:tcW w:w="236" w:type="dxa"/>
          </w:tcPr>
          <w:p w14:paraId="78E8823A" w14:textId="77777777" w:rsidR="0002302E" w:rsidRPr="00E20536" w:rsidRDefault="0002302E" w:rsidP="0002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ind w:left="-120" w:right="-10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16" w:type="dxa"/>
          </w:tcPr>
          <w:p w14:paraId="0AD8E548" w14:textId="7A2BDA7F" w:rsidR="0002302E" w:rsidRPr="00E20536" w:rsidRDefault="0002302E" w:rsidP="0002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ind w:left="-120" w:right="-100"/>
              <w:rPr>
                <w:rFonts w:ascii="Angsana New" w:hAnsi="Angsana New"/>
                <w:sz w:val="28"/>
                <w:szCs w:val="28"/>
              </w:rPr>
            </w:pPr>
            <w:r w:rsidRPr="00E20536">
              <w:rPr>
                <w:rFonts w:ascii="Angsana New" w:hAnsi="Angsana New" w:hint="cs"/>
                <w:sz w:val="28"/>
                <w:szCs w:val="28"/>
              </w:rPr>
              <w:t>16,529</w:t>
            </w:r>
          </w:p>
        </w:tc>
        <w:tc>
          <w:tcPr>
            <w:tcW w:w="241" w:type="dxa"/>
          </w:tcPr>
          <w:p w14:paraId="3DE0B886" w14:textId="77777777" w:rsidR="0002302E" w:rsidRPr="00E20536" w:rsidRDefault="0002302E" w:rsidP="0002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ind w:left="-120" w:right="-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1" w:type="dxa"/>
          </w:tcPr>
          <w:p w14:paraId="7113BD73" w14:textId="7F6A238F" w:rsidR="0002302E" w:rsidRPr="00E20536" w:rsidRDefault="0002302E" w:rsidP="0002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20" w:right="-100"/>
              <w:rPr>
                <w:rFonts w:ascii="Angsana New" w:hAnsi="Angsana New"/>
                <w:sz w:val="28"/>
                <w:szCs w:val="28"/>
              </w:rPr>
            </w:pPr>
            <w:r w:rsidRPr="00E20536">
              <w:rPr>
                <w:rFonts w:ascii="Angsana New" w:hAnsi="Angsana New" w:hint="cs"/>
                <w:sz w:val="28"/>
                <w:szCs w:val="28"/>
              </w:rPr>
              <w:t>41,618</w:t>
            </w:r>
          </w:p>
        </w:tc>
      </w:tr>
      <w:tr w:rsidR="0002302E" w:rsidRPr="00E20536" w14:paraId="3ABB1E12" w14:textId="421924A3" w:rsidTr="000555C7">
        <w:tc>
          <w:tcPr>
            <w:tcW w:w="2250" w:type="dxa"/>
          </w:tcPr>
          <w:p w14:paraId="7360A8F6" w14:textId="77777777" w:rsidR="0002302E" w:rsidRPr="00E20536" w:rsidRDefault="0002302E" w:rsidP="000555C7">
            <w:pPr>
              <w:pStyle w:val="ListParagraph"/>
              <w:ind w:left="166" w:right="-78" w:hanging="180"/>
              <w:rPr>
                <w:rFonts w:ascii="Angsana New" w:hAnsi="Angsana New"/>
                <w:i/>
                <w:iCs/>
                <w:color w:val="0000FF"/>
                <w:sz w:val="28"/>
                <w:szCs w:val="28"/>
                <w:shd w:val="clear" w:color="auto" w:fill="E6E6E6"/>
              </w:rPr>
            </w:pPr>
            <w:r w:rsidRPr="00E2053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รวมหนี้สินที่มีภาระดอกเบี้ย</w:t>
            </w:r>
          </w:p>
        </w:tc>
        <w:tc>
          <w:tcPr>
            <w:tcW w:w="10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3ED05D" w14:textId="5BFDC217" w:rsidR="0002302E" w:rsidRPr="00E20536" w:rsidRDefault="0020645C" w:rsidP="0002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120" w:right="-10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122,</w:t>
            </w:r>
            <w:r w:rsidR="00265217">
              <w:rPr>
                <w:rFonts w:ascii="Angsana New" w:hAnsi="Angsana New"/>
                <w:b/>
                <w:bCs/>
                <w:sz w:val="28"/>
                <w:szCs w:val="28"/>
              </w:rPr>
              <w:t>60</w:t>
            </w:r>
            <w:r w:rsidR="00BA5490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36" w:type="dxa"/>
          </w:tcPr>
          <w:p w14:paraId="3F03F8A9" w14:textId="77777777" w:rsidR="0002302E" w:rsidRPr="00E20536" w:rsidRDefault="0002302E" w:rsidP="0002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120" w:right="-10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double" w:sz="4" w:space="0" w:color="auto"/>
            </w:tcBorders>
          </w:tcPr>
          <w:p w14:paraId="19AB7572" w14:textId="2E674DDF" w:rsidR="0002302E" w:rsidRPr="00E20536" w:rsidRDefault="009E4158" w:rsidP="0002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120" w:right="-10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15,</w:t>
            </w:r>
            <w:r w:rsidR="00265217">
              <w:rPr>
                <w:rFonts w:ascii="Angsana New" w:hAnsi="Angsana New"/>
                <w:b/>
                <w:bCs/>
                <w:sz w:val="28"/>
                <w:szCs w:val="28"/>
              </w:rPr>
              <w:t>741</w:t>
            </w:r>
          </w:p>
        </w:tc>
        <w:tc>
          <w:tcPr>
            <w:tcW w:w="236" w:type="dxa"/>
          </w:tcPr>
          <w:p w14:paraId="1AFDD37E" w14:textId="45DBBB41" w:rsidR="0002302E" w:rsidRPr="00E20536" w:rsidRDefault="0002302E" w:rsidP="0002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ind w:left="-120" w:right="-10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61" w:type="dxa"/>
            <w:tcBorders>
              <w:top w:val="single" w:sz="4" w:space="0" w:color="auto"/>
              <w:bottom w:val="double" w:sz="4" w:space="0" w:color="auto"/>
            </w:tcBorders>
          </w:tcPr>
          <w:p w14:paraId="7B697F56" w14:textId="4848A866" w:rsidR="0002302E" w:rsidRPr="00E20536" w:rsidRDefault="009E4158" w:rsidP="0002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left="-120" w:right="-10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138,3</w:t>
            </w:r>
            <w:r w:rsidR="00BA5490">
              <w:rPr>
                <w:rFonts w:ascii="Angsana New" w:hAnsi="Angsana New"/>
                <w:b/>
                <w:bCs/>
                <w:sz w:val="28"/>
                <w:szCs w:val="28"/>
              </w:rPr>
              <w:t>49</w:t>
            </w:r>
          </w:p>
        </w:tc>
        <w:tc>
          <w:tcPr>
            <w:tcW w:w="236" w:type="dxa"/>
            <w:vAlign w:val="bottom"/>
          </w:tcPr>
          <w:p w14:paraId="2ACC6850" w14:textId="629EA695" w:rsidR="0002302E" w:rsidRPr="00E20536" w:rsidRDefault="0002302E" w:rsidP="0002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ind w:left="-120" w:right="-10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CA8772" w14:textId="0E2DE793" w:rsidR="0002302E" w:rsidRPr="00E20536" w:rsidRDefault="0002302E" w:rsidP="0002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ind w:left="-120" w:right="-10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20536">
              <w:rPr>
                <w:rFonts w:ascii="Angsana New" w:hAnsi="Angsana New" w:hint="cs"/>
                <w:b/>
                <w:bCs/>
                <w:sz w:val="28"/>
                <w:szCs w:val="28"/>
              </w:rPr>
              <w:t>25,089</w:t>
            </w:r>
          </w:p>
        </w:tc>
        <w:tc>
          <w:tcPr>
            <w:tcW w:w="236" w:type="dxa"/>
          </w:tcPr>
          <w:p w14:paraId="18F87069" w14:textId="77777777" w:rsidR="0002302E" w:rsidRPr="00E20536" w:rsidRDefault="0002302E" w:rsidP="0002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ind w:left="-120" w:right="-10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</w:tcPr>
          <w:p w14:paraId="337859DA" w14:textId="7FC37A77" w:rsidR="0002302E" w:rsidRPr="00E20536" w:rsidRDefault="0002302E" w:rsidP="0002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ind w:left="-120" w:right="-10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20536">
              <w:rPr>
                <w:rFonts w:ascii="Angsana New" w:hAnsi="Angsana New" w:hint="cs"/>
                <w:b/>
                <w:bCs/>
                <w:sz w:val="28"/>
                <w:szCs w:val="28"/>
              </w:rPr>
              <w:t>16,529</w:t>
            </w:r>
          </w:p>
        </w:tc>
        <w:tc>
          <w:tcPr>
            <w:tcW w:w="241" w:type="dxa"/>
          </w:tcPr>
          <w:p w14:paraId="5EDBD680" w14:textId="7B1A1A85" w:rsidR="0002302E" w:rsidRPr="00E20536" w:rsidRDefault="0002302E" w:rsidP="0002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ind w:left="-120" w:right="-10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double" w:sz="4" w:space="0" w:color="auto"/>
            </w:tcBorders>
          </w:tcPr>
          <w:p w14:paraId="599F5715" w14:textId="2D59A314" w:rsidR="0002302E" w:rsidRPr="00E20536" w:rsidRDefault="0002302E" w:rsidP="0002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20" w:right="-10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20536">
              <w:rPr>
                <w:rFonts w:ascii="Angsana New" w:hAnsi="Angsana New" w:hint="cs"/>
                <w:b/>
                <w:bCs/>
                <w:sz w:val="28"/>
                <w:szCs w:val="28"/>
              </w:rPr>
              <w:t>41,618</w:t>
            </w:r>
          </w:p>
        </w:tc>
      </w:tr>
    </w:tbl>
    <w:p w14:paraId="7698CCC4" w14:textId="75F7B30A" w:rsidR="00BF61D5" w:rsidRPr="00EE679A" w:rsidRDefault="00BF61D5" w:rsidP="00E935A4">
      <w:pPr>
        <w:ind w:left="540"/>
        <w:jc w:val="thaiDistribute"/>
        <w:rPr>
          <w:rFonts w:ascii="Angsana New" w:hAnsi="Angsana New"/>
          <w:sz w:val="20"/>
          <w:szCs w:val="20"/>
        </w:rPr>
      </w:pPr>
    </w:p>
    <w:p w14:paraId="3A9C8DBB" w14:textId="4747B9DF" w:rsidR="00FE397D" w:rsidRPr="00D9248D" w:rsidRDefault="00D9248D" w:rsidP="00FE397D">
      <w:pPr>
        <w:ind w:left="540"/>
        <w:jc w:val="thaiDistribute"/>
        <w:rPr>
          <w:rFonts w:ascii="Angsana New" w:hAnsi="Angsana New"/>
          <w:sz w:val="30"/>
          <w:szCs w:val="30"/>
        </w:rPr>
      </w:pPr>
      <w:bookmarkStart w:id="3" w:name="_Hlk127189044"/>
      <w:r w:rsidRPr="00D9248D">
        <w:rPr>
          <w:rFonts w:ascii="Angsana New" w:hAnsi="Angsana New" w:hint="cs"/>
          <w:sz w:val="30"/>
          <w:szCs w:val="30"/>
          <w:cs/>
        </w:rPr>
        <w:t xml:space="preserve">ในเดือนตุลาคม </w:t>
      </w:r>
      <w:r w:rsidRPr="00D9248D">
        <w:rPr>
          <w:rFonts w:ascii="Angsana New" w:hAnsi="Angsana New"/>
          <w:sz w:val="30"/>
          <w:szCs w:val="30"/>
        </w:rPr>
        <w:t xml:space="preserve">2565 </w:t>
      </w:r>
      <w:r w:rsidR="004E602C" w:rsidRPr="00D9248D">
        <w:rPr>
          <w:rFonts w:ascii="Angsana New" w:hAnsi="Angsana New"/>
          <w:sz w:val="30"/>
          <w:szCs w:val="30"/>
          <w:cs/>
        </w:rPr>
        <w:t>บริษัท</w:t>
      </w:r>
      <w:r w:rsidRPr="00D9248D">
        <w:rPr>
          <w:rFonts w:ascii="Angsana New" w:hAnsi="Angsana New" w:hint="cs"/>
          <w:sz w:val="30"/>
          <w:szCs w:val="30"/>
          <w:cs/>
        </w:rPr>
        <w:t>ทำสัญญา</w:t>
      </w:r>
      <w:r w:rsidR="004E602C" w:rsidRPr="00D9248D">
        <w:rPr>
          <w:rFonts w:ascii="Angsana New" w:hAnsi="Angsana New"/>
          <w:sz w:val="30"/>
          <w:szCs w:val="30"/>
          <w:cs/>
        </w:rPr>
        <w:t>เงินกู้ยืม</w:t>
      </w:r>
      <w:r w:rsidRPr="00D9248D">
        <w:rPr>
          <w:rFonts w:ascii="Angsana New" w:hAnsi="Angsana New" w:hint="cs"/>
          <w:sz w:val="30"/>
          <w:szCs w:val="30"/>
          <w:cs/>
        </w:rPr>
        <w:t>กับ</w:t>
      </w:r>
      <w:r w:rsidR="004E602C" w:rsidRPr="00D9248D">
        <w:rPr>
          <w:rFonts w:ascii="Angsana New" w:hAnsi="Angsana New"/>
          <w:sz w:val="30"/>
          <w:szCs w:val="30"/>
          <w:cs/>
        </w:rPr>
        <w:t>ธนาคารพาณิชย์แห่งหนึ่ง</w:t>
      </w:r>
      <w:r w:rsidRPr="00D9248D">
        <w:rPr>
          <w:rFonts w:ascii="Angsana New" w:hAnsi="Angsana New" w:hint="cs"/>
          <w:sz w:val="30"/>
          <w:szCs w:val="30"/>
          <w:cs/>
        </w:rPr>
        <w:t xml:space="preserve"> โดยมีวงเงินกู้ยืม</w:t>
      </w:r>
      <w:r w:rsidR="004E602C" w:rsidRPr="00D9248D">
        <w:rPr>
          <w:rFonts w:ascii="Angsana New" w:hAnsi="Angsana New"/>
          <w:sz w:val="30"/>
          <w:szCs w:val="30"/>
          <w:cs/>
        </w:rPr>
        <w:t>จำนวน</w:t>
      </w:r>
      <w:r w:rsidR="000555C7" w:rsidRPr="00D9248D">
        <w:rPr>
          <w:rFonts w:ascii="Angsana New" w:hAnsi="Angsana New" w:hint="cs"/>
          <w:sz w:val="30"/>
          <w:szCs w:val="30"/>
          <w:cs/>
        </w:rPr>
        <w:t xml:space="preserve"> </w:t>
      </w:r>
      <w:r w:rsidR="000555C7" w:rsidRPr="00D9248D">
        <w:rPr>
          <w:rFonts w:ascii="Angsana New" w:hAnsi="Angsana New"/>
          <w:sz w:val="30"/>
          <w:szCs w:val="30"/>
        </w:rPr>
        <w:t>1</w:t>
      </w:r>
      <w:r w:rsidRPr="00D9248D">
        <w:rPr>
          <w:rFonts w:ascii="Angsana New" w:hAnsi="Angsana New"/>
          <w:sz w:val="30"/>
          <w:szCs w:val="30"/>
        </w:rPr>
        <w:t>84</w:t>
      </w:r>
      <w:r w:rsidR="004E602C" w:rsidRPr="00D9248D">
        <w:rPr>
          <w:rFonts w:ascii="Angsana New" w:hAnsi="Angsana New"/>
          <w:sz w:val="30"/>
          <w:szCs w:val="30"/>
        </w:rPr>
        <w:t xml:space="preserve"> </w:t>
      </w:r>
      <w:r w:rsidR="004E602C" w:rsidRPr="00D9248D">
        <w:rPr>
          <w:rFonts w:ascii="Angsana New" w:hAnsi="Angsana New"/>
          <w:sz w:val="30"/>
          <w:szCs w:val="30"/>
          <w:cs/>
        </w:rPr>
        <w:t>ล้านบาท</w:t>
      </w:r>
      <w:r w:rsidRPr="00D9248D">
        <w:rPr>
          <w:rFonts w:ascii="Angsana New" w:hAnsi="Angsana New" w:hint="cs"/>
          <w:sz w:val="30"/>
          <w:szCs w:val="30"/>
          <w:cs/>
        </w:rPr>
        <w:t xml:space="preserve"> และมีการเบิกใช้วงเงินกู้ยืมดังกล่าวแล้วจำนวน </w:t>
      </w:r>
      <w:r w:rsidRPr="00D9248D">
        <w:rPr>
          <w:rFonts w:ascii="Angsana New" w:hAnsi="Angsana New"/>
          <w:sz w:val="30"/>
          <w:szCs w:val="30"/>
        </w:rPr>
        <w:t xml:space="preserve">105 </w:t>
      </w:r>
      <w:r w:rsidRPr="00D9248D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4E602C" w:rsidRPr="00D9248D">
        <w:rPr>
          <w:rFonts w:ascii="Angsana New" w:hAnsi="Angsana New"/>
          <w:sz w:val="30"/>
          <w:szCs w:val="30"/>
          <w:cs/>
        </w:rPr>
        <w:t>โดยมีอัตราดอกเบี้ย</w:t>
      </w:r>
      <w:r w:rsidR="000555C7" w:rsidRPr="00D9248D">
        <w:rPr>
          <w:rFonts w:ascii="Angsana New" w:hAnsi="Angsana New" w:hint="cs"/>
          <w:sz w:val="30"/>
          <w:szCs w:val="30"/>
          <w:cs/>
        </w:rPr>
        <w:t xml:space="preserve">ต่อปีเท่ากับ </w:t>
      </w:r>
      <w:r w:rsidR="000555C7" w:rsidRPr="00D9248D">
        <w:rPr>
          <w:rFonts w:ascii="Angsana New" w:hAnsi="Angsana New"/>
          <w:sz w:val="30"/>
          <w:szCs w:val="30"/>
        </w:rPr>
        <w:t xml:space="preserve">MLR </w:t>
      </w:r>
      <w:r w:rsidR="000555C7" w:rsidRPr="00D9248D">
        <w:rPr>
          <w:rFonts w:ascii="Angsana New" w:hAnsi="Angsana New" w:hint="cs"/>
          <w:sz w:val="30"/>
          <w:szCs w:val="30"/>
          <w:cs/>
        </w:rPr>
        <w:t>ลบด้วย</w:t>
      </w:r>
      <w:r>
        <w:rPr>
          <w:rFonts w:ascii="Angsana New" w:hAnsi="Angsana New" w:hint="cs"/>
          <w:sz w:val="30"/>
          <w:szCs w:val="30"/>
          <w:cs/>
        </w:rPr>
        <w:t>อัตราคงที่</w:t>
      </w:r>
      <w:r w:rsidR="000555C7" w:rsidRPr="00D9248D">
        <w:rPr>
          <w:rFonts w:ascii="Angsana New" w:hAnsi="Angsana New" w:hint="cs"/>
          <w:sz w:val="30"/>
          <w:szCs w:val="30"/>
          <w:cs/>
        </w:rPr>
        <w:t>ต่อปี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="00C954C1" w:rsidRPr="00D9248D">
        <w:rPr>
          <w:rFonts w:ascii="Angsana New" w:hAnsi="Angsana New" w:hint="cs"/>
          <w:sz w:val="30"/>
          <w:szCs w:val="30"/>
          <w:cs/>
        </w:rPr>
        <w:t>กำหนดชำระคืนเป็นรายเดือน</w:t>
      </w:r>
      <w:r>
        <w:rPr>
          <w:rFonts w:ascii="Angsana New" w:hAnsi="Angsana New" w:hint="cs"/>
          <w:sz w:val="30"/>
          <w:szCs w:val="30"/>
          <w:cs/>
        </w:rPr>
        <w:t>รวมไปถึงมีกำหนดเงื่อนไขที่บริษัทต้องปฏิบัติตาม</w:t>
      </w:r>
      <w:r w:rsidRPr="00D9248D">
        <w:rPr>
          <w:rFonts w:ascii="Angsana New" w:hAnsi="Angsana New" w:hint="cs"/>
          <w:sz w:val="30"/>
          <w:szCs w:val="30"/>
          <w:cs/>
        </w:rPr>
        <w:t>ดังรายละเอียดตามที่</w:t>
      </w:r>
      <w:r w:rsidRPr="00D9248D">
        <w:rPr>
          <w:rFonts w:ascii="Angsana New" w:hAnsi="Angsana New" w:hint="cs"/>
          <w:spacing w:val="-2"/>
          <w:sz w:val="30"/>
          <w:szCs w:val="30"/>
          <w:cs/>
        </w:rPr>
        <w:t>ระบุไว้ในสัญญา โดยมีกำหนด</w:t>
      </w:r>
      <w:r w:rsidR="004E602C" w:rsidRPr="00D9248D">
        <w:rPr>
          <w:rFonts w:ascii="Angsana New" w:hAnsi="Angsana New"/>
          <w:spacing w:val="-2"/>
          <w:sz w:val="30"/>
          <w:szCs w:val="30"/>
          <w:cs/>
        </w:rPr>
        <w:t>ชำระ</w:t>
      </w:r>
      <w:r w:rsidR="00EE679A">
        <w:rPr>
          <w:rFonts w:ascii="Angsana New" w:hAnsi="Angsana New" w:hint="cs"/>
          <w:spacing w:val="-2"/>
          <w:sz w:val="30"/>
          <w:szCs w:val="30"/>
          <w:cs/>
        </w:rPr>
        <w:t>คืน</w:t>
      </w:r>
      <w:r w:rsidR="00C954C1" w:rsidRPr="00D9248D">
        <w:rPr>
          <w:rFonts w:ascii="Angsana New" w:hAnsi="Angsana New" w:hint="cs"/>
          <w:spacing w:val="-2"/>
          <w:sz w:val="30"/>
          <w:szCs w:val="30"/>
          <w:cs/>
        </w:rPr>
        <w:t>เสร็จสิ้น</w:t>
      </w:r>
      <w:r w:rsidR="004E602C" w:rsidRPr="00D9248D">
        <w:rPr>
          <w:rFonts w:ascii="Angsana New" w:hAnsi="Angsana New"/>
          <w:spacing w:val="-2"/>
          <w:sz w:val="30"/>
          <w:szCs w:val="30"/>
          <w:cs/>
        </w:rPr>
        <w:t>ภายในปี</w:t>
      </w:r>
      <w:r w:rsidR="000555C7" w:rsidRPr="00D9248D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0555C7" w:rsidRPr="00D9248D">
        <w:rPr>
          <w:rFonts w:ascii="Angsana New" w:hAnsi="Angsana New"/>
          <w:spacing w:val="-2"/>
          <w:sz w:val="30"/>
          <w:szCs w:val="30"/>
        </w:rPr>
        <w:t>2572</w:t>
      </w:r>
      <w:r w:rsidR="004E602C" w:rsidRPr="00D9248D">
        <w:rPr>
          <w:rFonts w:ascii="Angsana New" w:hAnsi="Angsana New"/>
          <w:spacing w:val="-2"/>
          <w:sz w:val="30"/>
          <w:szCs w:val="30"/>
          <w:cs/>
        </w:rPr>
        <w:t xml:space="preserve"> เงินกู้ยืมดังกล่าวมีหลักประกันเป็น</w:t>
      </w:r>
      <w:r w:rsidR="000555C7" w:rsidRPr="00D9248D">
        <w:rPr>
          <w:rFonts w:ascii="Angsana New" w:hAnsi="Angsana New" w:hint="cs"/>
          <w:spacing w:val="-2"/>
          <w:sz w:val="30"/>
          <w:szCs w:val="30"/>
          <w:cs/>
        </w:rPr>
        <w:t>ที่ดิน</w:t>
      </w:r>
      <w:r w:rsidRPr="00D9248D">
        <w:rPr>
          <w:rFonts w:ascii="Angsana New" w:hAnsi="Angsana New" w:hint="cs"/>
          <w:spacing w:val="-2"/>
          <w:sz w:val="30"/>
          <w:szCs w:val="30"/>
          <w:cs/>
        </w:rPr>
        <w:t>และสิ่งปลูกสร้าง</w:t>
      </w:r>
      <w:r>
        <w:rPr>
          <w:rFonts w:ascii="Angsana New" w:hAnsi="Angsana New" w:hint="cs"/>
          <w:sz w:val="30"/>
          <w:szCs w:val="30"/>
          <w:cs/>
        </w:rPr>
        <w:t>ในอนาคตของ</w:t>
      </w:r>
      <w:r w:rsidR="004E602C" w:rsidRPr="00D9248D">
        <w:rPr>
          <w:rFonts w:ascii="Angsana New" w:hAnsi="Angsana New"/>
          <w:sz w:val="30"/>
          <w:szCs w:val="30"/>
          <w:cs/>
        </w:rPr>
        <w:t>บริษัท</w:t>
      </w:r>
    </w:p>
    <w:bookmarkEnd w:id="3"/>
    <w:p w14:paraId="534156B5" w14:textId="77777777" w:rsidR="00FE397D" w:rsidRPr="00EE679A" w:rsidRDefault="00FE397D" w:rsidP="00E935A4">
      <w:pPr>
        <w:ind w:left="540"/>
        <w:jc w:val="thaiDistribute"/>
        <w:rPr>
          <w:rFonts w:ascii="Angsana New" w:hAnsi="Angsana New"/>
          <w:sz w:val="20"/>
          <w:szCs w:val="20"/>
        </w:rPr>
      </w:pPr>
    </w:p>
    <w:p w14:paraId="457BC39A" w14:textId="3D7B7B52" w:rsidR="00DD16A0" w:rsidRPr="006D4B60" w:rsidRDefault="00DD16A0" w:rsidP="00DD16A0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6D4B60">
        <w:rPr>
          <w:rFonts w:ascii="Angsana New" w:hAnsi="Angsana New" w:hint="cs"/>
          <w:sz w:val="30"/>
          <w:szCs w:val="30"/>
          <w:cs/>
        </w:rPr>
        <w:t>ณ วันที่</w:t>
      </w:r>
      <w:r w:rsidRPr="006D4B60">
        <w:rPr>
          <w:rFonts w:ascii="Angsana New" w:hAnsi="Angsana New" w:hint="cs"/>
          <w:sz w:val="30"/>
          <w:szCs w:val="30"/>
        </w:rPr>
        <w:t xml:space="preserve"> 31 </w:t>
      </w:r>
      <w:r w:rsidRPr="006D4B60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6D4B60">
        <w:rPr>
          <w:rFonts w:ascii="Angsana New" w:hAnsi="Angsana New" w:hint="cs"/>
          <w:sz w:val="30"/>
          <w:szCs w:val="30"/>
        </w:rPr>
        <w:t>256</w:t>
      </w:r>
      <w:r w:rsidR="00E20536" w:rsidRPr="006D4B60">
        <w:rPr>
          <w:rFonts w:ascii="Angsana New" w:hAnsi="Angsana New"/>
          <w:sz w:val="30"/>
          <w:szCs w:val="30"/>
        </w:rPr>
        <w:t>5</w:t>
      </w:r>
      <w:r w:rsidRPr="006D4B60">
        <w:rPr>
          <w:rFonts w:ascii="Angsana New" w:hAnsi="Angsana New" w:hint="cs"/>
          <w:sz w:val="30"/>
          <w:szCs w:val="30"/>
        </w:rPr>
        <w:t xml:space="preserve"> </w:t>
      </w:r>
      <w:r w:rsidRPr="006D4B60">
        <w:rPr>
          <w:rFonts w:ascii="Angsana New" w:hAnsi="Angsana New" w:hint="cs"/>
          <w:sz w:val="30"/>
          <w:szCs w:val="30"/>
          <w:cs/>
        </w:rPr>
        <w:t>บริษัทมีวงเงินสินเชื่อซึ่งยังมิได้เบิกใช้เป็นจำนวนเงินรวม</w:t>
      </w:r>
      <w:r w:rsidRPr="006D4B60">
        <w:rPr>
          <w:rFonts w:ascii="Angsana New" w:hAnsi="Angsana New" w:hint="cs"/>
          <w:sz w:val="30"/>
          <w:szCs w:val="30"/>
        </w:rPr>
        <w:t xml:space="preserve"> </w:t>
      </w:r>
      <w:r w:rsidR="00503D8F" w:rsidRPr="006D4B60">
        <w:rPr>
          <w:rFonts w:ascii="Angsana New" w:hAnsi="Angsana New"/>
          <w:sz w:val="30"/>
          <w:szCs w:val="30"/>
        </w:rPr>
        <w:t xml:space="preserve">165.63 </w:t>
      </w:r>
      <w:r w:rsidRPr="006D4B60">
        <w:rPr>
          <w:rFonts w:ascii="Angsana New" w:hAnsi="Angsana New" w:hint="cs"/>
          <w:sz w:val="30"/>
          <w:szCs w:val="30"/>
          <w:cs/>
        </w:rPr>
        <w:t>ล้านบาท</w:t>
      </w:r>
      <w:r w:rsidRPr="006D4B60">
        <w:rPr>
          <w:rFonts w:ascii="Angsana New" w:hAnsi="Angsana New" w:hint="cs"/>
          <w:sz w:val="30"/>
          <w:szCs w:val="30"/>
        </w:rPr>
        <w:t xml:space="preserve"> </w:t>
      </w:r>
      <w:r w:rsidRPr="006D4B60">
        <w:rPr>
          <w:rFonts w:ascii="Angsana New" w:hAnsi="Angsana New" w:hint="cs"/>
          <w:i/>
          <w:iCs/>
          <w:sz w:val="30"/>
          <w:szCs w:val="30"/>
        </w:rPr>
        <w:t>(256</w:t>
      </w:r>
      <w:r w:rsidR="00E20536" w:rsidRPr="006D4B60">
        <w:rPr>
          <w:rFonts w:ascii="Angsana New" w:hAnsi="Angsana New"/>
          <w:i/>
          <w:iCs/>
          <w:sz w:val="30"/>
          <w:szCs w:val="30"/>
        </w:rPr>
        <w:t>4</w:t>
      </w:r>
      <w:r w:rsidRPr="006D4B60">
        <w:rPr>
          <w:rFonts w:ascii="Angsana New" w:hAnsi="Angsana New" w:hint="cs"/>
          <w:i/>
          <w:iCs/>
          <w:sz w:val="30"/>
          <w:szCs w:val="30"/>
        </w:rPr>
        <w:t xml:space="preserve">: </w:t>
      </w:r>
      <w:r w:rsidR="00E20536" w:rsidRPr="006D4B60">
        <w:rPr>
          <w:rFonts w:ascii="Angsana New" w:hAnsi="Angsana New"/>
          <w:i/>
          <w:iCs/>
          <w:sz w:val="30"/>
          <w:szCs w:val="30"/>
        </w:rPr>
        <w:t>96.72</w:t>
      </w:r>
      <w:r w:rsidRPr="006D4B60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Pr="006D4B60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6D4B60">
        <w:rPr>
          <w:rFonts w:ascii="Angsana New" w:hAnsi="Angsana New" w:hint="cs"/>
          <w:i/>
          <w:iCs/>
          <w:sz w:val="30"/>
          <w:szCs w:val="30"/>
        </w:rPr>
        <w:t>)</w:t>
      </w:r>
      <w:r w:rsidRPr="006D4B60">
        <w:rPr>
          <w:rFonts w:ascii="Angsana New" w:hAnsi="Angsana New" w:hint="cs"/>
          <w:sz w:val="30"/>
          <w:szCs w:val="30"/>
        </w:rPr>
        <w:t xml:space="preserve"> </w:t>
      </w:r>
      <w:r w:rsidRPr="006D4B60">
        <w:rPr>
          <w:rFonts w:ascii="Angsana New" w:hAnsi="Angsana New" w:hint="cs"/>
          <w:sz w:val="30"/>
          <w:szCs w:val="30"/>
          <w:cs/>
        </w:rPr>
        <w:t>วงเงินสินเชื่อดังกล่าวค้ำประกันโดยที่ดิ</w:t>
      </w:r>
      <w:r w:rsidR="00E83464" w:rsidRPr="006D4B60">
        <w:rPr>
          <w:rFonts w:ascii="Angsana New" w:hAnsi="Angsana New" w:hint="cs"/>
          <w:sz w:val="30"/>
          <w:szCs w:val="30"/>
          <w:cs/>
        </w:rPr>
        <w:t>น</w:t>
      </w:r>
      <w:r w:rsidR="00E83464" w:rsidRPr="006D4B60">
        <w:rPr>
          <w:rFonts w:ascii="Angsana New" w:hAnsi="Angsana New" w:hint="cs"/>
          <w:sz w:val="30"/>
          <w:szCs w:val="30"/>
        </w:rPr>
        <w:t xml:space="preserve"> </w:t>
      </w:r>
      <w:r w:rsidRPr="006D4B60">
        <w:rPr>
          <w:rFonts w:ascii="Angsana New" w:hAnsi="Angsana New" w:hint="cs"/>
          <w:sz w:val="30"/>
          <w:szCs w:val="30"/>
          <w:cs/>
        </w:rPr>
        <w:t>อาคารสิ่งปลูกสร้าง</w:t>
      </w:r>
      <w:r w:rsidR="00EE679A">
        <w:rPr>
          <w:rFonts w:ascii="Angsana New" w:hAnsi="Angsana New" w:hint="cs"/>
          <w:sz w:val="30"/>
          <w:szCs w:val="30"/>
          <w:cs/>
        </w:rPr>
        <w:t>ทั้งในปัจจุบันและในอนาคต</w:t>
      </w:r>
      <w:r w:rsidR="00E83464" w:rsidRPr="006D4B60">
        <w:rPr>
          <w:rFonts w:ascii="Angsana New" w:hAnsi="Angsana New" w:hint="cs"/>
          <w:sz w:val="30"/>
          <w:szCs w:val="30"/>
        </w:rPr>
        <w:t xml:space="preserve"> </w:t>
      </w:r>
      <w:r w:rsidR="00EE679A">
        <w:rPr>
          <w:rFonts w:ascii="Angsana New" w:hAnsi="Angsana New" w:hint="cs"/>
          <w:sz w:val="30"/>
          <w:szCs w:val="30"/>
          <w:cs/>
        </w:rPr>
        <w:t>รวมไปถึง</w:t>
      </w:r>
      <w:r w:rsidR="00EE679A">
        <w:rPr>
          <w:rFonts w:ascii="Angsana New" w:hAnsi="Angsana New"/>
          <w:sz w:val="30"/>
          <w:szCs w:val="30"/>
          <w:cs/>
        </w:rPr>
        <w:br/>
      </w:r>
      <w:r w:rsidR="00E83464" w:rsidRPr="006D4B60">
        <w:rPr>
          <w:rFonts w:ascii="Angsana New" w:hAnsi="Angsana New" w:hint="cs"/>
          <w:sz w:val="30"/>
          <w:szCs w:val="30"/>
          <w:cs/>
        </w:rPr>
        <w:t>สิทธิการ</w:t>
      </w:r>
      <w:r w:rsidR="00265217" w:rsidRPr="006D4B60">
        <w:rPr>
          <w:rFonts w:ascii="Angsana New" w:hAnsi="Angsana New" w:hint="cs"/>
          <w:sz w:val="30"/>
          <w:szCs w:val="30"/>
          <w:cs/>
        </w:rPr>
        <w:t>ใช้</w:t>
      </w:r>
      <w:r w:rsidR="00E83464" w:rsidRPr="006D4B60">
        <w:rPr>
          <w:rFonts w:ascii="Angsana New" w:hAnsi="Angsana New" w:hint="cs"/>
          <w:sz w:val="30"/>
          <w:szCs w:val="30"/>
          <w:cs/>
        </w:rPr>
        <w:t>ที่ดิน</w:t>
      </w:r>
      <w:r w:rsidRPr="006D4B60">
        <w:rPr>
          <w:rFonts w:ascii="Angsana New" w:hAnsi="Angsana New" w:hint="cs"/>
          <w:sz w:val="30"/>
          <w:szCs w:val="30"/>
          <w:cs/>
        </w:rPr>
        <w:t>ของบริษัท</w:t>
      </w:r>
    </w:p>
    <w:p w14:paraId="7D9ACF81" w14:textId="77777777" w:rsidR="005811C4" w:rsidRPr="00EE679A" w:rsidRDefault="005811C4" w:rsidP="00DD16A0">
      <w:pPr>
        <w:ind w:left="540"/>
        <w:jc w:val="thaiDistribute"/>
        <w:rPr>
          <w:rFonts w:ascii="Angsana New" w:hAnsi="Angsana New"/>
          <w:sz w:val="20"/>
          <w:szCs w:val="20"/>
          <w:lang w:val="en-GB"/>
        </w:rPr>
      </w:pPr>
    </w:p>
    <w:p w14:paraId="1843C08D" w14:textId="1465E9DE" w:rsidR="003C41AA" w:rsidRDefault="003C41AA" w:rsidP="003E30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bCs/>
          <w:i/>
          <w:iCs/>
          <w:sz w:val="30"/>
          <w:szCs w:val="30"/>
        </w:rPr>
      </w:pPr>
      <w:r w:rsidRPr="00736478">
        <w:rPr>
          <w:rFonts w:ascii="Angsana New" w:hAnsi="Angsana New" w:hint="cs"/>
          <w:bCs/>
          <w:i/>
          <w:iCs/>
          <w:sz w:val="30"/>
          <w:szCs w:val="30"/>
          <w:cs/>
        </w:rPr>
        <w:t>การเปลี่ยนแปลงของหนี้สินที่เกิดจากกิจกรรมจัดหาเงิน</w:t>
      </w:r>
    </w:p>
    <w:p w14:paraId="53168527" w14:textId="77777777" w:rsidR="009D7454" w:rsidRPr="00EE679A" w:rsidRDefault="009D7454" w:rsidP="003E30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bCs/>
          <w:sz w:val="20"/>
          <w:szCs w:val="20"/>
        </w:rPr>
      </w:pPr>
    </w:p>
    <w:tbl>
      <w:tblPr>
        <w:tblW w:w="928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319"/>
        <w:gridCol w:w="191"/>
        <w:gridCol w:w="191"/>
        <w:gridCol w:w="1631"/>
        <w:gridCol w:w="270"/>
        <w:gridCol w:w="1811"/>
        <w:gridCol w:w="270"/>
        <w:gridCol w:w="1598"/>
      </w:tblGrid>
      <w:tr w:rsidR="0020645C" w:rsidRPr="006D4B60" w14:paraId="753442A6" w14:textId="77777777" w:rsidTr="008477E8">
        <w:trPr>
          <w:cantSplit/>
          <w:trHeight w:val="810"/>
          <w:tblHeader/>
        </w:trPr>
        <w:tc>
          <w:tcPr>
            <w:tcW w:w="3319" w:type="dxa"/>
          </w:tcPr>
          <w:p w14:paraId="5025CE51" w14:textId="77777777" w:rsidR="0020645C" w:rsidRPr="006D4B60" w:rsidRDefault="0020645C" w:rsidP="00337FC5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1" w:type="dxa"/>
          </w:tcPr>
          <w:p w14:paraId="366F91BE" w14:textId="77777777" w:rsidR="0020645C" w:rsidRPr="006D4B60" w:rsidRDefault="0020645C" w:rsidP="00337FC5">
            <w:pPr>
              <w:pStyle w:val="acctmergecolhdg"/>
              <w:spacing w:line="240" w:lineRule="atLeast"/>
              <w:ind w:left="-79" w:right="-79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91" w:type="dxa"/>
            <w:vAlign w:val="bottom"/>
          </w:tcPr>
          <w:p w14:paraId="5568D643" w14:textId="101CA841" w:rsidR="0020645C" w:rsidRPr="006D4B60" w:rsidRDefault="0020645C" w:rsidP="00337FC5">
            <w:pPr>
              <w:pStyle w:val="acctmergecolhdg"/>
              <w:spacing w:line="240" w:lineRule="atLeast"/>
              <w:ind w:left="-79" w:right="-79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631" w:type="dxa"/>
            <w:vAlign w:val="bottom"/>
          </w:tcPr>
          <w:p w14:paraId="31F0A434" w14:textId="77777777" w:rsidR="0020645C" w:rsidRPr="006D4B60" w:rsidRDefault="0020645C" w:rsidP="009F0D86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/>
                <w:b w:val="0"/>
                <w:sz w:val="30"/>
                <w:szCs w:val="30"/>
                <w:lang w:val="en-US" w:bidi="th-TH"/>
              </w:rPr>
            </w:pPr>
            <w:r w:rsidRPr="006D4B60">
              <w:rPr>
                <w:rFonts w:ascii="Angsana New" w:eastAsia="Calibri" w:hAnsi="Angsana New"/>
                <w:b w:val="0"/>
                <w:sz w:val="30"/>
                <w:szCs w:val="30"/>
                <w:cs/>
                <w:lang w:val="en-US" w:bidi="th-TH"/>
              </w:rPr>
              <w:t>เงินกู้ยืมระยะยาวจากสถาบันการเงิน</w:t>
            </w:r>
          </w:p>
        </w:tc>
        <w:tc>
          <w:tcPr>
            <w:tcW w:w="270" w:type="dxa"/>
            <w:vAlign w:val="bottom"/>
          </w:tcPr>
          <w:p w14:paraId="77D82CE3" w14:textId="77777777" w:rsidR="0020645C" w:rsidRPr="006D4B60" w:rsidRDefault="0020645C" w:rsidP="00337FC5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811" w:type="dxa"/>
            <w:vAlign w:val="bottom"/>
          </w:tcPr>
          <w:p w14:paraId="7B8ACBF8" w14:textId="5F149CB5" w:rsidR="0020645C" w:rsidRPr="006D4B60" w:rsidRDefault="0020645C" w:rsidP="009D7454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/>
                <w:b w:val="0"/>
                <w:sz w:val="30"/>
                <w:szCs w:val="30"/>
                <w:cs/>
                <w:lang w:val="en-US" w:bidi="th-TH"/>
              </w:rPr>
            </w:pPr>
            <w:r w:rsidRPr="006D4B60">
              <w:rPr>
                <w:rFonts w:ascii="Angsana New" w:eastAsia="Calibri" w:hAnsi="Angsana New"/>
                <w:b w:val="0"/>
                <w:sz w:val="30"/>
                <w:szCs w:val="30"/>
                <w:cs/>
                <w:lang w:val="en-US" w:bidi="th-TH"/>
              </w:rPr>
              <w:t>หนี้สินตามสัญญาเช่า</w:t>
            </w:r>
          </w:p>
        </w:tc>
        <w:tc>
          <w:tcPr>
            <w:tcW w:w="270" w:type="dxa"/>
            <w:vAlign w:val="bottom"/>
          </w:tcPr>
          <w:p w14:paraId="16BFEF38" w14:textId="77777777" w:rsidR="0020645C" w:rsidRPr="006D4B60" w:rsidRDefault="0020645C" w:rsidP="00337FC5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598" w:type="dxa"/>
            <w:vAlign w:val="bottom"/>
          </w:tcPr>
          <w:p w14:paraId="5C48F037" w14:textId="77777777" w:rsidR="0020645C" w:rsidRPr="006D4B60" w:rsidRDefault="0020645C" w:rsidP="00337FC5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/>
                <w:b w:val="0"/>
                <w:sz w:val="30"/>
                <w:szCs w:val="30"/>
                <w:lang w:val="en-US" w:bidi="th-TH"/>
              </w:rPr>
            </w:pPr>
            <w:r w:rsidRPr="006D4B60">
              <w:rPr>
                <w:rFonts w:ascii="Angsana New" w:eastAsia="Calibri" w:hAnsi="Angsana New"/>
                <w:b w:val="0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20645C" w:rsidRPr="006D4B60" w14:paraId="1117AC86" w14:textId="77777777" w:rsidTr="008477E8">
        <w:trPr>
          <w:cantSplit/>
          <w:trHeight w:val="68"/>
          <w:tblHeader/>
        </w:trPr>
        <w:tc>
          <w:tcPr>
            <w:tcW w:w="3319" w:type="dxa"/>
          </w:tcPr>
          <w:p w14:paraId="70EDBDE2" w14:textId="77777777" w:rsidR="0020645C" w:rsidRPr="006D4B60" w:rsidRDefault="0020645C" w:rsidP="00337FC5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1" w:type="dxa"/>
          </w:tcPr>
          <w:p w14:paraId="6367B0F5" w14:textId="77777777" w:rsidR="0020645C" w:rsidRPr="006D4B60" w:rsidRDefault="0020645C" w:rsidP="00337FC5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1" w:type="dxa"/>
            <w:vAlign w:val="bottom"/>
          </w:tcPr>
          <w:p w14:paraId="6B9A7060" w14:textId="7136EE7A" w:rsidR="0020645C" w:rsidRPr="006D4B60" w:rsidRDefault="0020645C" w:rsidP="00337FC5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0" w:type="dxa"/>
            <w:gridSpan w:val="5"/>
            <w:vAlign w:val="bottom"/>
          </w:tcPr>
          <w:p w14:paraId="1ED5F4A9" w14:textId="77777777" w:rsidR="0020645C" w:rsidRPr="006D4B60" w:rsidRDefault="0020645C" w:rsidP="00FE6F13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4B60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Pr="006D4B60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6D4B60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20645C" w:rsidRPr="006D4B60" w14:paraId="269C2239" w14:textId="77777777" w:rsidTr="008B3908">
        <w:trPr>
          <w:cantSplit/>
          <w:trHeight w:val="68"/>
        </w:trPr>
        <w:tc>
          <w:tcPr>
            <w:tcW w:w="3319" w:type="dxa"/>
          </w:tcPr>
          <w:p w14:paraId="54423BD6" w14:textId="7BDD8DC7" w:rsidR="0020645C" w:rsidRPr="006D4B60" w:rsidRDefault="0020645C" w:rsidP="00337FC5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D4B6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256</w:t>
            </w:r>
            <w:r w:rsidRPr="006D4B6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91" w:type="dxa"/>
          </w:tcPr>
          <w:p w14:paraId="4628F39E" w14:textId="77777777" w:rsidR="0020645C" w:rsidRPr="006D4B60" w:rsidRDefault="0020645C" w:rsidP="00337FC5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1" w:type="dxa"/>
            <w:vAlign w:val="bottom"/>
          </w:tcPr>
          <w:p w14:paraId="0BFE7290" w14:textId="1BFCA3E9" w:rsidR="0020645C" w:rsidRPr="006D4B60" w:rsidRDefault="0020645C" w:rsidP="00337FC5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1" w:type="dxa"/>
            <w:vAlign w:val="bottom"/>
          </w:tcPr>
          <w:p w14:paraId="3B7DAE6B" w14:textId="77777777" w:rsidR="0020645C" w:rsidRPr="006D4B60" w:rsidRDefault="0020645C" w:rsidP="00BF61D5">
            <w:pPr>
              <w:pStyle w:val="acctfourfigures"/>
              <w:shd w:val="clear" w:color="auto" w:fill="FFFFFF"/>
              <w:tabs>
                <w:tab w:val="clear" w:pos="765"/>
                <w:tab w:val="decimal" w:pos="1270"/>
              </w:tabs>
              <w:spacing w:line="240" w:lineRule="atLeast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F9909DF" w14:textId="77777777" w:rsidR="0020645C" w:rsidRPr="006D4B60" w:rsidRDefault="0020645C" w:rsidP="00BF61D5">
            <w:pPr>
              <w:pStyle w:val="acctfourfigures"/>
              <w:shd w:val="clear" w:color="auto" w:fill="FFFFFF"/>
              <w:tabs>
                <w:tab w:val="clear" w:pos="765"/>
                <w:tab w:val="decimal" w:pos="1270"/>
              </w:tabs>
              <w:spacing w:line="240" w:lineRule="atLeast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11" w:type="dxa"/>
            <w:vAlign w:val="bottom"/>
          </w:tcPr>
          <w:p w14:paraId="0D1CA966" w14:textId="77777777" w:rsidR="0020645C" w:rsidRPr="006D4B60" w:rsidRDefault="0020645C" w:rsidP="00BF61D5">
            <w:pPr>
              <w:pStyle w:val="acctfourfigures"/>
              <w:shd w:val="clear" w:color="auto" w:fill="FFFFFF"/>
              <w:tabs>
                <w:tab w:val="clear" w:pos="765"/>
                <w:tab w:val="decimal" w:pos="1270"/>
              </w:tabs>
              <w:spacing w:line="240" w:lineRule="atLeast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F9B6B6C" w14:textId="77777777" w:rsidR="0020645C" w:rsidRPr="006D4B60" w:rsidRDefault="0020645C" w:rsidP="00BF61D5">
            <w:pPr>
              <w:pStyle w:val="acctfourfigures"/>
              <w:shd w:val="clear" w:color="auto" w:fill="FFFFFF"/>
              <w:tabs>
                <w:tab w:val="clear" w:pos="765"/>
                <w:tab w:val="decimal" w:pos="1270"/>
              </w:tabs>
              <w:spacing w:line="240" w:lineRule="atLeast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8" w:type="dxa"/>
            <w:vAlign w:val="bottom"/>
          </w:tcPr>
          <w:p w14:paraId="2874DF02" w14:textId="77777777" w:rsidR="0020645C" w:rsidRPr="006D4B60" w:rsidRDefault="0020645C" w:rsidP="00BF61D5">
            <w:pPr>
              <w:pStyle w:val="acctfourfigures"/>
              <w:shd w:val="clear" w:color="auto" w:fill="FFFFFF"/>
              <w:tabs>
                <w:tab w:val="clear" w:pos="765"/>
                <w:tab w:val="decimal" w:pos="1270"/>
              </w:tabs>
              <w:spacing w:line="240" w:lineRule="atLeast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0645C" w:rsidRPr="006D4B60" w14:paraId="282C486E" w14:textId="77777777" w:rsidTr="008B3908">
        <w:trPr>
          <w:cantSplit/>
          <w:trHeight w:val="68"/>
        </w:trPr>
        <w:tc>
          <w:tcPr>
            <w:tcW w:w="3319" w:type="dxa"/>
          </w:tcPr>
          <w:p w14:paraId="4ED9BE05" w14:textId="77777777" w:rsidR="0020645C" w:rsidRPr="006D4B60" w:rsidRDefault="0020645C" w:rsidP="00337FC5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6D4B6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6D4B60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6D4B60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91" w:type="dxa"/>
          </w:tcPr>
          <w:p w14:paraId="004F1EB8" w14:textId="77777777" w:rsidR="0020645C" w:rsidRPr="006D4B60" w:rsidRDefault="0020645C" w:rsidP="00337FC5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1" w:type="dxa"/>
            <w:vAlign w:val="bottom"/>
          </w:tcPr>
          <w:p w14:paraId="125BB371" w14:textId="2C16C34D" w:rsidR="0020645C" w:rsidRPr="006D4B60" w:rsidRDefault="0020645C" w:rsidP="00337FC5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1" w:type="dxa"/>
            <w:vAlign w:val="bottom"/>
          </w:tcPr>
          <w:p w14:paraId="62FF9F8F" w14:textId="2C594058" w:rsidR="0020645C" w:rsidRPr="006D4B60" w:rsidRDefault="0020645C" w:rsidP="003E30E2">
            <w:pPr>
              <w:pStyle w:val="acctfourfigures"/>
              <w:shd w:val="clear" w:color="auto" w:fill="FFFFFF"/>
              <w:tabs>
                <w:tab w:val="clear" w:pos="765"/>
                <w:tab w:val="decimal" w:pos="897"/>
              </w:tabs>
              <w:spacing w:line="240" w:lineRule="atLeast"/>
              <w:ind w:left="-79" w:right="-72"/>
              <w:rPr>
                <w:rFonts w:ascii="Angsana New" w:hAnsi="Angsana New"/>
                <w:sz w:val="30"/>
                <w:szCs w:val="30"/>
              </w:rPr>
            </w:pPr>
            <w:r w:rsidRPr="006D4B6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39922EB" w14:textId="77777777" w:rsidR="0020645C" w:rsidRPr="006D4B60" w:rsidRDefault="0020645C" w:rsidP="003E30E2">
            <w:pPr>
              <w:pStyle w:val="acctfourfigures"/>
              <w:shd w:val="clear" w:color="auto" w:fill="FFFFFF"/>
              <w:tabs>
                <w:tab w:val="clear" w:pos="765"/>
                <w:tab w:val="decimal" w:pos="1203"/>
              </w:tabs>
              <w:spacing w:line="240" w:lineRule="atLeast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11" w:type="dxa"/>
            <w:vAlign w:val="bottom"/>
          </w:tcPr>
          <w:p w14:paraId="24DD4F6A" w14:textId="5BFD808B" w:rsidR="0020645C" w:rsidRPr="006D4B60" w:rsidRDefault="0020645C" w:rsidP="0020645C">
            <w:pPr>
              <w:pStyle w:val="acctfourfigures"/>
              <w:shd w:val="clear" w:color="auto" w:fill="FFFFFF"/>
              <w:tabs>
                <w:tab w:val="clear" w:pos="765"/>
                <w:tab w:val="decimal" w:pos="1424"/>
              </w:tabs>
              <w:spacing w:line="240" w:lineRule="atLeast"/>
              <w:ind w:left="-79" w:right="-7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4B60">
              <w:rPr>
                <w:rFonts w:ascii="Angsana New" w:hAnsi="Angsana New"/>
                <w:sz w:val="30"/>
                <w:szCs w:val="30"/>
                <w:lang w:val="en-US"/>
              </w:rPr>
              <w:t>41,618</w:t>
            </w:r>
          </w:p>
        </w:tc>
        <w:tc>
          <w:tcPr>
            <w:tcW w:w="270" w:type="dxa"/>
            <w:vAlign w:val="bottom"/>
          </w:tcPr>
          <w:p w14:paraId="593C5845" w14:textId="77777777" w:rsidR="0020645C" w:rsidRPr="006D4B60" w:rsidRDefault="0020645C" w:rsidP="003E30E2">
            <w:pPr>
              <w:pStyle w:val="acctfourfigures"/>
              <w:shd w:val="clear" w:color="auto" w:fill="FFFFFF"/>
              <w:tabs>
                <w:tab w:val="clear" w:pos="765"/>
                <w:tab w:val="decimal" w:pos="1203"/>
              </w:tabs>
              <w:spacing w:line="240" w:lineRule="atLeast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8" w:type="dxa"/>
            <w:vAlign w:val="bottom"/>
          </w:tcPr>
          <w:p w14:paraId="7B1322D5" w14:textId="5419F806" w:rsidR="0020645C" w:rsidRPr="006D4B60" w:rsidRDefault="0020645C" w:rsidP="003E30E2">
            <w:pPr>
              <w:pStyle w:val="acctfourfigures"/>
              <w:shd w:val="clear" w:color="auto" w:fill="FFFFFF"/>
              <w:tabs>
                <w:tab w:val="clear" w:pos="765"/>
                <w:tab w:val="decimal" w:pos="1203"/>
              </w:tabs>
              <w:spacing w:line="240" w:lineRule="atLeast"/>
              <w:ind w:left="-79" w:right="-72"/>
              <w:rPr>
                <w:rFonts w:ascii="Angsana New" w:hAnsi="Angsana New"/>
                <w:sz w:val="30"/>
                <w:szCs w:val="30"/>
              </w:rPr>
            </w:pPr>
            <w:r w:rsidRPr="006D4B60">
              <w:rPr>
                <w:rFonts w:ascii="Angsana New" w:hAnsi="Angsana New"/>
                <w:sz w:val="30"/>
                <w:szCs w:val="30"/>
                <w:lang w:val="en-US"/>
              </w:rPr>
              <w:t>41,618</w:t>
            </w:r>
          </w:p>
        </w:tc>
      </w:tr>
      <w:tr w:rsidR="0020645C" w:rsidRPr="006D4B60" w14:paraId="37DD6885" w14:textId="77777777" w:rsidTr="008B3908">
        <w:trPr>
          <w:cantSplit/>
          <w:trHeight w:val="810"/>
        </w:trPr>
        <w:tc>
          <w:tcPr>
            <w:tcW w:w="3319" w:type="dxa"/>
          </w:tcPr>
          <w:p w14:paraId="45E371F6" w14:textId="77777777" w:rsidR="0020645C" w:rsidRPr="006D4B60" w:rsidRDefault="0020645C" w:rsidP="007D453E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30"/>
                <w:szCs w:val="30"/>
              </w:rPr>
            </w:pPr>
            <w:r w:rsidRPr="006D4B60">
              <w:rPr>
                <w:rFonts w:ascii="Angsana New" w:hAnsi="Angsana New"/>
                <w:sz w:val="30"/>
                <w:szCs w:val="30"/>
                <w:cs/>
              </w:rPr>
              <w:t>การเปลี่ยนแปลงจากกระแสเงินสด    จากการจัดหาเงิน</w:t>
            </w:r>
          </w:p>
        </w:tc>
        <w:tc>
          <w:tcPr>
            <w:tcW w:w="191" w:type="dxa"/>
          </w:tcPr>
          <w:p w14:paraId="7A802D30" w14:textId="77777777" w:rsidR="0020645C" w:rsidRPr="006D4B60" w:rsidRDefault="0020645C" w:rsidP="00337FC5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1" w:type="dxa"/>
            <w:vAlign w:val="bottom"/>
          </w:tcPr>
          <w:p w14:paraId="4197C794" w14:textId="765A1FBB" w:rsidR="0020645C" w:rsidRPr="006D4B60" w:rsidRDefault="0020645C" w:rsidP="00337FC5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1" w:type="dxa"/>
            <w:vAlign w:val="bottom"/>
          </w:tcPr>
          <w:p w14:paraId="76D0511A" w14:textId="484B53BD" w:rsidR="0020645C" w:rsidRPr="006D4B60" w:rsidRDefault="00D1561D" w:rsidP="00D1561D">
            <w:pPr>
              <w:pStyle w:val="acctfourfigures"/>
              <w:shd w:val="clear" w:color="auto" w:fill="FFFFFF"/>
              <w:tabs>
                <w:tab w:val="clear" w:pos="765"/>
                <w:tab w:val="decimal" w:pos="1260"/>
              </w:tabs>
              <w:spacing w:line="240" w:lineRule="atLeast"/>
              <w:ind w:left="-79" w:right="-72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D4B60">
              <w:rPr>
                <w:rFonts w:ascii="Angsana New" w:hAnsi="Angsana New"/>
                <w:sz w:val="30"/>
                <w:szCs w:val="30"/>
              </w:rPr>
              <w:t>100,442</w:t>
            </w:r>
          </w:p>
        </w:tc>
        <w:tc>
          <w:tcPr>
            <w:tcW w:w="270" w:type="dxa"/>
            <w:vAlign w:val="bottom"/>
          </w:tcPr>
          <w:p w14:paraId="30C45891" w14:textId="77777777" w:rsidR="0020645C" w:rsidRPr="006D4B60" w:rsidRDefault="0020645C" w:rsidP="003E30E2">
            <w:pPr>
              <w:pStyle w:val="acctfourfigures"/>
              <w:shd w:val="clear" w:color="auto" w:fill="FFFFFF"/>
              <w:tabs>
                <w:tab w:val="clear" w:pos="765"/>
                <w:tab w:val="decimal" w:pos="1203"/>
              </w:tabs>
              <w:spacing w:line="240" w:lineRule="atLeast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11" w:type="dxa"/>
            <w:vAlign w:val="bottom"/>
          </w:tcPr>
          <w:p w14:paraId="778691E8" w14:textId="22280120" w:rsidR="0020645C" w:rsidRPr="006D4B60" w:rsidRDefault="000735C2" w:rsidP="0020645C">
            <w:pPr>
              <w:pStyle w:val="acctfourfigures"/>
              <w:shd w:val="clear" w:color="auto" w:fill="FFFFFF"/>
              <w:tabs>
                <w:tab w:val="clear" w:pos="765"/>
                <w:tab w:val="decimal" w:pos="1424"/>
              </w:tabs>
              <w:spacing w:line="240" w:lineRule="atLeast"/>
              <w:ind w:left="-79" w:right="-72"/>
              <w:rPr>
                <w:rFonts w:ascii="Angsana New" w:hAnsi="Angsana New"/>
                <w:sz w:val="30"/>
                <w:szCs w:val="30"/>
              </w:rPr>
            </w:pPr>
            <w:r w:rsidRPr="006D4B60">
              <w:rPr>
                <w:rFonts w:ascii="Angsana New" w:hAnsi="Angsana New"/>
                <w:sz w:val="30"/>
                <w:szCs w:val="30"/>
              </w:rPr>
              <w:t>(11,280)</w:t>
            </w:r>
          </w:p>
        </w:tc>
        <w:tc>
          <w:tcPr>
            <w:tcW w:w="270" w:type="dxa"/>
            <w:vAlign w:val="bottom"/>
          </w:tcPr>
          <w:p w14:paraId="00986C51" w14:textId="77777777" w:rsidR="0020645C" w:rsidRPr="006D4B60" w:rsidRDefault="0020645C" w:rsidP="003E30E2">
            <w:pPr>
              <w:pStyle w:val="acctfourfigures"/>
              <w:shd w:val="clear" w:color="auto" w:fill="FFFFFF"/>
              <w:tabs>
                <w:tab w:val="clear" w:pos="765"/>
                <w:tab w:val="decimal" w:pos="1203"/>
              </w:tabs>
              <w:spacing w:line="240" w:lineRule="atLeast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8" w:type="dxa"/>
            <w:vAlign w:val="bottom"/>
          </w:tcPr>
          <w:p w14:paraId="72801CCA" w14:textId="79CFE501" w:rsidR="0020645C" w:rsidRPr="006D4B60" w:rsidRDefault="007E54AE" w:rsidP="003E30E2">
            <w:pPr>
              <w:pStyle w:val="acctfourfigures"/>
              <w:shd w:val="clear" w:color="auto" w:fill="FFFFFF"/>
              <w:tabs>
                <w:tab w:val="clear" w:pos="765"/>
                <w:tab w:val="decimal" w:pos="1203"/>
              </w:tabs>
              <w:spacing w:line="240" w:lineRule="atLeast"/>
              <w:ind w:left="-79" w:right="-72"/>
              <w:rPr>
                <w:rFonts w:ascii="Angsana New" w:hAnsi="Angsana New"/>
                <w:sz w:val="30"/>
                <w:szCs w:val="30"/>
              </w:rPr>
            </w:pPr>
            <w:r w:rsidRPr="006D4B60">
              <w:rPr>
                <w:rFonts w:ascii="Angsana New" w:hAnsi="Angsana New"/>
                <w:sz w:val="30"/>
                <w:szCs w:val="30"/>
              </w:rPr>
              <w:t>89</w:t>
            </w:r>
            <w:r w:rsidR="000735C2" w:rsidRPr="006D4B60">
              <w:rPr>
                <w:rFonts w:ascii="Angsana New" w:hAnsi="Angsana New"/>
                <w:sz w:val="30"/>
                <w:szCs w:val="30"/>
              </w:rPr>
              <w:t>,</w:t>
            </w:r>
            <w:r w:rsidRPr="006D4B60">
              <w:rPr>
                <w:rFonts w:ascii="Angsana New" w:hAnsi="Angsana New"/>
                <w:sz w:val="30"/>
                <w:szCs w:val="30"/>
              </w:rPr>
              <w:t>162</w:t>
            </w:r>
          </w:p>
        </w:tc>
      </w:tr>
      <w:tr w:rsidR="0020645C" w:rsidRPr="006D4B60" w14:paraId="32D12C75" w14:textId="77777777" w:rsidTr="008B3908">
        <w:trPr>
          <w:cantSplit/>
          <w:trHeight w:val="68"/>
        </w:trPr>
        <w:tc>
          <w:tcPr>
            <w:tcW w:w="3319" w:type="dxa"/>
          </w:tcPr>
          <w:p w14:paraId="43FF945A" w14:textId="77777777" w:rsidR="0020645C" w:rsidRPr="006D4B60" w:rsidRDefault="0020645C" w:rsidP="00337FC5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30"/>
                <w:szCs w:val="30"/>
              </w:rPr>
            </w:pPr>
            <w:r w:rsidRPr="006D4B60">
              <w:rPr>
                <w:rFonts w:ascii="Angsana New" w:hAnsi="Angsana New"/>
                <w:sz w:val="30"/>
                <w:szCs w:val="30"/>
                <w:cs/>
              </w:rPr>
              <w:t>การเปลี่ยนแปลงอื่น</w:t>
            </w:r>
          </w:p>
        </w:tc>
        <w:tc>
          <w:tcPr>
            <w:tcW w:w="191" w:type="dxa"/>
          </w:tcPr>
          <w:p w14:paraId="50396E61" w14:textId="77777777" w:rsidR="0020645C" w:rsidRPr="006D4B60" w:rsidRDefault="0020645C" w:rsidP="00337FC5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1" w:type="dxa"/>
            <w:vAlign w:val="bottom"/>
          </w:tcPr>
          <w:p w14:paraId="3EEB18F6" w14:textId="22527403" w:rsidR="0020645C" w:rsidRPr="006D4B60" w:rsidRDefault="0020645C" w:rsidP="00337FC5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1" w:type="dxa"/>
            <w:vAlign w:val="bottom"/>
          </w:tcPr>
          <w:p w14:paraId="5C296E28" w14:textId="7E78058D" w:rsidR="0020645C" w:rsidRPr="006D4B60" w:rsidRDefault="0020645C" w:rsidP="003E30E2">
            <w:pPr>
              <w:pStyle w:val="acctfourfigures"/>
              <w:shd w:val="clear" w:color="auto" w:fill="FFFFFF"/>
              <w:tabs>
                <w:tab w:val="clear" w:pos="765"/>
                <w:tab w:val="decimal" w:pos="897"/>
              </w:tabs>
              <w:spacing w:line="240" w:lineRule="atLeast"/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C73D7BD" w14:textId="77777777" w:rsidR="0020645C" w:rsidRPr="006D4B60" w:rsidRDefault="0020645C" w:rsidP="003E30E2">
            <w:pPr>
              <w:pStyle w:val="acctfourfigures"/>
              <w:shd w:val="clear" w:color="auto" w:fill="FFFFFF"/>
              <w:tabs>
                <w:tab w:val="clear" w:pos="765"/>
                <w:tab w:val="decimal" w:pos="1203"/>
              </w:tabs>
              <w:spacing w:line="240" w:lineRule="atLeast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11" w:type="dxa"/>
            <w:vAlign w:val="bottom"/>
          </w:tcPr>
          <w:p w14:paraId="43283405" w14:textId="77777777" w:rsidR="0020645C" w:rsidRPr="006D4B60" w:rsidRDefault="0020645C" w:rsidP="0020645C">
            <w:pPr>
              <w:pStyle w:val="acctfourfigures"/>
              <w:shd w:val="clear" w:color="auto" w:fill="FFFFFF"/>
              <w:tabs>
                <w:tab w:val="clear" w:pos="765"/>
                <w:tab w:val="decimal" w:pos="1424"/>
              </w:tabs>
              <w:spacing w:line="240" w:lineRule="atLeast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8606CCB" w14:textId="77777777" w:rsidR="0020645C" w:rsidRPr="006D4B60" w:rsidRDefault="0020645C" w:rsidP="003E30E2">
            <w:pPr>
              <w:pStyle w:val="acctfourfigures"/>
              <w:shd w:val="clear" w:color="auto" w:fill="FFFFFF"/>
              <w:tabs>
                <w:tab w:val="clear" w:pos="765"/>
                <w:tab w:val="decimal" w:pos="1203"/>
              </w:tabs>
              <w:spacing w:line="240" w:lineRule="atLeast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8" w:type="dxa"/>
            <w:vAlign w:val="bottom"/>
          </w:tcPr>
          <w:p w14:paraId="263AA4CE" w14:textId="77777777" w:rsidR="0020645C" w:rsidRPr="006D4B60" w:rsidRDefault="0020645C" w:rsidP="003E30E2">
            <w:pPr>
              <w:pStyle w:val="acctfourfigures"/>
              <w:shd w:val="clear" w:color="auto" w:fill="FFFFFF"/>
              <w:tabs>
                <w:tab w:val="clear" w:pos="765"/>
                <w:tab w:val="decimal" w:pos="1203"/>
              </w:tabs>
              <w:spacing w:line="240" w:lineRule="atLeast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0645C" w:rsidRPr="006D4B60" w14:paraId="2B78F829" w14:textId="77777777" w:rsidTr="008B3908">
        <w:trPr>
          <w:cantSplit/>
          <w:trHeight w:val="68"/>
        </w:trPr>
        <w:tc>
          <w:tcPr>
            <w:tcW w:w="3319" w:type="dxa"/>
          </w:tcPr>
          <w:p w14:paraId="1DA35222" w14:textId="77777777" w:rsidR="0020645C" w:rsidRPr="006D4B60" w:rsidRDefault="0020645C" w:rsidP="00337FC5">
            <w:pPr>
              <w:shd w:val="clear" w:color="auto" w:fill="FFFFFF"/>
              <w:ind w:left="180" w:right="-79" w:firstLine="11"/>
              <w:rPr>
                <w:rFonts w:ascii="Angsana New" w:hAnsi="Angsana New"/>
                <w:sz w:val="30"/>
                <w:szCs w:val="30"/>
              </w:rPr>
            </w:pPr>
            <w:r w:rsidRPr="006D4B60">
              <w:rPr>
                <w:rFonts w:ascii="Angsana New" w:hAnsi="Angsana New"/>
                <w:sz w:val="30"/>
                <w:szCs w:val="30"/>
                <w:cs/>
              </w:rPr>
              <w:t>สัญญาเช่า</w:t>
            </w:r>
          </w:p>
        </w:tc>
        <w:tc>
          <w:tcPr>
            <w:tcW w:w="191" w:type="dxa"/>
          </w:tcPr>
          <w:p w14:paraId="7D85DD74" w14:textId="77777777" w:rsidR="0020645C" w:rsidRPr="006D4B60" w:rsidRDefault="0020645C" w:rsidP="00337FC5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1" w:type="dxa"/>
            <w:vAlign w:val="bottom"/>
          </w:tcPr>
          <w:p w14:paraId="1D929CB9" w14:textId="464C7088" w:rsidR="0020645C" w:rsidRPr="006D4B60" w:rsidRDefault="0020645C" w:rsidP="00337FC5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1" w:type="dxa"/>
            <w:vAlign w:val="bottom"/>
          </w:tcPr>
          <w:p w14:paraId="1C932BCB" w14:textId="12D8CB1E" w:rsidR="0020645C" w:rsidRPr="006D4B60" w:rsidRDefault="00736478" w:rsidP="003E30E2">
            <w:pPr>
              <w:pStyle w:val="acctfourfigures"/>
              <w:shd w:val="clear" w:color="auto" w:fill="FFFFFF"/>
              <w:tabs>
                <w:tab w:val="clear" w:pos="765"/>
                <w:tab w:val="decimal" w:pos="897"/>
              </w:tabs>
              <w:spacing w:line="240" w:lineRule="atLeast"/>
              <w:ind w:left="-79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D4B6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503C244" w14:textId="77777777" w:rsidR="0020645C" w:rsidRPr="006D4B60" w:rsidRDefault="0020645C" w:rsidP="003E30E2">
            <w:pPr>
              <w:pStyle w:val="acctfourfigures"/>
              <w:shd w:val="clear" w:color="auto" w:fill="FFFFFF"/>
              <w:tabs>
                <w:tab w:val="clear" w:pos="765"/>
                <w:tab w:val="decimal" w:pos="1203"/>
              </w:tabs>
              <w:spacing w:line="240" w:lineRule="atLeast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11" w:type="dxa"/>
            <w:vAlign w:val="bottom"/>
          </w:tcPr>
          <w:p w14:paraId="0C409B66" w14:textId="08FCF7AA" w:rsidR="0020645C" w:rsidRPr="006D4B60" w:rsidRDefault="001D7A4C" w:rsidP="0020645C">
            <w:pPr>
              <w:pStyle w:val="acctfourfigures"/>
              <w:shd w:val="clear" w:color="auto" w:fill="FFFFFF"/>
              <w:tabs>
                <w:tab w:val="clear" w:pos="765"/>
                <w:tab w:val="decimal" w:pos="1424"/>
              </w:tabs>
              <w:spacing w:line="240" w:lineRule="atLeast"/>
              <w:ind w:left="-79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8,123</w:t>
            </w:r>
          </w:p>
        </w:tc>
        <w:tc>
          <w:tcPr>
            <w:tcW w:w="270" w:type="dxa"/>
            <w:vAlign w:val="bottom"/>
          </w:tcPr>
          <w:p w14:paraId="259652BA" w14:textId="77777777" w:rsidR="0020645C" w:rsidRPr="006D4B60" w:rsidRDefault="0020645C" w:rsidP="003E30E2">
            <w:pPr>
              <w:pStyle w:val="acctfourfigures"/>
              <w:shd w:val="clear" w:color="auto" w:fill="FFFFFF"/>
              <w:tabs>
                <w:tab w:val="clear" w:pos="765"/>
                <w:tab w:val="decimal" w:pos="1203"/>
              </w:tabs>
              <w:spacing w:line="240" w:lineRule="atLeast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8" w:type="dxa"/>
            <w:vAlign w:val="bottom"/>
          </w:tcPr>
          <w:p w14:paraId="12F065AA" w14:textId="39AE8274" w:rsidR="0020645C" w:rsidRPr="006D4B60" w:rsidRDefault="001D7A4C" w:rsidP="003E30E2">
            <w:pPr>
              <w:pStyle w:val="acctfourfigures"/>
              <w:shd w:val="clear" w:color="auto" w:fill="FFFFFF"/>
              <w:tabs>
                <w:tab w:val="clear" w:pos="765"/>
                <w:tab w:val="decimal" w:pos="1203"/>
              </w:tabs>
              <w:spacing w:line="240" w:lineRule="atLeast"/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  <w:r w:rsidR="00736478" w:rsidRPr="006D4B60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123</w:t>
            </w:r>
          </w:p>
        </w:tc>
      </w:tr>
      <w:tr w:rsidR="0020645C" w:rsidRPr="006D4B60" w14:paraId="34FBD536" w14:textId="77777777" w:rsidTr="008B3908">
        <w:trPr>
          <w:cantSplit/>
          <w:trHeight w:val="68"/>
        </w:trPr>
        <w:tc>
          <w:tcPr>
            <w:tcW w:w="3319" w:type="dxa"/>
          </w:tcPr>
          <w:p w14:paraId="5AD508B8" w14:textId="77777777" w:rsidR="0020645C" w:rsidRPr="006D4B60" w:rsidRDefault="0020645C" w:rsidP="00337FC5">
            <w:pPr>
              <w:shd w:val="clear" w:color="auto" w:fill="FFFFFF"/>
              <w:ind w:left="180" w:right="-79" w:firstLine="11"/>
              <w:rPr>
                <w:rFonts w:ascii="Angsana New" w:hAnsi="Angsana New"/>
                <w:sz w:val="30"/>
                <w:szCs w:val="30"/>
                <w:cs/>
              </w:rPr>
            </w:pPr>
            <w:r w:rsidRPr="006D4B60">
              <w:rPr>
                <w:rFonts w:ascii="Angsana New" w:hAnsi="Angsana New"/>
                <w:sz w:val="30"/>
                <w:szCs w:val="30"/>
                <w:cs/>
              </w:rPr>
              <w:t>การเปลี่ยนแปลงที่มิใช่เงินสด</w:t>
            </w:r>
          </w:p>
        </w:tc>
        <w:tc>
          <w:tcPr>
            <w:tcW w:w="191" w:type="dxa"/>
          </w:tcPr>
          <w:p w14:paraId="3F0CA89B" w14:textId="77777777" w:rsidR="0020645C" w:rsidRPr="006D4B60" w:rsidRDefault="0020645C" w:rsidP="00337FC5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1" w:type="dxa"/>
            <w:vAlign w:val="bottom"/>
          </w:tcPr>
          <w:p w14:paraId="39BC7427" w14:textId="138DB95C" w:rsidR="0020645C" w:rsidRPr="006D4B60" w:rsidRDefault="0020645C" w:rsidP="00337FC5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  <w:vAlign w:val="bottom"/>
          </w:tcPr>
          <w:p w14:paraId="0DC0D8EF" w14:textId="21F508E7" w:rsidR="0020645C" w:rsidRPr="006D4B60" w:rsidRDefault="00736478" w:rsidP="003E30E2">
            <w:pPr>
              <w:pStyle w:val="acctfourfigures"/>
              <w:shd w:val="clear" w:color="auto" w:fill="FFFFFF"/>
              <w:tabs>
                <w:tab w:val="clear" w:pos="765"/>
                <w:tab w:val="decimal" w:pos="897"/>
              </w:tabs>
              <w:spacing w:line="240" w:lineRule="atLeast"/>
              <w:ind w:left="-79" w:right="-72"/>
              <w:rPr>
                <w:rFonts w:ascii="Angsana New" w:hAnsi="Angsana New"/>
                <w:sz w:val="30"/>
                <w:szCs w:val="30"/>
              </w:rPr>
            </w:pPr>
            <w:r w:rsidRPr="006D4B6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A4EF75B" w14:textId="77777777" w:rsidR="0020645C" w:rsidRPr="006D4B60" w:rsidRDefault="0020645C" w:rsidP="003E30E2">
            <w:pPr>
              <w:pStyle w:val="acctfourfigures"/>
              <w:shd w:val="clear" w:color="auto" w:fill="FFFFFF"/>
              <w:tabs>
                <w:tab w:val="clear" w:pos="765"/>
                <w:tab w:val="decimal" w:pos="1203"/>
              </w:tabs>
              <w:spacing w:line="240" w:lineRule="atLeast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11" w:type="dxa"/>
            <w:tcBorders>
              <w:bottom w:val="single" w:sz="4" w:space="0" w:color="auto"/>
            </w:tcBorders>
            <w:vAlign w:val="bottom"/>
          </w:tcPr>
          <w:p w14:paraId="0274302F" w14:textId="6F1D7B45" w:rsidR="0020645C" w:rsidRPr="006D4B60" w:rsidRDefault="001D7A4C" w:rsidP="0020645C">
            <w:pPr>
              <w:pStyle w:val="acctfourfigures"/>
              <w:shd w:val="clear" w:color="auto" w:fill="FFFFFF"/>
              <w:tabs>
                <w:tab w:val="clear" w:pos="765"/>
                <w:tab w:val="decimal" w:pos="1424"/>
              </w:tabs>
              <w:spacing w:line="240" w:lineRule="atLeast"/>
              <w:ind w:left="-79"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</w:t>
            </w:r>
            <w:r w:rsidR="00BA5490">
              <w:rPr>
                <w:rFonts w:ascii="Angsana New" w:hAnsi="Angsana New"/>
                <w:sz w:val="30"/>
                <w:szCs w:val="30"/>
              </w:rPr>
              <w:t>54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3E69318C" w14:textId="77777777" w:rsidR="0020645C" w:rsidRPr="006D4B60" w:rsidRDefault="0020645C" w:rsidP="003E30E2">
            <w:pPr>
              <w:pStyle w:val="acctfourfigures"/>
              <w:shd w:val="clear" w:color="auto" w:fill="FFFFFF"/>
              <w:tabs>
                <w:tab w:val="clear" w:pos="765"/>
                <w:tab w:val="decimal" w:pos="1203"/>
              </w:tabs>
              <w:spacing w:line="240" w:lineRule="atLeast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8" w:type="dxa"/>
            <w:tcBorders>
              <w:bottom w:val="single" w:sz="4" w:space="0" w:color="auto"/>
            </w:tcBorders>
            <w:vAlign w:val="bottom"/>
          </w:tcPr>
          <w:p w14:paraId="649EA3B9" w14:textId="7E3516B4" w:rsidR="0020645C" w:rsidRPr="006D4B60" w:rsidRDefault="00736478" w:rsidP="003E30E2">
            <w:pPr>
              <w:pStyle w:val="acctfourfigures"/>
              <w:shd w:val="clear" w:color="auto" w:fill="FFFFFF"/>
              <w:tabs>
                <w:tab w:val="clear" w:pos="765"/>
                <w:tab w:val="decimal" w:pos="1203"/>
              </w:tabs>
              <w:spacing w:line="240" w:lineRule="atLeast"/>
              <w:ind w:right="-72"/>
              <w:rPr>
                <w:rFonts w:ascii="Angsana New" w:hAnsi="Angsana New"/>
                <w:sz w:val="30"/>
                <w:szCs w:val="30"/>
              </w:rPr>
            </w:pPr>
            <w:r w:rsidRPr="006D4B60">
              <w:rPr>
                <w:rFonts w:ascii="Angsana New" w:hAnsi="Angsana New"/>
                <w:sz w:val="30"/>
                <w:szCs w:val="30"/>
              </w:rPr>
              <w:t>(</w:t>
            </w:r>
            <w:r w:rsidR="001D7A4C">
              <w:rPr>
                <w:rFonts w:ascii="Angsana New" w:hAnsi="Angsana New"/>
                <w:sz w:val="30"/>
                <w:szCs w:val="30"/>
              </w:rPr>
              <w:t>5</w:t>
            </w:r>
            <w:r w:rsidR="00BA5490">
              <w:rPr>
                <w:rFonts w:ascii="Angsana New" w:hAnsi="Angsana New"/>
                <w:sz w:val="30"/>
                <w:szCs w:val="30"/>
              </w:rPr>
              <w:t>54</w:t>
            </w:r>
            <w:r w:rsidRPr="006D4B6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0645C" w:rsidRPr="006D4B60" w14:paraId="19BD8D38" w14:textId="77777777" w:rsidTr="008B3908">
        <w:trPr>
          <w:cantSplit/>
          <w:trHeight w:val="58"/>
        </w:trPr>
        <w:tc>
          <w:tcPr>
            <w:tcW w:w="3319" w:type="dxa"/>
          </w:tcPr>
          <w:p w14:paraId="3C2F4CC3" w14:textId="0C629A08" w:rsidR="0020645C" w:rsidRPr="006D4B60" w:rsidRDefault="0020645C" w:rsidP="00337FC5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D4B6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D4B60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6D4B6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91" w:type="dxa"/>
          </w:tcPr>
          <w:p w14:paraId="04A1BE05" w14:textId="77777777" w:rsidR="0020645C" w:rsidRPr="006D4B60" w:rsidRDefault="0020645C" w:rsidP="00337FC5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1" w:type="dxa"/>
            <w:vAlign w:val="bottom"/>
          </w:tcPr>
          <w:p w14:paraId="7DA0AE00" w14:textId="63AD2643" w:rsidR="0020645C" w:rsidRPr="006D4B60" w:rsidRDefault="0020645C" w:rsidP="00337FC5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403C0D" w14:textId="62220602" w:rsidR="0020645C" w:rsidRPr="006D4B60" w:rsidRDefault="00736478" w:rsidP="00736478">
            <w:pPr>
              <w:pStyle w:val="acctfourfigures"/>
              <w:shd w:val="clear" w:color="auto" w:fill="FFFFFF"/>
              <w:tabs>
                <w:tab w:val="clear" w:pos="765"/>
                <w:tab w:val="decimal" w:pos="1260"/>
              </w:tabs>
              <w:spacing w:line="240" w:lineRule="atLeast"/>
              <w:ind w:left="-79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D4B60">
              <w:rPr>
                <w:rFonts w:ascii="Angsana New" w:hAnsi="Angsana New"/>
                <w:b/>
                <w:bCs/>
                <w:sz w:val="30"/>
                <w:szCs w:val="30"/>
              </w:rPr>
              <w:t>100,442</w:t>
            </w:r>
          </w:p>
        </w:tc>
        <w:tc>
          <w:tcPr>
            <w:tcW w:w="270" w:type="dxa"/>
            <w:vAlign w:val="bottom"/>
          </w:tcPr>
          <w:p w14:paraId="734C708C" w14:textId="77777777" w:rsidR="0020645C" w:rsidRPr="006D4B60" w:rsidRDefault="0020645C" w:rsidP="003E30E2">
            <w:pPr>
              <w:pStyle w:val="acctfourfigures"/>
              <w:shd w:val="clear" w:color="auto" w:fill="FFFFFF"/>
              <w:tabs>
                <w:tab w:val="clear" w:pos="765"/>
                <w:tab w:val="decimal" w:pos="1203"/>
              </w:tabs>
              <w:spacing w:line="240" w:lineRule="atLeast"/>
              <w:ind w:left="-79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86A30B" w14:textId="2AE04826" w:rsidR="0020645C" w:rsidRPr="006D4B60" w:rsidRDefault="00D1561D" w:rsidP="0020645C">
            <w:pPr>
              <w:pStyle w:val="acctfourfigures"/>
              <w:shd w:val="clear" w:color="auto" w:fill="FFFFFF"/>
              <w:tabs>
                <w:tab w:val="clear" w:pos="765"/>
                <w:tab w:val="decimal" w:pos="1424"/>
              </w:tabs>
              <w:spacing w:line="240" w:lineRule="atLeast"/>
              <w:ind w:left="-79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D4B60">
              <w:rPr>
                <w:rFonts w:ascii="Angsana New" w:hAnsi="Angsana New"/>
                <w:b/>
                <w:bCs/>
                <w:sz w:val="30"/>
                <w:szCs w:val="30"/>
              </w:rPr>
              <w:t>37,9</w:t>
            </w:r>
            <w:r w:rsidR="00BA5490">
              <w:rPr>
                <w:rFonts w:ascii="Angsana New" w:hAnsi="Angsana New"/>
                <w:b/>
                <w:bCs/>
                <w:sz w:val="30"/>
                <w:szCs w:val="30"/>
              </w:rPr>
              <w:t>07</w:t>
            </w:r>
          </w:p>
        </w:tc>
        <w:tc>
          <w:tcPr>
            <w:tcW w:w="270" w:type="dxa"/>
            <w:vAlign w:val="bottom"/>
          </w:tcPr>
          <w:p w14:paraId="0629C453" w14:textId="77777777" w:rsidR="0020645C" w:rsidRPr="006D4B60" w:rsidRDefault="0020645C" w:rsidP="003E30E2">
            <w:pPr>
              <w:pStyle w:val="acctfourfigures"/>
              <w:shd w:val="clear" w:color="auto" w:fill="FFFFFF"/>
              <w:tabs>
                <w:tab w:val="clear" w:pos="765"/>
                <w:tab w:val="decimal" w:pos="1203"/>
              </w:tabs>
              <w:spacing w:line="240" w:lineRule="atLeast"/>
              <w:ind w:left="-79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5D6A24" w14:textId="74D5E25A" w:rsidR="0020645C" w:rsidRPr="006D4B60" w:rsidRDefault="00736478" w:rsidP="003E30E2">
            <w:pPr>
              <w:pStyle w:val="acctfourfigures"/>
              <w:shd w:val="clear" w:color="auto" w:fill="FFFFFF"/>
              <w:tabs>
                <w:tab w:val="clear" w:pos="765"/>
                <w:tab w:val="decimal" w:pos="1203"/>
              </w:tabs>
              <w:spacing w:line="240" w:lineRule="atLeast"/>
              <w:ind w:left="-79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D4B60">
              <w:rPr>
                <w:rFonts w:ascii="Angsana New" w:hAnsi="Angsana New"/>
                <w:b/>
                <w:bCs/>
                <w:sz w:val="30"/>
                <w:szCs w:val="30"/>
              </w:rPr>
              <w:t>138,3</w:t>
            </w:r>
            <w:r w:rsidR="00BA5490">
              <w:rPr>
                <w:rFonts w:ascii="Angsana New" w:hAnsi="Angsana New"/>
                <w:b/>
                <w:bCs/>
                <w:sz w:val="30"/>
                <w:szCs w:val="30"/>
              </w:rPr>
              <w:t>49</w:t>
            </w:r>
          </w:p>
        </w:tc>
      </w:tr>
      <w:tr w:rsidR="0020645C" w:rsidRPr="006D4B60" w14:paraId="5E5157E4" w14:textId="77777777" w:rsidTr="00807BBD">
        <w:trPr>
          <w:cantSplit/>
          <w:trHeight w:val="38"/>
        </w:trPr>
        <w:tc>
          <w:tcPr>
            <w:tcW w:w="3319" w:type="dxa"/>
          </w:tcPr>
          <w:p w14:paraId="22097534" w14:textId="1A0A2932" w:rsidR="0020645C" w:rsidRPr="006D4B60" w:rsidRDefault="0020645C" w:rsidP="00337FC5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D4B6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lastRenderedPageBreak/>
              <w:t>2564</w:t>
            </w:r>
          </w:p>
        </w:tc>
        <w:tc>
          <w:tcPr>
            <w:tcW w:w="191" w:type="dxa"/>
          </w:tcPr>
          <w:p w14:paraId="3B0C348E" w14:textId="77777777" w:rsidR="0020645C" w:rsidRPr="006D4B60" w:rsidRDefault="0020645C" w:rsidP="00337FC5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1" w:type="dxa"/>
            <w:vAlign w:val="bottom"/>
          </w:tcPr>
          <w:p w14:paraId="5FE2164B" w14:textId="4D8D2689" w:rsidR="0020645C" w:rsidRPr="006D4B60" w:rsidRDefault="0020645C" w:rsidP="00337FC5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31" w:type="dxa"/>
            <w:vAlign w:val="bottom"/>
          </w:tcPr>
          <w:p w14:paraId="7F7E233E" w14:textId="77777777" w:rsidR="0020645C" w:rsidRPr="00807BBD" w:rsidRDefault="0020645C" w:rsidP="003E30E2">
            <w:pPr>
              <w:pStyle w:val="acctfourfigures"/>
              <w:shd w:val="clear" w:color="auto" w:fill="FFFFFF"/>
              <w:tabs>
                <w:tab w:val="clear" w:pos="765"/>
                <w:tab w:val="decimal" w:pos="897"/>
              </w:tabs>
              <w:spacing w:line="240" w:lineRule="atLeast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51B0639" w14:textId="77777777" w:rsidR="0020645C" w:rsidRPr="00807BBD" w:rsidRDefault="0020645C" w:rsidP="003E30E2">
            <w:pPr>
              <w:pStyle w:val="acctfourfigures"/>
              <w:shd w:val="clear" w:color="auto" w:fill="FFFFFF"/>
              <w:tabs>
                <w:tab w:val="clear" w:pos="765"/>
                <w:tab w:val="decimal" w:pos="1203"/>
              </w:tabs>
              <w:spacing w:line="240" w:lineRule="atLeast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11" w:type="dxa"/>
            <w:vAlign w:val="bottom"/>
          </w:tcPr>
          <w:p w14:paraId="18CA868F" w14:textId="77777777" w:rsidR="0020645C" w:rsidRPr="00807BBD" w:rsidRDefault="0020645C" w:rsidP="0020645C">
            <w:pPr>
              <w:pStyle w:val="acctfourfigures"/>
              <w:shd w:val="clear" w:color="auto" w:fill="FFFFFF"/>
              <w:tabs>
                <w:tab w:val="clear" w:pos="765"/>
                <w:tab w:val="decimal" w:pos="1424"/>
              </w:tabs>
              <w:spacing w:line="240" w:lineRule="atLeast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C98EB3A" w14:textId="77777777" w:rsidR="0020645C" w:rsidRPr="00807BBD" w:rsidRDefault="0020645C" w:rsidP="003E30E2">
            <w:pPr>
              <w:pStyle w:val="acctfourfigures"/>
              <w:shd w:val="clear" w:color="auto" w:fill="FFFFFF"/>
              <w:tabs>
                <w:tab w:val="clear" w:pos="765"/>
                <w:tab w:val="decimal" w:pos="1203"/>
              </w:tabs>
              <w:spacing w:line="240" w:lineRule="atLeast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8" w:type="dxa"/>
            <w:vAlign w:val="bottom"/>
          </w:tcPr>
          <w:p w14:paraId="0184CA4B" w14:textId="77777777" w:rsidR="0020645C" w:rsidRPr="00807BBD" w:rsidRDefault="0020645C" w:rsidP="003E30E2">
            <w:pPr>
              <w:pStyle w:val="acctfourfigures"/>
              <w:shd w:val="clear" w:color="auto" w:fill="FFFFFF"/>
              <w:tabs>
                <w:tab w:val="clear" w:pos="765"/>
                <w:tab w:val="decimal" w:pos="1203"/>
              </w:tabs>
              <w:spacing w:line="240" w:lineRule="atLeast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0645C" w:rsidRPr="006D4B60" w14:paraId="79111501" w14:textId="77777777" w:rsidTr="008B3908">
        <w:trPr>
          <w:cantSplit/>
          <w:trHeight w:val="68"/>
        </w:trPr>
        <w:tc>
          <w:tcPr>
            <w:tcW w:w="3319" w:type="dxa"/>
          </w:tcPr>
          <w:p w14:paraId="71A5ABF4" w14:textId="40A2CF11" w:rsidR="0020645C" w:rsidRPr="006D4B60" w:rsidRDefault="0020645C" w:rsidP="003E30E2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D4B6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6D4B60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6D4B60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91" w:type="dxa"/>
          </w:tcPr>
          <w:p w14:paraId="31176725" w14:textId="77777777" w:rsidR="0020645C" w:rsidRPr="006D4B60" w:rsidRDefault="0020645C" w:rsidP="003E30E2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1" w:type="dxa"/>
            <w:vAlign w:val="bottom"/>
          </w:tcPr>
          <w:p w14:paraId="7BC2AB0B" w14:textId="5E48FCCF" w:rsidR="0020645C" w:rsidRPr="006D4B60" w:rsidRDefault="0020645C" w:rsidP="003E30E2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31" w:type="dxa"/>
            <w:vAlign w:val="bottom"/>
          </w:tcPr>
          <w:p w14:paraId="7628CB7D" w14:textId="073DC049" w:rsidR="0020645C" w:rsidRPr="006D4B60" w:rsidRDefault="0020645C" w:rsidP="003E30E2">
            <w:pPr>
              <w:pStyle w:val="acctfourfigures"/>
              <w:shd w:val="clear" w:color="auto" w:fill="FFFFFF"/>
              <w:tabs>
                <w:tab w:val="clear" w:pos="765"/>
                <w:tab w:val="decimal" w:pos="897"/>
              </w:tabs>
              <w:spacing w:line="240" w:lineRule="atLeast"/>
              <w:ind w:left="-79" w:right="-72"/>
              <w:rPr>
                <w:rFonts w:ascii="Angsana New" w:hAnsi="Angsana New"/>
                <w:sz w:val="30"/>
                <w:szCs w:val="30"/>
              </w:rPr>
            </w:pPr>
            <w:r w:rsidRPr="006D4B6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6137C6A" w14:textId="77777777" w:rsidR="0020645C" w:rsidRPr="006D4B60" w:rsidRDefault="0020645C" w:rsidP="003E30E2">
            <w:pPr>
              <w:pStyle w:val="acctfourfigures"/>
              <w:shd w:val="clear" w:color="auto" w:fill="FFFFFF"/>
              <w:tabs>
                <w:tab w:val="clear" w:pos="765"/>
                <w:tab w:val="decimal" w:pos="1203"/>
              </w:tabs>
              <w:spacing w:line="240" w:lineRule="atLeast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11" w:type="dxa"/>
            <w:vAlign w:val="bottom"/>
          </w:tcPr>
          <w:p w14:paraId="0498A7AF" w14:textId="67066C9C" w:rsidR="0020645C" w:rsidRPr="006D4B60" w:rsidRDefault="0020645C" w:rsidP="0020645C">
            <w:pPr>
              <w:pStyle w:val="acctfourfigures"/>
              <w:shd w:val="clear" w:color="auto" w:fill="FFFFFF"/>
              <w:tabs>
                <w:tab w:val="clear" w:pos="765"/>
                <w:tab w:val="decimal" w:pos="1424"/>
              </w:tabs>
              <w:spacing w:line="240" w:lineRule="atLeast"/>
              <w:ind w:left="-79" w:right="-72"/>
              <w:rPr>
                <w:rFonts w:ascii="Angsana New" w:hAnsi="Angsana New"/>
                <w:sz w:val="30"/>
                <w:szCs w:val="30"/>
              </w:rPr>
            </w:pPr>
            <w:r w:rsidRPr="006D4B60">
              <w:rPr>
                <w:rFonts w:ascii="Angsana New" w:hAnsi="Angsana New"/>
                <w:sz w:val="30"/>
                <w:szCs w:val="30"/>
                <w:lang w:val="en-US"/>
              </w:rPr>
              <w:t>37,672</w:t>
            </w:r>
          </w:p>
        </w:tc>
        <w:tc>
          <w:tcPr>
            <w:tcW w:w="270" w:type="dxa"/>
            <w:vAlign w:val="bottom"/>
          </w:tcPr>
          <w:p w14:paraId="6F658863" w14:textId="77777777" w:rsidR="0020645C" w:rsidRPr="006D4B60" w:rsidRDefault="0020645C" w:rsidP="003E30E2">
            <w:pPr>
              <w:pStyle w:val="acctfourfigures"/>
              <w:shd w:val="clear" w:color="auto" w:fill="FFFFFF"/>
              <w:tabs>
                <w:tab w:val="clear" w:pos="765"/>
                <w:tab w:val="decimal" w:pos="1203"/>
              </w:tabs>
              <w:spacing w:line="240" w:lineRule="atLeast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8" w:type="dxa"/>
            <w:vAlign w:val="bottom"/>
          </w:tcPr>
          <w:p w14:paraId="252E376D" w14:textId="7C81906F" w:rsidR="0020645C" w:rsidRPr="006D4B60" w:rsidRDefault="0020645C" w:rsidP="003E30E2">
            <w:pPr>
              <w:pStyle w:val="acctfourfigures"/>
              <w:shd w:val="clear" w:color="auto" w:fill="FFFFFF"/>
              <w:tabs>
                <w:tab w:val="clear" w:pos="765"/>
                <w:tab w:val="decimal" w:pos="1203"/>
              </w:tabs>
              <w:spacing w:line="240" w:lineRule="atLeast"/>
              <w:ind w:left="-79" w:right="-72"/>
              <w:rPr>
                <w:rFonts w:ascii="Angsana New" w:hAnsi="Angsana New"/>
                <w:sz w:val="30"/>
                <w:szCs w:val="30"/>
              </w:rPr>
            </w:pPr>
            <w:r w:rsidRPr="006D4B60">
              <w:rPr>
                <w:rFonts w:ascii="Angsana New" w:hAnsi="Angsana New"/>
                <w:sz w:val="30"/>
                <w:szCs w:val="30"/>
              </w:rPr>
              <w:t>37,672</w:t>
            </w:r>
          </w:p>
        </w:tc>
      </w:tr>
      <w:tr w:rsidR="0020645C" w:rsidRPr="006D4B60" w14:paraId="26CF1A8E" w14:textId="77777777" w:rsidTr="008B3908">
        <w:trPr>
          <w:cantSplit/>
          <w:trHeight w:val="68"/>
        </w:trPr>
        <w:tc>
          <w:tcPr>
            <w:tcW w:w="3319" w:type="dxa"/>
          </w:tcPr>
          <w:p w14:paraId="1F5FC159" w14:textId="5607C86B" w:rsidR="0020645C" w:rsidRPr="006D4B60" w:rsidRDefault="0020645C" w:rsidP="003E30E2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D4B60">
              <w:rPr>
                <w:rFonts w:ascii="Angsana New" w:hAnsi="Angsana New"/>
                <w:sz w:val="30"/>
                <w:szCs w:val="30"/>
                <w:cs/>
              </w:rPr>
              <w:t>การเปลี่ยนแปลงจากกระแสเงินสด    จากการจัดหาเงิน</w:t>
            </w:r>
          </w:p>
        </w:tc>
        <w:tc>
          <w:tcPr>
            <w:tcW w:w="191" w:type="dxa"/>
          </w:tcPr>
          <w:p w14:paraId="53667769" w14:textId="77777777" w:rsidR="0020645C" w:rsidRPr="006D4B60" w:rsidRDefault="0020645C" w:rsidP="003E30E2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1" w:type="dxa"/>
            <w:vAlign w:val="bottom"/>
          </w:tcPr>
          <w:p w14:paraId="37894215" w14:textId="69DCB707" w:rsidR="0020645C" w:rsidRPr="006D4B60" w:rsidRDefault="0020645C" w:rsidP="003E30E2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31" w:type="dxa"/>
            <w:vAlign w:val="bottom"/>
          </w:tcPr>
          <w:p w14:paraId="27B8F5CC" w14:textId="118EE485" w:rsidR="0020645C" w:rsidRPr="006D4B60" w:rsidRDefault="0020645C" w:rsidP="003E30E2">
            <w:pPr>
              <w:pStyle w:val="acctfourfigures"/>
              <w:shd w:val="clear" w:color="auto" w:fill="FFFFFF"/>
              <w:tabs>
                <w:tab w:val="clear" w:pos="765"/>
                <w:tab w:val="decimal" w:pos="897"/>
              </w:tabs>
              <w:spacing w:line="240" w:lineRule="atLeast"/>
              <w:ind w:left="-79" w:right="-72"/>
              <w:rPr>
                <w:rFonts w:ascii="Angsana New" w:hAnsi="Angsana New"/>
                <w:sz w:val="30"/>
                <w:szCs w:val="30"/>
              </w:rPr>
            </w:pPr>
            <w:r w:rsidRPr="006D4B6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DBA6899" w14:textId="77777777" w:rsidR="0020645C" w:rsidRPr="006D4B60" w:rsidRDefault="0020645C" w:rsidP="003E30E2">
            <w:pPr>
              <w:pStyle w:val="acctfourfigures"/>
              <w:shd w:val="clear" w:color="auto" w:fill="FFFFFF"/>
              <w:tabs>
                <w:tab w:val="clear" w:pos="765"/>
                <w:tab w:val="decimal" w:pos="1203"/>
              </w:tabs>
              <w:spacing w:line="240" w:lineRule="atLeast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11" w:type="dxa"/>
            <w:vAlign w:val="bottom"/>
          </w:tcPr>
          <w:p w14:paraId="734BBF73" w14:textId="31E16EE6" w:rsidR="0020645C" w:rsidRPr="006D4B60" w:rsidRDefault="0020645C" w:rsidP="0020645C">
            <w:pPr>
              <w:pStyle w:val="acctfourfigures"/>
              <w:shd w:val="clear" w:color="auto" w:fill="FFFFFF"/>
              <w:tabs>
                <w:tab w:val="clear" w:pos="765"/>
                <w:tab w:val="decimal" w:pos="1424"/>
              </w:tabs>
              <w:spacing w:line="240" w:lineRule="atLeast"/>
              <w:ind w:left="-79" w:right="-72"/>
              <w:rPr>
                <w:rFonts w:ascii="Angsana New" w:hAnsi="Angsana New"/>
                <w:sz w:val="30"/>
                <w:szCs w:val="30"/>
              </w:rPr>
            </w:pPr>
            <w:r w:rsidRPr="006D4B60">
              <w:rPr>
                <w:rFonts w:ascii="Angsana New" w:hAnsi="Angsana New"/>
                <w:sz w:val="30"/>
                <w:szCs w:val="30"/>
              </w:rPr>
              <w:t>(10,280)</w:t>
            </w:r>
          </w:p>
        </w:tc>
        <w:tc>
          <w:tcPr>
            <w:tcW w:w="270" w:type="dxa"/>
            <w:vAlign w:val="bottom"/>
          </w:tcPr>
          <w:p w14:paraId="3BFC8102" w14:textId="77777777" w:rsidR="0020645C" w:rsidRPr="006D4B60" w:rsidRDefault="0020645C" w:rsidP="003E30E2">
            <w:pPr>
              <w:pStyle w:val="acctfourfigures"/>
              <w:shd w:val="clear" w:color="auto" w:fill="FFFFFF"/>
              <w:tabs>
                <w:tab w:val="clear" w:pos="765"/>
                <w:tab w:val="decimal" w:pos="1203"/>
              </w:tabs>
              <w:spacing w:line="240" w:lineRule="atLeast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8" w:type="dxa"/>
            <w:vAlign w:val="bottom"/>
          </w:tcPr>
          <w:p w14:paraId="60EE08A9" w14:textId="30684A51" w:rsidR="0020645C" w:rsidRPr="006D4B60" w:rsidRDefault="0020645C" w:rsidP="003E30E2">
            <w:pPr>
              <w:pStyle w:val="acctfourfigures"/>
              <w:shd w:val="clear" w:color="auto" w:fill="FFFFFF"/>
              <w:tabs>
                <w:tab w:val="clear" w:pos="765"/>
                <w:tab w:val="decimal" w:pos="1203"/>
              </w:tabs>
              <w:spacing w:line="240" w:lineRule="atLeast"/>
              <w:ind w:left="-79" w:right="-72"/>
              <w:rPr>
                <w:rFonts w:ascii="Angsana New" w:hAnsi="Angsana New"/>
                <w:sz w:val="30"/>
                <w:szCs w:val="30"/>
              </w:rPr>
            </w:pPr>
            <w:r w:rsidRPr="006D4B60">
              <w:rPr>
                <w:rFonts w:ascii="Angsana New" w:hAnsi="Angsana New"/>
                <w:sz w:val="30"/>
                <w:szCs w:val="30"/>
              </w:rPr>
              <w:t>(10,280)</w:t>
            </w:r>
          </w:p>
        </w:tc>
      </w:tr>
      <w:tr w:rsidR="0020645C" w:rsidRPr="006D4B60" w14:paraId="318AEC6F" w14:textId="77777777" w:rsidTr="008B3908">
        <w:trPr>
          <w:cantSplit/>
          <w:trHeight w:val="68"/>
        </w:trPr>
        <w:tc>
          <w:tcPr>
            <w:tcW w:w="3319" w:type="dxa"/>
          </w:tcPr>
          <w:p w14:paraId="65DC0D45" w14:textId="03A09F78" w:rsidR="0020645C" w:rsidRPr="006D4B60" w:rsidRDefault="0020645C" w:rsidP="003E30E2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D4B60">
              <w:rPr>
                <w:rFonts w:ascii="Angsana New" w:hAnsi="Angsana New"/>
                <w:sz w:val="30"/>
                <w:szCs w:val="30"/>
                <w:cs/>
              </w:rPr>
              <w:t>การเปลี่ยนแปลงอื่น</w:t>
            </w:r>
          </w:p>
        </w:tc>
        <w:tc>
          <w:tcPr>
            <w:tcW w:w="191" w:type="dxa"/>
          </w:tcPr>
          <w:p w14:paraId="1E17F8AD" w14:textId="77777777" w:rsidR="0020645C" w:rsidRPr="006D4B60" w:rsidRDefault="0020645C" w:rsidP="003E30E2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1" w:type="dxa"/>
            <w:vAlign w:val="bottom"/>
          </w:tcPr>
          <w:p w14:paraId="45F60EFF" w14:textId="1CFFD841" w:rsidR="0020645C" w:rsidRPr="006D4B60" w:rsidRDefault="0020645C" w:rsidP="003E30E2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31" w:type="dxa"/>
            <w:vAlign w:val="bottom"/>
          </w:tcPr>
          <w:p w14:paraId="0BAA1AF1" w14:textId="77777777" w:rsidR="0020645C" w:rsidRPr="006D4B60" w:rsidRDefault="0020645C" w:rsidP="003E30E2">
            <w:pPr>
              <w:pStyle w:val="acctfourfigures"/>
              <w:shd w:val="clear" w:color="auto" w:fill="FFFFFF"/>
              <w:tabs>
                <w:tab w:val="clear" w:pos="765"/>
                <w:tab w:val="decimal" w:pos="897"/>
              </w:tabs>
              <w:spacing w:line="240" w:lineRule="atLeast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7D83BE9" w14:textId="77777777" w:rsidR="0020645C" w:rsidRPr="006D4B60" w:rsidRDefault="0020645C" w:rsidP="003E30E2">
            <w:pPr>
              <w:pStyle w:val="acctfourfigures"/>
              <w:shd w:val="clear" w:color="auto" w:fill="FFFFFF"/>
              <w:tabs>
                <w:tab w:val="clear" w:pos="765"/>
                <w:tab w:val="decimal" w:pos="1203"/>
              </w:tabs>
              <w:spacing w:line="240" w:lineRule="atLeast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11" w:type="dxa"/>
            <w:vAlign w:val="bottom"/>
          </w:tcPr>
          <w:p w14:paraId="5D7F2180" w14:textId="77777777" w:rsidR="0020645C" w:rsidRPr="006D4B60" w:rsidRDefault="0020645C" w:rsidP="0020645C">
            <w:pPr>
              <w:pStyle w:val="acctfourfigures"/>
              <w:shd w:val="clear" w:color="auto" w:fill="FFFFFF"/>
              <w:tabs>
                <w:tab w:val="clear" w:pos="765"/>
                <w:tab w:val="decimal" w:pos="1424"/>
              </w:tabs>
              <w:spacing w:line="240" w:lineRule="atLeast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1350CC1" w14:textId="77777777" w:rsidR="0020645C" w:rsidRPr="006D4B60" w:rsidRDefault="0020645C" w:rsidP="003E30E2">
            <w:pPr>
              <w:pStyle w:val="acctfourfigures"/>
              <w:shd w:val="clear" w:color="auto" w:fill="FFFFFF"/>
              <w:tabs>
                <w:tab w:val="clear" w:pos="765"/>
                <w:tab w:val="decimal" w:pos="1203"/>
              </w:tabs>
              <w:spacing w:line="240" w:lineRule="atLeast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8" w:type="dxa"/>
            <w:vAlign w:val="bottom"/>
          </w:tcPr>
          <w:p w14:paraId="1B373F7A" w14:textId="77777777" w:rsidR="0020645C" w:rsidRPr="006D4B60" w:rsidRDefault="0020645C" w:rsidP="003E30E2">
            <w:pPr>
              <w:pStyle w:val="acctfourfigures"/>
              <w:shd w:val="clear" w:color="auto" w:fill="FFFFFF"/>
              <w:tabs>
                <w:tab w:val="clear" w:pos="765"/>
                <w:tab w:val="decimal" w:pos="1203"/>
              </w:tabs>
              <w:spacing w:line="240" w:lineRule="atLeast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0645C" w:rsidRPr="006D4B60" w14:paraId="3228CD39" w14:textId="77777777" w:rsidTr="008B3908">
        <w:trPr>
          <w:cantSplit/>
          <w:trHeight w:val="68"/>
        </w:trPr>
        <w:tc>
          <w:tcPr>
            <w:tcW w:w="3319" w:type="dxa"/>
          </w:tcPr>
          <w:p w14:paraId="7B2FFD23" w14:textId="06A27879" w:rsidR="0020645C" w:rsidRPr="006D4B60" w:rsidRDefault="0020645C" w:rsidP="003E30E2">
            <w:pPr>
              <w:shd w:val="clear" w:color="auto" w:fill="FFFFFF"/>
              <w:tabs>
                <w:tab w:val="clear" w:pos="227"/>
                <w:tab w:val="left" w:pos="188"/>
              </w:tabs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D4B60">
              <w:rPr>
                <w:rFonts w:ascii="Angsana New" w:hAnsi="Angsana New"/>
                <w:sz w:val="30"/>
                <w:szCs w:val="30"/>
              </w:rPr>
              <w:tab/>
            </w:r>
            <w:r w:rsidRPr="006D4B60">
              <w:rPr>
                <w:rFonts w:ascii="Angsana New" w:hAnsi="Angsana New"/>
                <w:sz w:val="30"/>
                <w:szCs w:val="30"/>
                <w:cs/>
              </w:rPr>
              <w:t>สัญญาเช่า</w:t>
            </w:r>
          </w:p>
        </w:tc>
        <w:tc>
          <w:tcPr>
            <w:tcW w:w="191" w:type="dxa"/>
          </w:tcPr>
          <w:p w14:paraId="120F9432" w14:textId="77777777" w:rsidR="0020645C" w:rsidRPr="006D4B60" w:rsidRDefault="0020645C" w:rsidP="003E30E2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1" w:type="dxa"/>
            <w:vAlign w:val="bottom"/>
          </w:tcPr>
          <w:p w14:paraId="7B0F12EF" w14:textId="18ABCE21" w:rsidR="0020645C" w:rsidRPr="006D4B60" w:rsidRDefault="0020645C" w:rsidP="003E30E2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31" w:type="dxa"/>
            <w:vAlign w:val="bottom"/>
          </w:tcPr>
          <w:p w14:paraId="0C565855" w14:textId="2BF7DA52" w:rsidR="0020645C" w:rsidRPr="006D4B60" w:rsidRDefault="0020645C" w:rsidP="003E30E2">
            <w:pPr>
              <w:pStyle w:val="acctfourfigures"/>
              <w:shd w:val="clear" w:color="auto" w:fill="FFFFFF"/>
              <w:tabs>
                <w:tab w:val="clear" w:pos="765"/>
                <w:tab w:val="decimal" w:pos="897"/>
              </w:tabs>
              <w:spacing w:line="240" w:lineRule="atLeast"/>
              <w:ind w:left="-79" w:right="-72"/>
              <w:rPr>
                <w:rFonts w:ascii="Angsana New" w:hAnsi="Angsana New"/>
                <w:sz w:val="30"/>
                <w:szCs w:val="30"/>
              </w:rPr>
            </w:pPr>
            <w:r w:rsidRPr="006D4B6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78771F2" w14:textId="77777777" w:rsidR="0020645C" w:rsidRPr="006D4B60" w:rsidRDefault="0020645C" w:rsidP="003E30E2">
            <w:pPr>
              <w:pStyle w:val="acctfourfigures"/>
              <w:shd w:val="clear" w:color="auto" w:fill="FFFFFF"/>
              <w:tabs>
                <w:tab w:val="clear" w:pos="765"/>
                <w:tab w:val="decimal" w:pos="1203"/>
              </w:tabs>
              <w:spacing w:line="240" w:lineRule="atLeast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11" w:type="dxa"/>
            <w:vAlign w:val="bottom"/>
          </w:tcPr>
          <w:p w14:paraId="522B2C2D" w14:textId="5E7F4DE9" w:rsidR="0020645C" w:rsidRPr="006D4B60" w:rsidRDefault="0020645C" w:rsidP="0020645C">
            <w:pPr>
              <w:pStyle w:val="acctfourfigures"/>
              <w:shd w:val="clear" w:color="auto" w:fill="FFFFFF"/>
              <w:tabs>
                <w:tab w:val="clear" w:pos="765"/>
                <w:tab w:val="decimal" w:pos="1424"/>
              </w:tabs>
              <w:spacing w:line="240" w:lineRule="atLeast"/>
              <w:ind w:left="-79" w:right="-72"/>
              <w:rPr>
                <w:rFonts w:ascii="Angsana New" w:hAnsi="Angsana New"/>
                <w:sz w:val="30"/>
                <w:szCs w:val="30"/>
              </w:rPr>
            </w:pPr>
            <w:r w:rsidRPr="006D4B60">
              <w:rPr>
                <w:rFonts w:ascii="Angsana New" w:hAnsi="Angsana New"/>
                <w:sz w:val="30"/>
                <w:szCs w:val="30"/>
                <w:lang w:val="en-US" w:bidi="th-TH"/>
              </w:rPr>
              <w:t>15,923</w:t>
            </w:r>
          </w:p>
        </w:tc>
        <w:tc>
          <w:tcPr>
            <w:tcW w:w="270" w:type="dxa"/>
            <w:vAlign w:val="bottom"/>
          </w:tcPr>
          <w:p w14:paraId="5D4A9D54" w14:textId="77777777" w:rsidR="0020645C" w:rsidRPr="006D4B60" w:rsidRDefault="0020645C" w:rsidP="003E30E2">
            <w:pPr>
              <w:pStyle w:val="acctfourfigures"/>
              <w:shd w:val="clear" w:color="auto" w:fill="FFFFFF"/>
              <w:tabs>
                <w:tab w:val="clear" w:pos="765"/>
                <w:tab w:val="decimal" w:pos="1203"/>
              </w:tabs>
              <w:spacing w:line="240" w:lineRule="atLeast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8" w:type="dxa"/>
            <w:vAlign w:val="bottom"/>
          </w:tcPr>
          <w:p w14:paraId="12827756" w14:textId="54DCC07B" w:rsidR="0020645C" w:rsidRPr="006D4B60" w:rsidRDefault="0020645C" w:rsidP="003E30E2">
            <w:pPr>
              <w:pStyle w:val="acctfourfigures"/>
              <w:shd w:val="clear" w:color="auto" w:fill="FFFFFF"/>
              <w:tabs>
                <w:tab w:val="clear" w:pos="765"/>
                <w:tab w:val="decimal" w:pos="1203"/>
              </w:tabs>
              <w:spacing w:line="240" w:lineRule="atLeast"/>
              <w:ind w:left="-79" w:right="-72"/>
              <w:rPr>
                <w:rFonts w:ascii="Angsana New" w:hAnsi="Angsana New"/>
                <w:sz w:val="30"/>
                <w:szCs w:val="30"/>
              </w:rPr>
            </w:pPr>
            <w:r w:rsidRPr="006D4B60">
              <w:rPr>
                <w:rFonts w:ascii="Angsana New" w:hAnsi="Angsana New"/>
                <w:sz w:val="30"/>
                <w:szCs w:val="30"/>
              </w:rPr>
              <w:t>15,923</w:t>
            </w:r>
          </w:p>
        </w:tc>
      </w:tr>
      <w:tr w:rsidR="0020645C" w:rsidRPr="006D4B60" w14:paraId="5D1F2DF5" w14:textId="77777777" w:rsidTr="008B3908">
        <w:trPr>
          <w:cantSplit/>
          <w:trHeight w:val="68"/>
        </w:trPr>
        <w:tc>
          <w:tcPr>
            <w:tcW w:w="3319" w:type="dxa"/>
          </w:tcPr>
          <w:p w14:paraId="0969AF3C" w14:textId="21F46C16" w:rsidR="0020645C" w:rsidRPr="006D4B60" w:rsidRDefault="0020645C" w:rsidP="003E30E2">
            <w:pPr>
              <w:shd w:val="clear" w:color="auto" w:fill="FFFFFF"/>
              <w:tabs>
                <w:tab w:val="clear" w:pos="227"/>
                <w:tab w:val="left" w:pos="188"/>
              </w:tabs>
              <w:ind w:left="180" w:right="-79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6D4B60">
              <w:rPr>
                <w:rFonts w:ascii="Angsana New" w:hAnsi="Angsana New"/>
                <w:sz w:val="30"/>
                <w:szCs w:val="30"/>
              </w:rPr>
              <w:tab/>
            </w:r>
            <w:r w:rsidRPr="006D4B60">
              <w:rPr>
                <w:rFonts w:ascii="Angsana New" w:hAnsi="Angsana New"/>
                <w:sz w:val="30"/>
                <w:szCs w:val="30"/>
                <w:cs/>
              </w:rPr>
              <w:t>การเปลี่ยนแปลงที่มิใช่เงินสด</w:t>
            </w:r>
          </w:p>
        </w:tc>
        <w:tc>
          <w:tcPr>
            <w:tcW w:w="191" w:type="dxa"/>
          </w:tcPr>
          <w:p w14:paraId="09B0D83B" w14:textId="77777777" w:rsidR="0020645C" w:rsidRPr="006D4B60" w:rsidRDefault="0020645C" w:rsidP="003E30E2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1" w:type="dxa"/>
            <w:vAlign w:val="bottom"/>
          </w:tcPr>
          <w:p w14:paraId="36745150" w14:textId="7AB4EB39" w:rsidR="0020645C" w:rsidRPr="006D4B60" w:rsidRDefault="0020645C" w:rsidP="003E30E2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31" w:type="dxa"/>
            <w:vAlign w:val="bottom"/>
          </w:tcPr>
          <w:p w14:paraId="27602C9A" w14:textId="33D10A8C" w:rsidR="0020645C" w:rsidRPr="006D4B60" w:rsidRDefault="0020645C" w:rsidP="003E30E2">
            <w:pPr>
              <w:pStyle w:val="acctfourfigures"/>
              <w:shd w:val="clear" w:color="auto" w:fill="FFFFFF"/>
              <w:tabs>
                <w:tab w:val="clear" w:pos="765"/>
                <w:tab w:val="decimal" w:pos="897"/>
              </w:tabs>
              <w:spacing w:line="240" w:lineRule="atLeast"/>
              <w:ind w:left="-79" w:right="-72"/>
              <w:rPr>
                <w:rFonts w:ascii="Angsana New" w:hAnsi="Angsana New"/>
                <w:sz w:val="30"/>
                <w:szCs w:val="30"/>
              </w:rPr>
            </w:pPr>
            <w:r w:rsidRPr="006D4B6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F9BCED0" w14:textId="77777777" w:rsidR="0020645C" w:rsidRPr="006D4B60" w:rsidRDefault="0020645C" w:rsidP="003E30E2">
            <w:pPr>
              <w:pStyle w:val="acctfourfigures"/>
              <w:shd w:val="clear" w:color="auto" w:fill="FFFFFF"/>
              <w:tabs>
                <w:tab w:val="clear" w:pos="765"/>
                <w:tab w:val="decimal" w:pos="1203"/>
              </w:tabs>
              <w:spacing w:line="240" w:lineRule="atLeast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11" w:type="dxa"/>
            <w:vAlign w:val="bottom"/>
          </w:tcPr>
          <w:p w14:paraId="0759C441" w14:textId="758E6ADB" w:rsidR="0020645C" w:rsidRPr="006D4B60" w:rsidRDefault="0020645C" w:rsidP="0020645C">
            <w:pPr>
              <w:pStyle w:val="acctfourfigures"/>
              <w:shd w:val="clear" w:color="auto" w:fill="FFFFFF"/>
              <w:tabs>
                <w:tab w:val="clear" w:pos="765"/>
                <w:tab w:val="decimal" w:pos="1424"/>
              </w:tabs>
              <w:spacing w:line="240" w:lineRule="atLeast"/>
              <w:ind w:left="-79" w:right="-72"/>
              <w:rPr>
                <w:rFonts w:ascii="Angsana New" w:hAnsi="Angsana New"/>
                <w:sz w:val="30"/>
                <w:szCs w:val="30"/>
              </w:rPr>
            </w:pPr>
            <w:r w:rsidRPr="006D4B60">
              <w:rPr>
                <w:rFonts w:ascii="Angsana New" w:hAnsi="Angsana New"/>
                <w:sz w:val="30"/>
                <w:szCs w:val="30"/>
              </w:rPr>
              <w:t>(1,697)</w:t>
            </w:r>
          </w:p>
        </w:tc>
        <w:tc>
          <w:tcPr>
            <w:tcW w:w="270" w:type="dxa"/>
            <w:vAlign w:val="bottom"/>
          </w:tcPr>
          <w:p w14:paraId="19CA980E" w14:textId="77777777" w:rsidR="0020645C" w:rsidRPr="006D4B60" w:rsidRDefault="0020645C" w:rsidP="003E30E2">
            <w:pPr>
              <w:pStyle w:val="acctfourfigures"/>
              <w:shd w:val="clear" w:color="auto" w:fill="FFFFFF"/>
              <w:tabs>
                <w:tab w:val="clear" w:pos="765"/>
                <w:tab w:val="decimal" w:pos="1203"/>
              </w:tabs>
              <w:spacing w:line="240" w:lineRule="atLeast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8" w:type="dxa"/>
            <w:vAlign w:val="bottom"/>
          </w:tcPr>
          <w:p w14:paraId="0C380B89" w14:textId="73A65721" w:rsidR="0020645C" w:rsidRPr="006D4B60" w:rsidRDefault="0020645C" w:rsidP="003E30E2">
            <w:pPr>
              <w:pStyle w:val="acctfourfigures"/>
              <w:shd w:val="clear" w:color="auto" w:fill="FFFFFF"/>
              <w:tabs>
                <w:tab w:val="clear" w:pos="765"/>
                <w:tab w:val="decimal" w:pos="1203"/>
              </w:tabs>
              <w:spacing w:line="240" w:lineRule="atLeast"/>
              <w:ind w:left="-79" w:right="-72"/>
              <w:rPr>
                <w:rFonts w:ascii="Angsana New" w:hAnsi="Angsana New"/>
                <w:sz w:val="30"/>
                <w:szCs w:val="30"/>
              </w:rPr>
            </w:pPr>
            <w:r w:rsidRPr="006D4B60">
              <w:rPr>
                <w:rFonts w:ascii="Angsana New" w:hAnsi="Angsana New"/>
                <w:sz w:val="30"/>
                <w:szCs w:val="30"/>
              </w:rPr>
              <w:t>(1,697)</w:t>
            </w:r>
          </w:p>
        </w:tc>
      </w:tr>
      <w:tr w:rsidR="0020645C" w:rsidRPr="006D4B60" w14:paraId="2CCA1CAD" w14:textId="77777777" w:rsidTr="008B3908">
        <w:trPr>
          <w:cantSplit/>
          <w:trHeight w:val="58"/>
        </w:trPr>
        <w:tc>
          <w:tcPr>
            <w:tcW w:w="3319" w:type="dxa"/>
          </w:tcPr>
          <w:p w14:paraId="31939500" w14:textId="51CA3C91" w:rsidR="0020645C" w:rsidRPr="006D4B60" w:rsidRDefault="0020645C" w:rsidP="003E30E2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D4B6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D4B60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6D4B6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91" w:type="dxa"/>
          </w:tcPr>
          <w:p w14:paraId="775D7B7D" w14:textId="77777777" w:rsidR="0020645C" w:rsidRPr="006D4B60" w:rsidRDefault="0020645C" w:rsidP="003E30E2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1" w:type="dxa"/>
            <w:vAlign w:val="bottom"/>
          </w:tcPr>
          <w:p w14:paraId="05C7FD8A" w14:textId="6063FFE9" w:rsidR="0020645C" w:rsidRPr="006D4B60" w:rsidRDefault="0020645C" w:rsidP="003E30E2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56571F" w14:textId="4F698BB1" w:rsidR="0020645C" w:rsidRPr="006D4B60" w:rsidRDefault="0020645C" w:rsidP="003E30E2">
            <w:pPr>
              <w:pStyle w:val="acctfourfigures"/>
              <w:shd w:val="clear" w:color="auto" w:fill="FFFFFF"/>
              <w:tabs>
                <w:tab w:val="clear" w:pos="765"/>
                <w:tab w:val="decimal" w:pos="897"/>
              </w:tabs>
              <w:spacing w:line="240" w:lineRule="atLeast"/>
              <w:ind w:left="-79" w:right="-72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6D4B6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F591EBF" w14:textId="77777777" w:rsidR="0020645C" w:rsidRPr="006D4B60" w:rsidRDefault="0020645C" w:rsidP="003E30E2">
            <w:pPr>
              <w:pStyle w:val="acctfourfigures"/>
              <w:shd w:val="clear" w:color="auto" w:fill="FFFFFF"/>
              <w:tabs>
                <w:tab w:val="clear" w:pos="765"/>
                <w:tab w:val="decimal" w:pos="1203"/>
              </w:tabs>
              <w:spacing w:line="240" w:lineRule="atLeast"/>
              <w:ind w:left="-79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FD6119" w14:textId="1F20E523" w:rsidR="0020645C" w:rsidRPr="006D4B60" w:rsidRDefault="0020645C" w:rsidP="0020645C">
            <w:pPr>
              <w:pStyle w:val="acctfourfigures"/>
              <w:shd w:val="clear" w:color="auto" w:fill="FFFFFF"/>
              <w:tabs>
                <w:tab w:val="clear" w:pos="765"/>
                <w:tab w:val="decimal" w:pos="1424"/>
              </w:tabs>
              <w:spacing w:line="240" w:lineRule="atLeast"/>
              <w:ind w:left="-79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D4B60">
              <w:rPr>
                <w:rFonts w:ascii="Angsana New" w:hAnsi="Angsana New"/>
                <w:b/>
                <w:bCs/>
                <w:sz w:val="30"/>
                <w:szCs w:val="30"/>
              </w:rPr>
              <w:t>41,618</w:t>
            </w:r>
          </w:p>
        </w:tc>
        <w:tc>
          <w:tcPr>
            <w:tcW w:w="270" w:type="dxa"/>
            <w:vAlign w:val="bottom"/>
          </w:tcPr>
          <w:p w14:paraId="2B82E283" w14:textId="77777777" w:rsidR="0020645C" w:rsidRPr="006D4B60" w:rsidRDefault="0020645C" w:rsidP="003E30E2">
            <w:pPr>
              <w:pStyle w:val="acctfourfigures"/>
              <w:shd w:val="clear" w:color="auto" w:fill="FFFFFF"/>
              <w:tabs>
                <w:tab w:val="clear" w:pos="765"/>
                <w:tab w:val="decimal" w:pos="1203"/>
              </w:tabs>
              <w:spacing w:line="240" w:lineRule="atLeast"/>
              <w:ind w:left="-79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387AC1" w14:textId="4C032F67" w:rsidR="0020645C" w:rsidRPr="006D4B60" w:rsidRDefault="0020645C" w:rsidP="003E30E2">
            <w:pPr>
              <w:pStyle w:val="acctfourfigures"/>
              <w:shd w:val="clear" w:color="auto" w:fill="FFFFFF"/>
              <w:tabs>
                <w:tab w:val="clear" w:pos="765"/>
                <w:tab w:val="decimal" w:pos="1203"/>
              </w:tabs>
              <w:spacing w:line="240" w:lineRule="atLeast"/>
              <w:ind w:left="-79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D4B60">
              <w:rPr>
                <w:rFonts w:ascii="Angsana New" w:hAnsi="Angsana New"/>
                <w:b/>
                <w:bCs/>
                <w:sz w:val="30"/>
                <w:szCs w:val="30"/>
              </w:rPr>
              <w:t>41,618</w:t>
            </w:r>
          </w:p>
        </w:tc>
      </w:tr>
    </w:tbl>
    <w:p w14:paraId="60BAD52A" w14:textId="77777777" w:rsidR="000857DA" w:rsidRPr="00BF61D5" w:rsidRDefault="000857DA" w:rsidP="000857DA">
      <w:pPr>
        <w:rPr>
          <w:rFonts w:ascii="Angsana New" w:hAnsi="Angsana New"/>
          <w:sz w:val="30"/>
          <w:szCs w:val="30"/>
          <w:cs/>
          <w:lang w:val="th-TH"/>
        </w:rPr>
      </w:pPr>
    </w:p>
    <w:p w14:paraId="548DCC77" w14:textId="59552C26" w:rsidR="000D2812" w:rsidRPr="00B2145F" w:rsidRDefault="000D2812" w:rsidP="003E30E2">
      <w:pPr>
        <w:pStyle w:val="Heading8"/>
        <w:numPr>
          <w:ilvl w:val="0"/>
          <w:numId w:val="16"/>
        </w:numPr>
        <w:tabs>
          <w:tab w:val="left" w:pos="540"/>
        </w:tabs>
        <w:spacing w:line="240" w:lineRule="auto"/>
        <w:ind w:left="540" w:hanging="540"/>
        <w:rPr>
          <w:rFonts w:ascii="Angsana New" w:hAnsi="Angsana New" w:cs="Angsana New"/>
          <w:sz w:val="30"/>
          <w:szCs w:val="30"/>
          <w:cs/>
          <w:lang w:val="th-TH"/>
        </w:rPr>
      </w:pPr>
      <w:r w:rsidRPr="00B2145F">
        <w:rPr>
          <w:rFonts w:ascii="Angsana New" w:hAnsi="Angsana New" w:cs="Angsana New" w:hint="cs"/>
          <w:sz w:val="30"/>
          <w:szCs w:val="30"/>
          <w:cs/>
          <w:lang w:val="th-TH"/>
        </w:rPr>
        <w:t>ทุน</w:t>
      </w:r>
      <w:r w:rsidR="0088452B">
        <w:rPr>
          <w:rFonts w:ascii="Angsana New" w:hAnsi="Angsana New" w:cs="Angsana New" w:hint="cs"/>
          <w:sz w:val="30"/>
          <w:szCs w:val="30"/>
          <w:cs/>
          <w:lang w:val="th-TH"/>
        </w:rPr>
        <w:t>เรือนหุ้น</w:t>
      </w:r>
    </w:p>
    <w:p w14:paraId="5EE9D1BD" w14:textId="77777777" w:rsidR="00754300" w:rsidRPr="00522CD2" w:rsidRDefault="00754300" w:rsidP="00522CD2">
      <w:pPr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</w:p>
    <w:tbl>
      <w:tblPr>
        <w:tblW w:w="9189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3069"/>
        <w:gridCol w:w="990"/>
        <w:gridCol w:w="1080"/>
        <w:gridCol w:w="270"/>
        <w:gridCol w:w="1080"/>
        <w:gridCol w:w="270"/>
        <w:gridCol w:w="1080"/>
        <w:gridCol w:w="270"/>
        <w:gridCol w:w="1080"/>
      </w:tblGrid>
      <w:tr w:rsidR="00806527" w:rsidRPr="00B2145F" w14:paraId="08374AC1" w14:textId="77777777" w:rsidTr="008A2944">
        <w:trPr>
          <w:cantSplit/>
          <w:tblHeader/>
        </w:trPr>
        <w:tc>
          <w:tcPr>
            <w:tcW w:w="3069" w:type="dxa"/>
          </w:tcPr>
          <w:p w14:paraId="4B2017B3" w14:textId="77777777" w:rsidR="00806527" w:rsidRPr="00B2145F" w:rsidRDefault="00806527" w:rsidP="00806527">
            <w:pPr>
              <w:pStyle w:val="30"/>
              <w:tabs>
                <w:tab w:val="clear" w:pos="360"/>
                <w:tab w:val="clear" w:pos="720"/>
                <w:tab w:val="left" w:pos="37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93A1847" w14:textId="77777777" w:rsidR="00806527" w:rsidRPr="00B2145F" w:rsidRDefault="00806527" w:rsidP="00806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4C22500" w14:textId="6617390C" w:rsidR="00806527" w:rsidRPr="00B2145F" w:rsidRDefault="003E30E2" w:rsidP="0080652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1712363D" w14:textId="77777777" w:rsidR="00806527" w:rsidRPr="00B2145F" w:rsidRDefault="00806527" w:rsidP="0080652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30B76F58" w14:textId="7FA8971D" w:rsidR="00806527" w:rsidRPr="00B2145F" w:rsidRDefault="003E30E2" w:rsidP="0080652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2564</w:t>
            </w:r>
          </w:p>
        </w:tc>
      </w:tr>
      <w:tr w:rsidR="00806527" w:rsidRPr="00B2145F" w14:paraId="750219C2" w14:textId="77777777" w:rsidTr="008A2944">
        <w:trPr>
          <w:cantSplit/>
          <w:tblHeader/>
        </w:trPr>
        <w:tc>
          <w:tcPr>
            <w:tcW w:w="3069" w:type="dxa"/>
          </w:tcPr>
          <w:p w14:paraId="4C3B820A" w14:textId="77777777" w:rsidR="00806527" w:rsidRPr="00B2145F" w:rsidRDefault="00806527" w:rsidP="00806527">
            <w:pPr>
              <w:pStyle w:val="30"/>
              <w:tabs>
                <w:tab w:val="clear" w:pos="360"/>
                <w:tab w:val="clear" w:pos="720"/>
                <w:tab w:val="left" w:pos="37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1F88EC1" w14:textId="77777777" w:rsidR="00806527" w:rsidRPr="00B2145F" w:rsidRDefault="00806527" w:rsidP="00806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78942C6" w14:textId="77777777" w:rsidR="00806527" w:rsidRPr="00B2145F" w:rsidRDefault="00806527" w:rsidP="00806527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จำนวนหุ้น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47D39CC4" w14:textId="77777777" w:rsidR="00806527" w:rsidRPr="00B2145F" w:rsidRDefault="00806527" w:rsidP="00806527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C31E831" w14:textId="77777777" w:rsidR="00806527" w:rsidRPr="00B2145F" w:rsidRDefault="00806527" w:rsidP="00806527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จำนวนเงิน</w:t>
            </w:r>
          </w:p>
        </w:tc>
        <w:tc>
          <w:tcPr>
            <w:tcW w:w="270" w:type="dxa"/>
            <w:shd w:val="clear" w:color="auto" w:fill="auto"/>
          </w:tcPr>
          <w:p w14:paraId="41A5633D" w14:textId="77777777" w:rsidR="00806527" w:rsidRPr="00B2145F" w:rsidRDefault="00806527" w:rsidP="00806527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0DCE0EC" w14:textId="77777777" w:rsidR="00806527" w:rsidRPr="00B2145F" w:rsidRDefault="00806527" w:rsidP="00806527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จำนวนหุ้น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4AD7555" w14:textId="77777777" w:rsidR="00806527" w:rsidRPr="00B2145F" w:rsidRDefault="00806527" w:rsidP="00806527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D7B0F2D" w14:textId="77777777" w:rsidR="00806527" w:rsidRPr="00B2145F" w:rsidRDefault="00806527" w:rsidP="00806527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จำนวนเงิน</w:t>
            </w:r>
          </w:p>
        </w:tc>
      </w:tr>
      <w:tr w:rsidR="00806527" w:rsidRPr="00B2145F" w14:paraId="30A2D405" w14:textId="77777777" w:rsidTr="008A2944">
        <w:trPr>
          <w:cantSplit/>
          <w:tblHeader/>
        </w:trPr>
        <w:tc>
          <w:tcPr>
            <w:tcW w:w="3069" w:type="dxa"/>
          </w:tcPr>
          <w:p w14:paraId="6CA318FE" w14:textId="77777777" w:rsidR="00806527" w:rsidRPr="00B2145F" w:rsidRDefault="00806527" w:rsidP="00806527">
            <w:pPr>
              <w:pStyle w:val="30"/>
              <w:tabs>
                <w:tab w:val="clear" w:pos="360"/>
                <w:tab w:val="clear" w:pos="720"/>
                <w:tab w:val="left" w:pos="37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802A94E" w14:textId="77777777" w:rsidR="00806527" w:rsidRPr="00B2145F" w:rsidRDefault="00806527" w:rsidP="00806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5130" w:type="dxa"/>
            <w:gridSpan w:val="7"/>
            <w:shd w:val="clear" w:color="auto" w:fill="auto"/>
          </w:tcPr>
          <w:p w14:paraId="2925F7DE" w14:textId="77777777" w:rsidR="00806527" w:rsidRPr="00B2145F" w:rsidRDefault="00806527" w:rsidP="00806527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B2145F">
              <w:rPr>
                <w:rFonts w:ascii="Angsana New" w:hAnsi="Angsana New" w:hint="cs"/>
                <w:i/>
                <w:iCs/>
                <w:sz w:val="30"/>
                <w:szCs w:val="30"/>
                <w:lang w:val="en-US"/>
              </w:rPr>
              <w:t>(</w:t>
            </w:r>
            <w:r w:rsidRPr="00B2145F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พันหุ้น</w:t>
            </w:r>
            <w:r w:rsidRPr="00B2145F">
              <w:rPr>
                <w:rFonts w:ascii="Angsana New" w:hAnsi="Angsana New" w:hint="cs"/>
                <w:i/>
                <w:iCs/>
                <w:sz w:val="30"/>
                <w:szCs w:val="30"/>
                <w:lang w:val="en-US"/>
              </w:rPr>
              <w:t xml:space="preserve"> / </w:t>
            </w:r>
            <w:r w:rsidRPr="00B2145F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พันบาท</w:t>
            </w:r>
            <w:r w:rsidRPr="00B2145F">
              <w:rPr>
                <w:rFonts w:ascii="Angsana New" w:hAnsi="Angsana New" w:hint="cs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806527" w:rsidRPr="00B2145F" w14:paraId="33798466" w14:textId="77777777" w:rsidTr="008A2944">
        <w:trPr>
          <w:cantSplit/>
        </w:trPr>
        <w:tc>
          <w:tcPr>
            <w:tcW w:w="3069" w:type="dxa"/>
          </w:tcPr>
          <w:p w14:paraId="71AC8B85" w14:textId="77777777" w:rsidR="00806527" w:rsidRPr="00B2145F" w:rsidRDefault="00806527" w:rsidP="00806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990" w:type="dxa"/>
          </w:tcPr>
          <w:p w14:paraId="03716701" w14:textId="77777777" w:rsidR="00806527" w:rsidRPr="00B2145F" w:rsidRDefault="00806527" w:rsidP="00806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089443E" w14:textId="77777777" w:rsidR="00806527" w:rsidRPr="00B2145F" w:rsidRDefault="00806527" w:rsidP="00806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D0BBED0" w14:textId="77777777" w:rsidR="00806527" w:rsidRPr="00B2145F" w:rsidRDefault="00806527" w:rsidP="00806527">
            <w:pPr>
              <w:pStyle w:val="30"/>
              <w:tabs>
                <w:tab w:val="clear" w:pos="360"/>
                <w:tab w:val="clear" w:pos="720"/>
                <w:tab w:val="decimal" w:pos="783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6A4058E" w14:textId="77777777" w:rsidR="00806527" w:rsidRPr="00B2145F" w:rsidRDefault="00806527" w:rsidP="00806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D760A2D" w14:textId="77777777" w:rsidR="00806527" w:rsidRPr="00B2145F" w:rsidRDefault="00806527" w:rsidP="00806527">
            <w:pPr>
              <w:pStyle w:val="BodyText"/>
              <w:tabs>
                <w:tab w:val="decimal" w:pos="823"/>
              </w:tabs>
              <w:spacing w:after="0"/>
              <w:ind w:left="-57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4714845" w14:textId="77777777" w:rsidR="00806527" w:rsidRPr="00B2145F" w:rsidRDefault="00806527" w:rsidP="00806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8EE7CCC" w14:textId="77777777" w:rsidR="00806527" w:rsidRPr="00B2145F" w:rsidRDefault="00806527" w:rsidP="00806527">
            <w:pPr>
              <w:pStyle w:val="30"/>
              <w:tabs>
                <w:tab w:val="clear" w:pos="360"/>
                <w:tab w:val="clear" w:pos="720"/>
                <w:tab w:val="decimal" w:pos="783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0367028" w14:textId="77777777" w:rsidR="00806527" w:rsidRPr="00B2145F" w:rsidRDefault="00806527" w:rsidP="00806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D6DDD" w:rsidRPr="00B2145F" w14:paraId="2A817F4A" w14:textId="77777777" w:rsidTr="008A2944">
        <w:trPr>
          <w:cantSplit/>
        </w:trPr>
        <w:tc>
          <w:tcPr>
            <w:tcW w:w="3069" w:type="dxa"/>
          </w:tcPr>
          <w:p w14:paraId="57D91D09" w14:textId="77777777" w:rsidR="009D6DDD" w:rsidRPr="00B2145F" w:rsidRDefault="009D6DDD" w:rsidP="009D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B2145F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990" w:type="dxa"/>
          </w:tcPr>
          <w:p w14:paraId="3F3BD642" w14:textId="3B7D7A9E" w:rsidR="009D6DDD" w:rsidRPr="00B2145F" w:rsidRDefault="009D6DDD" w:rsidP="009D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sz w:val="30"/>
                <w:szCs w:val="30"/>
              </w:rPr>
              <w:t>0.5</w:t>
            </w:r>
          </w:p>
        </w:tc>
        <w:tc>
          <w:tcPr>
            <w:tcW w:w="1080" w:type="dxa"/>
            <w:shd w:val="clear" w:color="auto" w:fill="auto"/>
          </w:tcPr>
          <w:p w14:paraId="759782B5" w14:textId="5811D441" w:rsidR="009D6DDD" w:rsidRPr="009D6DDD" w:rsidRDefault="009D6DDD" w:rsidP="009D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D6DDD">
              <w:rPr>
                <w:rFonts w:ascii="Angsana New" w:hAnsi="Angsana New"/>
                <w:sz w:val="30"/>
                <w:szCs w:val="30"/>
              </w:rPr>
              <w:t>428,264</w:t>
            </w:r>
          </w:p>
        </w:tc>
        <w:tc>
          <w:tcPr>
            <w:tcW w:w="270" w:type="dxa"/>
            <w:shd w:val="clear" w:color="auto" w:fill="auto"/>
          </w:tcPr>
          <w:p w14:paraId="507E46B3" w14:textId="77777777" w:rsidR="009D6DDD" w:rsidRPr="009D6DDD" w:rsidRDefault="009D6DDD" w:rsidP="009D6DDD">
            <w:pPr>
              <w:pStyle w:val="30"/>
              <w:tabs>
                <w:tab w:val="clear" w:pos="360"/>
                <w:tab w:val="clear" w:pos="720"/>
                <w:tab w:val="decimal" w:pos="783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76B1F11" w14:textId="3F08AB43" w:rsidR="009D6DDD" w:rsidRPr="009D6DDD" w:rsidRDefault="009D6DDD" w:rsidP="009D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D6DDD">
              <w:rPr>
                <w:rFonts w:ascii="Angsana New" w:hAnsi="Angsana New"/>
                <w:sz w:val="30"/>
                <w:szCs w:val="30"/>
              </w:rPr>
              <w:t>214,132</w:t>
            </w:r>
          </w:p>
        </w:tc>
        <w:tc>
          <w:tcPr>
            <w:tcW w:w="270" w:type="dxa"/>
            <w:shd w:val="clear" w:color="auto" w:fill="auto"/>
          </w:tcPr>
          <w:p w14:paraId="03938115" w14:textId="77777777" w:rsidR="009D6DDD" w:rsidRPr="009D6DDD" w:rsidRDefault="009D6DDD" w:rsidP="009D6DDD">
            <w:pPr>
              <w:pStyle w:val="BodyText"/>
              <w:tabs>
                <w:tab w:val="decimal" w:pos="823"/>
              </w:tabs>
              <w:spacing w:after="0"/>
              <w:ind w:left="-57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CBB50E" w14:textId="064ED30D" w:rsidR="009D6DDD" w:rsidRPr="00B2145F" w:rsidRDefault="009D6DDD" w:rsidP="009D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sz w:val="30"/>
                <w:szCs w:val="30"/>
              </w:rPr>
              <w:t>425,080</w:t>
            </w:r>
          </w:p>
        </w:tc>
        <w:tc>
          <w:tcPr>
            <w:tcW w:w="270" w:type="dxa"/>
          </w:tcPr>
          <w:p w14:paraId="3DEDBD4B" w14:textId="77777777" w:rsidR="009D6DDD" w:rsidRPr="00B2145F" w:rsidRDefault="009D6DDD" w:rsidP="009D6DDD">
            <w:pPr>
              <w:pStyle w:val="30"/>
              <w:tabs>
                <w:tab w:val="clear" w:pos="360"/>
                <w:tab w:val="clear" w:pos="720"/>
                <w:tab w:val="decimal" w:pos="79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483AC9A" w14:textId="190347A8" w:rsidR="009D6DDD" w:rsidRPr="00B2145F" w:rsidRDefault="009D6DDD" w:rsidP="009D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sz w:val="30"/>
                <w:szCs w:val="30"/>
              </w:rPr>
              <w:t>212,540</w:t>
            </w:r>
          </w:p>
        </w:tc>
      </w:tr>
      <w:tr w:rsidR="009D6DDD" w:rsidRPr="00B2145F" w14:paraId="08FA3D38" w14:textId="77777777" w:rsidTr="008A2944">
        <w:trPr>
          <w:cantSplit/>
        </w:trPr>
        <w:tc>
          <w:tcPr>
            <w:tcW w:w="3069" w:type="dxa"/>
          </w:tcPr>
          <w:p w14:paraId="0E9E097E" w14:textId="5F81C2BD" w:rsidR="009D6DDD" w:rsidRPr="00B2145F" w:rsidRDefault="009D6DDD" w:rsidP="009D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ลดทุนจดทะเบียน</w:t>
            </w:r>
          </w:p>
        </w:tc>
        <w:tc>
          <w:tcPr>
            <w:tcW w:w="990" w:type="dxa"/>
          </w:tcPr>
          <w:p w14:paraId="5FDED84D" w14:textId="1C24539D" w:rsidR="009D6DDD" w:rsidRPr="00B2145F" w:rsidRDefault="009D6DDD" w:rsidP="009D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0.5</w:t>
            </w:r>
          </w:p>
        </w:tc>
        <w:tc>
          <w:tcPr>
            <w:tcW w:w="1080" w:type="dxa"/>
            <w:shd w:val="clear" w:color="auto" w:fill="auto"/>
          </w:tcPr>
          <w:p w14:paraId="031CDE4A" w14:textId="11E9A16B" w:rsidR="009D6DDD" w:rsidRPr="00B2145F" w:rsidRDefault="009D6DDD" w:rsidP="009D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ind w:left="141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58867F8" w14:textId="77777777" w:rsidR="009D6DDD" w:rsidRPr="00B2145F" w:rsidRDefault="009D6DDD" w:rsidP="009D6DDD">
            <w:pPr>
              <w:pStyle w:val="30"/>
              <w:tabs>
                <w:tab w:val="clear" w:pos="360"/>
                <w:tab w:val="clear" w:pos="720"/>
                <w:tab w:val="decimal" w:pos="783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D095994" w14:textId="4AE22E42" w:rsidR="009D6DDD" w:rsidRPr="00B2145F" w:rsidRDefault="009D6DDD" w:rsidP="009D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ABE7459" w14:textId="77777777" w:rsidR="009D6DDD" w:rsidRPr="00B2145F" w:rsidRDefault="009D6DDD" w:rsidP="009D6DDD">
            <w:pPr>
              <w:pStyle w:val="BodyText"/>
              <w:tabs>
                <w:tab w:val="decimal" w:pos="823"/>
              </w:tabs>
              <w:spacing w:after="0"/>
              <w:ind w:left="-57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78252FA" w14:textId="2DE0B8C5" w:rsidR="009D6DDD" w:rsidRPr="00B2145F" w:rsidRDefault="009D6DDD" w:rsidP="009D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316</w:t>
            </w:r>
            <w:r w:rsidRPr="00B2145F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DB5EFBA" w14:textId="77777777" w:rsidR="009D6DDD" w:rsidRPr="00B2145F" w:rsidRDefault="009D6DDD" w:rsidP="009D6DDD">
            <w:pPr>
              <w:pStyle w:val="30"/>
              <w:tabs>
                <w:tab w:val="clear" w:pos="360"/>
                <w:tab w:val="clear" w:pos="720"/>
                <w:tab w:val="decimal" w:pos="790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7BA812C" w14:textId="211D3503" w:rsidR="009D6DDD" w:rsidRPr="00B2145F" w:rsidRDefault="009D6DDD" w:rsidP="009D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158</w:t>
            </w:r>
            <w:r w:rsidRPr="00B2145F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9D6DDD" w:rsidRPr="00B2145F" w14:paraId="436917B9" w14:textId="77777777" w:rsidTr="00282EB5">
        <w:trPr>
          <w:cantSplit/>
        </w:trPr>
        <w:tc>
          <w:tcPr>
            <w:tcW w:w="3069" w:type="dxa"/>
          </w:tcPr>
          <w:p w14:paraId="6C06DAC1" w14:textId="09BBABED" w:rsidR="009D6DDD" w:rsidRPr="00B2145F" w:rsidRDefault="009D6DDD" w:rsidP="009D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เพิ่มทุนจดทะเบียน</w:t>
            </w:r>
          </w:p>
        </w:tc>
        <w:tc>
          <w:tcPr>
            <w:tcW w:w="990" w:type="dxa"/>
          </w:tcPr>
          <w:p w14:paraId="5E02FD32" w14:textId="77777777" w:rsidR="009D6DDD" w:rsidRPr="00B2145F" w:rsidRDefault="009D6DDD" w:rsidP="009D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sz w:val="30"/>
                <w:szCs w:val="30"/>
              </w:rPr>
              <w:t>0.5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3B85456" w14:textId="00E8CDCC" w:rsidR="009D6DDD" w:rsidRPr="00B2145F" w:rsidRDefault="009D6DDD" w:rsidP="009D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ind w:left="141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18833AB" w14:textId="77777777" w:rsidR="009D6DDD" w:rsidRPr="00B2145F" w:rsidRDefault="009D6DDD" w:rsidP="009D6DDD">
            <w:pPr>
              <w:pStyle w:val="30"/>
              <w:tabs>
                <w:tab w:val="clear" w:pos="360"/>
                <w:tab w:val="clear" w:pos="720"/>
                <w:tab w:val="decimal" w:pos="783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1330B74" w14:textId="7E2BB2F8" w:rsidR="009D6DDD" w:rsidRPr="00B2145F" w:rsidRDefault="009D6DDD" w:rsidP="009D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E4B1CEF" w14:textId="77777777" w:rsidR="009D6DDD" w:rsidRPr="00B2145F" w:rsidRDefault="009D6DDD" w:rsidP="009D6DDD">
            <w:pPr>
              <w:pStyle w:val="BodyText"/>
              <w:tabs>
                <w:tab w:val="decimal" w:pos="823"/>
              </w:tabs>
              <w:spacing w:after="0"/>
              <w:ind w:left="-57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2A1D4B7" w14:textId="78876697" w:rsidR="009D6DDD" w:rsidRPr="00B2145F" w:rsidRDefault="009D6DDD" w:rsidP="009D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3,500</w:t>
            </w:r>
          </w:p>
        </w:tc>
        <w:tc>
          <w:tcPr>
            <w:tcW w:w="270" w:type="dxa"/>
          </w:tcPr>
          <w:p w14:paraId="756A4CCA" w14:textId="77777777" w:rsidR="009D6DDD" w:rsidRPr="00B2145F" w:rsidRDefault="009D6DDD" w:rsidP="009D6DDD">
            <w:pPr>
              <w:pStyle w:val="30"/>
              <w:tabs>
                <w:tab w:val="clear" w:pos="360"/>
                <w:tab w:val="clear" w:pos="720"/>
                <w:tab w:val="decimal" w:pos="790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A10D932" w14:textId="7D779907" w:rsidR="009D6DDD" w:rsidRPr="00B2145F" w:rsidRDefault="009D6DDD" w:rsidP="009D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1,750</w:t>
            </w:r>
          </w:p>
        </w:tc>
      </w:tr>
      <w:tr w:rsidR="009D6DDD" w:rsidRPr="00B2145F" w14:paraId="01F8F0C4" w14:textId="77777777" w:rsidTr="00282EB5">
        <w:trPr>
          <w:cantSplit/>
        </w:trPr>
        <w:tc>
          <w:tcPr>
            <w:tcW w:w="3069" w:type="dxa"/>
          </w:tcPr>
          <w:p w14:paraId="241A2165" w14:textId="006E704B" w:rsidR="009D6DDD" w:rsidRPr="00B2145F" w:rsidRDefault="009D6DDD" w:rsidP="009D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2145F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  <w:r w:rsidRPr="00B2145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990" w:type="dxa"/>
          </w:tcPr>
          <w:p w14:paraId="197FD6C4" w14:textId="77777777" w:rsidR="009D6DDD" w:rsidRPr="00B2145F" w:rsidRDefault="009D6DDD" w:rsidP="009D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b/>
                <w:bCs/>
                <w:sz w:val="30"/>
                <w:szCs w:val="30"/>
              </w:rPr>
              <w:t>0.5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5EE416" w14:textId="04BA1A9A" w:rsidR="009D6DDD" w:rsidRPr="00B2145F" w:rsidRDefault="009D6DDD" w:rsidP="009D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428,264</w:t>
            </w:r>
          </w:p>
        </w:tc>
        <w:tc>
          <w:tcPr>
            <w:tcW w:w="270" w:type="dxa"/>
            <w:shd w:val="clear" w:color="auto" w:fill="auto"/>
          </w:tcPr>
          <w:p w14:paraId="4B60F363" w14:textId="77777777" w:rsidR="009D6DDD" w:rsidRPr="00B2145F" w:rsidRDefault="009D6DDD" w:rsidP="009D6DDD">
            <w:pPr>
              <w:pStyle w:val="30"/>
              <w:tabs>
                <w:tab w:val="clear" w:pos="360"/>
                <w:tab w:val="clear" w:pos="720"/>
                <w:tab w:val="decimal" w:pos="783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65FD2C" w14:textId="729B2975" w:rsidR="009D6DDD" w:rsidRPr="00B2145F" w:rsidRDefault="009D6DDD" w:rsidP="009D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214,132</w:t>
            </w:r>
          </w:p>
        </w:tc>
        <w:tc>
          <w:tcPr>
            <w:tcW w:w="270" w:type="dxa"/>
            <w:shd w:val="clear" w:color="auto" w:fill="auto"/>
          </w:tcPr>
          <w:p w14:paraId="20AE6384" w14:textId="77777777" w:rsidR="009D6DDD" w:rsidRPr="00B2145F" w:rsidRDefault="009D6DDD" w:rsidP="009D6DDD">
            <w:pPr>
              <w:pStyle w:val="BodyText"/>
              <w:tabs>
                <w:tab w:val="decimal" w:pos="823"/>
              </w:tabs>
              <w:spacing w:after="0"/>
              <w:ind w:left="-57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D2C9352" w14:textId="70368A37" w:rsidR="009D6DDD" w:rsidRPr="00B2145F" w:rsidRDefault="009D6DDD" w:rsidP="009D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428,264</w:t>
            </w:r>
          </w:p>
        </w:tc>
        <w:tc>
          <w:tcPr>
            <w:tcW w:w="270" w:type="dxa"/>
          </w:tcPr>
          <w:p w14:paraId="121C9EDD" w14:textId="77777777" w:rsidR="009D6DDD" w:rsidRPr="00B2145F" w:rsidRDefault="009D6DDD" w:rsidP="009D6DDD">
            <w:pPr>
              <w:pStyle w:val="30"/>
              <w:tabs>
                <w:tab w:val="clear" w:pos="360"/>
                <w:tab w:val="clear" w:pos="720"/>
                <w:tab w:val="decimal" w:pos="79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F07313D" w14:textId="776156BD" w:rsidR="009D6DDD" w:rsidRPr="00B2145F" w:rsidRDefault="009D6DDD" w:rsidP="009D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214,132</w:t>
            </w:r>
          </w:p>
        </w:tc>
      </w:tr>
      <w:tr w:rsidR="00B16CE9" w:rsidRPr="00593D3D" w14:paraId="4165BA89" w14:textId="77777777" w:rsidTr="00282EB5">
        <w:trPr>
          <w:cantSplit/>
        </w:trPr>
        <w:tc>
          <w:tcPr>
            <w:tcW w:w="3069" w:type="dxa"/>
          </w:tcPr>
          <w:p w14:paraId="76E012D1" w14:textId="77777777" w:rsidR="00B16CE9" w:rsidRPr="00593D3D" w:rsidRDefault="00B16CE9" w:rsidP="009D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0D3EC966" w14:textId="77777777" w:rsidR="00B16CE9" w:rsidRPr="00593D3D" w:rsidRDefault="00B16CE9" w:rsidP="009D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3CC11011" w14:textId="77777777" w:rsidR="00B16CE9" w:rsidRPr="00593D3D" w:rsidRDefault="00B16CE9" w:rsidP="009D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59236FD" w14:textId="77777777" w:rsidR="00B16CE9" w:rsidRPr="00593D3D" w:rsidRDefault="00B16CE9" w:rsidP="009D6DDD">
            <w:pPr>
              <w:pStyle w:val="30"/>
              <w:tabs>
                <w:tab w:val="clear" w:pos="360"/>
                <w:tab w:val="clear" w:pos="720"/>
                <w:tab w:val="decimal" w:pos="783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65546771" w14:textId="77777777" w:rsidR="00B16CE9" w:rsidRPr="00593D3D" w:rsidRDefault="00B16CE9" w:rsidP="009D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2114A97" w14:textId="77777777" w:rsidR="00B16CE9" w:rsidRPr="00593D3D" w:rsidRDefault="00B16CE9" w:rsidP="009D6DDD">
            <w:pPr>
              <w:pStyle w:val="BodyText"/>
              <w:tabs>
                <w:tab w:val="decimal" w:pos="823"/>
              </w:tabs>
              <w:spacing w:after="0"/>
              <w:ind w:left="-57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1C677C51" w14:textId="77777777" w:rsidR="00B16CE9" w:rsidRPr="00593D3D" w:rsidRDefault="00B16CE9" w:rsidP="009D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18F3D6" w14:textId="77777777" w:rsidR="00B16CE9" w:rsidRPr="00593D3D" w:rsidRDefault="00B16CE9" w:rsidP="009D6DDD">
            <w:pPr>
              <w:pStyle w:val="30"/>
              <w:tabs>
                <w:tab w:val="clear" w:pos="360"/>
                <w:tab w:val="clear" w:pos="720"/>
                <w:tab w:val="decimal" w:pos="790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D4F2C5C" w14:textId="77777777" w:rsidR="00B16CE9" w:rsidRPr="00593D3D" w:rsidRDefault="00B16CE9" w:rsidP="009D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16CE9" w:rsidRPr="00B2145F" w14:paraId="1877914D" w14:textId="77777777" w:rsidTr="008A2944">
        <w:trPr>
          <w:cantSplit/>
        </w:trPr>
        <w:tc>
          <w:tcPr>
            <w:tcW w:w="3069" w:type="dxa"/>
          </w:tcPr>
          <w:p w14:paraId="08A8E8EE" w14:textId="75B53C68" w:rsidR="00B16CE9" w:rsidRPr="00B2145F" w:rsidRDefault="00B16CE9" w:rsidP="00B16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หุ้น</w:t>
            </w:r>
            <w:r w:rsidRPr="00B058B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ที่ออกและชำระแล้ว</w:t>
            </w:r>
          </w:p>
        </w:tc>
        <w:tc>
          <w:tcPr>
            <w:tcW w:w="990" w:type="dxa"/>
          </w:tcPr>
          <w:p w14:paraId="52FCB239" w14:textId="77777777" w:rsidR="00B16CE9" w:rsidRPr="00B2145F" w:rsidRDefault="00B16CE9" w:rsidP="00B16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34E24A6" w14:textId="77777777" w:rsidR="00B16CE9" w:rsidRDefault="00B16CE9" w:rsidP="00B16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7E0DC62" w14:textId="77777777" w:rsidR="00B16CE9" w:rsidRPr="00B2145F" w:rsidRDefault="00B16CE9" w:rsidP="00B16CE9">
            <w:pPr>
              <w:pStyle w:val="30"/>
              <w:tabs>
                <w:tab w:val="clear" w:pos="360"/>
                <w:tab w:val="clear" w:pos="720"/>
                <w:tab w:val="decimal" w:pos="783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8735A8A" w14:textId="77777777" w:rsidR="00B16CE9" w:rsidRDefault="00B16CE9" w:rsidP="00B16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C655026" w14:textId="77777777" w:rsidR="00B16CE9" w:rsidRPr="00B2145F" w:rsidRDefault="00B16CE9" w:rsidP="00B16CE9">
            <w:pPr>
              <w:pStyle w:val="BodyText"/>
              <w:tabs>
                <w:tab w:val="decimal" w:pos="823"/>
              </w:tabs>
              <w:spacing w:after="0"/>
              <w:ind w:left="-57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5C0B0EC" w14:textId="77777777" w:rsidR="00B16CE9" w:rsidRDefault="00B16CE9" w:rsidP="00B16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C5035F5" w14:textId="77777777" w:rsidR="00B16CE9" w:rsidRPr="00B2145F" w:rsidRDefault="00B16CE9" w:rsidP="00B16CE9">
            <w:pPr>
              <w:pStyle w:val="30"/>
              <w:tabs>
                <w:tab w:val="clear" w:pos="360"/>
                <w:tab w:val="clear" w:pos="720"/>
                <w:tab w:val="decimal" w:pos="79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C32EB3F" w14:textId="77777777" w:rsidR="00B16CE9" w:rsidRDefault="00B16CE9" w:rsidP="00B16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16CE9" w:rsidRPr="00B2145F" w14:paraId="492E874E" w14:textId="77777777" w:rsidTr="008A2944">
        <w:trPr>
          <w:cantSplit/>
        </w:trPr>
        <w:tc>
          <w:tcPr>
            <w:tcW w:w="3069" w:type="dxa"/>
          </w:tcPr>
          <w:p w14:paraId="15EDE8AC" w14:textId="666DF4F4" w:rsidR="00B16CE9" w:rsidRPr="00B2145F" w:rsidRDefault="00B16CE9" w:rsidP="00B16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805B2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E805B2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E805B2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990" w:type="dxa"/>
          </w:tcPr>
          <w:p w14:paraId="6303D7C3" w14:textId="3047C6EA" w:rsidR="00B16CE9" w:rsidRPr="00B2145F" w:rsidRDefault="00B16CE9" w:rsidP="00B16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0.5</w:t>
            </w:r>
          </w:p>
        </w:tc>
        <w:tc>
          <w:tcPr>
            <w:tcW w:w="1080" w:type="dxa"/>
            <w:shd w:val="clear" w:color="auto" w:fill="auto"/>
          </w:tcPr>
          <w:p w14:paraId="25794668" w14:textId="3A1AAAE8" w:rsidR="00B16CE9" w:rsidRDefault="00B16CE9" w:rsidP="00B16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424,764</w:t>
            </w:r>
          </w:p>
        </w:tc>
        <w:tc>
          <w:tcPr>
            <w:tcW w:w="270" w:type="dxa"/>
            <w:shd w:val="clear" w:color="auto" w:fill="auto"/>
          </w:tcPr>
          <w:p w14:paraId="388ED335" w14:textId="77777777" w:rsidR="00B16CE9" w:rsidRPr="00B2145F" w:rsidRDefault="00B16CE9" w:rsidP="00B16CE9">
            <w:pPr>
              <w:pStyle w:val="30"/>
              <w:tabs>
                <w:tab w:val="clear" w:pos="360"/>
                <w:tab w:val="clear" w:pos="720"/>
                <w:tab w:val="decimal" w:pos="783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A496069" w14:textId="2C1B69CA" w:rsidR="00B16CE9" w:rsidRDefault="00B16CE9" w:rsidP="00B16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212,382</w:t>
            </w:r>
          </w:p>
        </w:tc>
        <w:tc>
          <w:tcPr>
            <w:tcW w:w="270" w:type="dxa"/>
            <w:shd w:val="clear" w:color="auto" w:fill="auto"/>
          </w:tcPr>
          <w:p w14:paraId="4C0472E9" w14:textId="77777777" w:rsidR="00B16CE9" w:rsidRPr="00B2145F" w:rsidRDefault="00B16CE9" w:rsidP="00B16CE9">
            <w:pPr>
              <w:pStyle w:val="BodyText"/>
              <w:tabs>
                <w:tab w:val="decimal" w:pos="823"/>
              </w:tabs>
              <w:spacing w:after="0"/>
              <w:ind w:left="-57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1B93B85" w14:textId="32B62640" w:rsidR="00B16CE9" w:rsidRDefault="00B16CE9" w:rsidP="00B16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424,764</w:t>
            </w:r>
          </w:p>
        </w:tc>
        <w:tc>
          <w:tcPr>
            <w:tcW w:w="270" w:type="dxa"/>
          </w:tcPr>
          <w:p w14:paraId="1A2D4638" w14:textId="77777777" w:rsidR="00B16CE9" w:rsidRPr="00B2145F" w:rsidRDefault="00B16CE9" w:rsidP="00B16CE9">
            <w:pPr>
              <w:pStyle w:val="30"/>
              <w:tabs>
                <w:tab w:val="clear" w:pos="360"/>
                <w:tab w:val="clear" w:pos="720"/>
                <w:tab w:val="decimal" w:pos="79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5EB9135" w14:textId="2E16B65A" w:rsidR="00B16CE9" w:rsidRDefault="00B16CE9" w:rsidP="00B16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212,382</w:t>
            </w:r>
          </w:p>
        </w:tc>
      </w:tr>
      <w:tr w:rsidR="00B16CE9" w:rsidRPr="00B2145F" w14:paraId="1427612C" w14:textId="77777777" w:rsidTr="00282EB5">
        <w:trPr>
          <w:cantSplit/>
        </w:trPr>
        <w:tc>
          <w:tcPr>
            <w:tcW w:w="3069" w:type="dxa"/>
          </w:tcPr>
          <w:p w14:paraId="246F3227" w14:textId="4CA6CDFB" w:rsidR="00B16CE9" w:rsidRPr="00B2145F" w:rsidRDefault="00B16CE9" w:rsidP="00B16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058BE">
              <w:rPr>
                <w:rFonts w:ascii="Angsana New" w:hAnsi="Angsana New"/>
                <w:sz w:val="30"/>
                <w:szCs w:val="30"/>
                <w:cs/>
              </w:rPr>
              <w:t>หุ้น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ทุนออกให้ตามสิทธิ</w:t>
            </w:r>
          </w:p>
        </w:tc>
        <w:tc>
          <w:tcPr>
            <w:tcW w:w="990" w:type="dxa"/>
          </w:tcPr>
          <w:p w14:paraId="58E3C767" w14:textId="36390142" w:rsidR="00B16CE9" w:rsidRPr="00B2145F" w:rsidRDefault="00B16CE9" w:rsidP="00B16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5658DF7" w14:textId="10E6441D" w:rsidR="00B16CE9" w:rsidRDefault="00B16CE9" w:rsidP="00B16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843</w:t>
            </w:r>
          </w:p>
        </w:tc>
        <w:tc>
          <w:tcPr>
            <w:tcW w:w="270" w:type="dxa"/>
            <w:shd w:val="clear" w:color="auto" w:fill="auto"/>
          </w:tcPr>
          <w:p w14:paraId="14040484" w14:textId="77777777" w:rsidR="00B16CE9" w:rsidRPr="00B2145F" w:rsidRDefault="00B16CE9" w:rsidP="00B16CE9">
            <w:pPr>
              <w:pStyle w:val="30"/>
              <w:tabs>
                <w:tab w:val="clear" w:pos="360"/>
                <w:tab w:val="clear" w:pos="720"/>
                <w:tab w:val="decimal" w:pos="783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92DEFE0" w14:textId="6CCFBE5C" w:rsidR="00B16CE9" w:rsidRDefault="00B16CE9" w:rsidP="00B16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422</w:t>
            </w:r>
          </w:p>
        </w:tc>
        <w:tc>
          <w:tcPr>
            <w:tcW w:w="270" w:type="dxa"/>
            <w:shd w:val="clear" w:color="auto" w:fill="auto"/>
          </w:tcPr>
          <w:p w14:paraId="72585FDB" w14:textId="77777777" w:rsidR="00B16CE9" w:rsidRPr="00B2145F" w:rsidRDefault="00B16CE9" w:rsidP="00B16CE9">
            <w:pPr>
              <w:pStyle w:val="BodyText"/>
              <w:tabs>
                <w:tab w:val="decimal" w:pos="823"/>
              </w:tabs>
              <w:spacing w:after="0"/>
              <w:ind w:left="-57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3623B96" w14:textId="78C6C79B" w:rsidR="00B16CE9" w:rsidRDefault="00B16CE9" w:rsidP="00156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A94BA0B" w14:textId="77777777" w:rsidR="00B16CE9" w:rsidRPr="00B2145F" w:rsidRDefault="00B16CE9" w:rsidP="00B16CE9">
            <w:pPr>
              <w:pStyle w:val="30"/>
              <w:tabs>
                <w:tab w:val="clear" w:pos="360"/>
                <w:tab w:val="clear" w:pos="720"/>
                <w:tab w:val="decimal" w:pos="79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6B1F597" w14:textId="385E5930" w:rsidR="00B16CE9" w:rsidRDefault="00B16CE9" w:rsidP="00156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16CE9" w:rsidRPr="00B2145F" w14:paraId="3FFC81E6" w14:textId="77777777" w:rsidTr="00282EB5">
        <w:trPr>
          <w:cantSplit/>
        </w:trPr>
        <w:tc>
          <w:tcPr>
            <w:tcW w:w="3069" w:type="dxa"/>
          </w:tcPr>
          <w:p w14:paraId="2258717A" w14:textId="235B2ACE" w:rsidR="00B16CE9" w:rsidRPr="00B2145F" w:rsidRDefault="00B16CE9" w:rsidP="00B16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624C8"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  <w:t>ณ วันที่</w:t>
            </w:r>
            <w:r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  <w:t xml:space="preserve"> 31 </w:t>
            </w:r>
            <w:r>
              <w:rPr>
                <w:rFonts w:ascii="Angsana New" w:hAnsi="Angsana New" w:hint="cs"/>
                <w:b/>
                <w:bCs/>
                <w:spacing w:val="-6"/>
                <w:sz w:val="30"/>
                <w:szCs w:val="30"/>
                <w:cs/>
              </w:rPr>
              <w:t>ธันวาคม</w:t>
            </w:r>
            <w:r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</w:tcPr>
          <w:p w14:paraId="36062652" w14:textId="377A9270" w:rsidR="00B16CE9" w:rsidRPr="00AF4439" w:rsidRDefault="00B16CE9" w:rsidP="00B16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F4439">
              <w:rPr>
                <w:rFonts w:ascii="Angsana New" w:hAnsi="Angsana New"/>
                <w:b/>
                <w:bCs/>
                <w:sz w:val="30"/>
                <w:szCs w:val="30"/>
              </w:rPr>
              <w:t>0.5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F8D8D4" w14:textId="7CE46CA2" w:rsidR="00B16CE9" w:rsidRDefault="00B16CE9" w:rsidP="00B16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425,607</w:t>
            </w:r>
          </w:p>
        </w:tc>
        <w:tc>
          <w:tcPr>
            <w:tcW w:w="270" w:type="dxa"/>
            <w:shd w:val="clear" w:color="auto" w:fill="auto"/>
          </w:tcPr>
          <w:p w14:paraId="79A309F7" w14:textId="77777777" w:rsidR="00B16CE9" w:rsidRPr="00B2145F" w:rsidRDefault="00B16CE9" w:rsidP="00B16CE9">
            <w:pPr>
              <w:pStyle w:val="30"/>
              <w:tabs>
                <w:tab w:val="clear" w:pos="360"/>
                <w:tab w:val="clear" w:pos="720"/>
                <w:tab w:val="decimal" w:pos="783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C23779" w14:textId="62286F45" w:rsidR="00B16CE9" w:rsidRDefault="00B16CE9" w:rsidP="00B16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212,804</w:t>
            </w:r>
          </w:p>
        </w:tc>
        <w:tc>
          <w:tcPr>
            <w:tcW w:w="270" w:type="dxa"/>
            <w:shd w:val="clear" w:color="auto" w:fill="auto"/>
          </w:tcPr>
          <w:p w14:paraId="7BD708C7" w14:textId="77777777" w:rsidR="00B16CE9" w:rsidRPr="00B2145F" w:rsidRDefault="00B16CE9" w:rsidP="00B16CE9">
            <w:pPr>
              <w:pStyle w:val="BodyText"/>
              <w:tabs>
                <w:tab w:val="decimal" w:pos="823"/>
              </w:tabs>
              <w:spacing w:after="0"/>
              <w:ind w:left="-57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378A2D2" w14:textId="4441A3FA" w:rsidR="00B16CE9" w:rsidRDefault="00B16CE9" w:rsidP="00B16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4425">
              <w:rPr>
                <w:rFonts w:ascii="Angsana New" w:hAnsi="Angsana New"/>
                <w:b/>
                <w:bCs/>
                <w:sz w:val="30"/>
                <w:szCs w:val="30"/>
              </w:rPr>
              <w:t>424,764</w:t>
            </w:r>
          </w:p>
        </w:tc>
        <w:tc>
          <w:tcPr>
            <w:tcW w:w="270" w:type="dxa"/>
          </w:tcPr>
          <w:p w14:paraId="460B14C0" w14:textId="77777777" w:rsidR="00B16CE9" w:rsidRPr="00B2145F" w:rsidRDefault="00B16CE9" w:rsidP="00B16CE9">
            <w:pPr>
              <w:pStyle w:val="30"/>
              <w:tabs>
                <w:tab w:val="clear" w:pos="360"/>
                <w:tab w:val="clear" w:pos="720"/>
                <w:tab w:val="decimal" w:pos="79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227E803" w14:textId="16904CA6" w:rsidR="00B16CE9" w:rsidRDefault="00B16CE9" w:rsidP="00B16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4425">
              <w:rPr>
                <w:rFonts w:ascii="Angsana New" w:hAnsi="Angsana New"/>
                <w:b/>
                <w:bCs/>
                <w:sz w:val="30"/>
                <w:szCs w:val="30"/>
              </w:rPr>
              <w:t>212,382</w:t>
            </w:r>
          </w:p>
        </w:tc>
      </w:tr>
    </w:tbl>
    <w:p w14:paraId="064EE7BE" w14:textId="77777777" w:rsidR="002A7760" w:rsidRPr="00522CD2" w:rsidRDefault="002A7760" w:rsidP="00522CD2">
      <w:pPr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1C1D20A5" w14:textId="46B973CA" w:rsidR="00A66C51" w:rsidRDefault="00A66C51" w:rsidP="007809DA">
      <w:pPr>
        <w:pStyle w:val="Nomal"/>
        <w:tabs>
          <w:tab w:val="left" w:pos="540"/>
        </w:tabs>
        <w:ind w:left="540"/>
        <w:jc w:val="thaiDistribute"/>
        <w:rPr>
          <w:color w:val="000000"/>
          <w:sz w:val="30"/>
          <w:szCs w:val="30"/>
        </w:rPr>
      </w:pPr>
      <w:r w:rsidRPr="00B2145F">
        <w:rPr>
          <w:rFonts w:hint="cs"/>
          <w:color w:val="000000"/>
          <w:sz w:val="30"/>
          <w:szCs w:val="30"/>
          <w:cs/>
        </w:rPr>
        <w:t xml:space="preserve">ผู้ถือหุ้นสามัญจะได้รับสิทธิในการรับเงินปันผลจากการประกาศจ่ายเงินปันผลและมีสิทธิออกเสียงลงคะแนนหนึ่งเสียงต่อหนึ่งหุ้นในที่ประชุมของบริษัท </w:t>
      </w:r>
    </w:p>
    <w:p w14:paraId="539BE326" w14:textId="77777777" w:rsidR="005F6DC2" w:rsidRPr="00B16CE9" w:rsidRDefault="005F6DC2" w:rsidP="00B16CE9">
      <w:pPr>
        <w:pStyle w:val="Nomal"/>
        <w:tabs>
          <w:tab w:val="left" w:pos="540"/>
        </w:tabs>
        <w:ind w:left="540"/>
        <w:jc w:val="thaiDistribute"/>
        <w:rPr>
          <w:color w:val="000000"/>
          <w:sz w:val="14"/>
          <w:szCs w:val="14"/>
        </w:rPr>
      </w:pPr>
    </w:p>
    <w:p w14:paraId="26E1992D" w14:textId="77777777" w:rsidR="00522CD2" w:rsidRDefault="00522C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br w:type="page"/>
      </w:r>
    </w:p>
    <w:p w14:paraId="1437D7B4" w14:textId="78D1E240" w:rsidR="005F6DC2" w:rsidRDefault="005F6DC2" w:rsidP="005F6DC2">
      <w:pPr>
        <w:spacing w:line="240" w:lineRule="auto"/>
        <w:ind w:left="540" w:right="-4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922B5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การออกหุ้นสามัญ</w:t>
      </w:r>
    </w:p>
    <w:p w14:paraId="3D5AE264" w14:textId="77777777" w:rsidR="005F6DC2" w:rsidRPr="00522CD2" w:rsidRDefault="005F6DC2" w:rsidP="005F6DC2">
      <w:pPr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62ABF38A" w14:textId="213E8710" w:rsidR="005F6DC2" w:rsidRPr="005F6DC2" w:rsidRDefault="005F6DC2" w:rsidP="005F6DC2">
      <w:pPr>
        <w:pStyle w:val="Nomal"/>
        <w:tabs>
          <w:tab w:val="left" w:pos="540"/>
        </w:tabs>
        <w:ind w:left="540"/>
        <w:jc w:val="thaiDistribute"/>
        <w:rPr>
          <w:color w:val="000000"/>
          <w:sz w:val="30"/>
          <w:szCs w:val="30"/>
          <w:cs/>
        </w:rPr>
      </w:pPr>
      <w:r w:rsidRPr="00626B0E">
        <w:rPr>
          <w:rFonts w:hint="cs"/>
          <w:color w:val="000000"/>
          <w:sz w:val="30"/>
          <w:szCs w:val="30"/>
          <w:cs/>
        </w:rPr>
        <w:t xml:space="preserve">ในระหว่างปี </w:t>
      </w:r>
      <w:r w:rsidRPr="00626B0E">
        <w:rPr>
          <w:color w:val="000000"/>
          <w:sz w:val="30"/>
          <w:szCs w:val="30"/>
        </w:rPr>
        <w:t xml:space="preserve">2565 </w:t>
      </w:r>
      <w:r w:rsidRPr="00626B0E">
        <w:rPr>
          <w:rFonts w:hint="cs"/>
          <w:color w:val="000000"/>
          <w:sz w:val="30"/>
          <w:szCs w:val="30"/>
          <w:cs/>
        </w:rPr>
        <w:t xml:space="preserve">มีการออกหุ้นสามัญจำนวน </w:t>
      </w:r>
      <w:r w:rsidRPr="00626B0E">
        <w:rPr>
          <w:color w:val="000000"/>
          <w:sz w:val="30"/>
          <w:szCs w:val="30"/>
        </w:rPr>
        <w:t xml:space="preserve">843,000 </w:t>
      </w:r>
      <w:r w:rsidRPr="00626B0E">
        <w:rPr>
          <w:rFonts w:hint="cs"/>
          <w:color w:val="000000"/>
          <w:sz w:val="30"/>
          <w:szCs w:val="30"/>
          <w:cs/>
        </w:rPr>
        <w:t>หุ้น เนื่องมาจากการใช้สิทธิซื้อหุ้นของโครงการสิทธิซื้อหุ้น</w:t>
      </w:r>
      <w:r w:rsidRPr="00626B0E">
        <w:rPr>
          <w:color w:val="000000"/>
          <w:sz w:val="30"/>
          <w:szCs w:val="30"/>
        </w:rPr>
        <w:br/>
      </w:r>
      <w:r w:rsidRPr="00626B0E">
        <w:rPr>
          <w:rFonts w:hint="cs"/>
          <w:color w:val="000000"/>
          <w:sz w:val="30"/>
          <w:szCs w:val="30"/>
          <w:cs/>
        </w:rPr>
        <w:t xml:space="preserve">จากปี </w:t>
      </w:r>
      <w:r w:rsidRPr="00626B0E">
        <w:rPr>
          <w:color w:val="000000"/>
          <w:sz w:val="30"/>
          <w:szCs w:val="30"/>
        </w:rPr>
        <w:t xml:space="preserve">2564 </w:t>
      </w:r>
      <w:r w:rsidRPr="00626B0E">
        <w:rPr>
          <w:rFonts w:hint="cs"/>
          <w:color w:val="000000"/>
          <w:sz w:val="30"/>
          <w:szCs w:val="30"/>
          <w:cs/>
        </w:rPr>
        <w:t>ที่ให้แก่</w:t>
      </w:r>
      <w:r w:rsidRPr="00626B0E">
        <w:rPr>
          <w:color w:val="000000"/>
          <w:sz w:val="30"/>
          <w:szCs w:val="30"/>
          <w:cs/>
        </w:rPr>
        <w:t>พนักงาน</w:t>
      </w:r>
      <w:r w:rsidRPr="00626B0E">
        <w:rPr>
          <w:rFonts w:hint="cs"/>
          <w:color w:val="000000"/>
          <w:sz w:val="30"/>
          <w:szCs w:val="30"/>
          <w:cs/>
        </w:rPr>
        <w:t>ของบริษัท</w:t>
      </w:r>
      <w:r w:rsidRPr="00626B0E">
        <w:rPr>
          <w:color w:val="000000"/>
          <w:sz w:val="30"/>
          <w:szCs w:val="30"/>
        </w:rPr>
        <w:t xml:space="preserve"> </w:t>
      </w:r>
      <w:r w:rsidRPr="00626B0E">
        <w:rPr>
          <w:rFonts w:hint="cs"/>
          <w:color w:val="000000"/>
          <w:sz w:val="30"/>
          <w:szCs w:val="30"/>
          <w:cs/>
        </w:rPr>
        <w:t xml:space="preserve">(ดูหมายเหตุข้อ </w:t>
      </w:r>
      <w:r w:rsidRPr="00626B0E">
        <w:rPr>
          <w:color w:val="000000"/>
          <w:sz w:val="30"/>
          <w:szCs w:val="30"/>
        </w:rPr>
        <w:t>1</w:t>
      </w:r>
      <w:r w:rsidR="00BA5490" w:rsidRPr="00626B0E">
        <w:rPr>
          <w:color w:val="000000"/>
          <w:sz w:val="30"/>
          <w:szCs w:val="30"/>
        </w:rPr>
        <w:t>4</w:t>
      </w:r>
      <w:r w:rsidRPr="00626B0E">
        <w:rPr>
          <w:rFonts w:hint="cs"/>
          <w:color w:val="000000"/>
          <w:sz w:val="30"/>
          <w:szCs w:val="30"/>
          <w:cs/>
        </w:rPr>
        <w:t>)</w:t>
      </w:r>
    </w:p>
    <w:p w14:paraId="70ED4FB3" w14:textId="77777777" w:rsidR="005F6DC2" w:rsidRPr="00522CD2" w:rsidRDefault="005F6DC2" w:rsidP="005F6DC2">
      <w:pPr>
        <w:pStyle w:val="Nomal"/>
        <w:tabs>
          <w:tab w:val="left" w:pos="540"/>
        </w:tabs>
        <w:ind w:left="540"/>
        <w:jc w:val="thaiDistribute"/>
        <w:rPr>
          <w:b/>
          <w:bCs/>
          <w:i/>
          <w:iCs/>
          <w:sz w:val="30"/>
          <w:szCs w:val="30"/>
        </w:rPr>
      </w:pPr>
    </w:p>
    <w:p w14:paraId="73DF59CE" w14:textId="1EA667EA" w:rsidR="005F6DC2" w:rsidRPr="003F7BE5" w:rsidRDefault="005F6DC2" w:rsidP="005F6DC2">
      <w:pPr>
        <w:pStyle w:val="Nomal"/>
        <w:tabs>
          <w:tab w:val="left" w:pos="540"/>
        </w:tabs>
        <w:ind w:left="540"/>
        <w:jc w:val="thaiDistribute"/>
        <w:rPr>
          <w:b/>
          <w:bCs/>
          <w:i/>
          <w:iCs/>
          <w:sz w:val="30"/>
          <w:szCs w:val="30"/>
        </w:rPr>
      </w:pPr>
      <w:r w:rsidRPr="003F7BE5">
        <w:rPr>
          <w:rFonts w:hint="cs"/>
          <w:b/>
          <w:bCs/>
          <w:i/>
          <w:iCs/>
          <w:sz w:val="30"/>
          <w:szCs w:val="30"/>
          <w:cs/>
        </w:rPr>
        <w:t>การลดและเพิ่มทุนจดทะเบียน</w:t>
      </w:r>
    </w:p>
    <w:p w14:paraId="5C440B1B" w14:textId="1FD15D53" w:rsidR="00D37D1A" w:rsidRPr="00522CD2" w:rsidRDefault="00D37D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22ACB30C" w14:textId="58916106" w:rsidR="00D24126" w:rsidRPr="00D24126" w:rsidRDefault="00D24126" w:rsidP="00D24126">
      <w:pPr>
        <w:pStyle w:val="Nomal"/>
        <w:tabs>
          <w:tab w:val="left" w:pos="540"/>
        </w:tabs>
        <w:ind w:left="540"/>
        <w:jc w:val="thaiDistribute"/>
        <w:rPr>
          <w:sz w:val="30"/>
          <w:szCs w:val="30"/>
        </w:rPr>
      </w:pPr>
      <w:r w:rsidRPr="00D24126">
        <w:rPr>
          <w:rFonts w:hint="cs"/>
          <w:sz w:val="30"/>
          <w:szCs w:val="30"/>
          <w:cs/>
        </w:rPr>
        <w:t xml:space="preserve">ในการประชุมสามัญผู้ถือหุ้นประจำปี </w:t>
      </w:r>
      <w:r w:rsidRPr="00D24126">
        <w:rPr>
          <w:rFonts w:hint="cs"/>
          <w:sz w:val="30"/>
          <w:szCs w:val="30"/>
        </w:rPr>
        <w:t>2564</w:t>
      </w:r>
      <w:r w:rsidRPr="00D24126">
        <w:rPr>
          <w:rFonts w:hint="cs"/>
          <w:sz w:val="30"/>
          <w:szCs w:val="30"/>
          <w:cs/>
        </w:rPr>
        <w:t xml:space="preserve"> ของบริษัทเมื่อวันที่ </w:t>
      </w:r>
      <w:r w:rsidRPr="00D24126">
        <w:rPr>
          <w:rFonts w:hint="cs"/>
          <w:sz w:val="30"/>
          <w:szCs w:val="30"/>
        </w:rPr>
        <w:t>7</w:t>
      </w:r>
      <w:r w:rsidRPr="00D24126">
        <w:rPr>
          <w:rFonts w:hint="cs"/>
          <w:sz w:val="30"/>
          <w:szCs w:val="30"/>
          <w:cs/>
        </w:rPr>
        <w:t xml:space="preserve"> พฤษภาคม </w:t>
      </w:r>
      <w:r w:rsidRPr="00D24126">
        <w:rPr>
          <w:rFonts w:hint="cs"/>
          <w:sz w:val="30"/>
          <w:szCs w:val="30"/>
        </w:rPr>
        <w:t>2564</w:t>
      </w:r>
      <w:r w:rsidRPr="00D24126">
        <w:rPr>
          <w:rFonts w:hint="cs"/>
          <w:sz w:val="30"/>
          <w:szCs w:val="30"/>
          <w:cs/>
        </w:rPr>
        <w:t xml:space="preserve"> ผู้ถือหุ้นของบริษัทมีมติอนุมัติเกี่ยวกับทุนจดทะเบียน ดังนี้ </w:t>
      </w:r>
    </w:p>
    <w:p w14:paraId="565D8C01" w14:textId="77777777" w:rsidR="00D24126" w:rsidRPr="00D24126" w:rsidRDefault="00D24126" w:rsidP="00D24126">
      <w:pPr>
        <w:pStyle w:val="Default"/>
        <w:numPr>
          <w:ilvl w:val="0"/>
          <w:numId w:val="30"/>
        </w:numPr>
        <w:spacing w:after="46"/>
        <w:ind w:left="900" w:hanging="360"/>
        <w:jc w:val="thaiDistribute"/>
        <w:rPr>
          <w:rFonts w:ascii="Angsana New" w:hAnsi="Angsana New" w:cs="Angsana New"/>
          <w:sz w:val="30"/>
          <w:szCs w:val="30"/>
        </w:rPr>
      </w:pPr>
      <w:r w:rsidRPr="00D24126">
        <w:rPr>
          <w:rFonts w:ascii="Angsana New" w:hAnsi="Angsana New" w:cs="Angsana New" w:hint="cs"/>
          <w:sz w:val="30"/>
          <w:szCs w:val="30"/>
          <w:cs/>
        </w:rPr>
        <w:t xml:space="preserve">ลดทุนจดทะเบียนของบริษัทจากจำนวน </w:t>
      </w:r>
      <w:r w:rsidRPr="00D24126">
        <w:rPr>
          <w:rFonts w:ascii="Angsana New" w:hAnsi="Angsana New" w:cs="Angsana New" w:hint="cs"/>
          <w:sz w:val="30"/>
          <w:szCs w:val="30"/>
        </w:rPr>
        <w:t xml:space="preserve">212.54 </w:t>
      </w:r>
      <w:r w:rsidRPr="00D24126">
        <w:rPr>
          <w:rFonts w:ascii="Angsana New" w:hAnsi="Angsana New" w:cs="Angsana New" w:hint="cs"/>
          <w:sz w:val="30"/>
          <w:szCs w:val="30"/>
          <w:cs/>
        </w:rPr>
        <w:t xml:space="preserve">ล้านบาท เป็นจำนวน </w:t>
      </w:r>
      <w:r w:rsidRPr="00D24126">
        <w:rPr>
          <w:rFonts w:ascii="Angsana New" w:hAnsi="Angsana New" w:cs="Angsana New" w:hint="cs"/>
          <w:sz w:val="30"/>
          <w:szCs w:val="30"/>
        </w:rPr>
        <w:t xml:space="preserve">212.38 </w:t>
      </w:r>
      <w:r w:rsidRPr="00D24126">
        <w:rPr>
          <w:rFonts w:ascii="Angsana New" w:hAnsi="Angsana New" w:cs="Angsana New" w:hint="cs"/>
          <w:sz w:val="30"/>
          <w:szCs w:val="30"/>
          <w:cs/>
        </w:rPr>
        <w:t xml:space="preserve">ล้านบาท โดยการยกเลิกหุ้นสามัญที่ยังมิได้นำออกจำหน่ายจำนวน </w:t>
      </w:r>
      <w:r w:rsidRPr="00D24126">
        <w:rPr>
          <w:rFonts w:ascii="Angsana New" w:hAnsi="Angsana New" w:cs="Angsana New" w:hint="cs"/>
          <w:sz w:val="30"/>
          <w:szCs w:val="30"/>
        </w:rPr>
        <w:t>0.32</w:t>
      </w:r>
      <w:r w:rsidRPr="00D24126">
        <w:rPr>
          <w:rFonts w:ascii="Angsana New" w:hAnsi="Angsana New" w:cs="Angsana New" w:hint="cs"/>
          <w:sz w:val="30"/>
          <w:szCs w:val="30"/>
          <w:cs/>
        </w:rPr>
        <w:t xml:space="preserve"> ล้านหุ้น มูลค่า</w:t>
      </w:r>
      <w:r w:rsidRPr="00D24126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ที่ตราไว้หุ้นละ </w:t>
      </w:r>
      <w:r w:rsidRPr="00D24126">
        <w:rPr>
          <w:rFonts w:ascii="Angsana New" w:hAnsi="Angsana New" w:cs="Angsana New" w:hint="cs"/>
          <w:spacing w:val="-4"/>
          <w:sz w:val="30"/>
          <w:szCs w:val="30"/>
        </w:rPr>
        <w:t>0.50</w:t>
      </w:r>
      <w:r w:rsidRPr="00D24126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บาท</w:t>
      </w:r>
    </w:p>
    <w:p w14:paraId="5DD0F6E0" w14:textId="21ABE2B6" w:rsidR="00716512" w:rsidRPr="000B7D77" w:rsidRDefault="00D24126" w:rsidP="00D24126">
      <w:pPr>
        <w:pStyle w:val="Default"/>
        <w:numPr>
          <w:ilvl w:val="0"/>
          <w:numId w:val="30"/>
        </w:numPr>
        <w:spacing w:after="46"/>
        <w:ind w:left="900" w:hanging="360"/>
        <w:jc w:val="thaiDistribute"/>
        <w:rPr>
          <w:rFonts w:ascii="Angsana New" w:hAnsi="Angsana New" w:cs="Angsana New"/>
          <w:sz w:val="30"/>
          <w:szCs w:val="30"/>
        </w:rPr>
      </w:pPr>
      <w:r w:rsidRPr="00D24126">
        <w:rPr>
          <w:rFonts w:ascii="Angsana New" w:hAnsi="Angsana New" w:cs="Angsana New" w:hint="cs"/>
          <w:sz w:val="30"/>
          <w:szCs w:val="30"/>
          <w:cs/>
        </w:rPr>
        <w:t xml:space="preserve">เพิ่มทุนจดทะเบียนของบริษัทจำนวน </w:t>
      </w:r>
      <w:r w:rsidRPr="00D24126">
        <w:rPr>
          <w:rFonts w:ascii="Angsana New" w:hAnsi="Angsana New" w:cs="Angsana New" w:hint="cs"/>
          <w:sz w:val="30"/>
          <w:szCs w:val="30"/>
        </w:rPr>
        <w:t>1.75</w:t>
      </w:r>
      <w:r w:rsidRPr="00D24126">
        <w:rPr>
          <w:rFonts w:ascii="Angsana New" w:hAnsi="Angsana New" w:cs="Angsana New" w:hint="cs"/>
          <w:sz w:val="30"/>
          <w:szCs w:val="30"/>
          <w:cs/>
        </w:rPr>
        <w:t xml:space="preserve"> ล้านบาท </w:t>
      </w:r>
      <w:r w:rsidRPr="00D24126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จากจำนวน </w:t>
      </w:r>
      <w:r w:rsidRPr="00D24126">
        <w:rPr>
          <w:rFonts w:ascii="Angsana New" w:hAnsi="Angsana New" w:cs="Angsana New" w:hint="cs"/>
          <w:spacing w:val="-4"/>
          <w:sz w:val="30"/>
          <w:szCs w:val="30"/>
        </w:rPr>
        <w:t xml:space="preserve">212.38 </w:t>
      </w:r>
      <w:r w:rsidRPr="00D24126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ล้านบาท เป็นจำนวน </w:t>
      </w:r>
      <w:r w:rsidRPr="00D24126">
        <w:rPr>
          <w:rFonts w:ascii="Angsana New" w:hAnsi="Angsana New" w:cs="Angsana New" w:hint="cs"/>
          <w:spacing w:val="-4"/>
          <w:sz w:val="30"/>
          <w:szCs w:val="30"/>
        </w:rPr>
        <w:t xml:space="preserve">214.13 </w:t>
      </w:r>
      <w:r w:rsidRPr="00D24126">
        <w:rPr>
          <w:rFonts w:ascii="Angsana New" w:hAnsi="Angsana New" w:cs="Angsana New" w:hint="cs"/>
          <w:spacing w:val="-4"/>
          <w:sz w:val="30"/>
          <w:szCs w:val="30"/>
          <w:cs/>
        </w:rPr>
        <w:t>ล้านบาท</w:t>
      </w:r>
      <w:r w:rsidRPr="00D2412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8001D">
        <w:rPr>
          <w:rFonts w:ascii="Angsana New" w:hAnsi="Angsana New" w:cs="Angsana New" w:hint="cs"/>
          <w:sz w:val="30"/>
          <w:szCs w:val="30"/>
          <w:cs/>
        </w:rPr>
        <w:t>เพื่อรองรับการให้สิทธิซื้อหุ้นแก่พนักงาน</w:t>
      </w:r>
      <w:r w:rsidRPr="00D24126">
        <w:rPr>
          <w:rFonts w:ascii="Angsana New" w:hAnsi="Angsana New" w:cs="Angsana New" w:hint="cs"/>
          <w:sz w:val="30"/>
          <w:szCs w:val="30"/>
          <w:cs/>
        </w:rPr>
        <w:t xml:space="preserve">จำนวน </w:t>
      </w:r>
      <w:r w:rsidRPr="00D24126">
        <w:rPr>
          <w:rFonts w:ascii="Angsana New" w:hAnsi="Angsana New" w:cs="Angsana New" w:hint="cs"/>
          <w:sz w:val="30"/>
          <w:szCs w:val="30"/>
        </w:rPr>
        <w:t>3.50</w:t>
      </w:r>
      <w:r w:rsidRPr="00D24126">
        <w:rPr>
          <w:rFonts w:ascii="Angsana New" w:hAnsi="Angsana New" w:cs="Angsana New" w:hint="cs"/>
          <w:sz w:val="30"/>
          <w:szCs w:val="30"/>
          <w:cs/>
        </w:rPr>
        <w:t xml:space="preserve"> ล้านหุ้น มูลค่า</w:t>
      </w:r>
      <w:r w:rsidRPr="00D24126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ที่ตราไว้หุ้นละ </w:t>
      </w:r>
      <w:r w:rsidRPr="00D24126">
        <w:rPr>
          <w:rFonts w:ascii="Angsana New" w:hAnsi="Angsana New" w:cs="Angsana New" w:hint="cs"/>
          <w:spacing w:val="-4"/>
          <w:sz w:val="30"/>
          <w:szCs w:val="30"/>
        </w:rPr>
        <w:t>0.50</w:t>
      </w:r>
      <w:r w:rsidRPr="00D24126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บาท </w:t>
      </w:r>
    </w:p>
    <w:p w14:paraId="4EB2A451" w14:textId="77777777" w:rsidR="000B7D77" w:rsidRPr="00522CD2" w:rsidRDefault="000B7D77" w:rsidP="000B7D77">
      <w:pPr>
        <w:pStyle w:val="Default"/>
        <w:spacing w:after="46"/>
        <w:ind w:left="900"/>
        <w:jc w:val="thaiDistribute"/>
        <w:rPr>
          <w:rFonts w:ascii="Angsana New" w:hAnsi="Angsana New" w:cs="Angsana New"/>
          <w:sz w:val="30"/>
          <w:szCs w:val="30"/>
        </w:rPr>
      </w:pPr>
    </w:p>
    <w:p w14:paraId="46347B99" w14:textId="032BAAAC" w:rsidR="005811C4" w:rsidRDefault="005811C4" w:rsidP="003172F9">
      <w:pPr>
        <w:pStyle w:val="Default"/>
        <w:spacing w:after="46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3C1172">
        <w:rPr>
          <w:rFonts w:ascii="Angsana New" w:hAnsi="Angsana New" w:cs="Angsana New" w:hint="cs"/>
          <w:sz w:val="30"/>
          <w:szCs w:val="30"/>
          <w:cs/>
        </w:rPr>
        <w:t>บริษัทได้</w:t>
      </w:r>
      <w:r w:rsidR="000B7D77" w:rsidRPr="003C1172">
        <w:rPr>
          <w:rFonts w:ascii="Angsana New" w:hAnsi="Angsana New" w:cs="Angsana New" w:hint="cs"/>
          <w:sz w:val="30"/>
          <w:szCs w:val="30"/>
          <w:cs/>
        </w:rPr>
        <w:t>ทำการ</w:t>
      </w:r>
      <w:r w:rsidRPr="003C1172">
        <w:rPr>
          <w:rFonts w:ascii="Angsana New" w:hAnsi="Angsana New" w:cs="Angsana New" w:hint="cs"/>
          <w:sz w:val="30"/>
          <w:szCs w:val="30"/>
          <w:cs/>
        </w:rPr>
        <w:t>จดทะเบียนการ</w:t>
      </w:r>
      <w:r w:rsidR="008B19BC" w:rsidRPr="003C1172">
        <w:rPr>
          <w:rFonts w:ascii="Angsana New" w:hAnsi="Angsana New" w:cs="Angsana New" w:hint="cs"/>
          <w:sz w:val="30"/>
          <w:szCs w:val="30"/>
          <w:cs/>
        </w:rPr>
        <w:t>ลด</w:t>
      </w:r>
      <w:r w:rsidRPr="003C1172">
        <w:rPr>
          <w:rFonts w:ascii="Angsana New" w:hAnsi="Angsana New" w:cs="Angsana New" w:hint="cs"/>
          <w:sz w:val="30"/>
          <w:szCs w:val="30"/>
          <w:cs/>
        </w:rPr>
        <w:t>และ</w:t>
      </w:r>
      <w:r w:rsidR="008B19BC" w:rsidRPr="003C1172">
        <w:rPr>
          <w:rFonts w:ascii="Angsana New" w:hAnsi="Angsana New" w:cs="Angsana New" w:hint="cs"/>
          <w:sz w:val="30"/>
          <w:szCs w:val="30"/>
          <w:cs/>
        </w:rPr>
        <w:t>เพิ่ม</w:t>
      </w:r>
      <w:r w:rsidRPr="003C1172">
        <w:rPr>
          <w:rFonts w:ascii="Angsana New" w:hAnsi="Angsana New" w:cs="Angsana New" w:hint="cs"/>
          <w:sz w:val="30"/>
          <w:szCs w:val="30"/>
          <w:cs/>
        </w:rPr>
        <w:t>ทุนจดทะเบียนดังกล่าวกับ</w:t>
      </w:r>
      <w:r w:rsidR="003C1172" w:rsidRPr="003C1172">
        <w:rPr>
          <w:rFonts w:ascii="Angsana New" w:hAnsi="Angsana New" w:cs="Angsana New" w:hint="cs"/>
          <w:sz w:val="30"/>
          <w:szCs w:val="30"/>
          <w:cs/>
        </w:rPr>
        <w:t xml:space="preserve">กรมพัฒนาธุรกิจการค้า </w:t>
      </w:r>
      <w:r w:rsidRPr="003C1172">
        <w:rPr>
          <w:rFonts w:ascii="Angsana New" w:hAnsi="Angsana New" w:cs="Angsana New" w:hint="cs"/>
          <w:sz w:val="30"/>
          <w:szCs w:val="30"/>
          <w:cs/>
        </w:rPr>
        <w:t xml:space="preserve">กระทรวงพาณิชย์แล้ว เมื่อวันที่ </w:t>
      </w:r>
      <w:r w:rsidRPr="003C1172">
        <w:rPr>
          <w:rFonts w:ascii="Angsana New" w:hAnsi="Angsana New" w:cs="Angsana New"/>
          <w:sz w:val="30"/>
          <w:szCs w:val="30"/>
        </w:rPr>
        <w:t xml:space="preserve">25 </w:t>
      </w:r>
      <w:r w:rsidR="008B19BC" w:rsidRPr="003C1172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8B19BC" w:rsidRPr="003C1172">
        <w:rPr>
          <w:rFonts w:ascii="Angsana New" w:hAnsi="Angsana New" w:cs="Angsana New"/>
          <w:sz w:val="30"/>
          <w:szCs w:val="30"/>
        </w:rPr>
        <w:t xml:space="preserve">27 </w:t>
      </w:r>
      <w:r w:rsidRPr="003C1172">
        <w:rPr>
          <w:rFonts w:ascii="Angsana New" w:hAnsi="Angsana New" w:cs="Angsana New" w:hint="cs"/>
          <w:sz w:val="30"/>
          <w:szCs w:val="30"/>
          <w:cs/>
        </w:rPr>
        <w:t xml:space="preserve">พฤษภาคม </w:t>
      </w:r>
      <w:r w:rsidRPr="003C1172">
        <w:rPr>
          <w:rFonts w:ascii="Angsana New" w:hAnsi="Angsana New" w:cs="Angsana New"/>
          <w:sz w:val="30"/>
          <w:szCs w:val="30"/>
        </w:rPr>
        <w:t>2564</w:t>
      </w:r>
      <w:r w:rsidR="008B19BC" w:rsidRPr="003C1172">
        <w:rPr>
          <w:rFonts w:ascii="Angsana New" w:hAnsi="Angsana New" w:cs="Angsana New" w:hint="cs"/>
          <w:sz w:val="30"/>
          <w:szCs w:val="30"/>
          <w:cs/>
        </w:rPr>
        <w:t xml:space="preserve"> ตามลำดับ</w:t>
      </w:r>
    </w:p>
    <w:p w14:paraId="3D3F4447" w14:textId="77777777" w:rsidR="00522CD2" w:rsidRPr="003C1172" w:rsidRDefault="00522CD2" w:rsidP="003172F9">
      <w:pPr>
        <w:pStyle w:val="Default"/>
        <w:spacing w:after="46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7B2BA5F" w14:textId="7CDF2A0E" w:rsidR="00EE2B0B" w:rsidRPr="00B2145F" w:rsidRDefault="00EE2B0B" w:rsidP="00FA345D">
      <w:pPr>
        <w:pStyle w:val="Nomal"/>
        <w:tabs>
          <w:tab w:val="left" w:pos="540"/>
        </w:tabs>
        <w:ind w:left="540"/>
        <w:jc w:val="thaiDistribute"/>
        <w:rPr>
          <w:b/>
          <w:bCs/>
          <w:i/>
          <w:iCs/>
          <w:sz w:val="30"/>
          <w:szCs w:val="30"/>
        </w:rPr>
      </w:pPr>
      <w:r w:rsidRPr="00B2145F">
        <w:rPr>
          <w:rFonts w:hint="cs"/>
          <w:b/>
          <w:bCs/>
          <w:i/>
          <w:iCs/>
          <w:sz w:val="30"/>
          <w:szCs w:val="30"/>
          <w:cs/>
        </w:rPr>
        <w:t>ส่วนเกินมูลค่าหุ้น</w:t>
      </w:r>
    </w:p>
    <w:p w14:paraId="2EA4A3EE" w14:textId="77777777" w:rsidR="005016B9" w:rsidRPr="00522CD2" w:rsidRDefault="005016B9" w:rsidP="00FA345D">
      <w:pPr>
        <w:pStyle w:val="Nomal"/>
        <w:tabs>
          <w:tab w:val="left" w:pos="540"/>
        </w:tabs>
        <w:ind w:left="540"/>
        <w:jc w:val="thaiDistribute"/>
        <w:rPr>
          <w:b/>
          <w:bCs/>
          <w:i/>
          <w:iCs/>
          <w:sz w:val="30"/>
          <w:szCs w:val="30"/>
        </w:rPr>
      </w:pPr>
    </w:p>
    <w:p w14:paraId="7D31BDFE" w14:textId="77777777" w:rsidR="00EE2B0B" w:rsidRPr="00B2145F" w:rsidRDefault="00EE2B0B" w:rsidP="00EE2B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B2145F">
        <w:rPr>
          <w:rFonts w:ascii="Angsana New" w:hAnsi="Angsana New" w:hint="cs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B2145F">
        <w:rPr>
          <w:rFonts w:ascii="Angsana New" w:hAnsi="Angsana New" w:hint="cs"/>
          <w:sz w:val="30"/>
          <w:szCs w:val="30"/>
        </w:rPr>
        <w:t>2535</w:t>
      </w:r>
      <w:r w:rsidRPr="00B2145F">
        <w:rPr>
          <w:rFonts w:ascii="Angsana New" w:hAnsi="Angsana New" w:hint="cs"/>
          <w:sz w:val="30"/>
          <w:szCs w:val="30"/>
          <w:cs/>
        </w:rPr>
        <w:t xml:space="preserve"> มาตรา </w:t>
      </w:r>
      <w:r w:rsidRPr="00B2145F">
        <w:rPr>
          <w:rFonts w:ascii="Angsana New" w:hAnsi="Angsana New" w:hint="cs"/>
          <w:sz w:val="30"/>
          <w:szCs w:val="30"/>
        </w:rPr>
        <w:t>51</w:t>
      </w:r>
      <w:r w:rsidRPr="00B2145F">
        <w:rPr>
          <w:rFonts w:ascii="Angsana New" w:hAnsi="Angsana New" w:hint="cs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B2145F">
        <w:rPr>
          <w:rFonts w:ascii="Angsana New" w:hAnsi="Angsana New" w:hint="cs"/>
          <w:sz w:val="30"/>
          <w:szCs w:val="30"/>
        </w:rPr>
        <w:t>“</w:t>
      </w:r>
      <w:r w:rsidRPr="00B2145F">
        <w:rPr>
          <w:rFonts w:ascii="Angsana New" w:hAnsi="Angsana New" w:hint="cs"/>
          <w:sz w:val="30"/>
          <w:szCs w:val="30"/>
          <w:cs/>
        </w:rPr>
        <w:t>ส่วนเกินมูลค่าหุ้น</w:t>
      </w:r>
      <w:r w:rsidRPr="00B2145F">
        <w:rPr>
          <w:rFonts w:ascii="Angsana New" w:hAnsi="Angsana New" w:hint="cs"/>
          <w:sz w:val="30"/>
          <w:szCs w:val="30"/>
        </w:rPr>
        <w:t>”</w:t>
      </w:r>
      <w:r w:rsidRPr="00B2145F">
        <w:rPr>
          <w:rFonts w:ascii="Angsana New" w:hAnsi="Angsana New" w:hint="cs"/>
          <w:sz w:val="30"/>
          <w:szCs w:val="30"/>
          <w:cs/>
        </w:rPr>
        <w:t>) ส่วนเกินมูลค่าหุ้นนี้จะนำไปจ่ายเป็นเงินปันผลไม่ได้</w:t>
      </w:r>
    </w:p>
    <w:p w14:paraId="30A901E3" w14:textId="77777777" w:rsidR="005F6DC2" w:rsidRPr="00522CD2" w:rsidRDefault="005F6DC2" w:rsidP="00A323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A82598C" w14:textId="47D0CF2E" w:rsidR="00E51DA0" w:rsidRPr="00B2145F" w:rsidRDefault="00E51DA0" w:rsidP="00A323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30"/>
          <w:szCs w:val="30"/>
        </w:rPr>
      </w:pPr>
      <w:r w:rsidRPr="00B2145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ส่วนเกินทุนจากรายการจ่ายโดยใช้หุ้นเป็นเกณฑ์</w:t>
      </w:r>
    </w:p>
    <w:p w14:paraId="15B21339" w14:textId="77777777" w:rsidR="005016B9" w:rsidRPr="00522CD2" w:rsidRDefault="005016B9" w:rsidP="005137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</w:p>
    <w:p w14:paraId="6B98307F" w14:textId="66AA8F05" w:rsidR="00E51DA0" w:rsidRDefault="00E51DA0" w:rsidP="00EE2B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B2145F">
        <w:rPr>
          <w:rFonts w:ascii="Angsana New" w:hAnsi="Angsana New" w:hint="cs"/>
          <w:sz w:val="30"/>
          <w:szCs w:val="30"/>
          <w:cs/>
        </w:rPr>
        <w:t>ส่วนเกินทุนจากการจ่ายโดยใช้หุ้นเป็นเกณฑ์ที่บันทึกในส่วนของผู้ถือหุ้น คือ</w:t>
      </w:r>
      <w:r w:rsidR="00BF71D8">
        <w:rPr>
          <w:rFonts w:ascii="Angsana New" w:hAnsi="Angsana New"/>
          <w:sz w:val="30"/>
          <w:szCs w:val="30"/>
        </w:rPr>
        <w:t xml:space="preserve"> </w:t>
      </w:r>
      <w:r w:rsidRPr="00B2145F">
        <w:rPr>
          <w:rFonts w:ascii="Angsana New" w:hAnsi="Angsana New" w:hint="cs"/>
          <w:sz w:val="30"/>
          <w:szCs w:val="30"/>
          <w:cs/>
        </w:rPr>
        <w:t>มูลค่ายุติธรรมของสิทธิในการซื้อหุ้นของพนักงาน ณ วันที่ให้สิทธิโดยอ้างอิงจากมูลค่ายุติธรรมของหุ้นที่กำหนดไว้และสิ่งตอบแทนที่ต้องจ่ายและบันทึกค่าใช้จ่ายที่</w:t>
      </w:r>
      <w:r w:rsidR="00131145" w:rsidRPr="00B2145F">
        <w:rPr>
          <w:rFonts w:ascii="Angsana New" w:hAnsi="Angsana New" w:hint="cs"/>
          <w:sz w:val="30"/>
          <w:szCs w:val="30"/>
          <w:cs/>
        </w:rPr>
        <w:t>เ</w:t>
      </w:r>
      <w:r w:rsidRPr="00B2145F">
        <w:rPr>
          <w:rFonts w:ascii="Angsana New" w:hAnsi="Angsana New" w:hint="cs"/>
          <w:sz w:val="30"/>
          <w:szCs w:val="30"/>
          <w:cs/>
        </w:rPr>
        <w:t>กี่ยวข้องพร้อม</w:t>
      </w:r>
      <w:r w:rsidR="00131145" w:rsidRPr="00B2145F">
        <w:rPr>
          <w:rFonts w:ascii="Angsana New" w:hAnsi="Angsana New" w:hint="cs"/>
          <w:sz w:val="30"/>
          <w:szCs w:val="30"/>
          <w:cs/>
        </w:rPr>
        <w:t xml:space="preserve"> </w:t>
      </w:r>
      <w:r w:rsidRPr="00B2145F">
        <w:rPr>
          <w:rFonts w:ascii="Angsana New" w:hAnsi="Angsana New" w:hint="cs"/>
          <w:sz w:val="30"/>
          <w:szCs w:val="30"/>
          <w:cs/>
        </w:rPr>
        <w:t>ๆ</w:t>
      </w:r>
      <w:r w:rsidR="00131145" w:rsidRPr="00B2145F">
        <w:rPr>
          <w:rFonts w:ascii="Angsana New" w:hAnsi="Angsana New" w:hint="cs"/>
          <w:sz w:val="30"/>
          <w:szCs w:val="30"/>
          <w:cs/>
        </w:rPr>
        <w:t xml:space="preserve"> </w:t>
      </w:r>
      <w:r w:rsidRPr="00B2145F">
        <w:rPr>
          <w:rFonts w:ascii="Angsana New" w:hAnsi="Angsana New" w:hint="cs"/>
          <w:sz w:val="30"/>
          <w:szCs w:val="30"/>
          <w:cs/>
        </w:rPr>
        <w:t>ไปกับรับรู้การเพิ่มขึ้นของส่วนของผู้ถือหุ้น</w:t>
      </w:r>
    </w:p>
    <w:p w14:paraId="60413AD8" w14:textId="62022B73" w:rsidR="00522CD2" w:rsidRDefault="00522C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2"/>
          <w:szCs w:val="12"/>
        </w:rPr>
      </w:pPr>
      <w:r>
        <w:rPr>
          <w:rFonts w:ascii="Angsana New" w:hAnsi="Angsana New"/>
          <w:sz w:val="12"/>
          <w:szCs w:val="12"/>
        </w:rPr>
        <w:br w:type="page"/>
      </w:r>
    </w:p>
    <w:p w14:paraId="5574C8B2" w14:textId="01289529" w:rsidR="00D24126" w:rsidRPr="00B2145F" w:rsidRDefault="00D24126" w:rsidP="00D24126">
      <w:pPr>
        <w:pStyle w:val="Heading8"/>
        <w:numPr>
          <w:ilvl w:val="0"/>
          <w:numId w:val="16"/>
        </w:numPr>
        <w:tabs>
          <w:tab w:val="left" w:pos="540"/>
        </w:tabs>
        <w:spacing w:line="240" w:lineRule="auto"/>
        <w:ind w:left="540" w:hanging="540"/>
        <w:rPr>
          <w:rFonts w:ascii="Angsana New" w:hAnsi="Angsana New" w:cs="Angsana New"/>
          <w:sz w:val="30"/>
          <w:szCs w:val="30"/>
          <w:cs/>
          <w:lang w:val="th-TH"/>
        </w:rPr>
      </w:pPr>
      <w:r>
        <w:rPr>
          <w:rFonts w:ascii="Angsana New" w:hAnsi="Angsana New" w:cs="Angsana New" w:hint="cs"/>
          <w:sz w:val="30"/>
          <w:szCs w:val="30"/>
          <w:cs/>
          <w:lang w:val="th-TH"/>
        </w:rPr>
        <w:lastRenderedPageBreak/>
        <w:t>การจ่ายโดยใช้หุ้นเป็นเกณฑ์</w:t>
      </w:r>
    </w:p>
    <w:p w14:paraId="332658DE" w14:textId="477B965D" w:rsidR="00806527" w:rsidRPr="00522CD2" w:rsidRDefault="008065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  <w:lang w:val="th-TH"/>
        </w:rPr>
      </w:pPr>
    </w:p>
    <w:p w14:paraId="35C7536F" w14:textId="71331B4C" w:rsidR="00716512" w:rsidRDefault="00716512" w:rsidP="00716512">
      <w:pPr>
        <w:pStyle w:val="Nomal"/>
        <w:tabs>
          <w:tab w:val="left" w:pos="540"/>
        </w:tabs>
        <w:spacing w:line="240" w:lineRule="atLeast"/>
        <w:ind w:left="540"/>
        <w:jc w:val="thaiDistribute"/>
        <w:rPr>
          <w:color w:val="000000"/>
          <w:sz w:val="30"/>
          <w:szCs w:val="30"/>
        </w:rPr>
      </w:pPr>
      <w:r w:rsidRPr="002A7705">
        <w:rPr>
          <w:color w:val="000000"/>
          <w:sz w:val="30"/>
          <w:szCs w:val="30"/>
          <w:cs/>
        </w:rPr>
        <w:t>ใน</w:t>
      </w:r>
      <w:r w:rsidRPr="004E4755">
        <w:rPr>
          <w:color w:val="000000"/>
          <w:sz w:val="30"/>
          <w:szCs w:val="30"/>
          <w:cs/>
        </w:rPr>
        <w:t xml:space="preserve">การประชุมสามัญประจำปีของผู้ถือหุ้นของบริษัท เมื่อวันที่ </w:t>
      </w:r>
      <w:r w:rsidRPr="004E4755">
        <w:rPr>
          <w:color w:val="000000"/>
          <w:sz w:val="30"/>
          <w:szCs w:val="30"/>
          <w:lang w:val="en-GB"/>
        </w:rPr>
        <w:t xml:space="preserve">7 </w:t>
      </w:r>
      <w:r w:rsidRPr="004E4755">
        <w:rPr>
          <w:rFonts w:hint="cs"/>
          <w:color w:val="000000"/>
          <w:sz w:val="30"/>
          <w:szCs w:val="30"/>
          <w:cs/>
        </w:rPr>
        <w:t xml:space="preserve">พฤษภาคม </w:t>
      </w:r>
      <w:r w:rsidRPr="004E4755">
        <w:rPr>
          <w:color w:val="000000"/>
          <w:sz w:val="30"/>
          <w:szCs w:val="30"/>
          <w:lang w:val="en-GB"/>
        </w:rPr>
        <w:t xml:space="preserve">2564 </w:t>
      </w:r>
      <w:r w:rsidRPr="004E4755">
        <w:rPr>
          <w:color w:val="000000"/>
          <w:sz w:val="30"/>
          <w:szCs w:val="30"/>
          <w:cs/>
        </w:rPr>
        <w:t>ผู้ถือหุ้นมีมติอนุมัติให้เพิ่มทุน</w:t>
      </w:r>
      <w:r w:rsidRPr="004E4755">
        <w:rPr>
          <w:color w:val="000000"/>
          <w:sz w:val="30"/>
          <w:szCs w:val="30"/>
        </w:rPr>
        <w:t xml:space="preserve">        </w:t>
      </w:r>
      <w:r w:rsidRPr="004E4755">
        <w:rPr>
          <w:color w:val="000000"/>
          <w:sz w:val="30"/>
          <w:szCs w:val="30"/>
          <w:cs/>
        </w:rPr>
        <w:t xml:space="preserve">จดทะเบียนของบริษัทจำนวน </w:t>
      </w:r>
      <w:r w:rsidRPr="004E4755">
        <w:rPr>
          <w:color w:val="000000"/>
          <w:sz w:val="30"/>
          <w:szCs w:val="30"/>
        </w:rPr>
        <w:t xml:space="preserve">1.75 </w:t>
      </w:r>
      <w:r w:rsidRPr="004E4755">
        <w:rPr>
          <w:color w:val="000000"/>
          <w:sz w:val="30"/>
          <w:szCs w:val="30"/>
          <w:cs/>
        </w:rPr>
        <w:t xml:space="preserve">ล้านบาท โดยการออกหุ้นสามัญเพิ่มทุนจำนวน </w:t>
      </w:r>
      <w:r w:rsidRPr="004E4755">
        <w:rPr>
          <w:color w:val="000000"/>
          <w:sz w:val="30"/>
          <w:szCs w:val="30"/>
        </w:rPr>
        <w:t xml:space="preserve">3.5 </w:t>
      </w:r>
      <w:r w:rsidRPr="004E4755">
        <w:rPr>
          <w:color w:val="000000"/>
          <w:sz w:val="30"/>
          <w:szCs w:val="30"/>
          <w:cs/>
        </w:rPr>
        <w:t>ล้านหุ้น ซึ่งมีมูลค่าที่ตราไว้</w:t>
      </w:r>
      <w:r w:rsidRPr="004E4755">
        <w:rPr>
          <w:color w:val="000000"/>
          <w:sz w:val="30"/>
          <w:szCs w:val="30"/>
        </w:rPr>
        <w:t xml:space="preserve">    </w:t>
      </w:r>
      <w:r w:rsidRPr="00853EC6">
        <w:rPr>
          <w:color w:val="000000"/>
          <w:spacing w:val="-4"/>
          <w:sz w:val="30"/>
          <w:szCs w:val="30"/>
          <w:cs/>
        </w:rPr>
        <w:t xml:space="preserve">หุ้นละ </w:t>
      </w:r>
      <w:r w:rsidRPr="00853EC6">
        <w:rPr>
          <w:color w:val="000000"/>
          <w:spacing w:val="-4"/>
          <w:sz w:val="30"/>
          <w:szCs w:val="30"/>
        </w:rPr>
        <w:t xml:space="preserve">0.5 </w:t>
      </w:r>
      <w:r w:rsidRPr="00853EC6">
        <w:rPr>
          <w:color w:val="000000"/>
          <w:spacing w:val="-4"/>
          <w:sz w:val="30"/>
          <w:szCs w:val="30"/>
          <w:cs/>
        </w:rPr>
        <w:t>บาท</w:t>
      </w:r>
      <w:r w:rsidRPr="00853EC6">
        <w:rPr>
          <w:color w:val="000000"/>
          <w:spacing w:val="-4"/>
          <w:sz w:val="30"/>
          <w:szCs w:val="30"/>
        </w:rPr>
        <w:t xml:space="preserve"> </w:t>
      </w:r>
      <w:r w:rsidR="00A377FE" w:rsidRPr="00853EC6">
        <w:rPr>
          <w:color w:val="000000"/>
          <w:spacing w:val="-4"/>
          <w:sz w:val="30"/>
          <w:szCs w:val="30"/>
        </w:rPr>
        <w:t>(</w:t>
      </w:r>
      <w:r w:rsidR="00A377FE" w:rsidRPr="00853EC6">
        <w:rPr>
          <w:rFonts w:hint="cs"/>
          <w:color w:val="000000"/>
          <w:spacing w:val="-4"/>
          <w:sz w:val="30"/>
          <w:szCs w:val="30"/>
          <w:cs/>
        </w:rPr>
        <w:t xml:space="preserve">ดูหมายเหตุ </w:t>
      </w:r>
      <w:r w:rsidR="00A377FE" w:rsidRPr="00853EC6">
        <w:rPr>
          <w:color w:val="000000"/>
          <w:spacing w:val="-4"/>
          <w:sz w:val="30"/>
          <w:szCs w:val="30"/>
        </w:rPr>
        <w:t>1</w:t>
      </w:r>
      <w:r w:rsidR="00E42168">
        <w:rPr>
          <w:color w:val="000000"/>
          <w:spacing w:val="-4"/>
          <w:sz w:val="30"/>
          <w:szCs w:val="30"/>
        </w:rPr>
        <w:t>3</w:t>
      </w:r>
      <w:r w:rsidR="00A377FE" w:rsidRPr="00853EC6">
        <w:rPr>
          <w:color w:val="000000"/>
          <w:spacing w:val="-4"/>
          <w:sz w:val="30"/>
          <w:szCs w:val="30"/>
        </w:rPr>
        <w:t xml:space="preserve">) </w:t>
      </w:r>
      <w:r w:rsidRPr="00853EC6">
        <w:rPr>
          <w:color w:val="000000"/>
          <w:spacing w:val="-4"/>
          <w:sz w:val="30"/>
          <w:szCs w:val="30"/>
          <w:cs/>
        </w:rPr>
        <w:t>ทั้งนี้</w:t>
      </w:r>
      <w:r w:rsidR="00A377FE" w:rsidRPr="00853EC6">
        <w:rPr>
          <w:color w:val="000000"/>
          <w:spacing w:val="-4"/>
          <w:sz w:val="30"/>
          <w:szCs w:val="30"/>
        </w:rPr>
        <w:t xml:space="preserve"> </w:t>
      </w:r>
      <w:r w:rsidRPr="00853EC6">
        <w:rPr>
          <w:color w:val="000000"/>
          <w:spacing w:val="-4"/>
          <w:sz w:val="30"/>
          <w:szCs w:val="30"/>
          <w:cs/>
        </w:rPr>
        <w:t xml:space="preserve">การออกหุ้นดังกล่าว เพื่อรองรับการให้สิทธิซื้อหุ้นแก่พนักงาน </w:t>
      </w:r>
      <w:r w:rsidRPr="00853EC6">
        <w:rPr>
          <w:color w:val="000000"/>
          <w:spacing w:val="-4"/>
          <w:kern w:val="16"/>
          <w:sz w:val="30"/>
          <w:szCs w:val="30"/>
          <w:cs/>
        </w:rPr>
        <w:t>ในราคาใช้สิทธิ</w:t>
      </w:r>
      <w:r w:rsidRPr="004E4755">
        <w:rPr>
          <w:color w:val="000000"/>
          <w:spacing w:val="-4"/>
          <w:kern w:val="16"/>
          <w:sz w:val="30"/>
          <w:szCs w:val="30"/>
        </w:rPr>
        <w:t xml:space="preserve"> </w:t>
      </w:r>
      <w:r w:rsidR="00853EC6">
        <w:rPr>
          <w:color w:val="000000"/>
          <w:spacing w:val="-4"/>
          <w:kern w:val="16"/>
          <w:sz w:val="30"/>
          <w:szCs w:val="30"/>
        </w:rPr>
        <w:br/>
      </w:r>
      <w:r w:rsidR="004E4755" w:rsidRPr="00853EC6">
        <w:rPr>
          <w:color w:val="000000"/>
          <w:spacing w:val="-4"/>
          <w:kern w:val="16"/>
          <w:sz w:val="30"/>
          <w:szCs w:val="30"/>
        </w:rPr>
        <w:t>8</w:t>
      </w:r>
      <w:r w:rsidRPr="00853EC6">
        <w:rPr>
          <w:color w:val="000000"/>
          <w:spacing w:val="-4"/>
          <w:kern w:val="16"/>
          <w:sz w:val="30"/>
          <w:szCs w:val="30"/>
        </w:rPr>
        <w:t xml:space="preserve"> </w:t>
      </w:r>
      <w:r w:rsidRPr="00853EC6">
        <w:rPr>
          <w:color w:val="000000"/>
          <w:spacing w:val="-4"/>
          <w:kern w:val="16"/>
          <w:sz w:val="30"/>
          <w:szCs w:val="30"/>
          <w:cs/>
        </w:rPr>
        <w:t>บาท</w:t>
      </w:r>
      <w:r w:rsidR="00BF71D8">
        <w:rPr>
          <w:color w:val="000000"/>
          <w:spacing w:val="-4"/>
          <w:kern w:val="16"/>
          <w:sz w:val="30"/>
          <w:szCs w:val="30"/>
        </w:rPr>
        <w:t xml:space="preserve"> </w:t>
      </w:r>
      <w:r w:rsidRPr="00853EC6">
        <w:rPr>
          <w:color w:val="000000"/>
          <w:spacing w:val="-4"/>
          <w:kern w:val="16"/>
          <w:sz w:val="30"/>
          <w:szCs w:val="30"/>
          <w:cs/>
        </w:rPr>
        <w:t>ต่อหุ้น</w:t>
      </w:r>
      <w:r w:rsidRPr="00853EC6">
        <w:rPr>
          <w:color w:val="000000"/>
          <w:spacing w:val="-4"/>
          <w:sz w:val="30"/>
          <w:szCs w:val="30"/>
        </w:rPr>
        <w:t xml:space="preserve"> </w:t>
      </w:r>
      <w:r w:rsidRPr="00853EC6">
        <w:rPr>
          <w:color w:val="000000"/>
          <w:spacing w:val="-4"/>
          <w:sz w:val="30"/>
          <w:szCs w:val="30"/>
          <w:cs/>
        </w:rPr>
        <w:t xml:space="preserve">โดยวันที่ให้สิทธิ คือวันที่ </w:t>
      </w:r>
      <w:r w:rsidR="00A377FE" w:rsidRPr="00853EC6">
        <w:rPr>
          <w:color w:val="000000"/>
          <w:spacing w:val="-4"/>
          <w:sz w:val="30"/>
          <w:szCs w:val="30"/>
        </w:rPr>
        <w:t>17</w:t>
      </w:r>
      <w:r w:rsidRPr="00853EC6">
        <w:rPr>
          <w:color w:val="000000"/>
          <w:spacing w:val="-4"/>
          <w:sz w:val="30"/>
          <w:szCs w:val="30"/>
        </w:rPr>
        <w:t xml:space="preserve"> </w:t>
      </w:r>
      <w:r w:rsidR="00A377FE" w:rsidRPr="00853EC6">
        <w:rPr>
          <w:rFonts w:hint="cs"/>
          <w:color w:val="000000"/>
          <w:spacing w:val="-4"/>
          <w:sz w:val="30"/>
          <w:szCs w:val="30"/>
          <w:cs/>
        </w:rPr>
        <w:t>พฤศจิกายน</w:t>
      </w:r>
      <w:r w:rsidRPr="00853EC6">
        <w:rPr>
          <w:color w:val="000000"/>
          <w:spacing w:val="-4"/>
          <w:sz w:val="30"/>
          <w:szCs w:val="30"/>
          <w:cs/>
        </w:rPr>
        <w:t xml:space="preserve"> </w:t>
      </w:r>
      <w:r w:rsidRPr="00853EC6">
        <w:rPr>
          <w:color w:val="000000"/>
          <w:spacing w:val="-4"/>
          <w:sz w:val="30"/>
          <w:szCs w:val="30"/>
        </w:rPr>
        <w:t>25</w:t>
      </w:r>
      <w:r w:rsidR="00A377FE" w:rsidRPr="00853EC6">
        <w:rPr>
          <w:color w:val="000000"/>
          <w:spacing w:val="-4"/>
          <w:sz w:val="30"/>
          <w:szCs w:val="30"/>
        </w:rPr>
        <w:t>64</w:t>
      </w:r>
      <w:r w:rsidRPr="00853EC6">
        <w:rPr>
          <w:color w:val="000000"/>
          <w:spacing w:val="-4"/>
          <w:sz w:val="30"/>
          <w:szCs w:val="30"/>
          <w:cs/>
        </w:rPr>
        <w:t xml:space="preserve"> ทั้งนี้ใบสำคัญแสดงสิทธิดังกล่าวมีระยะเวลาการใช้สิทธิ</w:t>
      </w:r>
      <w:r w:rsidRPr="004E4755">
        <w:rPr>
          <w:color w:val="000000"/>
          <w:sz w:val="30"/>
          <w:szCs w:val="30"/>
          <w:cs/>
        </w:rPr>
        <w:t xml:space="preserve">ไม่เกิน </w:t>
      </w:r>
      <w:r w:rsidRPr="004E4755">
        <w:rPr>
          <w:color w:val="000000"/>
          <w:sz w:val="30"/>
          <w:szCs w:val="30"/>
        </w:rPr>
        <w:t>3</w:t>
      </w:r>
      <w:r w:rsidRPr="004E4755">
        <w:rPr>
          <w:color w:val="000000"/>
          <w:sz w:val="30"/>
          <w:szCs w:val="30"/>
          <w:cs/>
        </w:rPr>
        <w:t xml:space="preserve"> ปี</w:t>
      </w:r>
      <w:r w:rsidR="00BF71D8">
        <w:rPr>
          <w:color w:val="000000"/>
          <w:sz w:val="30"/>
          <w:szCs w:val="30"/>
        </w:rPr>
        <w:t xml:space="preserve"> </w:t>
      </w:r>
      <w:r w:rsidRPr="004E4755">
        <w:rPr>
          <w:color w:val="000000"/>
          <w:sz w:val="30"/>
          <w:szCs w:val="30"/>
          <w:cs/>
        </w:rPr>
        <w:t>นับตั้งแต่มีการออกใบสำคัญแสดงสิทธิ รายการดังกล่าวถือเป็นรายการจ่ายโดยใช้หุ้นเป็นเกณฑ์ ดังนั้นบริษัทจึงต้องวัดมูลค่ายุติธรรมของสิทธิในการซื้อหุ้นให้แก่</w:t>
      </w:r>
      <w:r w:rsidR="00E42168">
        <w:rPr>
          <w:rFonts w:hint="cs"/>
          <w:color w:val="000000"/>
          <w:sz w:val="30"/>
          <w:szCs w:val="30"/>
          <w:cs/>
        </w:rPr>
        <w:t>พนักงาน</w:t>
      </w:r>
      <w:r w:rsidRPr="00134ED9">
        <w:rPr>
          <w:color w:val="000000"/>
          <w:sz w:val="30"/>
          <w:szCs w:val="30"/>
          <w:cs/>
        </w:rPr>
        <w:t>ดังกล่าว ณ วันที่ให้สิทธิโดยอ้างอิงจากมูลค่า</w:t>
      </w:r>
      <w:r w:rsidRPr="008A225C">
        <w:rPr>
          <w:color w:val="000000"/>
          <w:spacing w:val="-4"/>
          <w:sz w:val="30"/>
          <w:szCs w:val="30"/>
          <w:cs/>
        </w:rPr>
        <w:t>ยุติธรรมของหุ้นที่กำหนดไว้และสิ่งตอบแทนที่ต้องจ่ายและบันทึกค่าใช้จ่ายที่เกี่ยวข้อง พร้อม</w:t>
      </w:r>
      <w:r w:rsidRPr="008A225C">
        <w:rPr>
          <w:color w:val="000000"/>
          <w:spacing w:val="-4"/>
          <w:sz w:val="30"/>
          <w:szCs w:val="30"/>
        </w:rPr>
        <w:t xml:space="preserve"> </w:t>
      </w:r>
      <w:r w:rsidRPr="008A225C">
        <w:rPr>
          <w:color w:val="000000"/>
          <w:spacing w:val="-4"/>
          <w:sz w:val="30"/>
          <w:szCs w:val="30"/>
          <w:cs/>
        </w:rPr>
        <w:t>ๆ</w:t>
      </w:r>
      <w:r w:rsidRPr="008A225C">
        <w:rPr>
          <w:color w:val="000000"/>
          <w:spacing w:val="-4"/>
          <w:sz w:val="30"/>
          <w:szCs w:val="30"/>
        </w:rPr>
        <w:t xml:space="preserve"> </w:t>
      </w:r>
      <w:r w:rsidRPr="008A225C">
        <w:rPr>
          <w:color w:val="000000"/>
          <w:spacing w:val="-4"/>
          <w:sz w:val="30"/>
          <w:szCs w:val="30"/>
          <w:cs/>
        </w:rPr>
        <w:t>ไปกับรับรู้การเพิ่มขึ้น</w:t>
      </w:r>
      <w:r w:rsidRPr="00134ED9">
        <w:rPr>
          <w:color w:val="000000"/>
          <w:sz w:val="30"/>
          <w:szCs w:val="30"/>
          <w:cs/>
        </w:rPr>
        <w:t>ของส่วนของผู้ถือหุ้น</w:t>
      </w:r>
    </w:p>
    <w:p w14:paraId="6B444992" w14:textId="1C3A07EB" w:rsidR="00716512" w:rsidRPr="00522CD2" w:rsidRDefault="00716512" w:rsidP="002D7C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14:paraId="5CF75CAD" w14:textId="77777777" w:rsidR="00716512" w:rsidRPr="002A7705" w:rsidRDefault="00716512" w:rsidP="00716512">
      <w:pPr>
        <w:pStyle w:val="Nomal"/>
        <w:tabs>
          <w:tab w:val="left" w:pos="540"/>
        </w:tabs>
        <w:spacing w:line="240" w:lineRule="atLeast"/>
        <w:ind w:left="540"/>
        <w:jc w:val="thaiDistribute"/>
        <w:rPr>
          <w:b/>
          <w:bCs/>
          <w:i/>
          <w:iCs/>
          <w:sz w:val="30"/>
          <w:szCs w:val="30"/>
        </w:rPr>
      </w:pPr>
      <w:r w:rsidRPr="002A7705">
        <w:rPr>
          <w:b/>
          <w:bCs/>
          <w:i/>
          <w:iCs/>
          <w:sz w:val="30"/>
          <w:szCs w:val="30"/>
          <w:cs/>
        </w:rPr>
        <w:t>การวัดมูลค่ายุติธรรม</w:t>
      </w:r>
    </w:p>
    <w:p w14:paraId="18AB3EE7" w14:textId="4FB94170" w:rsidR="00716512" w:rsidRPr="00522CD2" w:rsidRDefault="00716512" w:rsidP="005F6DC2">
      <w:pPr>
        <w:pStyle w:val="Nomal"/>
        <w:tabs>
          <w:tab w:val="left" w:pos="540"/>
        </w:tabs>
        <w:ind w:left="540"/>
        <w:jc w:val="thaiDistribute"/>
        <w:rPr>
          <w:color w:val="000000"/>
          <w:sz w:val="16"/>
          <w:szCs w:val="16"/>
        </w:rPr>
      </w:pPr>
    </w:p>
    <w:p w14:paraId="7C98E687" w14:textId="77777777" w:rsidR="00716512" w:rsidRPr="002A7705" w:rsidRDefault="00716512" w:rsidP="00435FBE">
      <w:pPr>
        <w:pStyle w:val="BodyText"/>
        <w:tabs>
          <w:tab w:val="clear" w:pos="454"/>
          <w:tab w:val="left" w:pos="540"/>
          <w:tab w:val="left" w:pos="630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  <w:r w:rsidRPr="002A7705">
        <w:rPr>
          <w:rFonts w:ascii="Angsana New" w:hAnsi="Angsana New"/>
          <w:sz w:val="30"/>
          <w:szCs w:val="30"/>
          <w:cs/>
        </w:rPr>
        <w:t>บริษัทได้บันทึกบัญชีโดยพิจารณามูลค่ายุติธรรมโดยประมาณของสิทธิซื้อหุ้นในโครงการนี้</w:t>
      </w:r>
      <w:r w:rsidRPr="002A7705">
        <w:rPr>
          <w:rFonts w:ascii="Angsana New" w:hAnsi="Angsana New"/>
          <w:color w:val="FFFFFF"/>
          <w:sz w:val="30"/>
          <w:szCs w:val="30"/>
        </w:rPr>
        <w:t>-</w:t>
      </w:r>
      <w:r w:rsidRPr="002A7705">
        <w:rPr>
          <w:rFonts w:ascii="Angsana New" w:hAnsi="Angsana New"/>
          <w:sz w:val="30"/>
          <w:szCs w:val="30"/>
          <w:cs/>
        </w:rPr>
        <w:t xml:space="preserve">โดยใช้แบบจำลอง     </w:t>
      </w:r>
      <w:r w:rsidRPr="002A7705">
        <w:rPr>
          <w:rFonts w:ascii="Angsana New" w:hAnsi="Angsana New"/>
          <w:sz w:val="30"/>
          <w:szCs w:val="30"/>
        </w:rPr>
        <w:t>American-Option-Trinomial-Tree</w:t>
      </w:r>
      <w:r w:rsidRPr="002A7705">
        <w:rPr>
          <w:rFonts w:ascii="Angsana New" w:hAnsi="Angsana New"/>
          <w:sz w:val="30"/>
          <w:szCs w:val="30"/>
          <w:cs/>
        </w:rPr>
        <w:t xml:space="preserve"> และคำนวณแยกแต่ละช่วงระยะเวลาการใช้สิทธิ </w:t>
      </w:r>
      <w:r w:rsidRPr="002A7705">
        <w:rPr>
          <w:rFonts w:ascii="Angsana New" w:hAnsi="Angsana New"/>
          <w:sz w:val="30"/>
          <w:szCs w:val="30"/>
        </w:rPr>
        <w:t xml:space="preserve">3 </w:t>
      </w:r>
      <w:r w:rsidRPr="002A7705">
        <w:rPr>
          <w:rFonts w:ascii="Angsana New" w:hAnsi="Angsana New"/>
          <w:sz w:val="30"/>
          <w:szCs w:val="30"/>
          <w:cs/>
        </w:rPr>
        <w:t>ครั้ง ดังนี้</w:t>
      </w:r>
    </w:p>
    <w:p w14:paraId="10D0B53E" w14:textId="1FA29DE9" w:rsidR="00C437FA" w:rsidRPr="00522CD2" w:rsidRDefault="00C437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16"/>
          <w:szCs w:val="16"/>
        </w:rPr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612"/>
        <w:gridCol w:w="3708"/>
        <w:gridCol w:w="3330"/>
        <w:gridCol w:w="1620"/>
      </w:tblGrid>
      <w:tr w:rsidR="00716512" w:rsidRPr="002A7705" w14:paraId="079AC050" w14:textId="77777777" w:rsidTr="00435FBE">
        <w:trPr>
          <w:tblHeader/>
        </w:trPr>
        <w:tc>
          <w:tcPr>
            <w:tcW w:w="612" w:type="dxa"/>
          </w:tcPr>
          <w:p w14:paraId="31C5CA17" w14:textId="77777777" w:rsidR="00716512" w:rsidRPr="002A7705" w:rsidRDefault="00716512" w:rsidP="00F364F7">
            <w:pPr>
              <w:spacing w:line="240" w:lineRule="auto"/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A7705">
              <w:rPr>
                <w:rFonts w:ascii="Angsana New" w:hAnsi="Angsana New"/>
                <w:bCs/>
                <w:sz w:val="30"/>
                <w:szCs w:val="30"/>
                <w:cs/>
              </w:rPr>
              <w:t>ครั้งที่</w:t>
            </w:r>
          </w:p>
        </w:tc>
        <w:tc>
          <w:tcPr>
            <w:tcW w:w="3708" w:type="dxa"/>
          </w:tcPr>
          <w:p w14:paraId="0BE6A189" w14:textId="77777777" w:rsidR="00716512" w:rsidRPr="002A7705" w:rsidRDefault="00716512" w:rsidP="00F364F7">
            <w:pPr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2A7705">
              <w:rPr>
                <w:rFonts w:ascii="Angsana New" w:hAnsi="Angsana New"/>
                <w:bCs/>
                <w:sz w:val="30"/>
                <w:szCs w:val="30"/>
                <w:cs/>
              </w:rPr>
              <w:t>ระยะเวลาใช้สิทธิ</w:t>
            </w:r>
          </w:p>
        </w:tc>
        <w:tc>
          <w:tcPr>
            <w:tcW w:w="3330" w:type="dxa"/>
          </w:tcPr>
          <w:p w14:paraId="29CFBBB2" w14:textId="77777777" w:rsidR="00716512" w:rsidRPr="002A7705" w:rsidRDefault="00716512" w:rsidP="00F364F7">
            <w:pPr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A7705">
              <w:rPr>
                <w:rFonts w:ascii="Angsana New" w:hAnsi="Angsana New"/>
                <w:bCs/>
                <w:sz w:val="30"/>
                <w:szCs w:val="30"/>
                <w:cs/>
              </w:rPr>
              <w:t>จำนวนหุ้นที่สามารถใช้สิทธิ</w:t>
            </w:r>
          </w:p>
        </w:tc>
        <w:tc>
          <w:tcPr>
            <w:tcW w:w="1620" w:type="dxa"/>
          </w:tcPr>
          <w:p w14:paraId="2160549D" w14:textId="77777777" w:rsidR="00716512" w:rsidRPr="002A7705" w:rsidRDefault="00716512" w:rsidP="00F364F7">
            <w:pPr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2A7705">
              <w:rPr>
                <w:rFonts w:ascii="Angsana New" w:hAnsi="Angsana New"/>
                <w:bCs/>
                <w:sz w:val="30"/>
                <w:szCs w:val="30"/>
                <w:cs/>
              </w:rPr>
              <w:t>ราคาใช้สิทธิ</w:t>
            </w:r>
            <w:r w:rsidRPr="002A7705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  <w:r w:rsidRPr="002A7705">
              <w:rPr>
                <w:rFonts w:ascii="Angsana New" w:hAnsi="Angsana New"/>
                <w:bCs/>
                <w:sz w:val="30"/>
                <w:szCs w:val="30"/>
                <w:cs/>
              </w:rPr>
              <w:t>(บาท)</w:t>
            </w:r>
          </w:p>
        </w:tc>
      </w:tr>
      <w:tr w:rsidR="00716512" w:rsidRPr="002A7705" w14:paraId="1526CE0A" w14:textId="77777777" w:rsidTr="00435FBE">
        <w:tc>
          <w:tcPr>
            <w:tcW w:w="612" w:type="dxa"/>
          </w:tcPr>
          <w:p w14:paraId="56D07628" w14:textId="77777777" w:rsidR="00716512" w:rsidRPr="002A7705" w:rsidRDefault="00716512" w:rsidP="005F6DC2">
            <w:pPr>
              <w:tabs>
                <w:tab w:val="clear" w:pos="454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2A7705">
              <w:rPr>
                <w:rFonts w:ascii="Angsana New" w:hAnsi="Angsana New"/>
                <w:b/>
                <w:sz w:val="30"/>
                <w:szCs w:val="30"/>
                <w:cs/>
              </w:rPr>
              <w:t>1</w:t>
            </w:r>
          </w:p>
        </w:tc>
        <w:tc>
          <w:tcPr>
            <w:tcW w:w="3708" w:type="dxa"/>
          </w:tcPr>
          <w:p w14:paraId="1651C61C" w14:textId="3B71AB05" w:rsidR="00716512" w:rsidRPr="00506EE6" w:rsidRDefault="00716512" w:rsidP="00F364F7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506EE6">
              <w:rPr>
                <w:rFonts w:ascii="Angsana New" w:eastAsia="Angsana New" w:hAnsi="Angsana New"/>
                <w:sz w:val="30"/>
                <w:szCs w:val="30"/>
                <w:cs/>
              </w:rPr>
              <w:t xml:space="preserve">วันทำการสุดท้ายของสถาบันการเงินในวันที่ </w:t>
            </w:r>
            <w:r w:rsidRPr="00506EE6">
              <w:rPr>
                <w:rFonts w:ascii="Angsana New" w:eastAsia="Angsana New" w:hAnsi="Angsana New"/>
                <w:sz w:val="30"/>
                <w:szCs w:val="30"/>
              </w:rPr>
              <w:t xml:space="preserve">30 </w:t>
            </w:r>
            <w:r w:rsidRPr="00506EE6">
              <w:rPr>
                <w:rFonts w:ascii="Angsana New" w:eastAsia="Angsana New" w:hAnsi="Angsana New"/>
                <w:sz w:val="30"/>
                <w:szCs w:val="30"/>
                <w:cs/>
              </w:rPr>
              <w:t xml:space="preserve">มิถุนายน </w:t>
            </w:r>
            <w:r w:rsidRPr="00506EE6">
              <w:rPr>
                <w:rFonts w:ascii="Angsana New" w:eastAsia="Angsana New" w:hAnsi="Angsana New"/>
                <w:sz w:val="30"/>
                <w:szCs w:val="30"/>
              </w:rPr>
              <w:t>25</w:t>
            </w:r>
            <w:r w:rsidR="000B269E" w:rsidRPr="00506EE6">
              <w:rPr>
                <w:rFonts w:ascii="Angsana New" w:eastAsia="Angsana New" w:hAnsi="Angsana New"/>
                <w:sz w:val="30"/>
                <w:szCs w:val="30"/>
              </w:rPr>
              <w:t>65</w:t>
            </w:r>
          </w:p>
        </w:tc>
        <w:tc>
          <w:tcPr>
            <w:tcW w:w="3330" w:type="dxa"/>
          </w:tcPr>
          <w:p w14:paraId="5A29D106" w14:textId="77777777" w:rsidR="00716512" w:rsidRPr="00805BE1" w:rsidRDefault="00716512" w:rsidP="00F364F7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5BE1">
              <w:rPr>
                <w:rFonts w:ascii="Angsana New" w:eastAsia="Angsana New" w:hAnsi="Angsana New"/>
                <w:sz w:val="30"/>
                <w:szCs w:val="30"/>
                <w:cs/>
              </w:rPr>
              <w:t xml:space="preserve">ใช้สิทธิได้ไม่เกินร้อยละ </w:t>
            </w:r>
            <w:r w:rsidRPr="00805BE1">
              <w:rPr>
                <w:rFonts w:ascii="Angsana New" w:eastAsia="Angsana New" w:hAnsi="Angsana New"/>
                <w:sz w:val="30"/>
                <w:szCs w:val="30"/>
              </w:rPr>
              <w:t xml:space="preserve">25 </w:t>
            </w:r>
            <w:r w:rsidRPr="00805BE1">
              <w:rPr>
                <w:rFonts w:ascii="Angsana New" w:eastAsia="Angsana New" w:hAnsi="Angsana New"/>
                <w:sz w:val="30"/>
                <w:szCs w:val="30"/>
                <w:cs/>
              </w:rPr>
              <w:t>ของจำนวนสิทธิที่ได้รับจัดสรรทั้งหมด</w:t>
            </w:r>
          </w:p>
        </w:tc>
        <w:tc>
          <w:tcPr>
            <w:tcW w:w="1620" w:type="dxa"/>
          </w:tcPr>
          <w:p w14:paraId="1144BD82" w14:textId="71E2A8AB" w:rsidR="00716512" w:rsidRPr="00676468" w:rsidRDefault="000B269E" w:rsidP="00F364F7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676468">
              <w:rPr>
                <w:rFonts w:ascii="Angsana New" w:hAnsi="Angsana New"/>
                <w:bCs/>
                <w:sz w:val="30"/>
                <w:szCs w:val="30"/>
              </w:rPr>
              <w:t>8</w:t>
            </w:r>
          </w:p>
        </w:tc>
      </w:tr>
      <w:tr w:rsidR="00716512" w:rsidRPr="002A7705" w14:paraId="4D8A2E1A" w14:textId="77777777" w:rsidTr="00435FBE">
        <w:trPr>
          <w:trHeight w:val="262"/>
        </w:trPr>
        <w:tc>
          <w:tcPr>
            <w:tcW w:w="612" w:type="dxa"/>
          </w:tcPr>
          <w:p w14:paraId="0CBB16C0" w14:textId="77777777" w:rsidR="00716512" w:rsidRPr="002A7705" w:rsidRDefault="00716512" w:rsidP="005F6DC2">
            <w:pPr>
              <w:tabs>
                <w:tab w:val="clear" w:pos="454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2A7705">
              <w:rPr>
                <w:rFonts w:ascii="Angsana New" w:hAnsi="Angsana New"/>
                <w:b/>
                <w:sz w:val="30"/>
                <w:szCs w:val="30"/>
                <w:cs/>
              </w:rPr>
              <w:t>2</w:t>
            </w:r>
          </w:p>
        </w:tc>
        <w:tc>
          <w:tcPr>
            <w:tcW w:w="3708" w:type="dxa"/>
          </w:tcPr>
          <w:p w14:paraId="00647150" w14:textId="0BFCA865" w:rsidR="00716512" w:rsidRPr="00506EE6" w:rsidRDefault="00716512" w:rsidP="00F364F7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6EE6">
              <w:rPr>
                <w:rFonts w:ascii="Angsana New" w:eastAsia="Angsana New" w:hAnsi="Angsana New"/>
                <w:sz w:val="30"/>
                <w:szCs w:val="30"/>
                <w:cs/>
              </w:rPr>
              <w:t xml:space="preserve">วันทำการสุดท้ายของสถาบันการเงินในวันที่ </w:t>
            </w:r>
            <w:r w:rsidRPr="00506EE6">
              <w:rPr>
                <w:rFonts w:ascii="Angsana New" w:eastAsia="Angsana New" w:hAnsi="Angsana New"/>
                <w:sz w:val="30"/>
                <w:szCs w:val="30"/>
              </w:rPr>
              <w:t xml:space="preserve">30 </w:t>
            </w:r>
            <w:r w:rsidRPr="00506EE6">
              <w:rPr>
                <w:rFonts w:ascii="Angsana New" w:eastAsia="Angsana New" w:hAnsi="Angsana New"/>
                <w:sz w:val="30"/>
                <w:szCs w:val="30"/>
                <w:cs/>
              </w:rPr>
              <w:t xml:space="preserve">มิถุนายน </w:t>
            </w:r>
            <w:r w:rsidRPr="00506EE6">
              <w:rPr>
                <w:rFonts w:ascii="Angsana New" w:eastAsia="Angsana New" w:hAnsi="Angsana New"/>
                <w:sz w:val="30"/>
                <w:szCs w:val="30"/>
              </w:rPr>
              <w:t>256</w:t>
            </w:r>
            <w:r w:rsidR="000B269E" w:rsidRPr="00506EE6">
              <w:rPr>
                <w:rFonts w:ascii="Angsana New" w:eastAsia="Angsana New" w:hAnsi="Angsana New"/>
                <w:sz w:val="30"/>
                <w:szCs w:val="30"/>
              </w:rPr>
              <w:t>6</w:t>
            </w:r>
          </w:p>
        </w:tc>
        <w:tc>
          <w:tcPr>
            <w:tcW w:w="3330" w:type="dxa"/>
          </w:tcPr>
          <w:p w14:paraId="285BA7F6" w14:textId="77777777" w:rsidR="00716512" w:rsidRPr="00805BE1" w:rsidRDefault="00716512" w:rsidP="00F364F7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5BE1">
              <w:rPr>
                <w:rFonts w:ascii="Angsana New" w:eastAsia="Angsana New" w:hAnsi="Angsana New"/>
                <w:sz w:val="30"/>
                <w:szCs w:val="30"/>
                <w:cs/>
              </w:rPr>
              <w:t xml:space="preserve">ใช้สิทธิได้ไม่เกินร้อยละ </w:t>
            </w:r>
            <w:r w:rsidRPr="00805BE1">
              <w:rPr>
                <w:rFonts w:ascii="Angsana New" w:eastAsia="Angsana New" w:hAnsi="Angsana New"/>
                <w:sz w:val="30"/>
                <w:szCs w:val="30"/>
              </w:rPr>
              <w:t xml:space="preserve">60 </w:t>
            </w:r>
            <w:r w:rsidRPr="00805BE1">
              <w:rPr>
                <w:rFonts w:ascii="Angsana New" w:eastAsia="Angsana New" w:hAnsi="Angsana New"/>
                <w:sz w:val="30"/>
                <w:szCs w:val="30"/>
                <w:cs/>
              </w:rPr>
              <w:t>ของจำนวนสิทธิที่ได้รับจัดสรรทั้งหมด (โดยนับรวมถึงการใช้สิทธิครั้งแรก)</w:t>
            </w:r>
          </w:p>
        </w:tc>
        <w:tc>
          <w:tcPr>
            <w:tcW w:w="1620" w:type="dxa"/>
          </w:tcPr>
          <w:p w14:paraId="5F474E0D" w14:textId="10D39188" w:rsidR="00716512" w:rsidRPr="00676468" w:rsidRDefault="000B269E" w:rsidP="00F364F7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676468">
              <w:rPr>
                <w:rFonts w:ascii="Angsana New" w:hAnsi="Angsana New"/>
                <w:bCs/>
                <w:sz w:val="30"/>
                <w:szCs w:val="30"/>
              </w:rPr>
              <w:t>8</w:t>
            </w:r>
          </w:p>
        </w:tc>
      </w:tr>
      <w:tr w:rsidR="00716512" w:rsidRPr="002A7705" w14:paraId="3303F3FC" w14:textId="77777777" w:rsidTr="00435FBE">
        <w:tc>
          <w:tcPr>
            <w:tcW w:w="612" w:type="dxa"/>
          </w:tcPr>
          <w:p w14:paraId="49176C11" w14:textId="77777777" w:rsidR="00716512" w:rsidRPr="002A7705" w:rsidRDefault="00716512" w:rsidP="005F6DC2">
            <w:pPr>
              <w:tabs>
                <w:tab w:val="clear" w:pos="454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2A7705">
              <w:rPr>
                <w:rFonts w:ascii="Angsana New" w:hAnsi="Angsana New"/>
                <w:b/>
                <w:sz w:val="30"/>
                <w:szCs w:val="30"/>
                <w:cs/>
              </w:rPr>
              <w:t>3</w:t>
            </w:r>
          </w:p>
        </w:tc>
        <w:tc>
          <w:tcPr>
            <w:tcW w:w="3708" w:type="dxa"/>
          </w:tcPr>
          <w:p w14:paraId="2299B31A" w14:textId="7B2451E9" w:rsidR="00716512" w:rsidRPr="00506EE6" w:rsidRDefault="00716512" w:rsidP="00F364F7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6EE6">
              <w:rPr>
                <w:rFonts w:ascii="Angsana New" w:eastAsia="Angsana New" w:hAnsi="Angsana New"/>
                <w:sz w:val="30"/>
                <w:szCs w:val="30"/>
                <w:cs/>
              </w:rPr>
              <w:t>ไม่เกินวันครบกำหนดอายุของใบสำคัญแสดงสิทธิใน</w:t>
            </w:r>
            <w:r w:rsidR="00676468">
              <w:rPr>
                <w:rFonts w:ascii="Angsana New" w:eastAsia="Angsana New" w:hAnsi="Angsana New" w:hint="cs"/>
                <w:sz w:val="30"/>
                <w:szCs w:val="30"/>
                <w:cs/>
              </w:rPr>
              <w:t>ปี</w:t>
            </w:r>
            <w:r w:rsidRPr="00506EE6">
              <w:rPr>
                <w:rFonts w:ascii="Angsana New" w:eastAsia="Angsana New" w:hAnsi="Angsana New"/>
                <w:sz w:val="30"/>
                <w:szCs w:val="30"/>
                <w:cs/>
              </w:rPr>
              <w:t xml:space="preserve"> </w:t>
            </w:r>
            <w:r w:rsidRPr="00506EE6">
              <w:rPr>
                <w:rFonts w:ascii="Angsana New" w:eastAsia="Angsana New" w:hAnsi="Angsana New"/>
                <w:sz w:val="30"/>
                <w:szCs w:val="30"/>
              </w:rPr>
              <w:t>256</w:t>
            </w:r>
            <w:r w:rsidR="000B269E" w:rsidRPr="00506EE6">
              <w:rPr>
                <w:rFonts w:ascii="Angsana New" w:eastAsia="Angsana New" w:hAnsi="Angsana New"/>
                <w:sz w:val="30"/>
                <w:szCs w:val="30"/>
              </w:rPr>
              <w:t>7</w:t>
            </w:r>
          </w:p>
        </w:tc>
        <w:tc>
          <w:tcPr>
            <w:tcW w:w="3330" w:type="dxa"/>
          </w:tcPr>
          <w:p w14:paraId="7D78A7A3" w14:textId="77777777" w:rsidR="00716512" w:rsidRPr="00805BE1" w:rsidRDefault="00716512" w:rsidP="00F364F7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5BE1">
              <w:rPr>
                <w:rFonts w:ascii="Angsana New" w:hAnsi="Angsana New"/>
                <w:b/>
                <w:sz w:val="30"/>
                <w:szCs w:val="30"/>
                <w:cs/>
              </w:rPr>
              <w:t>สิทธิคงเหลือ</w:t>
            </w:r>
          </w:p>
        </w:tc>
        <w:tc>
          <w:tcPr>
            <w:tcW w:w="1620" w:type="dxa"/>
          </w:tcPr>
          <w:p w14:paraId="18C40517" w14:textId="78A4F221" w:rsidR="00716512" w:rsidRPr="00676468" w:rsidRDefault="000B269E" w:rsidP="00F364F7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676468">
              <w:rPr>
                <w:rFonts w:ascii="Angsana New" w:hAnsi="Angsana New"/>
                <w:bCs/>
                <w:sz w:val="30"/>
                <w:szCs w:val="30"/>
              </w:rPr>
              <w:t>8</w:t>
            </w:r>
          </w:p>
        </w:tc>
      </w:tr>
      <w:tr w:rsidR="00522CD2" w:rsidRPr="00522CD2" w14:paraId="5E4A17E0" w14:textId="77777777" w:rsidTr="00435FBE">
        <w:tc>
          <w:tcPr>
            <w:tcW w:w="612" w:type="dxa"/>
          </w:tcPr>
          <w:p w14:paraId="1FEF3401" w14:textId="77777777" w:rsidR="00522CD2" w:rsidRPr="00522CD2" w:rsidRDefault="00522CD2" w:rsidP="005F6DC2">
            <w:pPr>
              <w:tabs>
                <w:tab w:val="clear" w:pos="454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3708" w:type="dxa"/>
          </w:tcPr>
          <w:p w14:paraId="36AADB10" w14:textId="77777777" w:rsidR="00522CD2" w:rsidRPr="00522CD2" w:rsidRDefault="00522CD2" w:rsidP="00F364F7">
            <w:pPr>
              <w:spacing w:line="240" w:lineRule="auto"/>
              <w:jc w:val="center"/>
              <w:rPr>
                <w:rFonts w:ascii="Angsana New" w:eastAsia="Angsana New" w:hAnsi="Angsana New"/>
                <w:sz w:val="16"/>
                <w:szCs w:val="16"/>
                <w:cs/>
              </w:rPr>
            </w:pPr>
          </w:p>
        </w:tc>
        <w:tc>
          <w:tcPr>
            <w:tcW w:w="3330" w:type="dxa"/>
          </w:tcPr>
          <w:p w14:paraId="53A2C057" w14:textId="77777777" w:rsidR="00522CD2" w:rsidRPr="00522CD2" w:rsidRDefault="00522CD2" w:rsidP="00F364F7">
            <w:pPr>
              <w:spacing w:line="240" w:lineRule="auto"/>
              <w:jc w:val="center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620" w:type="dxa"/>
          </w:tcPr>
          <w:p w14:paraId="25B9A70B" w14:textId="77777777" w:rsidR="00522CD2" w:rsidRPr="00522CD2" w:rsidRDefault="00522CD2" w:rsidP="00F364F7">
            <w:pPr>
              <w:spacing w:line="240" w:lineRule="auto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</w:p>
        </w:tc>
      </w:tr>
    </w:tbl>
    <w:p w14:paraId="5431CED2" w14:textId="7C971C4C" w:rsidR="00A608D5" w:rsidRPr="005F6DC2" w:rsidRDefault="00A608D5" w:rsidP="005F6DC2">
      <w:pPr>
        <w:pStyle w:val="Nomal"/>
        <w:tabs>
          <w:tab w:val="left" w:pos="540"/>
        </w:tabs>
        <w:ind w:left="540"/>
        <w:jc w:val="thaiDistribute"/>
        <w:rPr>
          <w:color w:val="000000"/>
          <w:spacing w:val="10"/>
          <w:sz w:val="2"/>
          <w:szCs w:val="2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490"/>
        <w:gridCol w:w="1708"/>
        <w:gridCol w:w="182"/>
        <w:gridCol w:w="1710"/>
      </w:tblGrid>
      <w:tr w:rsidR="00CE328B" w:rsidRPr="00B2145F" w14:paraId="14E8C02B" w14:textId="77777777" w:rsidTr="007E3F85">
        <w:trPr>
          <w:cantSplit/>
        </w:trPr>
        <w:tc>
          <w:tcPr>
            <w:tcW w:w="5490" w:type="dxa"/>
          </w:tcPr>
          <w:p w14:paraId="518D6D16" w14:textId="781508FE" w:rsidR="00CE328B" w:rsidRPr="00B2145F" w:rsidRDefault="00CE328B" w:rsidP="00B83DC8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3600" w:type="dxa"/>
            <w:gridSpan w:val="3"/>
          </w:tcPr>
          <w:p w14:paraId="399ECA72" w14:textId="6FB7BADA" w:rsidR="00CE328B" w:rsidRPr="00CE328B" w:rsidRDefault="00CE328B" w:rsidP="00CE328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จำนวนใบสำคัญแสดงสิทธิ</w:t>
            </w:r>
          </w:p>
        </w:tc>
      </w:tr>
      <w:tr w:rsidR="00265217" w:rsidRPr="00B2145F" w14:paraId="5665DA08" w14:textId="77777777" w:rsidTr="00265217">
        <w:trPr>
          <w:cantSplit/>
        </w:trPr>
        <w:tc>
          <w:tcPr>
            <w:tcW w:w="5490" w:type="dxa"/>
          </w:tcPr>
          <w:p w14:paraId="7B72A339" w14:textId="023C3172" w:rsidR="00265217" w:rsidRPr="00B2145F" w:rsidRDefault="00265217" w:rsidP="00265217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8" w:type="dxa"/>
          </w:tcPr>
          <w:p w14:paraId="269FEDB5" w14:textId="38E805D4" w:rsidR="00265217" w:rsidRPr="00AA087F" w:rsidRDefault="00265217" w:rsidP="0026521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70" w:right="103" w:hanging="9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65217">
              <w:rPr>
                <w:rFonts w:ascii="Angsana New" w:hAnsi="Angsana New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82" w:type="dxa"/>
          </w:tcPr>
          <w:p w14:paraId="1C0483FD" w14:textId="2A7D5E85" w:rsidR="00265217" w:rsidRPr="00AA087F" w:rsidRDefault="00265217" w:rsidP="00265217">
            <w:pPr>
              <w:pStyle w:val="acctfourfigures"/>
              <w:tabs>
                <w:tab w:val="clear" w:pos="765"/>
                <w:tab w:val="decimal" w:pos="550"/>
                <w:tab w:val="decimal" w:pos="1270"/>
              </w:tabs>
              <w:spacing w:line="240" w:lineRule="auto"/>
              <w:ind w:left="-170" w:right="910" w:hanging="9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10" w:type="dxa"/>
          </w:tcPr>
          <w:p w14:paraId="77ECC32E" w14:textId="38345781" w:rsidR="00265217" w:rsidRPr="00AA087F" w:rsidRDefault="00265217" w:rsidP="00265217">
            <w:pPr>
              <w:pStyle w:val="acctfourfigures"/>
              <w:tabs>
                <w:tab w:val="clear" w:pos="765"/>
              </w:tabs>
              <w:spacing w:line="240" w:lineRule="auto"/>
              <w:ind w:left="-170" w:right="-260" w:hanging="9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65217">
              <w:rPr>
                <w:rFonts w:ascii="Angsana New" w:hAnsi="Angsana New"/>
                <w:sz w:val="30"/>
                <w:szCs w:val="30"/>
                <w:lang w:val="en-US" w:bidi="th-TH"/>
              </w:rPr>
              <w:t>2564</w:t>
            </w:r>
          </w:p>
        </w:tc>
      </w:tr>
      <w:tr w:rsidR="00265217" w:rsidRPr="00B2145F" w14:paraId="13B9596D" w14:textId="77777777" w:rsidTr="0000619D">
        <w:trPr>
          <w:cantSplit/>
        </w:trPr>
        <w:tc>
          <w:tcPr>
            <w:tcW w:w="5490" w:type="dxa"/>
          </w:tcPr>
          <w:p w14:paraId="2FBB2B65" w14:textId="77777777" w:rsidR="00265217" w:rsidRPr="00B2145F" w:rsidRDefault="00265217" w:rsidP="00265217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0" w:type="dxa"/>
            <w:gridSpan w:val="3"/>
          </w:tcPr>
          <w:p w14:paraId="58175F8C" w14:textId="1D003A66" w:rsidR="00265217" w:rsidRPr="00AA087F" w:rsidRDefault="00265217" w:rsidP="00282EB5">
            <w:pPr>
              <w:pStyle w:val="acctfourfigures"/>
              <w:tabs>
                <w:tab w:val="clear" w:pos="765"/>
                <w:tab w:val="decimal" w:pos="550"/>
                <w:tab w:val="decimal" w:pos="1270"/>
              </w:tabs>
              <w:spacing w:line="240" w:lineRule="auto"/>
              <w:ind w:left="-84" w:right="-84" w:hanging="4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A087F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(พันหน่วย)</w:t>
            </w:r>
          </w:p>
        </w:tc>
      </w:tr>
      <w:tr w:rsidR="00265217" w:rsidRPr="00B2145F" w14:paraId="0485D5DC" w14:textId="77777777" w:rsidTr="00265217">
        <w:trPr>
          <w:cantSplit/>
        </w:trPr>
        <w:tc>
          <w:tcPr>
            <w:tcW w:w="5490" w:type="dxa"/>
          </w:tcPr>
          <w:p w14:paraId="33B9DF8B" w14:textId="62AA6E00" w:rsidR="00265217" w:rsidRPr="0085269A" w:rsidRDefault="00265217" w:rsidP="0026521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5269A">
              <w:rPr>
                <w:rFonts w:ascii="Angsana New" w:hAnsi="Angsana New"/>
                <w:sz w:val="30"/>
                <w:szCs w:val="30"/>
                <w:cs/>
              </w:rPr>
              <w:t>ใบสำคัญแสดงสิทธิที่เสนอขาย</w:t>
            </w:r>
          </w:p>
        </w:tc>
        <w:tc>
          <w:tcPr>
            <w:tcW w:w="1708" w:type="dxa"/>
            <w:tcBorders>
              <w:bottom w:val="double" w:sz="4" w:space="0" w:color="auto"/>
            </w:tcBorders>
          </w:tcPr>
          <w:p w14:paraId="7CC1ACD6" w14:textId="3F4AF1C8" w:rsidR="00265217" w:rsidRDefault="00265217" w:rsidP="0026521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70" w:right="103" w:hanging="9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3,500</w:t>
            </w:r>
          </w:p>
        </w:tc>
        <w:tc>
          <w:tcPr>
            <w:tcW w:w="182" w:type="dxa"/>
          </w:tcPr>
          <w:p w14:paraId="2D1089AD" w14:textId="77777777" w:rsidR="00265217" w:rsidRPr="00AA087F" w:rsidRDefault="00265217" w:rsidP="00265217">
            <w:pPr>
              <w:pStyle w:val="acctfourfigures"/>
              <w:tabs>
                <w:tab w:val="clear" w:pos="765"/>
                <w:tab w:val="decimal" w:pos="550"/>
                <w:tab w:val="decimal" w:pos="1270"/>
              </w:tabs>
              <w:spacing w:line="240" w:lineRule="auto"/>
              <w:ind w:left="-170" w:right="910" w:hanging="9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14:paraId="6E7E761B" w14:textId="392A6232" w:rsidR="00265217" w:rsidRDefault="00265217" w:rsidP="00265217">
            <w:pPr>
              <w:pStyle w:val="acctfourfigures"/>
              <w:tabs>
                <w:tab w:val="clear" w:pos="765"/>
                <w:tab w:val="decimal" w:pos="550"/>
                <w:tab w:val="decimal" w:pos="1270"/>
              </w:tabs>
              <w:spacing w:line="240" w:lineRule="auto"/>
              <w:ind w:left="-170" w:right="107" w:hanging="9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3,500</w:t>
            </w:r>
          </w:p>
        </w:tc>
      </w:tr>
      <w:tr w:rsidR="00265217" w:rsidRPr="00B2145F" w14:paraId="6E904733" w14:textId="77777777" w:rsidTr="00C870A4">
        <w:trPr>
          <w:cantSplit/>
        </w:trPr>
        <w:tc>
          <w:tcPr>
            <w:tcW w:w="5490" w:type="dxa"/>
          </w:tcPr>
          <w:p w14:paraId="685D3BEB" w14:textId="1495EC1E" w:rsidR="00265217" w:rsidRPr="0085269A" w:rsidRDefault="00265217" w:rsidP="00265217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5269A">
              <w:rPr>
                <w:rFonts w:ascii="Angsana New" w:hAnsi="Angsana New"/>
                <w:sz w:val="30"/>
                <w:szCs w:val="30"/>
                <w:cs/>
              </w:rPr>
              <w:t>ใบสำคัญแสดงสิทธิที่จัดสรร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9D6DDD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="00282EB5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708" w:type="dxa"/>
            <w:tcBorders>
              <w:top w:val="double" w:sz="4" w:space="0" w:color="auto"/>
            </w:tcBorders>
          </w:tcPr>
          <w:p w14:paraId="1E6B96F0" w14:textId="014AD5EB" w:rsidR="00265217" w:rsidRDefault="00265217" w:rsidP="0026521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70" w:right="103" w:hanging="9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2,983</w:t>
            </w:r>
          </w:p>
        </w:tc>
        <w:tc>
          <w:tcPr>
            <w:tcW w:w="182" w:type="dxa"/>
          </w:tcPr>
          <w:p w14:paraId="1375AFF7" w14:textId="606F06FA" w:rsidR="00265217" w:rsidRDefault="00265217" w:rsidP="0026521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91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</w:tcPr>
          <w:p w14:paraId="5BD0A67F" w14:textId="5DF1BDF5" w:rsidR="00265217" w:rsidRDefault="00265217" w:rsidP="0026521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3,083</w:t>
            </w:r>
          </w:p>
        </w:tc>
      </w:tr>
      <w:tr w:rsidR="00265217" w:rsidRPr="00B2145F" w14:paraId="0DB59E97" w14:textId="77777777" w:rsidTr="00C870A4">
        <w:trPr>
          <w:cantSplit/>
        </w:trPr>
        <w:tc>
          <w:tcPr>
            <w:tcW w:w="5490" w:type="dxa"/>
          </w:tcPr>
          <w:p w14:paraId="2F03979B" w14:textId="6A0CA64A" w:rsidR="00265217" w:rsidRPr="0085269A" w:rsidRDefault="00265217" w:rsidP="0026521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เพิ่มใบสำคัญแสดงสิทธิ</w:t>
            </w:r>
          </w:p>
        </w:tc>
        <w:tc>
          <w:tcPr>
            <w:tcW w:w="1708" w:type="dxa"/>
          </w:tcPr>
          <w:p w14:paraId="37DBE016" w14:textId="2B6CBE17" w:rsidR="00265217" w:rsidRDefault="00265217" w:rsidP="00C870A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70" w:right="100" w:hanging="9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588</w:t>
            </w:r>
          </w:p>
        </w:tc>
        <w:tc>
          <w:tcPr>
            <w:tcW w:w="182" w:type="dxa"/>
          </w:tcPr>
          <w:p w14:paraId="0930907A" w14:textId="77777777" w:rsidR="00265217" w:rsidRDefault="00265217" w:rsidP="0026521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91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10" w:type="dxa"/>
          </w:tcPr>
          <w:p w14:paraId="27233BB0" w14:textId="1E11502D" w:rsidR="00265217" w:rsidRDefault="00265217" w:rsidP="00265217">
            <w:pPr>
              <w:pStyle w:val="acctfourfigures"/>
              <w:tabs>
                <w:tab w:val="clear" w:pos="765"/>
                <w:tab w:val="decimal" w:pos="731"/>
                <w:tab w:val="decimal" w:pos="1450"/>
              </w:tabs>
              <w:spacing w:line="240" w:lineRule="auto"/>
              <w:ind w:right="37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265217" w:rsidRPr="00B2145F" w14:paraId="54104543" w14:textId="77777777" w:rsidTr="007E3F85">
        <w:trPr>
          <w:cantSplit/>
        </w:trPr>
        <w:tc>
          <w:tcPr>
            <w:tcW w:w="5490" w:type="dxa"/>
          </w:tcPr>
          <w:p w14:paraId="3E69CDF6" w14:textId="38DC441E" w:rsidR="00265217" w:rsidRPr="0085269A" w:rsidRDefault="00265217" w:rsidP="0026521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5269A">
              <w:rPr>
                <w:rFonts w:ascii="Angsana New" w:hAnsi="Angsana New"/>
                <w:sz w:val="30"/>
                <w:szCs w:val="30"/>
                <w:cs/>
              </w:rPr>
              <w:t>ยกเลิกใบสำคัญแสดงสิทธิ</w:t>
            </w:r>
          </w:p>
        </w:tc>
        <w:tc>
          <w:tcPr>
            <w:tcW w:w="1708" w:type="dxa"/>
          </w:tcPr>
          <w:p w14:paraId="7C0F1EAB" w14:textId="094B53DA" w:rsidR="00265217" w:rsidRDefault="00265217" w:rsidP="00C870A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70" w:right="10" w:hanging="9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(169)</w:t>
            </w:r>
          </w:p>
        </w:tc>
        <w:tc>
          <w:tcPr>
            <w:tcW w:w="182" w:type="dxa"/>
          </w:tcPr>
          <w:p w14:paraId="6B189130" w14:textId="77777777" w:rsidR="00265217" w:rsidRDefault="00265217" w:rsidP="0026521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91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10" w:type="dxa"/>
          </w:tcPr>
          <w:p w14:paraId="2886BD13" w14:textId="32BE8759" w:rsidR="00265217" w:rsidRDefault="00C870A4" w:rsidP="0026521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265217">
              <w:rPr>
                <w:rFonts w:ascii="Angsana New" w:hAnsi="Angsana New"/>
                <w:sz w:val="30"/>
                <w:szCs w:val="30"/>
                <w:lang w:val="en-US" w:bidi="th-TH"/>
              </w:rPr>
              <w:t>100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265217" w:rsidRPr="00B2145F" w14:paraId="2CECCD4F" w14:textId="77777777" w:rsidTr="007E3F85">
        <w:trPr>
          <w:cantSplit/>
        </w:trPr>
        <w:tc>
          <w:tcPr>
            <w:tcW w:w="5490" w:type="dxa"/>
          </w:tcPr>
          <w:p w14:paraId="4A23BB1E" w14:textId="10747882" w:rsidR="00265217" w:rsidRPr="00B2145F" w:rsidRDefault="00265217" w:rsidP="0026521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ใช้สิทธิครั้งที่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708" w:type="dxa"/>
            <w:tcBorders>
              <w:bottom w:val="single" w:sz="4" w:space="0" w:color="auto"/>
            </w:tcBorders>
          </w:tcPr>
          <w:p w14:paraId="72F2C923" w14:textId="4C6B5FE3" w:rsidR="00265217" w:rsidRPr="00951CCC" w:rsidRDefault="00265217" w:rsidP="00C870A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70" w:right="10" w:hanging="9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(843)</w:t>
            </w:r>
          </w:p>
        </w:tc>
        <w:tc>
          <w:tcPr>
            <w:tcW w:w="182" w:type="dxa"/>
          </w:tcPr>
          <w:p w14:paraId="17E7A4EE" w14:textId="208A412B" w:rsidR="00265217" w:rsidRPr="00951CCC" w:rsidRDefault="00265217" w:rsidP="00265217">
            <w:pPr>
              <w:pStyle w:val="acctfourfigures"/>
              <w:tabs>
                <w:tab w:val="clear" w:pos="765"/>
                <w:tab w:val="decimal" w:pos="1090"/>
                <w:tab w:val="decimal" w:pos="1360"/>
              </w:tabs>
              <w:spacing w:line="240" w:lineRule="auto"/>
              <w:ind w:left="190" w:right="86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10" w:type="dxa"/>
          </w:tcPr>
          <w:p w14:paraId="57CE52AD" w14:textId="38E52401" w:rsidR="00265217" w:rsidRPr="00951CCC" w:rsidRDefault="00265217" w:rsidP="00265217">
            <w:pPr>
              <w:pStyle w:val="acctfourfigures"/>
              <w:tabs>
                <w:tab w:val="clear" w:pos="765"/>
                <w:tab w:val="decimal" w:pos="731"/>
                <w:tab w:val="decimal" w:pos="1450"/>
              </w:tabs>
              <w:spacing w:line="240" w:lineRule="auto"/>
              <w:ind w:right="37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265217" w:rsidRPr="00B2145F" w14:paraId="6C483040" w14:textId="77777777" w:rsidTr="007E3F85">
        <w:trPr>
          <w:cantSplit/>
        </w:trPr>
        <w:tc>
          <w:tcPr>
            <w:tcW w:w="5490" w:type="dxa"/>
            <w:hideMark/>
          </w:tcPr>
          <w:p w14:paraId="138D07E6" w14:textId="7C0219CB" w:rsidR="00265217" w:rsidRPr="00B2145F" w:rsidRDefault="00265217" w:rsidP="00265217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26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5269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8526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708" w:type="dxa"/>
            <w:tcBorders>
              <w:top w:val="single" w:sz="4" w:space="0" w:color="auto"/>
              <w:bottom w:val="double" w:sz="4" w:space="0" w:color="auto"/>
            </w:tcBorders>
          </w:tcPr>
          <w:p w14:paraId="1B3D493A" w14:textId="3A18564C" w:rsidR="00265217" w:rsidRPr="007E3F85" w:rsidRDefault="00265217" w:rsidP="0026521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70" w:right="103" w:hanging="9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E3F8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2,559</w:t>
            </w:r>
          </w:p>
        </w:tc>
        <w:tc>
          <w:tcPr>
            <w:tcW w:w="182" w:type="dxa"/>
          </w:tcPr>
          <w:p w14:paraId="4E7316A2" w14:textId="671B3E98" w:rsidR="00265217" w:rsidRPr="00B2145F" w:rsidRDefault="00265217" w:rsidP="00265217">
            <w:pPr>
              <w:pStyle w:val="acctfourfigures"/>
              <w:tabs>
                <w:tab w:val="clear" w:pos="765"/>
                <w:tab w:val="decimal" w:pos="731"/>
                <w:tab w:val="left" w:pos="1095"/>
                <w:tab w:val="decimal" w:pos="1642"/>
              </w:tabs>
              <w:spacing w:line="240" w:lineRule="auto"/>
              <w:ind w:right="91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474BEE0" w14:textId="62456F0A" w:rsidR="00265217" w:rsidRPr="007E3F85" w:rsidRDefault="00265217" w:rsidP="00265217">
            <w:pPr>
              <w:pStyle w:val="acctfourfigures"/>
              <w:tabs>
                <w:tab w:val="clear" w:pos="765"/>
                <w:tab w:val="decimal" w:pos="731"/>
                <w:tab w:val="left" w:pos="1095"/>
                <w:tab w:val="decimal" w:pos="1642"/>
              </w:tabs>
              <w:spacing w:line="240" w:lineRule="auto"/>
              <w:ind w:right="10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2,983</w:t>
            </w:r>
          </w:p>
        </w:tc>
      </w:tr>
    </w:tbl>
    <w:p w14:paraId="300F145A" w14:textId="7211359F" w:rsidR="00F77B8E" w:rsidRDefault="00F77B8E" w:rsidP="00F77B8E">
      <w:pPr>
        <w:pStyle w:val="Nomal"/>
        <w:tabs>
          <w:tab w:val="left" w:pos="540"/>
        </w:tabs>
        <w:spacing w:line="240" w:lineRule="atLeast"/>
        <w:ind w:left="540"/>
        <w:jc w:val="thaiDistribute"/>
        <w:rPr>
          <w:color w:val="000000"/>
          <w:sz w:val="30"/>
          <w:szCs w:val="30"/>
        </w:rPr>
      </w:pPr>
      <w:r w:rsidRPr="00F0645E">
        <w:rPr>
          <w:rFonts w:hint="cs"/>
          <w:color w:val="000000"/>
          <w:spacing w:val="10"/>
          <w:sz w:val="30"/>
          <w:szCs w:val="30"/>
          <w:cs/>
        </w:rPr>
        <w:lastRenderedPageBreak/>
        <w:t>ค่าใช้จ่ายพนักงานจากการให้สิทธิซื้อหุ้นแก่พนักงานตลอดระยะเวลาที่พนักงานสามารถเข้าใช้สิทธิได้ใน</w:t>
      </w:r>
      <w:r>
        <w:rPr>
          <w:rFonts w:hint="cs"/>
          <w:color w:val="000000"/>
          <w:sz w:val="30"/>
          <w:szCs w:val="30"/>
          <w:cs/>
        </w:rPr>
        <w:t xml:space="preserve">งบกำไรขาดทุนเบ็ดเสร็จสำหรับปีสิ้นสุดวันที่ </w:t>
      </w:r>
      <w:r>
        <w:rPr>
          <w:color w:val="000000"/>
          <w:sz w:val="30"/>
          <w:szCs w:val="30"/>
        </w:rPr>
        <w:t xml:space="preserve">31 </w:t>
      </w:r>
      <w:r>
        <w:rPr>
          <w:rFonts w:hint="cs"/>
          <w:color w:val="000000"/>
          <w:sz w:val="30"/>
          <w:szCs w:val="30"/>
          <w:cs/>
        </w:rPr>
        <w:t xml:space="preserve">ธันวาคม </w:t>
      </w:r>
      <w:r>
        <w:rPr>
          <w:color w:val="000000"/>
          <w:sz w:val="30"/>
          <w:szCs w:val="30"/>
        </w:rPr>
        <w:t>256</w:t>
      </w:r>
      <w:r w:rsidR="00E42168">
        <w:rPr>
          <w:color w:val="000000"/>
          <w:sz w:val="30"/>
          <w:szCs w:val="30"/>
        </w:rPr>
        <w:t>5</w:t>
      </w:r>
      <w:r>
        <w:rPr>
          <w:color w:val="000000"/>
          <w:sz w:val="30"/>
          <w:szCs w:val="30"/>
        </w:rPr>
        <w:t xml:space="preserve"> </w:t>
      </w:r>
      <w:r>
        <w:rPr>
          <w:rFonts w:hint="cs"/>
          <w:color w:val="000000"/>
          <w:sz w:val="30"/>
          <w:szCs w:val="30"/>
          <w:cs/>
        </w:rPr>
        <w:t xml:space="preserve">และบันทึกไว้ในบัญชี “ส่วนเกินทุนจากรายการจ่ายโดยใช้หุ้นเป็นเกณฑ์” เป็นจำนวนเงินรวม </w:t>
      </w:r>
      <w:r w:rsidR="000B269E">
        <w:rPr>
          <w:color w:val="000000"/>
          <w:sz w:val="30"/>
          <w:szCs w:val="30"/>
        </w:rPr>
        <w:t>1</w:t>
      </w:r>
      <w:r w:rsidR="000735C2">
        <w:rPr>
          <w:color w:val="000000"/>
          <w:sz w:val="30"/>
          <w:szCs w:val="30"/>
        </w:rPr>
        <w:t>1</w:t>
      </w:r>
      <w:r w:rsidR="000B269E">
        <w:rPr>
          <w:color w:val="000000"/>
          <w:sz w:val="30"/>
          <w:szCs w:val="30"/>
        </w:rPr>
        <w:t>.</w:t>
      </w:r>
      <w:r w:rsidR="000735C2">
        <w:rPr>
          <w:color w:val="000000"/>
          <w:sz w:val="30"/>
          <w:szCs w:val="30"/>
        </w:rPr>
        <w:t>92</w:t>
      </w:r>
      <w:r>
        <w:rPr>
          <w:color w:val="000000"/>
          <w:sz w:val="30"/>
          <w:szCs w:val="30"/>
        </w:rPr>
        <w:t xml:space="preserve"> </w:t>
      </w:r>
      <w:r>
        <w:rPr>
          <w:rFonts w:hint="cs"/>
          <w:color w:val="000000"/>
          <w:sz w:val="30"/>
          <w:szCs w:val="30"/>
          <w:cs/>
        </w:rPr>
        <w:t>ล้านบาท</w:t>
      </w:r>
      <w:r w:rsidR="00F60EA3">
        <w:rPr>
          <w:rFonts w:hint="cs"/>
          <w:color w:val="000000"/>
          <w:sz w:val="30"/>
          <w:szCs w:val="30"/>
          <w:cs/>
        </w:rPr>
        <w:t xml:space="preserve"> </w:t>
      </w:r>
      <w:r w:rsidR="00F60EA3" w:rsidRPr="00F60EA3">
        <w:rPr>
          <w:i/>
          <w:iCs/>
          <w:color w:val="000000"/>
          <w:sz w:val="30"/>
          <w:szCs w:val="30"/>
        </w:rPr>
        <w:t xml:space="preserve">(2564: 1.34 </w:t>
      </w:r>
      <w:r w:rsidR="00F60EA3" w:rsidRPr="00F60EA3">
        <w:rPr>
          <w:rFonts w:hint="cs"/>
          <w:i/>
          <w:iCs/>
          <w:color w:val="000000"/>
          <w:sz w:val="30"/>
          <w:szCs w:val="30"/>
          <w:cs/>
        </w:rPr>
        <w:t>ล้านบาท</w:t>
      </w:r>
      <w:r w:rsidR="00F60EA3" w:rsidRPr="00F60EA3">
        <w:rPr>
          <w:i/>
          <w:iCs/>
          <w:color w:val="000000"/>
          <w:sz w:val="30"/>
          <w:szCs w:val="30"/>
        </w:rPr>
        <w:t>)</w:t>
      </w:r>
    </w:p>
    <w:p w14:paraId="46E869DA" w14:textId="5D31AF5A" w:rsidR="0002302E" w:rsidRDefault="0002302E" w:rsidP="00F77B8E">
      <w:pPr>
        <w:pStyle w:val="Nomal"/>
        <w:tabs>
          <w:tab w:val="left" w:pos="540"/>
        </w:tabs>
        <w:spacing w:line="240" w:lineRule="atLeast"/>
        <w:ind w:left="540"/>
        <w:jc w:val="thaiDistribute"/>
        <w:rPr>
          <w:color w:val="000000"/>
          <w:sz w:val="30"/>
          <w:szCs w:val="30"/>
        </w:rPr>
      </w:pPr>
    </w:p>
    <w:p w14:paraId="4B9A112D" w14:textId="77777777" w:rsidR="0002302E" w:rsidRPr="00C828C6" w:rsidRDefault="0002302E" w:rsidP="0002302E">
      <w:pPr>
        <w:pStyle w:val="Nomal"/>
        <w:tabs>
          <w:tab w:val="left" w:pos="540"/>
        </w:tabs>
        <w:spacing w:line="240" w:lineRule="atLeast"/>
        <w:ind w:left="540"/>
        <w:jc w:val="thaiDistribute"/>
        <w:rPr>
          <w:color w:val="000000"/>
          <w:sz w:val="30"/>
          <w:szCs w:val="30"/>
        </w:rPr>
      </w:pPr>
      <w:r w:rsidRPr="00C828C6">
        <w:rPr>
          <w:rFonts w:hint="cs"/>
          <w:color w:val="000000"/>
          <w:sz w:val="30"/>
          <w:szCs w:val="30"/>
          <w:cs/>
        </w:rPr>
        <w:t xml:space="preserve">ณ วันที่ </w:t>
      </w:r>
      <w:r w:rsidRPr="00C828C6">
        <w:rPr>
          <w:color w:val="000000"/>
          <w:sz w:val="30"/>
          <w:szCs w:val="30"/>
        </w:rPr>
        <w:t xml:space="preserve">6 </w:t>
      </w:r>
      <w:r w:rsidRPr="00C828C6">
        <w:rPr>
          <w:rFonts w:hint="cs"/>
          <w:color w:val="000000"/>
          <w:sz w:val="30"/>
          <w:szCs w:val="30"/>
          <w:cs/>
        </w:rPr>
        <w:t xml:space="preserve">กรกฎาคม </w:t>
      </w:r>
      <w:r w:rsidRPr="00C828C6">
        <w:rPr>
          <w:color w:val="000000"/>
          <w:sz w:val="30"/>
          <w:szCs w:val="30"/>
        </w:rPr>
        <w:t>2565</w:t>
      </w:r>
      <w:r w:rsidRPr="00C828C6">
        <w:rPr>
          <w:rFonts w:hint="cs"/>
          <w:color w:val="000000"/>
          <w:sz w:val="30"/>
          <w:szCs w:val="30"/>
          <w:cs/>
        </w:rPr>
        <w:t xml:space="preserve"> ใบสำคัญแสดงสิทธิจำนวน </w:t>
      </w:r>
      <w:r w:rsidRPr="00C828C6">
        <w:rPr>
          <w:color w:val="000000"/>
          <w:sz w:val="30"/>
          <w:szCs w:val="30"/>
        </w:rPr>
        <w:t xml:space="preserve">843,000 </w:t>
      </w:r>
      <w:r w:rsidRPr="00C828C6">
        <w:rPr>
          <w:rFonts w:hint="cs"/>
          <w:color w:val="000000"/>
          <w:sz w:val="30"/>
          <w:szCs w:val="30"/>
          <w:cs/>
        </w:rPr>
        <w:t xml:space="preserve">หน่วย ได้ถูกแปลงเป็นหุ้นสามัญ </w:t>
      </w:r>
      <w:r w:rsidRPr="00C828C6">
        <w:rPr>
          <w:color w:val="000000"/>
          <w:sz w:val="30"/>
          <w:szCs w:val="30"/>
        </w:rPr>
        <w:t>843,000</w:t>
      </w:r>
      <w:r w:rsidRPr="00C828C6">
        <w:rPr>
          <w:rFonts w:hint="cs"/>
          <w:color w:val="000000"/>
          <w:sz w:val="30"/>
          <w:szCs w:val="30"/>
          <w:cs/>
        </w:rPr>
        <w:t xml:space="preserve"> หุ้น โดยมีมูลค่าหุ้นที่ตราไว้หุ้นละ </w:t>
      </w:r>
      <w:r w:rsidRPr="00C828C6">
        <w:rPr>
          <w:color w:val="000000"/>
          <w:sz w:val="30"/>
          <w:szCs w:val="30"/>
        </w:rPr>
        <w:t xml:space="preserve">0.5 </w:t>
      </w:r>
      <w:r w:rsidRPr="00C828C6">
        <w:rPr>
          <w:rFonts w:hint="cs"/>
          <w:color w:val="000000"/>
          <w:sz w:val="30"/>
          <w:szCs w:val="30"/>
          <w:cs/>
        </w:rPr>
        <w:t xml:space="preserve">บาท บริษัทได้รับชำระเงินค่าหุ้นดังกล่าวแล้วในเดือนมิถุนายน </w:t>
      </w:r>
      <w:r w:rsidRPr="00C828C6">
        <w:rPr>
          <w:color w:val="000000"/>
          <w:sz w:val="30"/>
          <w:szCs w:val="30"/>
        </w:rPr>
        <w:t xml:space="preserve">2565 </w:t>
      </w:r>
      <w:r w:rsidRPr="00C828C6">
        <w:rPr>
          <w:rFonts w:hint="cs"/>
          <w:color w:val="000000"/>
          <w:sz w:val="30"/>
          <w:szCs w:val="30"/>
          <w:cs/>
        </w:rPr>
        <w:t xml:space="preserve">เป็นจำนวนเงิน </w:t>
      </w:r>
      <w:r w:rsidRPr="00C828C6">
        <w:rPr>
          <w:color w:val="000000"/>
          <w:sz w:val="30"/>
          <w:szCs w:val="30"/>
        </w:rPr>
        <w:t xml:space="preserve">6.74 </w:t>
      </w:r>
      <w:r w:rsidRPr="00C828C6">
        <w:rPr>
          <w:rFonts w:hint="cs"/>
          <w:color w:val="000000"/>
          <w:sz w:val="30"/>
          <w:szCs w:val="30"/>
          <w:cs/>
        </w:rPr>
        <w:t>ล้านบาท</w:t>
      </w:r>
    </w:p>
    <w:p w14:paraId="3E1C63AE" w14:textId="77777777" w:rsidR="00F77B8E" w:rsidRPr="00F77B8E" w:rsidRDefault="00F77B8E" w:rsidP="00576F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856E757" w14:textId="5610983F" w:rsidR="001904B2" w:rsidRPr="00B2145F" w:rsidRDefault="001904B2" w:rsidP="006A01AF">
      <w:pPr>
        <w:pStyle w:val="Heading8"/>
        <w:numPr>
          <w:ilvl w:val="0"/>
          <w:numId w:val="16"/>
        </w:numPr>
        <w:tabs>
          <w:tab w:val="left" w:pos="540"/>
        </w:tabs>
        <w:spacing w:line="240" w:lineRule="auto"/>
        <w:ind w:left="540" w:hanging="540"/>
        <w:rPr>
          <w:rFonts w:ascii="Angsana New" w:hAnsi="Angsana New" w:cs="Angsana New"/>
          <w:sz w:val="30"/>
          <w:szCs w:val="30"/>
          <w:cs/>
          <w:lang w:val="th-TH"/>
        </w:rPr>
      </w:pPr>
      <w:r w:rsidRPr="00B2145F">
        <w:rPr>
          <w:rFonts w:ascii="Angsana New" w:hAnsi="Angsana New" w:cs="Angsana New" w:hint="cs"/>
          <w:sz w:val="30"/>
          <w:szCs w:val="30"/>
          <w:cs/>
          <w:lang w:val="th-TH"/>
        </w:rPr>
        <w:t>สำรอง</w:t>
      </w:r>
      <w:r w:rsidR="007A06FA">
        <w:rPr>
          <w:rFonts w:ascii="Angsana New" w:hAnsi="Angsana New" w:cs="Angsana New" w:hint="cs"/>
          <w:sz w:val="30"/>
          <w:szCs w:val="30"/>
          <w:cs/>
        </w:rPr>
        <w:t>ตามกฎหมาย</w:t>
      </w:r>
    </w:p>
    <w:p w14:paraId="18F5DC02" w14:textId="77777777" w:rsidR="001904B2" w:rsidRPr="00806527" w:rsidRDefault="001904B2" w:rsidP="007809DA">
      <w:pPr>
        <w:pStyle w:val="Nomal"/>
        <w:tabs>
          <w:tab w:val="left" w:pos="540"/>
        </w:tabs>
        <w:ind w:left="540"/>
        <w:jc w:val="thaiDistribute"/>
        <w:rPr>
          <w:color w:val="000000"/>
          <w:sz w:val="30"/>
          <w:szCs w:val="30"/>
        </w:rPr>
      </w:pPr>
    </w:p>
    <w:p w14:paraId="70511A9B" w14:textId="77777777" w:rsidR="009155AC" w:rsidRPr="00806527" w:rsidRDefault="009155AC" w:rsidP="006B60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  <w:r w:rsidRPr="00806527">
        <w:rPr>
          <w:rFonts w:ascii="Angsana New" w:hAnsi="Angsana New" w:hint="cs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806527">
        <w:rPr>
          <w:rFonts w:ascii="Angsana New" w:hAnsi="Angsana New" w:hint="cs"/>
          <w:sz w:val="30"/>
          <w:szCs w:val="30"/>
        </w:rPr>
        <w:t>2535</w:t>
      </w:r>
      <w:r w:rsidRPr="00806527">
        <w:rPr>
          <w:rFonts w:ascii="Angsana New" w:hAnsi="Angsana New" w:hint="cs"/>
          <w:sz w:val="30"/>
          <w:szCs w:val="30"/>
          <w:cs/>
        </w:rPr>
        <w:t xml:space="preserve"> มาตรา </w:t>
      </w:r>
      <w:r w:rsidRPr="00806527">
        <w:rPr>
          <w:rFonts w:ascii="Angsana New" w:hAnsi="Angsana New" w:hint="cs"/>
          <w:sz w:val="30"/>
          <w:szCs w:val="30"/>
        </w:rPr>
        <w:t>116</w:t>
      </w:r>
      <w:r w:rsidRPr="00806527">
        <w:rPr>
          <w:rFonts w:ascii="Angsana New" w:hAnsi="Angsana New" w:hint="cs"/>
          <w:sz w:val="30"/>
          <w:szCs w:val="30"/>
          <w:cs/>
        </w:rPr>
        <w:t xml:space="preserve"> บริษัทจะต้องจัดสรรทุนสำรอง (</w:t>
      </w:r>
      <w:r w:rsidRPr="00806527">
        <w:rPr>
          <w:rFonts w:ascii="Angsana New" w:hAnsi="Angsana New" w:hint="cs"/>
          <w:sz w:val="30"/>
          <w:szCs w:val="30"/>
        </w:rPr>
        <w:t>“</w:t>
      </w:r>
      <w:r w:rsidRPr="00806527">
        <w:rPr>
          <w:rFonts w:ascii="Angsana New" w:hAnsi="Angsana New" w:hint="cs"/>
          <w:sz w:val="30"/>
          <w:szCs w:val="30"/>
          <w:cs/>
        </w:rPr>
        <w:t>สำรองตามกฎหมาย</w:t>
      </w:r>
      <w:r w:rsidRPr="00806527">
        <w:rPr>
          <w:rFonts w:ascii="Angsana New" w:hAnsi="Angsana New" w:hint="cs"/>
          <w:sz w:val="30"/>
          <w:szCs w:val="30"/>
        </w:rPr>
        <w:t>”</w:t>
      </w:r>
      <w:r w:rsidRPr="00806527">
        <w:rPr>
          <w:rFonts w:ascii="Angsana New" w:hAnsi="Angsana New" w:hint="cs"/>
          <w:sz w:val="30"/>
          <w:szCs w:val="30"/>
          <w:cs/>
        </w:rPr>
        <w:t xml:space="preserve">) อย่างน้อยร้อยละ </w:t>
      </w:r>
      <w:r w:rsidRPr="00806527">
        <w:rPr>
          <w:rFonts w:ascii="Angsana New" w:hAnsi="Angsana New" w:hint="cs"/>
          <w:sz w:val="30"/>
          <w:szCs w:val="30"/>
        </w:rPr>
        <w:t xml:space="preserve">5 </w:t>
      </w:r>
      <w:r w:rsidRPr="00806527">
        <w:rPr>
          <w:rFonts w:ascii="Angsana New" w:hAnsi="Angsana New" w:hint="cs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806527">
        <w:rPr>
          <w:rFonts w:ascii="Angsana New" w:hAnsi="Angsana New" w:hint="cs"/>
          <w:sz w:val="30"/>
          <w:szCs w:val="30"/>
        </w:rPr>
        <w:t xml:space="preserve">10 </w:t>
      </w:r>
      <w:r w:rsidRPr="00806527">
        <w:rPr>
          <w:rFonts w:ascii="Angsana New" w:hAnsi="Angsana New" w:hint="cs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</w:p>
    <w:p w14:paraId="7276AD55" w14:textId="77777777" w:rsidR="00D803B3" w:rsidRPr="00806527" w:rsidRDefault="00D803B3" w:rsidP="007809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</w:p>
    <w:p w14:paraId="2AF4EFEC" w14:textId="77777777" w:rsidR="009118D7" w:rsidRPr="00B2145F" w:rsidRDefault="009118D7" w:rsidP="007809DA">
      <w:pPr>
        <w:pStyle w:val="Nomal"/>
        <w:tabs>
          <w:tab w:val="left" w:pos="540"/>
        </w:tabs>
        <w:ind w:left="540"/>
        <w:jc w:val="thaiDistribute"/>
        <w:rPr>
          <w:color w:val="000000"/>
          <w:sz w:val="30"/>
          <w:szCs w:val="30"/>
        </w:rPr>
      </w:pPr>
    </w:p>
    <w:p w14:paraId="11A4F286" w14:textId="77777777" w:rsidR="00A36B79" w:rsidRPr="00B2145F" w:rsidRDefault="00A36B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8"/>
          <w:szCs w:val="28"/>
          <w:cs/>
          <w:lang w:val="th-TH"/>
        </w:rPr>
      </w:pPr>
    </w:p>
    <w:p w14:paraId="7FF8C496" w14:textId="77777777" w:rsidR="00A45978" w:rsidRPr="00B2145F" w:rsidRDefault="00A45978" w:rsidP="0096289D">
      <w:pPr>
        <w:tabs>
          <w:tab w:val="clear" w:pos="1644"/>
          <w:tab w:val="left" w:pos="1620"/>
        </w:tabs>
        <w:spacing w:line="240" w:lineRule="auto"/>
        <w:ind w:left="540" w:right="65"/>
        <w:jc w:val="thaiDistribute"/>
        <w:rPr>
          <w:rFonts w:ascii="Angsana New" w:hAnsi="Angsana New"/>
          <w:sz w:val="30"/>
          <w:szCs w:val="30"/>
        </w:rPr>
        <w:sectPr w:rsidR="00A45978" w:rsidRPr="00B2145F" w:rsidSect="002872F4">
          <w:headerReference w:type="even" r:id="rId20"/>
          <w:headerReference w:type="default" r:id="rId21"/>
          <w:footerReference w:type="default" r:id="rId22"/>
          <w:headerReference w:type="first" r:id="rId23"/>
          <w:footerReference w:type="first" r:id="rId24"/>
          <w:type w:val="nextColumn"/>
          <w:pgSz w:w="11909" w:h="16834" w:code="9"/>
          <w:pgMar w:top="691" w:right="1152" w:bottom="576" w:left="1152" w:header="720" w:footer="720" w:gutter="0"/>
          <w:cols w:space="720"/>
        </w:sectPr>
      </w:pPr>
    </w:p>
    <w:p w14:paraId="059A9A65" w14:textId="77777777" w:rsidR="00A45978" w:rsidRPr="00B2145F" w:rsidRDefault="00A45978" w:rsidP="00B64F1D">
      <w:pPr>
        <w:pStyle w:val="Heading8"/>
        <w:numPr>
          <w:ilvl w:val="0"/>
          <w:numId w:val="16"/>
        </w:numPr>
        <w:tabs>
          <w:tab w:val="left" w:pos="540"/>
        </w:tabs>
        <w:spacing w:line="240" w:lineRule="auto"/>
        <w:ind w:left="540" w:hanging="540"/>
        <w:rPr>
          <w:rFonts w:ascii="Angsana New" w:hAnsi="Angsana New" w:cs="Angsana New"/>
          <w:sz w:val="30"/>
          <w:szCs w:val="30"/>
          <w:cs/>
          <w:lang w:val="th-TH"/>
        </w:rPr>
      </w:pPr>
      <w:r w:rsidRPr="00B2145F">
        <w:rPr>
          <w:rFonts w:ascii="Angsana New" w:hAnsi="Angsana New" w:cs="Angsana New" w:hint="cs"/>
          <w:sz w:val="30"/>
          <w:szCs w:val="30"/>
          <w:cs/>
          <w:lang w:val="th-TH"/>
        </w:rPr>
        <w:lastRenderedPageBreak/>
        <w:t>ส่วนงานดำเนินงาน</w:t>
      </w:r>
      <w:r w:rsidR="003D46F6" w:rsidRPr="00B2145F">
        <w:rPr>
          <w:rFonts w:ascii="Angsana New" w:hAnsi="Angsana New" w:cs="Angsana New" w:hint="cs"/>
          <w:sz w:val="30"/>
          <w:szCs w:val="30"/>
          <w:cs/>
          <w:lang w:val="th-TH"/>
        </w:rPr>
        <w:t>และการจำแนกรายได้</w:t>
      </w:r>
    </w:p>
    <w:p w14:paraId="1721B763" w14:textId="77777777" w:rsidR="00A45978" w:rsidRPr="00C66C94" w:rsidRDefault="00A45978" w:rsidP="00B64F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03850844" w14:textId="071838C5" w:rsidR="00A45978" w:rsidRDefault="00A45978" w:rsidP="00B64F1D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540" w:right="-45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2145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ส่วนงานธุรกิจ</w:t>
      </w:r>
    </w:p>
    <w:p w14:paraId="47468055" w14:textId="77777777" w:rsidR="00F77B8E" w:rsidRPr="00C66C94" w:rsidRDefault="00F77B8E" w:rsidP="00C66C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  <w:cs/>
        </w:rPr>
      </w:pPr>
    </w:p>
    <w:p w14:paraId="4AE28F05" w14:textId="4BFE5AD2" w:rsidR="00A45978" w:rsidRDefault="006855EA" w:rsidP="00E421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540" w:right="-45"/>
        <w:jc w:val="thaiDistribute"/>
        <w:rPr>
          <w:rFonts w:ascii="Angsana New" w:hAnsi="Angsana New"/>
          <w:spacing w:val="4"/>
          <w:sz w:val="30"/>
          <w:szCs w:val="30"/>
        </w:rPr>
      </w:pPr>
      <w:r w:rsidRPr="00B2145F">
        <w:rPr>
          <w:rFonts w:ascii="Angsana New" w:hAnsi="Angsana New" w:hint="cs"/>
          <w:spacing w:val="4"/>
          <w:sz w:val="30"/>
          <w:szCs w:val="30"/>
          <w:cs/>
        </w:rPr>
        <w:t>ผู้บริหารพิจารณาว่าบริษัทดำเนินกิจการใน</w:t>
      </w:r>
      <w:r w:rsidR="00E42168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="00E42168">
        <w:rPr>
          <w:rFonts w:ascii="Angsana New" w:hAnsi="Angsana New"/>
          <w:spacing w:val="4"/>
          <w:sz w:val="30"/>
          <w:szCs w:val="30"/>
        </w:rPr>
        <w:t xml:space="preserve">2 </w:t>
      </w:r>
      <w:r w:rsidRPr="00B2145F">
        <w:rPr>
          <w:rFonts w:ascii="Angsana New" w:hAnsi="Angsana New" w:hint="cs"/>
          <w:spacing w:val="4"/>
          <w:sz w:val="30"/>
          <w:szCs w:val="30"/>
          <w:cs/>
        </w:rPr>
        <w:t>ส่วนงานธุรกิจ</w:t>
      </w:r>
      <w:r w:rsidR="007E6255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="007E6255" w:rsidRPr="007E6255">
        <w:rPr>
          <w:rFonts w:ascii="Angsana New" w:hAnsi="Angsana New"/>
          <w:spacing w:val="4"/>
          <w:sz w:val="30"/>
          <w:szCs w:val="30"/>
          <w:cs/>
        </w:rPr>
        <w:t>ซึ่งเป็น</w:t>
      </w:r>
      <w:r w:rsidR="007E6255">
        <w:rPr>
          <w:rFonts w:ascii="Angsana New" w:hAnsi="Angsana New" w:hint="cs"/>
          <w:spacing w:val="4"/>
          <w:sz w:val="30"/>
          <w:szCs w:val="30"/>
          <w:cs/>
        </w:rPr>
        <w:t>ส่วนงาน</w:t>
      </w:r>
      <w:r w:rsidR="007E6255" w:rsidRPr="007E6255">
        <w:rPr>
          <w:rFonts w:ascii="Angsana New" w:hAnsi="Angsana New"/>
          <w:spacing w:val="4"/>
          <w:sz w:val="30"/>
          <w:szCs w:val="30"/>
          <w:cs/>
        </w:rPr>
        <w:t>ธุรกิจที่สำคัญของบริษัทที่มีสินค้าที่แตกต่างกัน</w:t>
      </w:r>
      <w:r w:rsidRPr="00B2145F">
        <w:rPr>
          <w:rFonts w:ascii="Angsana New" w:hAnsi="Angsana New" w:hint="cs"/>
          <w:spacing w:val="4"/>
          <w:sz w:val="30"/>
          <w:szCs w:val="30"/>
          <w:cs/>
        </w:rPr>
        <w:t xml:space="preserve"> คือ ธุรกิจ</w:t>
      </w:r>
      <w:r w:rsidR="00E42168" w:rsidRPr="00E42168">
        <w:rPr>
          <w:rFonts w:ascii="Angsana New" w:hAnsi="Angsana New"/>
          <w:spacing w:val="4"/>
          <w:sz w:val="30"/>
          <w:szCs w:val="30"/>
          <w:cs/>
        </w:rPr>
        <w:t>ซอสปรุงรสและน้ำจิ้มต่าง ๆ</w:t>
      </w:r>
      <w:r w:rsidR="00A45978" w:rsidRPr="00B2145F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="00745D01">
        <w:rPr>
          <w:rFonts w:ascii="Angsana New" w:hAnsi="Angsana New" w:hint="cs"/>
          <w:spacing w:val="4"/>
          <w:sz w:val="30"/>
          <w:szCs w:val="30"/>
          <w:cs/>
        </w:rPr>
        <w:t>และธุรกิจ</w:t>
      </w:r>
      <w:r w:rsidR="00E42168" w:rsidRPr="00E42168">
        <w:rPr>
          <w:rFonts w:ascii="Angsana New" w:hAnsi="Angsana New"/>
          <w:spacing w:val="4"/>
          <w:sz w:val="30"/>
          <w:szCs w:val="30"/>
          <w:cs/>
        </w:rPr>
        <w:t>เครื่องปรุงแกงและเครื่องประกอบอาหาร</w:t>
      </w:r>
      <w:r w:rsidR="00A45978" w:rsidRPr="00B2145F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="00745D01">
        <w:rPr>
          <w:rFonts w:ascii="Angsana New" w:hAnsi="Angsana New" w:hint="cs"/>
          <w:spacing w:val="4"/>
          <w:sz w:val="30"/>
          <w:szCs w:val="30"/>
          <w:cs/>
        </w:rPr>
        <w:t>ส่วนงานอื่น</w:t>
      </w:r>
      <w:r w:rsidR="00745D01">
        <w:rPr>
          <w:rFonts w:ascii="Angsana New" w:hAnsi="Angsana New"/>
          <w:spacing w:val="4"/>
          <w:sz w:val="30"/>
          <w:szCs w:val="30"/>
        </w:rPr>
        <w:t xml:space="preserve"> </w:t>
      </w:r>
      <w:r w:rsidR="00745D01">
        <w:rPr>
          <w:rFonts w:ascii="Angsana New" w:hAnsi="Angsana New" w:hint="cs"/>
          <w:spacing w:val="4"/>
          <w:sz w:val="30"/>
          <w:szCs w:val="30"/>
          <w:cs/>
        </w:rPr>
        <w:t>ไม่มีส่วนงานใดที่เข้าเกณฑ์</w:t>
      </w:r>
      <w:r w:rsidR="00745D01" w:rsidRPr="00745D01">
        <w:rPr>
          <w:rFonts w:ascii="Angsana New" w:hAnsi="Angsana New"/>
          <w:spacing w:val="4"/>
          <w:sz w:val="30"/>
          <w:szCs w:val="30"/>
          <w:cs/>
        </w:rPr>
        <w:t>เชิงปริมาณเพื่อกำหนดส่วนงานที่รายงานในปี</w:t>
      </w:r>
      <w:r w:rsidR="00745D01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="00745D01">
        <w:rPr>
          <w:rFonts w:ascii="Angsana New" w:hAnsi="Angsana New"/>
          <w:spacing w:val="4"/>
          <w:sz w:val="30"/>
          <w:szCs w:val="30"/>
        </w:rPr>
        <w:t>2565</w:t>
      </w:r>
      <w:r w:rsidR="00745D01" w:rsidRPr="00745D01">
        <w:rPr>
          <w:rFonts w:ascii="Angsana New" w:hAnsi="Angsana New"/>
          <w:spacing w:val="4"/>
          <w:sz w:val="30"/>
          <w:szCs w:val="30"/>
          <w:cs/>
        </w:rPr>
        <w:t xml:space="preserve"> หรือ</w:t>
      </w:r>
      <w:r w:rsidR="00745D01">
        <w:rPr>
          <w:rFonts w:ascii="Angsana New" w:hAnsi="Angsana New"/>
          <w:spacing w:val="4"/>
          <w:sz w:val="30"/>
          <w:szCs w:val="30"/>
        </w:rPr>
        <w:t xml:space="preserve"> 2564 </w:t>
      </w:r>
      <w:r w:rsidR="00F77B8E">
        <w:rPr>
          <w:rFonts w:ascii="Angsana New" w:hAnsi="Angsana New" w:hint="cs"/>
          <w:spacing w:val="4"/>
          <w:sz w:val="30"/>
          <w:szCs w:val="30"/>
          <w:cs/>
        </w:rPr>
        <w:t>ผู้มีอำนาจตัดสินใจสูงสุดด้านการดำเนินงานของบริษัทมีการสอบทานรายงานการจัดการอย่างน้อยทุกไตรมาส</w:t>
      </w:r>
    </w:p>
    <w:p w14:paraId="36AD8247" w14:textId="77777777" w:rsidR="0002302E" w:rsidRPr="00C66C94" w:rsidRDefault="0002302E" w:rsidP="00C66C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tbl>
      <w:tblPr>
        <w:tblW w:w="14121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3231"/>
        <w:gridCol w:w="1170"/>
        <w:gridCol w:w="270"/>
        <w:gridCol w:w="1170"/>
        <w:gridCol w:w="270"/>
        <w:gridCol w:w="1080"/>
        <w:gridCol w:w="270"/>
        <w:gridCol w:w="1170"/>
        <w:gridCol w:w="270"/>
        <w:gridCol w:w="1170"/>
        <w:gridCol w:w="270"/>
        <w:gridCol w:w="1080"/>
        <w:gridCol w:w="270"/>
        <w:gridCol w:w="1080"/>
        <w:gridCol w:w="270"/>
        <w:gridCol w:w="1080"/>
      </w:tblGrid>
      <w:tr w:rsidR="0002302E" w:rsidRPr="00207A77" w14:paraId="0BAB3B06" w14:textId="77777777" w:rsidTr="003F1007">
        <w:trPr>
          <w:trHeight w:val="161"/>
        </w:trPr>
        <w:tc>
          <w:tcPr>
            <w:tcW w:w="3231" w:type="dxa"/>
            <w:shd w:val="clear" w:color="auto" w:fill="auto"/>
          </w:tcPr>
          <w:p w14:paraId="1E5AA79E" w14:textId="77777777" w:rsidR="0002302E" w:rsidRPr="00207A77" w:rsidRDefault="0002302E" w:rsidP="003F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16DD0DC0" w14:textId="77777777" w:rsidR="0002302E" w:rsidRDefault="0002302E" w:rsidP="003F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กลุ่มผลิตภัณฑ์ซอสปรุงรส</w:t>
            </w:r>
          </w:p>
          <w:p w14:paraId="39653ED0" w14:textId="77777777" w:rsidR="0002302E" w:rsidRPr="00207A77" w:rsidRDefault="0002302E" w:rsidP="003F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และน้ำจิ้มต่าง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ๆ</w:t>
            </w:r>
          </w:p>
        </w:tc>
        <w:tc>
          <w:tcPr>
            <w:tcW w:w="270" w:type="dxa"/>
            <w:shd w:val="clear" w:color="auto" w:fill="auto"/>
          </w:tcPr>
          <w:p w14:paraId="7C279703" w14:textId="77777777" w:rsidR="0002302E" w:rsidRPr="00207A77" w:rsidRDefault="0002302E" w:rsidP="003F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14:paraId="15D94C0C" w14:textId="77777777" w:rsidR="0002302E" w:rsidRPr="00207A77" w:rsidRDefault="0002302E" w:rsidP="003F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กลุ่มผลิตภัณท์เครื่องปรุงแกงและ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br/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เครื่องประกอบอาหาร</w:t>
            </w:r>
          </w:p>
        </w:tc>
        <w:tc>
          <w:tcPr>
            <w:tcW w:w="270" w:type="dxa"/>
            <w:shd w:val="clear" w:color="auto" w:fill="auto"/>
          </w:tcPr>
          <w:p w14:paraId="4C4728DF" w14:textId="77777777" w:rsidR="0002302E" w:rsidRPr="00207A77" w:rsidRDefault="0002302E" w:rsidP="003F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14:paraId="60F7DBE9" w14:textId="77777777" w:rsidR="0002302E" w:rsidRDefault="0002302E" w:rsidP="003F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  <w:p w14:paraId="1FBC5EE0" w14:textId="77777777" w:rsidR="0002302E" w:rsidRPr="00207A77" w:rsidRDefault="0002302E" w:rsidP="003F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07A7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อื่น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207A7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ๆ</w:t>
            </w:r>
          </w:p>
        </w:tc>
        <w:tc>
          <w:tcPr>
            <w:tcW w:w="270" w:type="dxa"/>
            <w:shd w:val="clear" w:color="auto" w:fill="auto"/>
          </w:tcPr>
          <w:p w14:paraId="18907A10" w14:textId="77777777" w:rsidR="0002302E" w:rsidRPr="00207A77" w:rsidRDefault="0002302E" w:rsidP="003F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79A7849C" w14:textId="77777777" w:rsidR="0002302E" w:rsidRDefault="0002302E" w:rsidP="003F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  <w:p w14:paraId="2A975BD8" w14:textId="77777777" w:rsidR="0002302E" w:rsidRPr="00207A77" w:rsidRDefault="0002302E" w:rsidP="003F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02302E" w:rsidRPr="00207A77" w14:paraId="5135B9B6" w14:textId="77777777" w:rsidTr="003F1007">
        <w:trPr>
          <w:trHeight w:val="161"/>
        </w:trPr>
        <w:tc>
          <w:tcPr>
            <w:tcW w:w="3231" w:type="dxa"/>
            <w:shd w:val="clear" w:color="auto" w:fill="auto"/>
          </w:tcPr>
          <w:p w14:paraId="43040895" w14:textId="3C7D5DDC" w:rsidR="0002302E" w:rsidRPr="00207A77" w:rsidRDefault="00C66C94" w:rsidP="003F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 w:rsidRPr="00030BDD">
              <w:rPr>
                <w:rFonts w:ascii="Angsana New" w:hAnsi="Angsana New" w:hint="cs"/>
                <w:b/>
                <w:bCs/>
                <w:i/>
                <w:iCs/>
                <w:color w:val="000000"/>
                <w:sz w:val="25"/>
                <w:szCs w:val="25"/>
                <w:cs/>
              </w:rPr>
              <w:t>สำหรับปีสิ้นสุดวันที่</w:t>
            </w:r>
            <w:r w:rsidRPr="00030BDD">
              <w:rPr>
                <w:rFonts w:ascii="Angsana New" w:hAnsi="Angsana New" w:hint="cs"/>
                <w:b/>
                <w:bCs/>
                <w:i/>
                <w:iCs/>
                <w:color w:val="000000"/>
                <w:sz w:val="25"/>
                <w:szCs w:val="25"/>
              </w:rPr>
              <w:t xml:space="preserve"> 31 </w:t>
            </w:r>
            <w:r w:rsidRPr="00030BDD">
              <w:rPr>
                <w:rFonts w:ascii="Angsana New" w:hAnsi="Angsana New" w:hint="cs"/>
                <w:b/>
                <w:bCs/>
                <w:i/>
                <w:iCs/>
                <w:color w:val="000000"/>
                <w:sz w:val="25"/>
                <w:szCs w:val="25"/>
                <w:cs/>
              </w:rPr>
              <w:t>ธันวาคม</w:t>
            </w:r>
          </w:p>
        </w:tc>
        <w:tc>
          <w:tcPr>
            <w:tcW w:w="1170" w:type="dxa"/>
            <w:shd w:val="clear" w:color="auto" w:fill="auto"/>
          </w:tcPr>
          <w:p w14:paraId="0CCA06D6" w14:textId="77777777" w:rsidR="0002302E" w:rsidRPr="00207A77" w:rsidRDefault="0002302E" w:rsidP="003F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3D74F6E4" w14:textId="77777777" w:rsidR="0002302E" w:rsidRPr="00207A77" w:rsidRDefault="0002302E" w:rsidP="003F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4B3056AE" w14:textId="77777777" w:rsidR="0002302E" w:rsidRPr="00207A77" w:rsidRDefault="0002302E" w:rsidP="003F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187A207D" w14:textId="77777777" w:rsidR="0002302E" w:rsidRPr="00207A77" w:rsidRDefault="0002302E" w:rsidP="003F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203D15A2" w14:textId="77777777" w:rsidR="0002302E" w:rsidRPr="00207A77" w:rsidRDefault="0002302E" w:rsidP="003F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6273A07F" w14:textId="77777777" w:rsidR="0002302E" w:rsidRPr="00207A77" w:rsidRDefault="0002302E" w:rsidP="003F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8E10E45" w14:textId="77777777" w:rsidR="0002302E" w:rsidRPr="00207A77" w:rsidRDefault="0002302E" w:rsidP="003F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3CED1049" w14:textId="77777777" w:rsidR="0002302E" w:rsidRPr="00207A77" w:rsidRDefault="0002302E" w:rsidP="003F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6D96823B" w14:textId="77777777" w:rsidR="0002302E" w:rsidRPr="00207A77" w:rsidRDefault="0002302E" w:rsidP="003F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420EF6BD" w14:textId="77777777" w:rsidR="0002302E" w:rsidRPr="00207A77" w:rsidRDefault="0002302E" w:rsidP="003F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0" w:firstLine="14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31C7A50" w14:textId="77777777" w:rsidR="0002302E" w:rsidRPr="00207A77" w:rsidRDefault="0002302E" w:rsidP="003F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068D3E1C" w14:textId="77777777" w:rsidR="0002302E" w:rsidRPr="00207A77" w:rsidRDefault="0002302E" w:rsidP="003F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739472FD" w14:textId="77777777" w:rsidR="0002302E" w:rsidRPr="00207A77" w:rsidRDefault="0002302E" w:rsidP="003F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210C444E" w14:textId="77777777" w:rsidR="0002302E" w:rsidRPr="00207A77" w:rsidRDefault="0002302E" w:rsidP="003F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6EA5297E" w14:textId="77777777" w:rsidR="0002302E" w:rsidRPr="00207A77" w:rsidRDefault="0002302E" w:rsidP="003F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2564</w:t>
            </w:r>
          </w:p>
        </w:tc>
      </w:tr>
      <w:tr w:rsidR="0002302E" w:rsidRPr="00141BF6" w14:paraId="3C84CE60" w14:textId="77777777" w:rsidTr="003F1007">
        <w:trPr>
          <w:trHeight w:val="263"/>
        </w:trPr>
        <w:tc>
          <w:tcPr>
            <w:tcW w:w="3231" w:type="dxa"/>
            <w:shd w:val="clear" w:color="auto" w:fill="auto"/>
          </w:tcPr>
          <w:p w14:paraId="15226D89" w14:textId="77777777" w:rsidR="0002302E" w:rsidRPr="00207A77" w:rsidRDefault="0002302E" w:rsidP="003F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0890" w:type="dxa"/>
            <w:gridSpan w:val="15"/>
            <w:shd w:val="clear" w:color="auto" w:fill="auto"/>
          </w:tcPr>
          <w:p w14:paraId="64D0E241" w14:textId="77777777" w:rsidR="0002302E" w:rsidRPr="00141BF6" w:rsidRDefault="0002302E" w:rsidP="003F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7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07A77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02302E" w:rsidRPr="00141BF6" w14:paraId="63FB09BE" w14:textId="77777777" w:rsidTr="003F1007">
        <w:trPr>
          <w:trHeight w:val="263"/>
        </w:trPr>
        <w:tc>
          <w:tcPr>
            <w:tcW w:w="3231" w:type="dxa"/>
            <w:shd w:val="clear" w:color="auto" w:fill="auto"/>
          </w:tcPr>
          <w:p w14:paraId="4DEE0EE4" w14:textId="77777777" w:rsidR="0002302E" w:rsidRDefault="0002302E" w:rsidP="003F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  <w:lang w:val="en-GB"/>
              </w:rPr>
              <w:t>การจำแนกรายได้</w:t>
            </w:r>
          </w:p>
        </w:tc>
        <w:tc>
          <w:tcPr>
            <w:tcW w:w="1170" w:type="dxa"/>
            <w:shd w:val="clear" w:color="auto" w:fill="auto"/>
          </w:tcPr>
          <w:p w14:paraId="40BE2EC0" w14:textId="77777777" w:rsidR="0002302E" w:rsidRPr="00207A77" w:rsidRDefault="0002302E" w:rsidP="003F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5B144122" w14:textId="77777777" w:rsidR="0002302E" w:rsidRPr="00207A77" w:rsidRDefault="0002302E" w:rsidP="003F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331396D6" w14:textId="77777777" w:rsidR="0002302E" w:rsidRPr="00207A77" w:rsidRDefault="0002302E" w:rsidP="003F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118E4F49" w14:textId="77777777" w:rsidR="0002302E" w:rsidRPr="00207A77" w:rsidRDefault="0002302E" w:rsidP="003F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1B845832" w14:textId="77777777" w:rsidR="0002302E" w:rsidRPr="00207A77" w:rsidRDefault="0002302E" w:rsidP="003F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3F38443D" w14:textId="77777777" w:rsidR="0002302E" w:rsidRPr="00207A77" w:rsidRDefault="0002302E" w:rsidP="003F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6C9EBC56" w14:textId="77777777" w:rsidR="0002302E" w:rsidRPr="00207A77" w:rsidRDefault="0002302E" w:rsidP="003F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20AC29D4" w14:textId="77777777" w:rsidR="0002302E" w:rsidRPr="00207A77" w:rsidRDefault="0002302E" w:rsidP="003F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07CD63CA" w14:textId="77777777" w:rsidR="0002302E" w:rsidRPr="00207A77" w:rsidRDefault="0002302E" w:rsidP="003F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6D79F194" w14:textId="77777777" w:rsidR="0002302E" w:rsidRPr="00207A77" w:rsidRDefault="0002302E" w:rsidP="003F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7A35B99E" w14:textId="77777777" w:rsidR="0002302E" w:rsidRPr="00207A77" w:rsidRDefault="0002302E" w:rsidP="003F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7A1ED02A" w14:textId="77777777" w:rsidR="0002302E" w:rsidRPr="00207A77" w:rsidRDefault="0002302E" w:rsidP="003F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0B24DF83" w14:textId="77777777" w:rsidR="0002302E" w:rsidRPr="00207A77" w:rsidRDefault="0002302E" w:rsidP="003F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209F48A2" w14:textId="77777777" w:rsidR="0002302E" w:rsidRPr="00207A77" w:rsidRDefault="0002302E" w:rsidP="003F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19B2307E" w14:textId="77777777" w:rsidR="0002302E" w:rsidRPr="00141BF6" w:rsidRDefault="0002302E" w:rsidP="003F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7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2302E" w:rsidRPr="00207A77" w14:paraId="177EEF7B" w14:textId="77777777" w:rsidTr="003F1007">
        <w:trPr>
          <w:trHeight w:val="155"/>
        </w:trPr>
        <w:tc>
          <w:tcPr>
            <w:tcW w:w="3231" w:type="dxa"/>
            <w:shd w:val="clear" w:color="auto" w:fill="auto"/>
          </w:tcPr>
          <w:p w14:paraId="30B1B22A" w14:textId="77777777" w:rsidR="0002302E" w:rsidRPr="00207A77" w:rsidRDefault="0002302E" w:rsidP="003F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  <w:lang w:val="en-GB"/>
              </w:rPr>
            </w:pPr>
            <w:r w:rsidRPr="00207A77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C0CBD91" w14:textId="0EAA4A10" w:rsidR="0002302E" w:rsidRPr="00207A77" w:rsidRDefault="0056266E" w:rsidP="003F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1,288,774</w:t>
            </w:r>
          </w:p>
        </w:tc>
        <w:tc>
          <w:tcPr>
            <w:tcW w:w="270" w:type="dxa"/>
            <w:shd w:val="clear" w:color="auto" w:fill="auto"/>
          </w:tcPr>
          <w:p w14:paraId="7FD12203" w14:textId="77777777" w:rsidR="0002302E" w:rsidRPr="00207A77" w:rsidRDefault="0002302E" w:rsidP="003F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54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512D217" w14:textId="7FB52BE6" w:rsidR="0002302E" w:rsidRPr="00207A77" w:rsidRDefault="00C66C94" w:rsidP="003F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1,271,743</w:t>
            </w:r>
          </w:p>
        </w:tc>
        <w:tc>
          <w:tcPr>
            <w:tcW w:w="270" w:type="dxa"/>
            <w:shd w:val="clear" w:color="auto" w:fill="auto"/>
          </w:tcPr>
          <w:p w14:paraId="0E127FB8" w14:textId="77777777" w:rsidR="0002302E" w:rsidRPr="00207A77" w:rsidRDefault="0002302E" w:rsidP="003F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54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6BA74A1" w14:textId="05F033FC" w:rsidR="0002302E" w:rsidRPr="00207A77" w:rsidRDefault="0056266E" w:rsidP="003F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13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79,752</w:t>
            </w:r>
          </w:p>
        </w:tc>
        <w:tc>
          <w:tcPr>
            <w:tcW w:w="270" w:type="dxa"/>
            <w:shd w:val="clear" w:color="auto" w:fill="auto"/>
          </w:tcPr>
          <w:p w14:paraId="6A194CEE" w14:textId="77777777" w:rsidR="0002302E" w:rsidRPr="00207A77" w:rsidRDefault="0002302E" w:rsidP="003F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594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7A93DD2" w14:textId="74ED8A48" w:rsidR="0002302E" w:rsidRPr="00207A77" w:rsidRDefault="00C66C94" w:rsidP="003F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51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157,747</w:t>
            </w:r>
          </w:p>
        </w:tc>
        <w:tc>
          <w:tcPr>
            <w:tcW w:w="270" w:type="dxa"/>
            <w:shd w:val="clear" w:color="auto" w:fill="auto"/>
          </w:tcPr>
          <w:p w14:paraId="62B588B0" w14:textId="77777777" w:rsidR="0002302E" w:rsidRPr="00207A77" w:rsidRDefault="0002302E" w:rsidP="003F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54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949BB40" w14:textId="6E264AF8" w:rsidR="0002302E" w:rsidRPr="00207A77" w:rsidRDefault="0056266E" w:rsidP="003F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618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86,137</w:t>
            </w:r>
          </w:p>
        </w:tc>
        <w:tc>
          <w:tcPr>
            <w:tcW w:w="270" w:type="dxa"/>
            <w:shd w:val="clear" w:color="auto" w:fill="auto"/>
          </w:tcPr>
          <w:p w14:paraId="4CA174FE" w14:textId="77777777" w:rsidR="0002302E" w:rsidRPr="00207A77" w:rsidRDefault="0002302E" w:rsidP="003F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594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9121FF1" w14:textId="68E847EF" w:rsidR="0002302E" w:rsidRPr="00207A77" w:rsidRDefault="00C66C94" w:rsidP="003F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95,047</w:t>
            </w:r>
          </w:p>
        </w:tc>
        <w:tc>
          <w:tcPr>
            <w:tcW w:w="270" w:type="dxa"/>
            <w:shd w:val="clear" w:color="auto" w:fill="auto"/>
          </w:tcPr>
          <w:p w14:paraId="7760616D" w14:textId="77777777" w:rsidR="0002302E" w:rsidRPr="00207A77" w:rsidRDefault="0002302E" w:rsidP="003F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7867C9F" w14:textId="30738374" w:rsidR="0002302E" w:rsidRPr="00207A77" w:rsidRDefault="0056266E" w:rsidP="003F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1,454,663</w:t>
            </w:r>
          </w:p>
        </w:tc>
        <w:tc>
          <w:tcPr>
            <w:tcW w:w="270" w:type="dxa"/>
            <w:shd w:val="clear" w:color="auto" w:fill="auto"/>
          </w:tcPr>
          <w:p w14:paraId="0D67BA81" w14:textId="77777777" w:rsidR="0002302E" w:rsidRPr="00207A77" w:rsidRDefault="0002302E" w:rsidP="003F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F6A9910" w14:textId="3D48514E" w:rsidR="0002302E" w:rsidRPr="00207A77" w:rsidRDefault="00C66C94" w:rsidP="003F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1,524,537</w:t>
            </w:r>
          </w:p>
        </w:tc>
      </w:tr>
      <w:tr w:rsidR="00C66C94" w:rsidRPr="00CE34BA" w14:paraId="46B86AEC" w14:textId="77777777" w:rsidTr="003F1007">
        <w:trPr>
          <w:trHeight w:val="155"/>
        </w:trPr>
        <w:tc>
          <w:tcPr>
            <w:tcW w:w="3231" w:type="dxa"/>
            <w:shd w:val="clear" w:color="auto" w:fill="auto"/>
          </w:tcPr>
          <w:p w14:paraId="7BB5EE0A" w14:textId="77777777" w:rsidR="00C66C94" w:rsidRPr="00207A77" w:rsidRDefault="00C66C94" w:rsidP="00C6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  <w:lang w:val="en-GB"/>
              </w:rPr>
            </w:pPr>
            <w:r w:rsidRPr="00207A7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รวมรายได้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79E3DB" w14:textId="1A998CA6" w:rsidR="00C66C94" w:rsidRPr="00C66C94" w:rsidRDefault="0056266E" w:rsidP="00C6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1,288,774</w:t>
            </w:r>
          </w:p>
        </w:tc>
        <w:tc>
          <w:tcPr>
            <w:tcW w:w="270" w:type="dxa"/>
            <w:shd w:val="clear" w:color="auto" w:fill="auto"/>
          </w:tcPr>
          <w:p w14:paraId="18270388" w14:textId="77777777" w:rsidR="00C66C94" w:rsidRPr="00C66C94" w:rsidRDefault="00C66C94" w:rsidP="00C6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  <w:tab w:val="decimal" w:pos="954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BF2A03" w14:textId="0D1D0256" w:rsidR="00C66C94" w:rsidRPr="00C66C94" w:rsidRDefault="00C66C94" w:rsidP="00C6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66C94">
              <w:rPr>
                <w:rFonts w:ascii="Angsana New" w:hAnsi="Angsana New"/>
                <w:b/>
                <w:bCs/>
                <w:sz w:val="24"/>
                <w:szCs w:val="24"/>
              </w:rPr>
              <w:t>1,271,743</w:t>
            </w:r>
          </w:p>
        </w:tc>
        <w:tc>
          <w:tcPr>
            <w:tcW w:w="270" w:type="dxa"/>
            <w:shd w:val="clear" w:color="auto" w:fill="auto"/>
          </w:tcPr>
          <w:p w14:paraId="5FBB7201" w14:textId="77777777" w:rsidR="00C66C94" w:rsidRPr="00C66C94" w:rsidRDefault="00C66C94" w:rsidP="00C6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  <w:tab w:val="decimal" w:pos="954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11840E" w14:textId="2A194074" w:rsidR="00C66C94" w:rsidRPr="00C66C94" w:rsidRDefault="0056266E" w:rsidP="00C6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  <w:tab w:val="decimal" w:pos="813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79,752</w:t>
            </w:r>
          </w:p>
        </w:tc>
        <w:tc>
          <w:tcPr>
            <w:tcW w:w="270" w:type="dxa"/>
            <w:shd w:val="clear" w:color="auto" w:fill="auto"/>
          </w:tcPr>
          <w:p w14:paraId="7C03D1F1" w14:textId="77777777" w:rsidR="00C66C94" w:rsidRPr="00C66C94" w:rsidRDefault="00C66C94" w:rsidP="00C6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  <w:tab w:val="decimal" w:pos="594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9A07FB" w14:textId="2CEF67F2" w:rsidR="00C66C94" w:rsidRPr="00C66C94" w:rsidRDefault="00C66C94" w:rsidP="00C6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  <w:tab w:val="decimal" w:pos="851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66C94">
              <w:rPr>
                <w:rFonts w:ascii="Angsana New" w:hAnsi="Angsana New"/>
                <w:b/>
                <w:bCs/>
                <w:sz w:val="24"/>
                <w:szCs w:val="24"/>
              </w:rPr>
              <w:t>157,747</w:t>
            </w:r>
          </w:p>
        </w:tc>
        <w:tc>
          <w:tcPr>
            <w:tcW w:w="270" w:type="dxa"/>
            <w:shd w:val="clear" w:color="auto" w:fill="auto"/>
          </w:tcPr>
          <w:p w14:paraId="653104B8" w14:textId="77777777" w:rsidR="00C66C94" w:rsidRPr="00C66C94" w:rsidRDefault="00C66C94" w:rsidP="00C6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  <w:tab w:val="decimal" w:pos="954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8EED33" w14:textId="0C217F52" w:rsidR="00C66C94" w:rsidRPr="00C66C94" w:rsidRDefault="0056266E" w:rsidP="00C6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  <w:tab w:val="decimal" w:pos="618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86,137</w:t>
            </w:r>
          </w:p>
        </w:tc>
        <w:tc>
          <w:tcPr>
            <w:tcW w:w="270" w:type="dxa"/>
            <w:shd w:val="clear" w:color="auto" w:fill="auto"/>
          </w:tcPr>
          <w:p w14:paraId="1A2E75A7" w14:textId="77777777" w:rsidR="00C66C94" w:rsidRPr="00C66C94" w:rsidRDefault="00C66C94" w:rsidP="00C6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  <w:tab w:val="decimal" w:pos="594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643D05" w14:textId="77738C6C" w:rsidR="00C66C94" w:rsidRPr="00C66C94" w:rsidRDefault="00C66C94" w:rsidP="00C6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66C94">
              <w:rPr>
                <w:rFonts w:ascii="Angsana New" w:hAnsi="Angsana New"/>
                <w:b/>
                <w:bCs/>
                <w:sz w:val="24"/>
                <w:szCs w:val="24"/>
              </w:rPr>
              <w:t>95,047</w:t>
            </w:r>
          </w:p>
        </w:tc>
        <w:tc>
          <w:tcPr>
            <w:tcW w:w="270" w:type="dxa"/>
            <w:shd w:val="clear" w:color="auto" w:fill="auto"/>
          </w:tcPr>
          <w:p w14:paraId="3785A8E2" w14:textId="77777777" w:rsidR="00C66C94" w:rsidRPr="00C66C94" w:rsidRDefault="00C66C94" w:rsidP="00C6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ACA532" w14:textId="42DD3020" w:rsidR="00C66C94" w:rsidRPr="00C66C94" w:rsidRDefault="0056266E" w:rsidP="00C6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1,454,663</w:t>
            </w:r>
          </w:p>
        </w:tc>
        <w:tc>
          <w:tcPr>
            <w:tcW w:w="270" w:type="dxa"/>
            <w:shd w:val="clear" w:color="auto" w:fill="auto"/>
          </w:tcPr>
          <w:p w14:paraId="034A2065" w14:textId="77777777" w:rsidR="00C66C94" w:rsidRPr="00C66C94" w:rsidRDefault="00C66C94" w:rsidP="00C6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C98321" w14:textId="26DEFF73" w:rsidR="00C66C94" w:rsidRPr="00C66C94" w:rsidRDefault="00C66C94" w:rsidP="00C6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66C94">
              <w:rPr>
                <w:rFonts w:ascii="Angsana New" w:hAnsi="Angsana New"/>
                <w:b/>
                <w:bCs/>
                <w:sz w:val="24"/>
                <w:szCs w:val="24"/>
              </w:rPr>
              <w:t>1,524,537</w:t>
            </w:r>
          </w:p>
        </w:tc>
      </w:tr>
    </w:tbl>
    <w:p w14:paraId="70959425" w14:textId="77777777" w:rsidR="00A45978" w:rsidRPr="00752946" w:rsidRDefault="00A45978" w:rsidP="00B64F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547" w:right="-43" w:hanging="547"/>
        <w:jc w:val="thaiDistribute"/>
        <w:rPr>
          <w:rFonts w:ascii="Angsana New" w:hAnsi="Angsana New"/>
          <w:sz w:val="12"/>
          <w:szCs w:val="12"/>
        </w:rPr>
      </w:pPr>
    </w:p>
    <w:p w14:paraId="15C4CD44" w14:textId="77777777" w:rsidR="00C66C94" w:rsidRDefault="00C66C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35614DC6" w14:textId="5C286C04" w:rsidR="00A45978" w:rsidRPr="00B2145F" w:rsidRDefault="00A45978" w:rsidP="00B64F1D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540" w:right="-45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2145F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ส่วนงานภูมิศาสตร์</w:t>
      </w:r>
    </w:p>
    <w:p w14:paraId="70F161FE" w14:textId="77777777" w:rsidR="00A45978" w:rsidRPr="00C66C94" w:rsidRDefault="00A45978" w:rsidP="00C66C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77494EE5" w14:textId="376C6610" w:rsidR="00A45978" w:rsidRDefault="00030BDD" w:rsidP="00B64F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  <w:r w:rsidR="00A45978" w:rsidRPr="00B2145F">
        <w:rPr>
          <w:rFonts w:ascii="Angsana New" w:hAnsi="Angsana New" w:hint="cs"/>
          <w:sz w:val="30"/>
          <w:szCs w:val="30"/>
          <w:cs/>
        </w:rPr>
        <w:t>บริษัทดำเนินธุรกิจการผลิตในประเทศไทย และดำเนินธุรกิจการจำหน่ายทั้งตลาดภายในประเทศและต่างประเทศ โดยฝ่ายบริหารพิจารณาว่าบริษัทมีข้อมูลทางการเงินเกี่ยวกับการดำเนินงานของบริษัทจำแนกตามส่วนงานทางภูมิศาสตร์</w:t>
      </w:r>
      <w:r w:rsidR="00943A2C" w:rsidRPr="00B2145F">
        <w:rPr>
          <w:rFonts w:ascii="Angsana New" w:hAnsi="Angsana New" w:hint="cs"/>
          <w:sz w:val="30"/>
          <w:szCs w:val="30"/>
          <w:cs/>
        </w:rPr>
        <w:t xml:space="preserve">สำหรับปีสิ้นสุดวันที่ </w:t>
      </w:r>
      <w:r w:rsidR="00475F28" w:rsidRPr="00B2145F">
        <w:rPr>
          <w:rFonts w:ascii="Angsana New" w:hAnsi="Angsana New" w:hint="cs"/>
          <w:sz w:val="30"/>
          <w:szCs w:val="30"/>
        </w:rPr>
        <w:t>31</w:t>
      </w:r>
      <w:r w:rsidR="00943A2C" w:rsidRPr="00B2145F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475F28" w:rsidRPr="00B2145F">
        <w:rPr>
          <w:rFonts w:ascii="Angsana New" w:hAnsi="Angsana New" w:hint="cs"/>
          <w:sz w:val="30"/>
          <w:szCs w:val="30"/>
        </w:rPr>
        <w:t>25</w:t>
      </w:r>
      <w:r w:rsidR="00F72376" w:rsidRPr="00B2145F">
        <w:rPr>
          <w:rFonts w:ascii="Angsana New" w:hAnsi="Angsana New" w:hint="cs"/>
          <w:sz w:val="30"/>
          <w:szCs w:val="30"/>
        </w:rPr>
        <w:t>6</w:t>
      </w:r>
      <w:r w:rsidR="003E30E2">
        <w:rPr>
          <w:rFonts w:ascii="Angsana New" w:hAnsi="Angsana New"/>
          <w:sz w:val="30"/>
          <w:szCs w:val="30"/>
        </w:rPr>
        <w:t>5</w:t>
      </w:r>
      <w:r w:rsidR="00F72376" w:rsidRPr="00B2145F">
        <w:rPr>
          <w:rFonts w:ascii="Angsana New" w:hAnsi="Angsana New" w:hint="cs"/>
          <w:sz w:val="30"/>
          <w:szCs w:val="30"/>
          <w:cs/>
        </w:rPr>
        <w:t xml:space="preserve"> และ </w:t>
      </w:r>
      <w:r w:rsidR="00475F28" w:rsidRPr="00B2145F">
        <w:rPr>
          <w:rFonts w:ascii="Angsana New" w:hAnsi="Angsana New" w:hint="cs"/>
          <w:sz w:val="30"/>
          <w:szCs w:val="30"/>
        </w:rPr>
        <w:t>25</w:t>
      </w:r>
      <w:r w:rsidR="00F72376" w:rsidRPr="00B2145F">
        <w:rPr>
          <w:rFonts w:ascii="Angsana New" w:hAnsi="Angsana New" w:hint="cs"/>
          <w:sz w:val="30"/>
          <w:szCs w:val="30"/>
        </w:rPr>
        <w:t>6</w:t>
      </w:r>
      <w:r w:rsidR="003E30E2">
        <w:rPr>
          <w:rFonts w:ascii="Angsana New" w:hAnsi="Angsana New"/>
          <w:sz w:val="30"/>
          <w:szCs w:val="30"/>
        </w:rPr>
        <w:t>4</w:t>
      </w:r>
      <w:r w:rsidR="00943A2C" w:rsidRPr="00B2145F">
        <w:rPr>
          <w:rFonts w:ascii="Angsana New" w:hAnsi="Angsana New" w:hint="cs"/>
          <w:sz w:val="30"/>
          <w:szCs w:val="30"/>
          <w:cs/>
        </w:rPr>
        <w:t xml:space="preserve"> มีดังต่อไปนี้</w:t>
      </w:r>
    </w:p>
    <w:p w14:paraId="5494536C" w14:textId="77777777" w:rsidR="0002302E" w:rsidRPr="00C66C94" w:rsidRDefault="0002302E" w:rsidP="00C66C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tbl>
      <w:tblPr>
        <w:tblW w:w="14391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3051"/>
        <w:gridCol w:w="810"/>
        <w:gridCol w:w="270"/>
        <w:gridCol w:w="773"/>
        <w:gridCol w:w="275"/>
        <w:gridCol w:w="713"/>
        <w:gridCol w:w="236"/>
        <w:gridCol w:w="684"/>
        <w:gridCol w:w="270"/>
        <w:gridCol w:w="630"/>
        <w:gridCol w:w="286"/>
        <w:gridCol w:w="625"/>
        <w:gridCol w:w="270"/>
        <w:gridCol w:w="709"/>
        <w:gridCol w:w="270"/>
        <w:gridCol w:w="704"/>
        <w:gridCol w:w="236"/>
        <w:gridCol w:w="685"/>
        <w:gridCol w:w="270"/>
        <w:gridCol w:w="630"/>
        <w:gridCol w:w="270"/>
        <w:gridCol w:w="731"/>
        <w:gridCol w:w="236"/>
        <w:gridCol w:w="757"/>
      </w:tblGrid>
      <w:tr w:rsidR="0002302E" w:rsidRPr="00207A77" w14:paraId="6AC5A00D" w14:textId="77777777" w:rsidTr="00C66C94">
        <w:trPr>
          <w:trHeight w:val="155"/>
          <w:tblHeader/>
        </w:trPr>
        <w:tc>
          <w:tcPr>
            <w:tcW w:w="3051" w:type="dxa"/>
            <w:shd w:val="clear" w:color="auto" w:fill="auto"/>
            <w:vAlign w:val="bottom"/>
          </w:tcPr>
          <w:p w14:paraId="491B322D" w14:textId="77777777" w:rsidR="0002302E" w:rsidRDefault="0002302E" w:rsidP="003F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853" w:type="dxa"/>
            <w:gridSpan w:val="3"/>
            <w:shd w:val="clear" w:color="auto" w:fill="auto"/>
          </w:tcPr>
          <w:p w14:paraId="3360B826" w14:textId="77777777" w:rsidR="0002302E" w:rsidRPr="00207A77" w:rsidRDefault="0002302E" w:rsidP="003F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07A7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ยุโรป</w:t>
            </w:r>
          </w:p>
        </w:tc>
        <w:tc>
          <w:tcPr>
            <w:tcW w:w="275" w:type="dxa"/>
            <w:shd w:val="clear" w:color="auto" w:fill="auto"/>
          </w:tcPr>
          <w:p w14:paraId="20854E71" w14:textId="77777777" w:rsidR="0002302E" w:rsidRPr="00207A77" w:rsidRDefault="0002302E" w:rsidP="003F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33" w:type="dxa"/>
            <w:gridSpan w:val="3"/>
            <w:shd w:val="clear" w:color="auto" w:fill="auto"/>
          </w:tcPr>
          <w:p w14:paraId="351F0737" w14:textId="77777777" w:rsidR="0002302E" w:rsidRPr="00207A77" w:rsidRDefault="0002302E" w:rsidP="003F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07A7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อ</w:t>
            </w:r>
            <w:r w:rsidRPr="00207A77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อสเตรเลีย</w:t>
            </w:r>
          </w:p>
        </w:tc>
        <w:tc>
          <w:tcPr>
            <w:tcW w:w="270" w:type="dxa"/>
            <w:shd w:val="clear" w:color="auto" w:fill="auto"/>
          </w:tcPr>
          <w:p w14:paraId="02648B5F" w14:textId="77777777" w:rsidR="0002302E" w:rsidRPr="00207A77" w:rsidRDefault="0002302E" w:rsidP="003F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41" w:type="dxa"/>
            <w:gridSpan w:val="3"/>
            <w:shd w:val="clear" w:color="auto" w:fill="auto"/>
          </w:tcPr>
          <w:p w14:paraId="66436C70" w14:textId="77777777" w:rsidR="0002302E" w:rsidRPr="00207A77" w:rsidRDefault="0002302E" w:rsidP="003F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07A7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เอเชีย</w:t>
            </w:r>
          </w:p>
        </w:tc>
        <w:tc>
          <w:tcPr>
            <w:tcW w:w="270" w:type="dxa"/>
            <w:shd w:val="clear" w:color="auto" w:fill="auto"/>
          </w:tcPr>
          <w:p w14:paraId="43A3F5FB" w14:textId="77777777" w:rsidR="0002302E" w:rsidRPr="00207A77" w:rsidRDefault="0002302E" w:rsidP="003F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83" w:type="dxa"/>
            <w:gridSpan w:val="3"/>
            <w:shd w:val="clear" w:color="auto" w:fill="auto"/>
          </w:tcPr>
          <w:p w14:paraId="0420813E" w14:textId="77777777" w:rsidR="0002302E" w:rsidRPr="00207A77" w:rsidRDefault="0002302E" w:rsidP="003F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07A7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รวมส่วนงานที่รายงาน</w:t>
            </w:r>
          </w:p>
        </w:tc>
        <w:tc>
          <w:tcPr>
            <w:tcW w:w="236" w:type="dxa"/>
            <w:shd w:val="clear" w:color="auto" w:fill="auto"/>
          </w:tcPr>
          <w:p w14:paraId="6E0ADFF1" w14:textId="77777777" w:rsidR="0002302E" w:rsidRPr="00207A77" w:rsidRDefault="0002302E" w:rsidP="003F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5" w:type="dxa"/>
            <w:gridSpan w:val="3"/>
            <w:shd w:val="clear" w:color="auto" w:fill="auto"/>
          </w:tcPr>
          <w:p w14:paraId="323E1823" w14:textId="77777777" w:rsidR="0002302E" w:rsidRPr="00207A77" w:rsidRDefault="0002302E" w:rsidP="003F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07A7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อื่น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207A7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ๆ</w:t>
            </w:r>
          </w:p>
        </w:tc>
        <w:tc>
          <w:tcPr>
            <w:tcW w:w="270" w:type="dxa"/>
            <w:shd w:val="clear" w:color="auto" w:fill="auto"/>
          </w:tcPr>
          <w:p w14:paraId="1330CCA9" w14:textId="77777777" w:rsidR="0002302E" w:rsidRPr="00207A77" w:rsidRDefault="0002302E" w:rsidP="003F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24" w:type="dxa"/>
            <w:gridSpan w:val="3"/>
            <w:shd w:val="clear" w:color="auto" w:fill="auto"/>
          </w:tcPr>
          <w:p w14:paraId="52282FFB" w14:textId="77777777" w:rsidR="0002302E" w:rsidRPr="00207A77" w:rsidRDefault="0002302E" w:rsidP="003F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07A7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02302E" w:rsidRPr="00207A77" w14:paraId="6ACC2601" w14:textId="77777777" w:rsidTr="00C66C94">
        <w:trPr>
          <w:trHeight w:val="155"/>
          <w:tblHeader/>
        </w:trPr>
        <w:tc>
          <w:tcPr>
            <w:tcW w:w="3051" w:type="dxa"/>
            <w:shd w:val="clear" w:color="auto" w:fill="auto"/>
            <w:vAlign w:val="bottom"/>
          </w:tcPr>
          <w:p w14:paraId="3A99F3D5" w14:textId="1AF45046" w:rsidR="0002302E" w:rsidRDefault="00C66C94" w:rsidP="003F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030BDD">
              <w:rPr>
                <w:rFonts w:ascii="Angsana New" w:hAnsi="Angsana New" w:hint="cs"/>
                <w:b/>
                <w:bCs/>
                <w:i/>
                <w:iCs/>
                <w:color w:val="000000"/>
                <w:sz w:val="25"/>
                <w:szCs w:val="25"/>
                <w:cs/>
              </w:rPr>
              <w:t>สำหรับปีสิ้นสุดวันที่</w:t>
            </w:r>
            <w:r w:rsidRPr="00030BDD">
              <w:rPr>
                <w:rFonts w:ascii="Angsana New" w:hAnsi="Angsana New" w:hint="cs"/>
                <w:b/>
                <w:bCs/>
                <w:i/>
                <w:iCs/>
                <w:color w:val="000000"/>
                <w:sz w:val="25"/>
                <w:szCs w:val="25"/>
              </w:rPr>
              <w:t xml:space="preserve"> 31 </w:t>
            </w:r>
            <w:r w:rsidRPr="00030BDD">
              <w:rPr>
                <w:rFonts w:ascii="Angsana New" w:hAnsi="Angsana New" w:hint="cs"/>
                <w:b/>
                <w:bCs/>
                <w:i/>
                <w:iCs/>
                <w:color w:val="000000"/>
                <w:sz w:val="25"/>
                <w:szCs w:val="25"/>
                <w:cs/>
              </w:rPr>
              <w:t>ธันวาคม</w:t>
            </w:r>
          </w:p>
        </w:tc>
        <w:tc>
          <w:tcPr>
            <w:tcW w:w="810" w:type="dxa"/>
            <w:shd w:val="clear" w:color="auto" w:fill="auto"/>
          </w:tcPr>
          <w:p w14:paraId="3F2BF571" w14:textId="77777777" w:rsidR="0002302E" w:rsidRPr="00207A77" w:rsidRDefault="0002302E" w:rsidP="003F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1473B955" w14:textId="77777777" w:rsidR="0002302E" w:rsidRPr="00207A77" w:rsidRDefault="0002302E" w:rsidP="003F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3" w:type="dxa"/>
            <w:shd w:val="clear" w:color="auto" w:fill="auto"/>
          </w:tcPr>
          <w:p w14:paraId="3699BE15" w14:textId="77777777" w:rsidR="0002302E" w:rsidRPr="00207A77" w:rsidRDefault="0002302E" w:rsidP="003F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275" w:type="dxa"/>
            <w:shd w:val="clear" w:color="auto" w:fill="auto"/>
          </w:tcPr>
          <w:p w14:paraId="431DFB0E" w14:textId="77777777" w:rsidR="0002302E" w:rsidRPr="00207A77" w:rsidRDefault="0002302E" w:rsidP="003F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</w:tcPr>
          <w:p w14:paraId="7035103D" w14:textId="77777777" w:rsidR="0002302E" w:rsidRPr="00207A77" w:rsidRDefault="0002302E" w:rsidP="003F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236" w:type="dxa"/>
            <w:shd w:val="clear" w:color="auto" w:fill="auto"/>
          </w:tcPr>
          <w:p w14:paraId="3EBCF14A" w14:textId="77777777" w:rsidR="0002302E" w:rsidRPr="00207A77" w:rsidRDefault="0002302E" w:rsidP="003F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4" w:type="dxa"/>
            <w:shd w:val="clear" w:color="auto" w:fill="auto"/>
          </w:tcPr>
          <w:p w14:paraId="71818AE8" w14:textId="77777777" w:rsidR="0002302E" w:rsidRPr="00207A77" w:rsidRDefault="0002302E" w:rsidP="003F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11BADD1F" w14:textId="77777777" w:rsidR="0002302E" w:rsidRPr="00207A77" w:rsidRDefault="0002302E" w:rsidP="003F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14:paraId="48C1A509" w14:textId="77777777" w:rsidR="0002302E" w:rsidRPr="00207A77" w:rsidRDefault="0002302E" w:rsidP="003F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286" w:type="dxa"/>
            <w:shd w:val="clear" w:color="auto" w:fill="auto"/>
          </w:tcPr>
          <w:p w14:paraId="47E51BA4" w14:textId="77777777" w:rsidR="0002302E" w:rsidRPr="00207A77" w:rsidRDefault="0002302E" w:rsidP="003F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5" w:type="dxa"/>
            <w:shd w:val="clear" w:color="auto" w:fill="auto"/>
          </w:tcPr>
          <w:p w14:paraId="3B624675" w14:textId="77777777" w:rsidR="0002302E" w:rsidRPr="00207A77" w:rsidRDefault="0002302E" w:rsidP="003F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4435D537" w14:textId="77777777" w:rsidR="0002302E" w:rsidRPr="00207A77" w:rsidRDefault="0002302E" w:rsidP="003F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6041693C" w14:textId="77777777" w:rsidR="0002302E" w:rsidRPr="00207A77" w:rsidRDefault="0002302E" w:rsidP="003F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486EFCDC" w14:textId="77777777" w:rsidR="0002302E" w:rsidRPr="00207A77" w:rsidRDefault="0002302E" w:rsidP="003F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4" w:type="dxa"/>
            <w:shd w:val="clear" w:color="auto" w:fill="auto"/>
          </w:tcPr>
          <w:p w14:paraId="64E76A7F" w14:textId="77777777" w:rsidR="0002302E" w:rsidRPr="00207A77" w:rsidRDefault="0002302E" w:rsidP="003F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236" w:type="dxa"/>
            <w:shd w:val="clear" w:color="auto" w:fill="auto"/>
          </w:tcPr>
          <w:p w14:paraId="1CED7D87" w14:textId="77777777" w:rsidR="0002302E" w:rsidRPr="00207A77" w:rsidRDefault="0002302E" w:rsidP="003F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5" w:type="dxa"/>
            <w:shd w:val="clear" w:color="auto" w:fill="auto"/>
          </w:tcPr>
          <w:p w14:paraId="5DF57364" w14:textId="77777777" w:rsidR="0002302E" w:rsidRPr="00207A77" w:rsidRDefault="0002302E" w:rsidP="003F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2C58AAE1" w14:textId="77777777" w:rsidR="0002302E" w:rsidRPr="00207A77" w:rsidRDefault="0002302E" w:rsidP="003F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14:paraId="60A054A0" w14:textId="77777777" w:rsidR="0002302E" w:rsidRPr="00207A77" w:rsidRDefault="0002302E" w:rsidP="003F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01DB64A2" w14:textId="77777777" w:rsidR="0002302E" w:rsidRPr="00207A77" w:rsidRDefault="0002302E" w:rsidP="003F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1" w:type="dxa"/>
            <w:shd w:val="clear" w:color="auto" w:fill="auto"/>
          </w:tcPr>
          <w:p w14:paraId="58B03A8C" w14:textId="77777777" w:rsidR="0002302E" w:rsidRPr="00207A77" w:rsidRDefault="0002302E" w:rsidP="003F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236" w:type="dxa"/>
            <w:shd w:val="clear" w:color="auto" w:fill="auto"/>
          </w:tcPr>
          <w:p w14:paraId="7BC2E054" w14:textId="77777777" w:rsidR="0002302E" w:rsidRPr="00207A77" w:rsidRDefault="0002302E" w:rsidP="003F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78" w:firstLine="17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7" w:type="dxa"/>
            <w:shd w:val="clear" w:color="auto" w:fill="auto"/>
          </w:tcPr>
          <w:p w14:paraId="7E24F4B1" w14:textId="77777777" w:rsidR="0002302E" w:rsidRPr="00207A77" w:rsidRDefault="0002302E" w:rsidP="003F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2564</w:t>
            </w:r>
          </w:p>
        </w:tc>
      </w:tr>
      <w:tr w:rsidR="0002302E" w:rsidRPr="00207A77" w14:paraId="2A1855B7" w14:textId="77777777" w:rsidTr="00C66C94">
        <w:trPr>
          <w:trHeight w:val="155"/>
          <w:tblHeader/>
        </w:trPr>
        <w:tc>
          <w:tcPr>
            <w:tcW w:w="3051" w:type="dxa"/>
            <w:shd w:val="clear" w:color="auto" w:fill="auto"/>
            <w:vAlign w:val="bottom"/>
          </w:tcPr>
          <w:p w14:paraId="34DAF05F" w14:textId="77777777" w:rsidR="0002302E" w:rsidRDefault="0002302E" w:rsidP="003F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340" w:type="dxa"/>
            <w:gridSpan w:val="23"/>
            <w:shd w:val="clear" w:color="auto" w:fill="auto"/>
          </w:tcPr>
          <w:p w14:paraId="4E4437AA" w14:textId="77777777" w:rsidR="0002302E" w:rsidRPr="00207A77" w:rsidRDefault="0002302E" w:rsidP="003F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07A77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02302E" w:rsidRPr="00207A77" w14:paraId="57978731" w14:textId="77777777" w:rsidTr="00C66C94">
        <w:tc>
          <w:tcPr>
            <w:tcW w:w="3051" w:type="dxa"/>
            <w:shd w:val="clear" w:color="auto" w:fill="auto"/>
          </w:tcPr>
          <w:p w14:paraId="029D28F9" w14:textId="77777777" w:rsidR="0002302E" w:rsidRPr="00207A77" w:rsidRDefault="0002302E" w:rsidP="003F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207A77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  <w:lang w:val="en-GB"/>
              </w:rPr>
              <w:t>ข้อมูลตามส่วนงานดำเนินงาน</w:t>
            </w:r>
          </w:p>
        </w:tc>
        <w:tc>
          <w:tcPr>
            <w:tcW w:w="810" w:type="dxa"/>
            <w:shd w:val="clear" w:color="auto" w:fill="auto"/>
          </w:tcPr>
          <w:p w14:paraId="6239839D" w14:textId="77777777" w:rsidR="0002302E" w:rsidRPr="00207A77" w:rsidRDefault="0002302E" w:rsidP="003F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537B0FDA" w14:textId="77777777" w:rsidR="0002302E" w:rsidRPr="00207A77" w:rsidRDefault="0002302E" w:rsidP="003F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3" w:type="dxa"/>
            <w:shd w:val="clear" w:color="auto" w:fill="auto"/>
          </w:tcPr>
          <w:p w14:paraId="331C0BAB" w14:textId="77777777" w:rsidR="0002302E" w:rsidRPr="00207A77" w:rsidRDefault="0002302E" w:rsidP="003F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52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5" w:type="dxa"/>
            <w:shd w:val="clear" w:color="auto" w:fill="auto"/>
          </w:tcPr>
          <w:p w14:paraId="55F8610F" w14:textId="77777777" w:rsidR="0002302E" w:rsidRPr="00207A77" w:rsidRDefault="0002302E" w:rsidP="003F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</w:tcPr>
          <w:p w14:paraId="34B0504C" w14:textId="77777777" w:rsidR="0002302E" w:rsidRPr="00207A77" w:rsidRDefault="0002302E" w:rsidP="003F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6B0530E6" w14:textId="77777777" w:rsidR="0002302E" w:rsidRPr="00207A77" w:rsidRDefault="0002302E" w:rsidP="003F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84" w:type="dxa"/>
            <w:shd w:val="clear" w:color="auto" w:fill="auto"/>
          </w:tcPr>
          <w:p w14:paraId="4131D7B9" w14:textId="77777777" w:rsidR="0002302E" w:rsidRPr="00207A77" w:rsidRDefault="0002302E" w:rsidP="003F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02DAAE6" w14:textId="77777777" w:rsidR="0002302E" w:rsidRPr="00207A77" w:rsidRDefault="0002302E" w:rsidP="003F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14:paraId="63021976" w14:textId="77777777" w:rsidR="0002302E" w:rsidRPr="00207A77" w:rsidRDefault="0002302E" w:rsidP="003F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6" w:type="dxa"/>
            <w:shd w:val="clear" w:color="auto" w:fill="auto"/>
          </w:tcPr>
          <w:p w14:paraId="6297B0E3" w14:textId="77777777" w:rsidR="0002302E" w:rsidRPr="00207A77" w:rsidRDefault="0002302E" w:rsidP="003F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5" w:type="dxa"/>
            <w:shd w:val="clear" w:color="auto" w:fill="auto"/>
          </w:tcPr>
          <w:p w14:paraId="7069D951" w14:textId="77777777" w:rsidR="0002302E" w:rsidRPr="00207A77" w:rsidRDefault="0002302E" w:rsidP="003F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15" w:right="-11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7C2E500" w14:textId="77777777" w:rsidR="0002302E" w:rsidRPr="00207A77" w:rsidRDefault="0002302E" w:rsidP="003F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7AD7EC1D" w14:textId="77777777" w:rsidR="0002302E" w:rsidRPr="00207A77" w:rsidRDefault="0002302E" w:rsidP="003F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88A20CD" w14:textId="77777777" w:rsidR="0002302E" w:rsidRPr="00207A77" w:rsidRDefault="0002302E" w:rsidP="003F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04" w:type="dxa"/>
            <w:shd w:val="clear" w:color="auto" w:fill="auto"/>
          </w:tcPr>
          <w:p w14:paraId="76193382" w14:textId="77777777" w:rsidR="0002302E" w:rsidRPr="00207A77" w:rsidRDefault="0002302E" w:rsidP="003F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3FD9F6AA" w14:textId="77777777" w:rsidR="0002302E" w:rsidRPr="00207A77" w:rsidRDefault="0002302E" w:rsidP="003F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5" w:type="dxa"/>
            <w:shd w:val="clear" w:color="auto" w:fill="auto"/>
          </w:tcPr>
          <w:p w14:paraId="27D8BC17" w14:textId="77777777" w:rsidR="0002302E" w:rsidRPr="00207A77" w:rsidRDefault="0002302E" w:rsidP="003F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0B47A26" w14:textId="77777777" w:rsidR="0002302E" w:rsidRPr="00207A77" w:rsidRDefault="0002302E" w:rsidP="003F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14:paraId="66BEDBB2" w14:textId="77777777" w:rsidR="0002302E" w:rsidRPr="00207A77" w:rsidRDefault="0002302E" w:rsidP="003F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2FF17FA" w14:textId="77777777" w:rsidR="0002302E" w:rsidRPr="00207A77" w:rsidRDefault="0002302E" w:rsidP="003F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1" w:type="dxa"/>
            <w:shd w:val="clear" w:color="auto" w:fill="auto"/>
          </w:tcPr>
          <w:p w14:paraId="4F47A344" w14:textId="77777777" w:rsidR="0002302E" w:rsidRPr="00207A77" w:rsidRDefault="0002302E" w:rsidP="003F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15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0A4F528E" w14:textId="77777777" w:rsidR="0002302E" w:rsidRPr="00207A77" w:rsidRDefault="0002302E" w:rsidP="003F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7" w:type="dxa"/>
            <w:shd w:val="clear" w:color="auto" w:fill="auto"/>
          </w:tcPr>
          <w:p w14:paraId="201EC5D0" w14:textId="77777777" w:rsidR="0002302E" w:rsidRPr="00207A77" w:rsidRDefault="0002302E" w:rsidP="003F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66C94" w:rsidRPr="00207A77" w14:paraId="175A6297" w14:textId="77777777" w:rsidTr="00C66C94">
        <w:tc>
          <w:tcPr>
            <w:tcW w:w="3051" w:type="dxa"/>
            <w:shd w:val="clear" w:color="auto" w:fill="auto"/>
          </w:tcPr>
          <w:p w14:paraId="6B2A3957" w14:textId="77777777" w:rsidR="00C66C94" w:rsidRPr="00207A77" w:rsidRDefault="00C66C94" w:rsidP="00C6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 w:rsidRPr="00207A77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DE6B6F1" w14:textId="4F3BA7B5" w:rsidR="00C66C94" w:rsidRPr="00207A77" w:rsidRDefault="0056266E" w:rsidP="00562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1,164,840</w:t>
            </w:r>
          </w:p>
        </w:tc>
        <w:tc>
          <w:tcPr>
            <w:tcW w:w="270" w:type="dxa"/>
            <w:shd w:val="clear" w:color="auto" w:fill="auto"/>
          </w:tcPr>
          <w:p w14:paraId="27050A9A" w14:textId="77777777" w:rsidR="00C66C94" w:rsidRPr="00207A77" w:rsidRDefault="00C66C94" w:rsidP="00C6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3" w:type="dxa"/>
            <w:tcBorders>
              <w:bottom w:val="single" w:sz="4" w:space="0" w:color="auto"/>
            </w:tcBorders>
            <w:shd w:val="clear" w:color="auto" w:fill="auto"/>
          </w:tcPr>
          <w:p w14:paraId="077481A0" w14:textId="09065E1B" w:rsidR="00C66C94" w:rsidRPr="00207A77" w:rsidRDefault="00C66C94" w:rsidP="00C6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1,282,076</w:t>
            </w:r>
          </w:p>
        </w:tc>
        <w:tc>
          <w:tcPr>
            <w:tcW w:w="275" w:type="dxa"/>
            <w:shd w:val="clear" w:color="auto" w:fill="auto"/>
          </w:tcPr>
          <w:p w14:paraId="1B9D9C23" w14:textId="77777777" w:rsidR="00C66C94" w:rsidRPr="00207A77" w:rsidRDefault="00C66C94" w:rsidP="00C6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3" w:type="dxa"/>
            <w:tcBorders>
              <w:bottom w:val="single" w:sz="4" w:space="0" w:color="auto"/>
            </w:tcBorders>
            <w:shd w:val="clear" w:color="auto" w:fill="auto"/>
          </w:tcPr>
          <w:p w14:paraId="087BA95C" w14:textId="638ACF61" w:rsidR="00C66C94" w:rsidRPr="00207A77" w:rsidRDefault="0056266E" w:rsidP="00C6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106,506</w:t>
            </w:r>
          </w:p>
        </w:tc>
        <w:tc>
          <w:tcPr>
            <w:tcW w:w="236" w:type="dxa"/>
            <w:shd w:val="clear" w:color="auto" w:fill="auto"/>
          </w:tcPr>
          <w:p w14:paraId="0B1CDC35" w14:textId="77777777" w:rsidR="00C66C94" w:rsidRPr="00207A77" w:rsidRDefault="00C66C94" w:rsidP="00C6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84" w:type="dxa"/>
            <w:tcBorders>
              <w:bottom w:val="single" w:sz="4" w:space="0" w:color="auto"/>
            </w:tcBorders>
            <w:shd w:val="clear" w:color="auto" w:fill="auto"/>
          </w:tcPr>
          <w:p w14:paraId="6D38900E" w14:textId="579C76D0" w:rsidR="00C66C94" w:rsidRPr="00207A77" w:rsidRDefault="00C66C94" w:rsidP="00C6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106,389</w:t>
            </w:r>
          </w:p>
        </w:tc>
        <w:tc>
          <w:tcPr>
            <w:tcW w:w="270" w:type="dxa"/>
            <w:shd w:val="clear" w:color="auto" w:fill="auto"/>
          </w:tcPr>
          <w:p w14:paraId="2DFB48C5" w14:textId="77777777" w:rsidR="00C66C94" w:rsidRPr="00207A77" w:rsidRDefault="00C66C94" w:rsidP="00C6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14:paraId="1C2385C2" w14:textId="5785F5FF" w:rsidR="00C66C94" w:rsidRPr="00207A77" w:rsidRDefault="0056266E" w:rsidP="00C6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91,966</w:t>
            </w:r>
          </w:p>
        </w:tc>
        <w:tc>
          <w:tcPr>
            <w:tcW w:w="286" w:type="dxa"/>
            <w:shd w:val="clear" w:color="auto" w:fill="auto"/>
          </w:tcPr>
          <w:p w14:paraId="19CF354D" w14:textId="77777777" w:rsidR="00C66C94" w:rsidRPr="00207A77" w:rsidRDefault="00C66C94" w:rsidP="00C6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5" w:type="dxa"/>
            <w:tcBorders>
              <w:bottom w:val="single" w:sz="4" w:space="0" w:color="auto"/>
            </w:tcBorders>
            <w:shd w:val="clear" w:color="auto" w:fill="auto"/>
          </w:tcPr>
          <w:p w14:paraId="3D3C8BF0" w14:textId="59C8F859" w:rsidR="00C66C94" w:rsidRPr="00207A77" w:rsidRDefault="00C66C94" w:rsidP="00C6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15" w:right="-11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93,237</w:t>
            </w:r>
          </w:p>
        </w:tc>
        <w:tc>
          <w:tcPr>
            <w:tcW w:w="270" w:type="dxa"/>
            <w:shd w:val="clear" w:color="auto" w:fill="auto"/>
          </w:tcPr>
          <w:p w14:paraId="56D13C2B" w14:textId="77777777" w:rsidR="00C66C94" w:rsidRPr="00207A77" w:rsidRDefault="00C66C94" w:rsidP="00C6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33FE307D" w14:textId="79D67DB6" w:rsidR="00C66C94" w:rsidRPr="00207A77" w:rsidRDefault="0056266E" w:rsidP="00C6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1,363,312</w:t>
            </w:r>
          </w:p>
        </w:tc>
        <w:tc>
          <w:tcPr>
            <w:tcW w:w="270" w:type="dxa"/>
            <w:shd w:val="clear" w:color="auto" w:fill="auto"/>
          </w:tcPr>
          <w:p w14:paraId="3996F058" w14:textId="77777777" w:rsidR="00C66C94" w:rsidRPr="00207A77" w:rsidRDefault="00C66C94" w:rsidP="00C6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04" w:type="dxa"/>
            <w:tcBorders>
              <w:bottom w:val="single" w:sz="4" w:space="0" w:color="auto"/>
            </w:tcBorders>
            <w:shd w:val="clear" w:color="auto" w:fill="auto"/>
          </w:tcPr>
          <w:p w14:paraId="6E8F3E00" w14:textId="3DC48435" w:rsidR="00C66C94" w:rsidRPr="00207A77" w:rsidRDefault="00C66C94" w:rsidP="00C6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1,481,702</w:t>
            </w:r>
          </w:p>
        </w:tc>
        <w:tc>
          <w:tcPr>
            <w:tcW w:w="236" w:type="dxa"/>
            <w:shd w:val="clear" w:color="auto" w:fill="auto"/>
          </w:tcPr>
          <w:p w14:paraId="084A84A2" w14:textId="77777777" w:rsidR="00C66C94" w:rsidRPr="00207A77" w:rsidRDefault="00C66C94" w:rsidP="00C6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5" w:type="dxa"/>
            <w:tcBorders>
              <w:bottom w:val="single" w:sz="4" w:space="0" w:color="auto"/>
            </w:tcBorders>
            <w:shd w:val="clear" w:color="auto" w:fill="auto"/>
          </w:tcPr>
          <w:p w14:paraId="2DCEED6E" w14:textId="5CCB23B1" w:rsidR="00C66C94" w:rsidRPr="00207A77" w:rsidRDefault="0056266E" w:rsidP="00C6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91,351</w:t>
            </w:r>
          </w:p>
        </w:tc>
        <w:tc>
          <w:tcPr>
            <w:tcW w:w="270" w:type="dxa"/>
            <w:shd w:val="clear" w:color="auto" w:fill="auto"/>
          </w:tcPr>
          <w:p w14:paraId="76775FBD" w14:textId="77777777" w:rsidR="00C66C94" w:rsidRPr="00207A77" w:rsidRDefault="00C66C94" w:rsidP="00C6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14:paraId="5CA0BA23" w14:textId="1771998D" w:rsidR="00C66C94" w:rsidRPr="00207A77" w:rsidRDefault="00C66C94" w:rsidP="00C6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42,835</w:t>
            </w:r>
          </w:p>
        </w:tc>
        <w:tc>
          <w:tcPr>
            <w:tcW w:w="270" w:type="dxa"/>
            <w:shd w:val="clear" w:color="auto" w:fill="auto"/>
          </w:tcPr>
          <w:p w14:paraId="1D11C0E3" w14:textId="77777777" w:rsidR="00C66C94" w:rsidRPr="00207A77" w:rsidRDefault="00C66C94" w:rsidP="00C6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1" w:type="dxa"/>
            <w:tcBorders>
              <w:bottom w:val="single" w:sz="4" w:space="0" w:color="auto"/>
            </w:tcBorders>
            <w:shd w:val="clear" w:color="auto" w:fill="auto"/>
          </w:tcPr>
          <w:p w14:paraId="4D2174B8" w14:textId="1C4A2EFC" w:rsidR="00C66C94" w:rsidRPr="00207A77" w:rsidRDefault="0056266E" w:rsidP="00C6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240" w:lineRule="auto"/>
              <w:ind w:left="-115" w:right="-11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1,454,663</w:t>
            </w:r>
          </w:p>
        </w:tc>
        <w:tc>
          <w:tcPr>
            <w:tcW w:w="236" w:type="dxa"/>
            <w:shd w:val="clear" w:color="auto" w:fill="auto"/>
          </w:tcPr>
          <w:p w14:paraId="17878FC9" w14:textId="77777777" w:rsidR="00C66C94" w:rsidRPr="00207A77" w:rsidRDefault="00C66C94" w:rsidP="00C6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7" w:type="dxa"/>
            <w:tcBorders>
              <w:bottom w:val="single" w:sz="4" w:space="0" w:color="auto"/>
            </w:tcBorders>
            <w:shd w:val="clear" w:color="auto" w:fill="auto"/>
          </w:tcPr>
          <w:p w14:paraId="46A3DCCC" w14:textId="698E4402" w:rsidR="00C66C94" w:rsidRPr="00207A77" w:rsidRDefault="00C66C94" w:rsidP="00C6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1,524,537</w:t>
            </w:r>
          </w:p>
        </w:tc>
      </w:tr>
      <w:tr w:rsidR="00C66C94" w:rsidRPr="00C66C94" w14:paraId="33EEE70F" w14:textId="77777777" w:rsidTr="00C66C94">
        <w:tc>
          <w:tcPr>
            <w:tcW w:w="3051" w:type="dxa"/>
            <w:shd w:val="clear" w:color="auto" w:fill="auto"/>
          </w:tcPr>
          <w:p w14:paraId="01850497" w14:textId="77777777" w:rsidR="00C66C94" w:rsidRPr="00207A77" w:rsidRDefault="00C66C94" w:rsidP="00C6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 w:rsidRPr="00207A7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รวมรายได้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0DBE24" w14:textId="0C23D98B" w:rsidR="00C66C94" w:rsidRPr="00071E9C" w:rsidRDefault="0056266E" w:rsidP="00562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1,164,840</w:t>
            </w:r>
          </w:p>
        </w:tc>
        <w:tc>
          <w:tcPr>
            <w:tcW w:w="270" w:type="dxa"/>
            <w:shd w:val="clear" w:color="auto" w:fill="auto"/>
          </w:tcPr>
          <w:p w14:paraId="15444825" w14:textId="77777777" w:rsidR="00C66C94" w:rsidRPr="00071E9C" w:rsidRDefault="00C66C94" w:rsidP="00C6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9062F1" w14:textId="3E519CF1" w:rsidR="00C66C94" w:rsidRPr="00C66C94" w:rsidRDefault="00C66C94" w:rsidP="00C6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66C94">
              <w:rPr>
                <w:rFonts w:ascii="Angsana New" w:hAnsi="Angsana New"/>
                <w:b/>
                <w:bCs/>
                <w:sz w:val="24"/>
                <w:szCs w:val="24"/>
              </w:rPr>
              <w:t>1,282,076</w:t>
            </w:r>
          </w:p>
        </w:tc>
        <w:tc>
          <w:tcPr>
            <w:tcW w:w="275" w:type="dxa"/>
            <w:shd w:val="clear" w:color="auto" w:fill="auto"/>
          </w:tcPr>
          <w:p w14:paraId="7930BDE5" w14:textId="77777777" w:rsidR="00C66C94" w:rsidRPr="00C66C94" w:rsidRDefault="00C66C94" w:rsidP="00C6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F1EE41" w14:textId="33606ABD" w:rsidR="00C66C94" w:rsidRPr="00C66C94" w:rsidRDefault="0056266E" w:rsidP="00C6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106,506</w:t>
            </w:r>
          </w:p>
        </w:tc>
        <w:tc>
          <w:tcPr>
            <w:tcW w:w="236" w:type="dxa"/>
            <w:shd w:val="clear" w:color="auto" w:fill="auto"/>
          </w:tcPr>
          <w:p w14:paraId="254E1B64" w14:textId="77777777" w:rsidR="00C66C94" w:rsidRPr="00C66C94" w:rsidRDefault="00C66C94" w:rsidP="00C6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7D94C2" w14:textId="5BFE96CD" w:rsidR="00C66C94" w:rsidRPr="00C66C94" w:rsidRDefault="00C66C94" w:rsidP="00C6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66C94">
              <w:rPr>
                <w:rFonts w:ascii="Angsana New" w:hAnsi="Angsana New"/>
                <w:b/>
                <w:bCs/>
                <w:sz w:val="24"/>
                <w:szCs w:val="24"/>
              </w:rPr>
              <w:t>106,389</w:t>
            </w:r>
          </w:p>
        </w:tc>
        <w:tc>
          <w:tcPr>
            <w:tcW w:w="270" w:type="dxa"/>
            <w:shd w:val="clear" w:color="auto" w:fill="auto"/>
          </w:tcPr>
          <w:p w14:paraId="2CC0B09E" w14:textId="77777777" w:rsidR="00C66C94" w:rsidRPr="00C66C94" w:rsidRDefault="00C66C94" w:rsidP="00C6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446494" w14:textId="355589DF" w:rsidR="00C66C94" w:rsidRPr="00C66C94" w:rsidRDefault="0056266E" w:rsidP="00C6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91,966</w:t>
            </w:r>
          </w:p>
        </w:tc>
        <w:tc>
          <w:tcPr>
            <w:tcW w:w="286" w:type="dxa"/>
            <w:shd w:val="clear" w:color="auto" w:fill="auto"/>
          </w:tcPr>
          <w:p w14:paraId="15D37109" w14:textId="77777777" w:rsidR="00C66C94" w:rsidRPr="00C66C94" w:rsidRDefault="00C66C94" w:rsidP="00C6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A43611" w14:textId="50EC1ABA" w:rsidR="00C66C94" w:rsidRPr="00C66C94" w:rsidRDefault="00C66C94" w:rsidP="00C6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66C94">
              <w:rPr>
                <w:rFonts w:ascii="Angsana New" w:hAnsi="Angsana New"/>
                <w:b/>
                <w:bCs/>
                <w:sz w:val="24"/>
                <w:szCs w:val="24"/>
              </w:rPr>
              <w:t>93,237</w:t>
            </w:r>
          </w:p>
        </w:tc>
        <w:tc>
          <w:tcPr>
            <w:tcW w:w="270" w:type="dxa"/>
            <w:shd w:val="clear" w:color="auto" w:fill="auto"/>
          </w:tcPr>
          <w:p w14:paraId="15BB152D" w14:textId="77777777" w:rsidR="00C66C94" w:rsidRPr="00C66C94" w:rsidRDefault="00C66C94" w:rsidP="00C6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282182" w14:textId="4CBBF9B7" w:rsidR="00C66C94" w:rsidRPr="00C66C94" w:rsidRDefault="0056266E" w:rsidP="00C6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1,363,312</w:t>
            </w:r>
          </w:p>
        </w:tc>
        <w:tc>
          <w:tcPr>
            <w:tcW w:w="270" w:type="dxa"/>
            <w:shd w:val="clear" w:color="auto" w:fill="auto"/>
          </w:tcPr>
          <w:p w14:paraId="2F9A60FA" w14:textId="77777777" w:rsidR="00C66C94" w:rsidRPr="00C66C94" w:rsidRDefault="00C66C94" w:rsidP="00C6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872E1C" w14:textId="0CCA2CC3" w:rsidR="00C66C94" w:rsidRPr="00C66C94" w:rsidRDefault="00C66C94" w:rsidP="00C6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66C94">
              <w:rPr>
                <w:rFonts w:ascii="Angsana New" w:hAnsi="Angsana New"/>
                <w:b/>
                <w:bCs/>
                <w:sz w:val="24"/>
                <w:szCs w:val="24"/>
              </w:rPr>
              <w:t>1,481,702</w:t>
            </w:r>
          </w:p>
        </w:tc>
        <w:tc>
          <w:tcPr>
            <w:tcW w:w="236" w:type="dxa"/>
            <w:shd w:val="clear" w:color="auto" w:fill="auto"/>
          </w:tcPr>
          <w:p w14:paraId="6D00D976" w14:textId="77777777" w:rsidR="00C66C94" w:rsidRPr="00C66C94" w:rsidRDefault="00C66C94" w:rsidP="00C6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A37648" w14:textId="06FB1076" w:rsidR="00C66C94" w:rsidRPr="00C66C94" w:rsidRDefault="0056266E" w:rsidP="00C6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91,351</w:t>
            </w:r>
          </w:p>
        </w:tc>
        <w:tc>
          <w:tcPr>
            <w:tcW w:w="270" w:type="dxa"/>
            <w:shd w:val="clear" w:color="auto" w:fill="auto"/>
          </w:tcPr>
          <w:p w14:paraId="1DFD9016" w14:textId="77777777" w:rsidR="00C66C94" w:rsidRPr="00C66C94" w:rsidRDefault="00C66C94" w:rsidP="00C6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8D4CFF" w14:textId="4323EA7D" w:rsidR="00C66C94" w:rsidRPr="00C66C94" w:rsidRDefault="00C66C94" w:rsidP="00C6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66C94">
              <w:rPr>
                <w:rFonts w:ascii="Angsana New" w:hAnsi="Angsana New"/>
                <w:b/>
                <w:bCs/>
                <w:sz w:val="24"/>
                <w:szCs w:val="24"/>
              </w:rPr>
              <w:t>42,835</w:t>
            </w:r>
          </w:p>
        </w:tc>
        <w:tc>
          <w:tcPr>
            <w:tcW w:w="270" w:type="dxa"/>
            <w:shd w:val="clear" w:color="auto" w:fill="auto"/>
          </w:tcPr>
          <w:p w14:paraId="7ECFA488" w14:textId="77777777" w:rsidR="00C66C94" w:rsidRPr="00C66C94" w:rsidRDefault="00C66C94" w:rsidP="00C6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E7E3B2" w14:textId="464423CA" w:rsidR="00C66C94" w:rsidRPr="00C66C94" w:rsidRDefault="0056266E" w:rsidP="00C6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1,454,663</w:t>
            </w:r>
          </w:p>
        </w:tc>
        <w:tc>
          <w:tcPr>
            <w:tcW w:w="236" w:type="dxa"/>
            <w:shd w:val="clear" w:color="auto" w:fill="auto"/>
          </w:tcPr>
          <w:p w14:paraId="21173241" w14:textId="77777777" w:rsidR="00C66C94" w:rsidRPr="00C66C94" w:rsidRDefault="00C66C94" w:rsidP="00C6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EFB491" w14:textId="53E79959" w:rsidR="00C66C94" w:rsidRPr="00C66C94" w:rsidRDefault="00C66C94" w:rsidP="00C6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66C94">
              <w:rPr>
                <w:rFonts w:ascii="Angsana New" w:hAnsi="Angsana New"/>
                <w:b/>
                <w:bCs/>
                <w:sz w:val="24"/>
                <w:szCs w:val="24"/>
              </w:rPr>
              <w:t>1,524,537</w:t>
            </w:r>
          </w:p>
        </w:tc>
      </w:tr>
      <w:tr w:rsidR="00C66C94" w:rsidRPr="00207A77" w14:paraId="51F66E5F" w14:textId="77777777" w:rsidTr="00C66C94">
        <w:tc>
          <w:tcPr>
            <w:tcW w:w="3051" w:type="dxa"/>
            <w:shd w:val="clear" w:color="auto" w:fill="auto"/>
          </w:tcPr>
          <w:p w14:paraId="06BCA42F" w14:textId="77777777" w:rsidR="00C66C94" w:rsidRPr="00207A77" w:rsidRDefault="00C66C94" w:rsidP="00C6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0DF342F8" w14:textId="77777777" w:rsidR="00C66C94" w:rsidRPr="00071E9C" w:rsidRDefault="00C66C94" w:rsidP="00562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485CD7CB" w14:textId="77777777" w:rsidR="00C66C94" w:rsidRPr="00071E9C" w:rsidRDefault="00C66C94" w:rsidP="00C6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auto"/>
            </w:tcBorders>
            <w:shd w:val="clear" w:color="auto" w:fill="auto"/>
          </w:tcPr>
          <w:p w14:paraId="2CCF6D53" w14:textId="77777777" w:rsidR="00C66C94" w:rsidRPr="00071E9C" w:rsidRDefault="00C66C94" w:rsidP="00C6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5" w:type="dxa"/>
            <w:shd w:val="clear" w:color="auto" w:fill="auto"/>
          </w:tcPr>
          <w:p w14:paraId="2CA1D62E" w14:textId="77777777" w:rsidR="00C66C94" w:rsidRPr="00071E9C" w:rsidRDefault="00C66C94" w:rsidP="00C6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4" w:space="0" w:color="auto"/>
            </w:tcBorders>
            <w:shd w:val="clear" w:color="auto" w:fill="auto"/>
          </w:tcPr>
          <w:p w14:paraId="57A2720F" w14:textId="77777777" w:rsidR="00C66C94" w:rsidRPr="00C937A5" w:rsidRDefault="00C66C94" w:rsidP="00C6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0DFE9101" w14:textId="77777777" w:rsidR="00C66C94" w:rsidRPr="00071E9C" w:rsidRDefault="00C66C94" w:rsidP="00C6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84" w:type="dxa"/>
            <w:tcBorders>
              <w:top w:val="single" w:sz="4" w:space="0" w:color="auto"/>
            </w:tcBorders>
            <w:shd w:val="clear" w:color="auto" w:fill="auto"/>
          </w:tcPr>
          <w:p w14:paraId="7A0D87E3" w14:textId="77777777" w:rsidR="00C66C94" w:rsidRPr="00071E9C" w:rsidRDefault="00C66C94" w:rsidP="00C6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7422F5F7" w14:textId="77777777" w:rsidR="00C66C94" w:rsidRPr="00071E9C" w:rsidRDefault="00C66C94" w:rsidP="00C6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</w:tcPr>
          <w:p w14:paraId="7C42F126" w14:textId="77777777" w:rsidR="00C66C94" w:rsidRPr="00071E9C" w:rsidRDefault="00C66C94" w:rsidP="00C6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86" w:type="dxa"/>
            <w:shd w:val="clear" w:color="auto" w:fill="auto"/>
          </w:tcPr>
          <w:p w14:paraId="2F2A38B7" w14:textId="77777777" w:rsidR="00C66C94" w:rsidRPr="00071E9C" w:rsidRDefault="00C66C94" w:rsidP="00C6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25" w:type="dxa"/>
            <w:tcBorders>
              <w:top w:val="single" w:sz="4" w:space="0" w:color="auto"/>
            </w:tcBorders>
            <w:shd w:val="clear" w:color="auto" w:fill="auto"/>
          </w:tcPr>
          <w:p w14:paraId="01CE8C57" w14:textId="77777777" w:rsidR="00C66C94" w:rsidRPr="00071E9C" w:rsidRDefault="00C66C94" w:rsidP="00C6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6BEAA07F" w14:textId="77777777" w:rsidR="00C66C94" w:rsidRPr="00071E9C" w:rsidRDefault="00C66C94" w:rsidP="00C6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</w:tcPr>
          <w:p w14:paraId="231C1F80" w14:textId="77777777" w:rsidR="00C66C94" w:rsidRPr="00071E9C" w:rsidRDefault="00C66C94" w:rsidP="00C6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8F1498B" w14:textId="77777777" w:rsidR="00C66C94" w:rsidRPr="00071E9C" w:rsidRDefault="00C66C94" w:rsidP="00C6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4" w:type="dxa"/>
            <w:tcBorders>
              <w:top w:val="single" w:sz="4" w:space="0" w:color="auto"/>
            </w:tcBorders>
            <w:shd w:val="clear" w:color="auto" w:fill="auto"/>
          </w:tcPr>
          <w:p w14:paraId="2B9F1D62" w14:textId="77777777" w:rsidR="00C66C94" w:rsidRPr="00071E9C" w:rsidRDefault="00C66C94" w:rsidP="00C6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123701CF" w14:textId="77777777" w:rsidR="00C66C94" w:rsidRPr="00071E9C" w:rsidRDefault="00C66C94" w:rsidP="00C6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85" w:type="dxa"/>
            <w:tcBorders>
              <w:top w:val="single" w:sz="4" w:space="0" w:color="auto"/>
            </w:tcBorders>
            <w:shd w:val="clear" w:color="auto" w:fill="auto"/>
          </w:tcPr>
          <w:p w14:paraId="634D276E" w14:textId="77777777" w:rsidR="00C66C94" w:rsidRPr="00071E9C" w:rsidRDefault="00C66C94" w:rsidP="00C6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1EEA0DF" w14:textId="77777777" w:rsidR="00C66C94" w:rsidRPr="00071E9C" w:rsidRDefault="00C66C94" w:rsidP="00C6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</w:tcPr>
          <w:p w14:paraId="5A9E52CB" w14:textId="77777777" w:rsidR="00C66C94" w:rsidRPr="00071E9C" w:rsidRDefault="00C66C94" w:rsidP="00C6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06DB100A" w14:textId="77777777" w:rsidR="00C66C94" w:rsidRPr="00071E9C" w:rsidRDefault="00C66C94" w:rsidP="00C6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31" w:type="dxa"/>
            <w:tcBorders>
              <w:top w:val="single" w:sz="4" w:space="0" w:color="auto"/>
            </w:tcBorders>
            <w:shd w:val="clear" w:color="auto" w:fill="auto"/>
          </w:tcPr>
          <w:p w14:paraId="1D02FE64" w14:textId="77777777" w:rsidR="00C66C94" w:rsidRPr="00071E9C" w:rsidRDefault="00C66C94" w:rsidP="00C6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16E602FE" w14:textId="77777777" w:rsidR="00C66C94" w:rsidRPr="00071E9C" w:rsidRDefault="00C66C94" w:rsidP="00C6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57" w:type="dxa"/>
            <w:tcBorders>
              <w:top w:val="single" w:sz="4" w:space="0" w:color="auto"/>
            </w:tcBorders>
            <w:shd w:val="clear" w:color="auto" w:fill="auto"/>
          </w:tcPr>
          <w:p w14:paraId="110D9AC0" w14:textId="77777777" w:rsidR="00C66C94" w:rsidRPr="00071E9C" w:rsidRDefault="00C66C94" w:rsidP="00C6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C66C94" w:rsidRPr="00207A77" w14:paraId="76CD435A" w14:textId="77777777" w:rsidTr="00C66C94">
        <w:tc>
          <w:tcPr>
            <w:tcW w:w="3051" w:type="dxa"/>
            <w:shd w:val="clear" w:color="auto" w:fill="auto"/>
            <w:vAlign w:val="bottom"/>
          </w:tcPr>
          <w:p w14:paraId="4EE21A64" w14:textId="77777777" w:rsidR="00C66C94" w:rsidRPr="00207A77" w:rsidRDefault="00C66C94" w:rsidP="00C6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 w:rsidRPr="00207A77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t>กำไร</w:t>
            </w:r>
            <w:r w:rsidRPr="00207A7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ขั้นต้นตามส่วนงาน</w:t>
            </w:r>
          </w:p>
        </w:tc>
        <w:tc>
          <w:tcPr>
            <w:tcW w:w="810" w:type="dxa"/>
            <w:shd w:val="clear" w:color="auto" w:fill="auto"/>
          </w:tcPr>
          <w:p w14:paraId="531B555B" w14:textId="620F0759" w:rsidR="00C66C94" w:rsidRPr="00207A77" w:rsidRDefault="0056266E" w:rsidP="00562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483,680</w:t>
            </w:r>
          </w:p>
        </w:tc>
        <w:tc>
          <w:tcPr>
            <w:tcW w:w="270" w:type="dxa"/>
            <w:shd w:val="clear" w:color="auto" w:fill="auto"/>
          </w:tcPr>
          <w:p w14:paraId="5AA65488" w14:textId="77777777" w:rsidR="00C66C94" w:rsidRPr="00207A77" w:rsidRDefault="00C66C94" w:rsidP="00C6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3" w:type="dxa"/>
            <w:shd w:val="clear" w:color="auto" w:fill="auto"/>
          </w:tcPr>
          <w:p w14:paraId="3A05C265" w14:textId="5A38B945" w:rsidR="00C66C94" w:rsidRPr="00207A77" w:rsidRDefault="008A685A" w:rsidP="00C6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588,819</w:t>
            </w:r>
          </w:p>
        </w:tc>
        <w:tc>
          <w:tcPr>
            <w:tcW w:w="275" w:type="dxa"/>
            <w:shd w:val="clear" w:color="auto" w:fill="auto"/>
          </w:tcPr>
          <w:p w14:paraId="09FF6021" w14:textId="77777777" w:rsidR="00C66C94" w:rsidRPr="00207A77" w:rsidRDefault="00C66C94" w:rsidP="00C6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</w:tcPr>
          <w:p w14:paraId="251797C0" w14:textId="5FB989AF" w:rsidR="00C66C94" w:rsidRPr="00207A77" w:rsidRDefault="0056266E" w:rsidP="00C6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45,217</w:t>
            </w:r>
          </w:p>
        </w:tc>
        <w:tc>
          <w:tcPr>
            <w:tcW w:w="236" w:type="dxa"/>
            <w:shd w:val="clear" w:color="auto" w:fill="auto"/>
          </w:tcPr>
          <w:p w14:paraId="1525585A" w14:textId="77777777" w:rsidR="00C66C94" w:rsidRPr="00207A77" w:rsidRDefault="00C66C94" w:rsidP="00C6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84" w:type="dxa"/>
            <w:shd w:val="clear" w:color="auto" w:fill="auto"/>
          </w:tcPr>
          <w:p w14:paraId="54BB1FA1" w14:textId="1B705E06" w:rsidR="00C66C94" w:rsidRPr="00207A77" w:rsidRDefault="008A685A" w:rsidP="00C6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41,595</w:t>
            </w:r>
          </w:p>
        </w:tc>
        <w:tc>
          <w:tcPr>
            <w:tcW w:w="270" w:type="dxa"/>
            <w:shd w:val="clear" w:color="auto" w:fill="auto"/>
          </w:tcPr>
          <w:p w14:paraId="29B94067" w14:textId="77777777" w:rsidR="00C66C94" w:rsidRPr="00207A77" w:rsidRDefault="00C66C94" w:rsidP="00C6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14:paraId="42E86BE3" w14:textId="343EDDD8" w:rsidR="00C66C94" w:rsidRPr="00207A77" w:rsidRDefault="0056266E" w:rsidP="00C6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37,071</w:t>
            </w:r>
          </w:p>
        </w:tc>
        <w:tc>
          <w:tcPr>
            <w:tcW w:w="286" w:type="dxa"/>
            <w:shd w:val="clear" w:color="auto" w:fill="auto"/>
          </w:tcPr>
          <w:p w14:paraId="697FAD58" w14:textId="77777777" w:rsidR="00C66C94" w:rsidRPr="00207A77" w:rsidRDefault="00C66C94" w:rsidP="00C6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5" w:type="dxa"/>
            <w:shd w:val="clear" w:color="auto" w:fill="auto"/>
          </w:tcPr>
          <w:p w14:paraId="6229E68D" w14:textId="6C36DA7C" w:rsidR="00C66C94" w:rsidRPr="00207A77" w:rsidRDefault="008A685A" w:rsidP="00C6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15" w:right="-11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</w:t>
            </w:r>
            <w:r w:rsidR="00C870A4">
              <w:rPr>
                <w:rFonts w:ascii="Angsana New" w:hAnsi="Angsana New"/>
                <w:sz w:val="24"/>
                <w:szCs w:val="24"/>
              </w:rPr>
              <w:t>7</w:t>
            </w:r>
            <w:r>
              <w:rPr>
                <w:rFonts w:ascii="Angsana New" w:hAnsi="Angsana New"/>
                <w:sz w:val="24"/>
                <w:szCs w:val="24"/>
              </w:rPr>
              <w:t>,275</w:t>
            </w:r>
          </w:p>
        </w:tc>
        <w:tc>
          <w:tcPr>
            <w:tcW w:w="270" w:type="dxa"/>
            <w:shd w:val="clear" w:color="auto" w:fill="auto"/>
          </w:tcPr>
          <w:p w14:paraId="7C7EAA67" w14:textId="77777777" w:rsidR="00C66C94" w:rsidRPr="00207A77" w:rsidRDefault="00C66C94" w:rsidP="00C6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25C22F0" w14:textId="1E2FB930" w:rsidR="00C66C94" w:rsidRPr="00207A77" w:rsidRDefault="0056266E" w:rsidP="00C6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56</w:t>
            </w:r>
            <w:r w:rsidR="008E75C5">
              <w:rPr>
                <w:rFonts w:ascii="Angsana New" w:hAnsi="Angsana New"/>
                <w:sz w:val="24"/>
                <w:szCs w:val="24"/>
              </w:rPr>
              <w:t>5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8E75C5">
              <w:rPr>
                <w:rFonts w:ascii="Angsana New" w:hAnsi="Angsana New"/>
                <w:sz w:val="24"/>
                <w:szCs w:val="24"/>
              </w:rPr>
              <w:t>968</w:t>
            </w:r>
          </w:p>
        </w:tc>
        <w:tc>
          <w:tcPr>
            <w:tcW w:w="270" w:type="dxa"/>
            <w:shd w:val="clear" w:color="auto" w:fill="auto"/>
          </w:tcPr>
          <w:p w14:paraId="43B50BDB" w14:textId="77777777" w:rsidR="00C66C94" w:rsidRPr="00207A77" w:rsidRDefault="00C66C94" w:rsidP="00C6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04" w:type="dxa"/>
            <w:shd w:val="clear" w:color="auto" w:fill="auto"/>
          </w:tcPr>
          <w:p w14:paraId="1394B304" w14:textId="0018F831" w:rsidR="00C66C94" w:rsidRPr="00207A77" w:rsidRDefault="008A685A" w:rsidP="00C6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667,689</w:t>
            </w:r>
          </w:p>
        </w:tc>
        <w:tc>
          <w:tcPr>
            <w:tcW w:w="236" w:type="dxa"/>
            <w:shd w:val="clear" w:color="auto" w:fill="auto"/>
          </w:tcPr>
          <w:p w14:paraId="4AA46DDB" w14:textId="77777777" w:rsidR="00C66C94" w:rsidRPr="00207A77" w:rsidRDefault="00C66C94" w:rsidP="00C6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5" w:type="dxa"/>
            <w:shd w:val="clear" w:color="auto" w:fill="auto"/>
          </w:tcPr>
          <w:p w14:paraId="21173663" w14:textId="2561A437" w:rsidR="00C66C94" w:rsidRPr="00BE325E" w:rsidRDefault="008E75C5" w:rsidP="00C6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35,579</w:t>
            </w:r>
          </w:p>
        </w:tc>
        <w:tc>
          <w:tcPr>
            <w:tcW w:w="270" w:type="dxa"/>
            <w:shd w:val="clear" w:color="auto" w:fill="auto"/>
          </w:tcPr>
          <w:p w14:paraId="128E46EA" w14:textId="77777777" w:rsidR="00C66C94" w:rsidRPr="00BE325E" w:rsidRDefault="00C66C94" w:rsidP="00C6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14:paraId="77433567" w14:textId="2CA3BCE4" w:rsidR="00C66C94" w:rsidRPr="00BE325E" w:rsidRDefault="008A685A" w:rsidP="00C6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15,809</w:t>
            </w:r>
          </w:p>
        </w:tc>
        <w:tc>
          <w:tcPr>
            <w:tcW w:w="270" w:type="dxa"/>
            <w:shd w:val="clear" w:color="auto" w:fill="auto"/>
          </w:tcPr>
          <w:p w14:paraId="6864ABAC" w14:textId="77777777" w:rsidR="00C66C94" w:rsidRPr="00BE325E" w:rsidRDefault="00C66C94" w:rsidP="00C6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1" w:type="dxa"/>
            <w:shd w:val="clear" w:color="auto" w:fill="auto"/>
          </w:tcPr>
          <w:p w14:paraId="791ADE0A" w14:textId="1DA33D4C" w:rsidR="00C66C94" w:rsidRPr="00BE325E" w:rsidRDefault="008E75C5" w:rsidP="00C6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240" w:lineRule="auto"/>
              <w:ind w:left="-115" w:right="-11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601,547</w:t>
            </w:r>
          </w:p>
        </w:tc>
        <w:tc>
          <w:tcPr>
            <w:tcW w:w="236" w:type="dxa"/>
            <w:shd w:val="clear" w:color="auto" w:fill="auto"/>
          </w:tcPr>
          <w:p w14:paraId="16C52FCE" w14:textId="77777777" w:rsidR="00C66C94" w:rsidRPr="00207A77" w:rsidRDefault="00C66C94" w:rsidP="00C6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7" w:type="dxa"/>
            <w:shd w:val="clear" w:color="auto" w:fill="auto"/>
          </w:tcPr>
          <w:p w14:paraId="25C7A337" w14:textId="132592C9" w:rsidR="00C66C94" w:rsidRPr="00207A77" w:rsidRDefault="008A685A" w:rsidP="00C6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683,498</w:t>
            </w:r>
          </w:p>
        </w:tc>
      </w:tr>
      <w:tr w:rsidR="00C66C94" w:rsidRPr="00207A77" w14:paraId="55839923" w14:textId="77777777" w:rsidTr="00C66C94">
        <w:trPr>
          <w:trHeight w:val="173"/>
        </w:trPr>
        <w:tc>
          <w:tcPr>
            <w:tcW w:w="3051" w:type="dxa"/>
            <w:shd w:val="clear" w:color="auto" w:fill="auto"/>
            <w:vAlign w:val="bottom"/>
          </w:tcPr>
          <w:p w14:paraId="3B9DD3C0" w14:textId="77777777" w:rsidR="00C66C94" w:rsidRPr="00207A77" w:rsidRDefault="00C66C94" w:rsidP="00C6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30D13090" w14:textId="77777777" w:rsidR="00C66C94" w:rsidRPr="00207A77" w:rsidRDefault="00C66C94" w:rsidP="00562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6440C68C" w14:textId="77777777" w:rsidR="00C66C94" w:rsidRPr="00207A77" w:rsidRDefault="00C66C94" w:rsidP="00C6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3" w:type="dxa"/>
            <w:shd w:val="clear" w:color="auto" w:fill="auto"/>
          </w:tcPr>
          <w:p w14:paraId="240DD894" w14:textId="77777777" w:rsidR="00C66C94" w:rsidRPr="00207A77" w:rsidRDefault="00C66C94" w:rsidP="00C6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" w:type="dxa"/>
            <w:shd w:val="clear" w:color="auto" w:fill="auto"/>
          </w:tcPr>
          <w:p w14:paraId="423A78F0" w14:textId="77777777" w:rsidR="00C66C94" w:rsidRPr="00207A77" w:rsidRDefault="00C66C94" w:rsidP="00C6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</w:tcPr>
          <w:p w14:paraId="583E5A7D" w14:textId="77777777" w:rsidR="00C66C94" w:rsidRPr="00207A77" w:rsidRDefault="00C66C94" w:rsidP="00C6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1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6B225C4D" w14:textId="77777777" w:rsidR="00C66C94" w:rsidRPr="00207A77" w:rsidRDefault="00C66C94" w:rsidP="00C6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84" w:type="dxa"/>
            <w:shd w:val="clear" w:color="auto" w:fill="auto"/>
          </w:tcPr>
          <w:p w14:paraId="203BEF95" w14:textId="77777777" w:rsidR="00C66C94" w:rsidRPr="00207A77" w:rsidRDefault="00C66C94" w:rsidP="00C6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3662F97A" w14:textId="77777777" w:rsidR="00C66C94" w:rsidRPr="00207A77" w:rsidRDefault="00C66C94" w:rsidP="00C6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14:paraId="0E0988B4" w14:textId="77777777" w:rsidR="00C66C94" w:rsidRPr="00207A77" w:rsidRDefault="00C66C94" w:rsidP="00C6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6" w:type="dxa"/>
            <w:shd w:val="clear" w:color="auto" w:fill="auto"/>
          </w:tcPr>
          <w:p w14:paraId="1ECE0A87" w14:textId="77777777" w:rsidR="00C66C94" w:rsidRPr="00207A77" w:rsidRDefault="00C66C94" w:rsidP="00C6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5" w:type="dxa"/>
            <w:shd w:val="clear" w:color="auto" w:fill="auto"/>
          </w:tcPr>
          <w:p w14:paraId="6176AC2A" w14:textId="77777777" w:rsidR="00C66C94" w:rsidRPr="00207A77" w:rsidRDefault="00C66C94" w:rsidP="00C6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15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20B7C045" w14:textId="77777777" w:rsidR="00C66C94" w:rsidRPr="00207A77" w:rsidRDefault="00C66C94" w:rsidP="00C6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4457D7F4" w14:textId="77777777" w:rsidR="00C66C94" w:rsidRPr="00207A77" w:rsidRDefault="00C66C94" w:rsidP="00C6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9049104" w14:textId="77777777" w:rsidR="00C66C94" w:rsidRPr="00207A77" w:rsidRDefault="00C66C94" w:rsidP="00C6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04" w:type="dxa"/>
            <w:shd w:val="clear" w:color="auto" w:fill="auto"/>
          </w:tcPr>
          <w:p w14:paraId="3F3C3D71" w14:textId="77777777" w:rsidR="00C66C94" w:rsidRPr="00207A77" w:rsidRDefault="00C66C94" w:rsidP="00C6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050DDC9D" w14:textId="77777777" w:rsidR="00C66C94" w:rsidRPr="00207A77" w:rsidRDefault="00C66C94" w:rsidP="00C6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5" w:type="dxa"/>
            <w:shd w:val="clear" w:color="auto" w:fill="auto"/>
          </w:tcPr>
          <w:p w14:paraId="7FD52E3A" w14:textId="77777777" w:rsidR="00C66C94" w:rsidRPr="00207A77" w:rsidRDefault="00C66C94" w:rsidP="00C6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05B53F1" w14:textId="77777777" w:rsidR="00C66C94" w:rsidRPr="00207A77" w:rsidRDefault="00C66C94" w:rsidP="00C6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14:paraId="3AB01B8B" w14:textId="77777777" w:rsidR="00C66C94" w:rsidRPr="00207A77" w:rsidRDefault="00C66C94" w:rsidP="00C6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111D78EB" w14:textId="77777777" w:rsidR="00C66C94" w:rsidRPr="00207A77" w:rsidRDefault="00C66C94" w:rsidP="00C6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1" w:type="dxa"/>
            <w:shd w:val="clear" w:color="auto" w:fill="auto"/>
          </w:tcPr>
          <w:p w14:paraId="32B4858C" w14:textId="77777777" w:rsidR="00C66C94" w:rsidRPr="00207A77" w:rsidRDefault="00C66C94" w:rsidP="00C6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240" w:lineRule="auto"/>
              <w:ind w:left="-115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52740BD9" w14:textId="77777777" w:rsidR="00C66C94" w:rsidRPr="00207A77" w:rsidRDefault="00C66C94" w:rsidP="00C6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7" w:type="dxa"/>
            <w:shd w:val="clear" w:color="auto" w:fill="auto"/>
          </w:tcPr>
          <w:p w14:paraId="48F76251" w14:textId="77777777" w:rsidR="00C66C94" w:rsidRPr="00207A77" w:rsidRDefault="00C66C94" w:rsidP="00C6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66C94" w:rsidRPr="00710D8F" w14:paraId="6731AF83" w14:textId="77777777" w:rsidTr="00C66C94">
        <w:tc>
          <w:tcPr>
            <w:tcW w:w="3051" w:type="dxa"/>
            <w:shd w:val="clear" w:color="auto" w:fill="auto"/>
            <w:vAlign w:val="bottom"/>
          </w:tcPr>
          <w:p w14:paraId="5544A14A" w14:textId="289F54FD" w:rsidR="00C66C94" w:rsidRPr="00BC5A1F" w:rsidRDefault="00C66C94" w:rsidP="00C6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GB"/>
              </w:rPr>
              <w:t xml:space="preserve">สินทรัพย์ส่วนงาน ณ วันที่ 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810" w:type="dxa"/>
            <w:shd w:val="clear" w:color="auto" w:fill="auto"/>
          </w:tcPr>
          <w:p w14:paraId="44EC7883" w14:textId="77777777" w:rsidR="00C66C94" w:rsidRPr="00207A77" w:rsidRDefault="00C66C94" w:rsidP="00562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3ED81142" w14:textId="77777777" w:rsidR="00C66C94" w:rsidRPr="00207A77" w:rsidRDefault="00C66C94" w:rsidP="00C6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3" w:type="dxa"/>
            <w:shd w:val="clear" w:color="auto" w:fill="auto"/>
          </w:tcPr>
          <w:p w14:paraId="021AD863" w14:textId="77777777" w:rsidR="00C66C94" w:rsidRPr="00207A77" w:rsidRDefault="00C66C94" w:rsidP="00C6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" w:type="dxa"/>
            <w:shd w:val="clear" w:color="auto" w:fill="auto"/>
          </w:tcPr>
          <w:p w14:paraId="5AEC0569" w14:textId="77777777" w:rsidR="00C66C94" w:rsidRPr="00207A77" w:rsidRDefault="00C66C94" w:rsidP="00C6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</w:tcPr>
          <w:p w14:paraId="2B9876DF" w14:textId="77777777" w:rsidR="00C66C94" w:rsidRPr="00207A77" w:rsidRDefault="00C66C94" w:rsidP="00C6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1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13151ECF" w14:textId="77777777" w:rsidR="00C66C94" w:rsidRPr="00207A77" w:rsidRDefault="00C66C94" w:rsidP="00C6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84" w:type="dxa"/>
            <w:shd w:val="clear" w:color="auto" w:fill="auto"/>
          </w:tcPr>
          <w:p w14:paraId="2C4B9DDA" w14:textId="77777777" w:rsidR="00C66C94" w:rsidRPr="00207A77" w:rsidRDefault="00C66C94" w:rsidP="00C6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6BF385F1" w14:textId="77777777" w:rsidR="00C66C94" w:rsidRPr="00207A77" w:rsidRDefault="00C66C94" w:rsidP="00C6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14:paraId="78664EE8" w14:textId="77777777" w:rsidR="00C66C94" w:rsidRPr="00207A77" w:rsidRDefault="00C66C94" w:rsidP="00C6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6" w:type="dxa"/>
            <w:shd w:val="clear" w:color="auto" w:fill="auto"/>
          </w:tcPr>
          <w:p w14:paraId="07EE0AE7" w14:textId="77777777" w:rsidR="00C66C94" w:rsidRPr="00207A77" w:rsidRDefault="00C66C94" w:rsidP="00C6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5" w:type="dxa"/>
            <w:shd w:val="clear" w:color="auto" w:fill="auto"/>
          </w:tcPr>
          <w:p w14:paraId="5224F3B1" w14:textId="77777777" w:rsidR="00C66C94" w:rsidRPr="00207A77" w:rsidRDefault="00C66C94" w:rsidP="00C6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15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6EA5BAD8" w14:textId="77777777" w:rsidR="00C66C94" w:rsidRPr="00207A77" w:rsidRDefault="00C66C94" w:rsidP="00C6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66FDDFBC" w14:textId="77777777" w:rsidR="00C66C94" w:rsidRPr="00207A77" w:rsidRDefault="00C66C94" w:rsidP="00C6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47D2576" w14:textId="77777777" w:rsidR="00C66C94" w:rsidRPr="00207A77" w:rsidRDefault="00C66C94" w:rsidP="00C6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04" w:type="dxa"/>
            <w:shd w:val="clear" w:color="auto" w:fill="auto"/>
          </w:tcPr>
          <w:p w14:paraId="4012E480" w14:textId="77777777" w:rsidR="00C66C94" w:rsidRPr="00207A77" w:rsidRDefault="00C66C94" w:rsidP="00C6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FD4EB07" w14:textId="77777777" w:rsidR="00C66C94" w:rsidRPr="00207A77" w:rsidRDefault="00C66C94" w:rsidP="00C6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5" w:type="dxa"/>
            <w:shd w:val="clear" w:color="auto" w:fill="auto"/>
          </w:tcPr>
          <w:p w14:paraId="16492DEF" w14:textId="77777777" w:rsidR="00C66C94" w:rsidRPr="00207A77" w:rsidRDefault="00C66C94" w:rsidP="00C6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073DAC1" w14:textId="77777777" w:rsidR="00C66C94" w:rsidRPr="00207A77" w:rsidRDefault="00C66C94" w:rsidP="00C6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14:paraId="479BE90B" w14:textId="77777777" w:rsidR="00C66C94" w:rsidRPr="00207A77" w:rsidRDefault="00C66C94" w:rsidP="00C6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4348170C" w14:textId="77777777" w:rsidR="00C66C94" w:rsidRPr="00867AE3" w:rsidRDefault="00C66C94" w:rsidP="00C6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1" w:type="dxa"/>
            <w:shd w:val="clear" w:color="auto" w:fill="auto"/>
          </w:tcPr>
          <w:p w14:paraId="3FA90F36" w14:textId="7BF9B8C9" w:rsidR="00C66C94" w:rsidRPr="00867AE3" w:rsidRDefault="006965E0" w:rsidP="00C6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240" w:lineRule="auto"/>
              <w:ind w:left="-115" w:right="-115"/>
              <w:rPr>
                <w:rFonts w:ascii="Angsana New" w:hAnsi="Angsana New"/>
                <w:sz w:val="24"/>
                <w:szCs w:val="24"/>
              </w:rPr>
            </w:pPr>
            <w:r w:rsidRPr="00867AE3">
              <w:rPr>
                <w:rFonts w:ascii="Angsana New" w:hAnsi="Angsana New"/>
                <w:sz w:val="24"/>
                <w:szCs w:val="24"/>
              </w:rPr>
              <w:t>1,569,6</w:t>
            </w:r>
            <w:r w:rsidR="00867AE3" w:rsidRPr="00867AE3">
              <w:rPr>
                <w:rFonts w:ascii="Angsana New" w:hAnsi="Angsana New"/>
                <w:sz w:val="24"/>
                <w:szCs w:val="24"/>
              </w:rPr>
              <w:t>3</w:t>
            </w:r>
            <w:r w:rsidR="00917281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53B95B04" w14:textId="77777777" w:rsidR="00C66C94" w:rsidRPr="00207A77" w:rsidRDefault="00C66C94" w:rsidP="00C6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7" w:type="dxa"/>
            <w:shd w:val="clear" w:color="auto" w:fill="auto"/>
          </w:tcPr>
          <w:p w14:paraId="08E57E79" w14:textId="77777777" w:rsidR="00C66C94" w:rsidRPr="00710D8F" w:rsidRDefault="00C66C94" w:rsidP="00C6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710D8F">
              <w:rPr>
                <w:rFonts w:ascii="Angsana New" w:hAnsi="Angsana New"/>
                <w:sz w:val="24"/>
                <w:szCs w:val="24"/>
              </w:rPr>
              <w:t>1,371,515</w:t>
            </w:r>
          </w:p>
        </w:tc>
      </w:tr>
      <w:tr w:rsidR="00C66C94" w:rsidRPr="00710D8F" w14:paraId="5375F3A1" w14:textId="77777777" w:rsidTr="00C66C94">
        <w:tc>
          <w:tcPr>
            <w:tcW w:w="3051" w:type="dxa"/>
            <w:shd w:val="clear" w:color="auto" w:fill="auto"/>
            <w:vAlign w:val="bottom"/>
          </w:tcPr>
          <w:p w14:paraId="39EEA8D1" w14:textId="18FE41FF" w:rsidR="00C66C94" w:rsidRPr="00207A77" w:rsidRDefault="00C66C94" w:rsidP="00C6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GB"/>
              </w:rPr>
              <w:t>หนี้สินส่วนงาน</w:t>
            </w:r>
            <w:r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GB"/>
              </w:rPr>
              <w:t xml:space="preserve">ณ วันที่ 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810" w:type="dxa"/>
            <w:shd w:val="clear" w:color="auto" w:fill="auto"/>
          </w:tcPr>
          <w:p w14:paraId="13CF2BAD" w14:textId="77777777" w:rsidR="00C66C94" w:rsidRPr="00207A77" w:rsidRDefault="00C66C94" w:rsidP="00562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0DCB45D8" w14:textId="77777777" w:rsidR="00C66C94" w:rsidRPr="00207A77" w:rsidRDefault="00C66C94" w:rsidP="00C6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3" w:type="dxa"/>
            <w:shd w:val="clear" w:color="auto" w:fill="auto"/>
          </w:tcPr>
          <w:p w14:paraId="4A433993" w14:textId="77777777" w:rsidR="00C66C94" w:rsidRPr="00207A77" w:rsidRDefault="00C66C94" w:rsidP="00C6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" w:type="dxa"/>
            <w:shd w:val="clear" w:color="auto" w:fill="auto"/>
          </w:tcPr>
          <w:p w14:paraId="10048888" w14:textId="77777777" w:rsidR="00C66C94" w:rsidRPr="00207A77" w:rsidRDefault="00C66C94" w:rsidP="00C6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</w:tcPr>
          <w:p w14:paraId="18F691DD" w14:textId="77777777" w:rsidR="00C66C94" w:rsidRPr="00207A77" w:rsidRDefault="00C66C94" w:rsidP="00C6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1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46469790" w14:textId="77777777" w:rsidR="00C66C94" w:rsidRPr="00207A77" w:rsidRDefault="00C66C94" w:rsidP="00C6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84" w:type="dxa"/>
            <w:shd w:val="clear" w:color="auto" w:fill="auto"/>
          </w:tcPr>
          <w:p w14:paraId="1D3145B5" w14:textId="77777777" w:rsidR="00C66C94" w:rsidRPr="00207A77" w:rsidRDefault="00C66C94" w:rsidP="00C6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064BF4CB" w14:textId="77777777" w:rsidR="00C66C94" w:rsidRPr="00207A77" w:rsidRDefault="00C66C94" w:rsidP="00C6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14:paraId="2AFAC087" w14:textId="77777777" w:rsidR="00C66C94" w:rsidRPr="00207A77" w:rsidRDefault="00C66C94" w:rsidP="00C6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6" w:type="dxa"/>
            <w:shd w:val="clear" w:color="auto" w:fill="auto"/>
          </w:tcPr>
          <w:p w14:paraId="70B8B808" w14:textId="77777777" w:rsidR="00C66C94" w:rsidRPr="00207A77" w:rsidRDefault="00C66C94" w:rsidP="00C6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5" w:type="dxa"/>
            <w:shd w:val="clear" w:color="auto" w:fill="auto"/>
          </w:tcPr>
          <w:p w14:paraId="79790590" w14:textId="77777777" w:rsidR="00C66C94" w:rsidRPr="00207A77" w:rsidRDefault="00C66C94" w:rsidP="00C6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15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32D74C7D" w14:textId="77777777" w:rsidR="00C66C94" w:rsidRPr="00207A77" w:rsidRDefault="00C66C94" w:rsidP="00C6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89E35E6" w14:textId="77777777" w:rsidR="00C66C94" w:rsidRPr="00207A77" w:rsidRDefault="00C66C94" w:rsidP="00C6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8866DE8" w14:textId="77777777" w:rsidR="00C66C94" w:rsidRPr="00207A77" w:rsidRDefault="00C66C94" w:rsidP="00C6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04" w:type="dxa"/>
            <w:shd w:val="clear" w:color="auto" w:fill="auto"/>
          </w:tcPr>
          <w:p w14:paraId="18331D59" w14:textId="77777777" w:rsidR="00C66C94" w:rsidRPr="00207A77" w:rsidRDefault="00C66C94" w:rsidP="00C6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BF99E6B" w14:textId="77777777" w:rsidR="00C66C94" w:rsidRPr="00207A77" w:rsidRDefault="00C66C94" w:rsidP="00C6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5" w:type="dxa"/>
            <w:shd w:val="clear" w:color="auto" w:fill="auto"/>
          </w:tcPr>
          <w:p w14:paraId="323F6CD4" w14:textId="77777777" w:rsidR="00C66C94" w:rsidRPr="00207A77" w:rsidRDefault="00C66C94" w:rsidP="00C6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63EC187" w14:textId="77777777" w:rsidR="00C66C94" w:rsidRPr="00207A77" w:rsidRDefault="00C66C94" w:rsidP="00C6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14:paraId="709340F1" w14:textId="77777777" w:rsidR="00C66C94" w:rsidRPr="00207A77" w:rsidRDefault="00C66C94" w:rsidP="00C6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5C2F42C7" w14:textId="77777777" w:rsidR="00C66C94" w:rsidRPr="00207A77" w:rsidRDefault="00C66C94" w:rsidP="00C6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1" w:type="dxa"/>
            <w:shd w:val="clear" w:color="auto" w:fill="auto"/>
          </w:tcPr>
          <w:p w14:paraId="1C21B56B" w14:textId="1BBDB2B8" w:rsidR="00C66C94" w:rsidRPr="00207A77" w:rsidRDefault="006965E0" w:rsidP="00C6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240" w:lineRule="auto"/>
              <w:ind w:left="-115" w:right="-11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33</w:t>
            </w:r>
            <w:r w:rsidR="00C870A4">
              <w:rPr>
                <w:rFonts w:ascii="Angsana New" w:hAnsi="Angsana New"/>
                <w:sz w:val="24"/>
                <w:szCs w:val="24"/>
              </w:rPr>
              <w:t>1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C870A4">
              <w:rPr>
                <w:rFonts w:ascii="Angsana New" w:hAnsi="Angsana New"/>
                <w:sz w:val="24"/>
                <w:szCs w:val="24"/>
              </w:rPr>
              <w:t>131</w:t>
            </w:r>
          </w:p>
        </w:tc>
        <w:tc>
          <w:tcPr>
            <w:tcW w:w="236" w:type="dxa"/>
            <w:shd w:val="clear" w:color="auto" w:fill="auto"/>
          </w:tcPr>
          <w:p w14:paraId="54399DA4" w14:textId="77777777" w:rsidR="00C66C94" w:rsidRPr="00207A77" w:rsidRDefault="00C66C94" w:rsidP="00C6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7" w:type="dxa"/>
            <w:shd w:val="clear" w:color="auto" w:fill="auto"/>
          </w:tcPr>
          <w:p w14:paraId="41617944" w14:textId="77777777" w:rsidR="00C66C94" w:rsidRPr="00710D8F" w:rsidRDefault="00C66C94" w:rsidP="00C6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710D8F">
              <w:rPr>
                <w:rFonts w:ascii="Angsana New" w:hAnsi="Angsana New"/>
                <w:sz w:val="24"/>
                <w:szCs w:val="24"/>
              </w:rPr>
              <w:t>237,141</w:t>
            </w:r>
          </w:p>
        </w:tc>
      </w:tr>
    </w:tbl>
    <w:p w14:paraId="2E41AA42" w14:textId="77777777" w:rsidR="00C66C94" w:rsidRDefault="00C66C94" w:rsidP="00C66C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6F103DBA" w14:textId="25C74264" w:rsidR="0002302E" w:rsidRPr="00C66C94" w:rsidRDefault="00C66C94" w:rsidP="00C66C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  <w:r w:rsidRPr="00B64F1D">
        <w:rPr>
          <w:rFonts w:ascii="Angsana New" w:hAnsi="Angsana New" w:hint="cs"/>
          <w:sz w:val="30"/>
          <w:szCs w:val="30"/>
          <w:cs/>
        </w:rPr>
        <w:t>รายได้</w:t>
      </w:r>
      <w:r>
        <w:rPr>
          <w:rFonts w:ascii="Angsana New" w:hAnsi="Angsana New" w:hint="cs"/>
          <w:sz w:val="30"/>
          <w:szCs w:val="30"/>
          <w:cs/>
        </w:rPr>
        <w:t xml:space="preserve">ทั้งหมดของบริษัทสำหรับปีสิ้นสุดวันที่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z w:val="30"/>
          <w:szCs w:val="30"/>
        </w:rPr>
        <w:t xml:space="preserve">2565 </w:t>
      </w:r>
      <w:r>
        <w:rPr>
          <w:rFonts w:ascii="Angsana New" w:hAnsi="Angsana New" w:hint="cs"/>
          <w:sz w:val="30"/>
          <w:szCs w:val="30"/>
          <w:cs/>
        </w:rPr>
        <w:t xml:space="preserve">และ </w:t>
      </w:r>
      <w:r>
        <w:rPr>
          <w:rFonts w:ascii="Angsana New" w:hAnsi="Angsana New"/>
          <w:sz w:val="30"/>
          <w:szCs w:val="30"/>
        </w:rPr>
        <w:t xml:space="preserve">2564 </w:t>
      </w:r>
      <w:r>
        <w:rPr>
          <w:rFonts w:ascii="Angsana New" w:hAnsi="Angsana New" w:hint="cs"/>
          <w:sz w:val="30"/>
          <w:szCs w:val="30"/>
          <w:cs/>
        </w:rPr>
        <w:t>เป็นการรับรู้ ณ เวลาใดเวลาหนึ่ง</w:t>
      </w:r>
    </w:p>
    <w:p w14:paraId="16BD9A3B" w14:textId="77777777" w:rsidR="00367CEE" w:rsidRPr="00B2145F" w:rsidRDefault="00367CEE" w:rsidP="00752946">
      <w:pPr>
        <w:spacing w:line="240" w:lineRule="auto"/>
        <w:ind w:right="65"/>
        <w:jc w:val="thaiDistribute"/>
        <w:rPr>
          <w:rFonts w:ascii="Angsana New" w:hAnsi="Angsana New"/>
          <w:b/>
          <w:bCs/>
          <w:i/>
          <w:iCs/>
          <w:sz w:val="16"/>
          <w:szCs w:val="16"/>
        </w:rPr>
      </w:pPr>
    </w:p>
    <w:p w14:paraId="7882A9A7" w14:textId="1205912D" w:rsidR="00752946" w:rsidRPr="00B64F1D" w:rsidRDefault="00752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B64F1D">
        <w:rPr>
          <w:rFonts w:ascii="Angsana New" w:hAnsi="Angsana New"/>
          <w:sz w:val="30"/>
          <w:szCs w:val="30"/>
          <w:cs/>
        </w:rPr>
        <w:br w:type="page"/>
      </w:r>
    </w:p>
    <w:p w14:paraId="23FF911B" w14:textId="77777777" w:rsidR="008A1E13" w:rsidRDefault="008A1E13" w:rsidP="008A1E13">
      <w:pPr>
        <w:tabs>
          <w:tab w:val="clear" w:pos="227"/>
          <w:tab w:val="clear" w:pos="454"/>
          <w:tab w:val="clear" w:pos="907"/>
          <w:tab w:val="left" w:pos="540"/>
          <w:tab w:val="left" w:pos="990"/>
          <w:tab w:val="left" w:pos="1350"/>
        </w:tabs>
        <w:spacing w:line="240" w:lineRule="auto"/>
        <w:ind w:right="65"/>
        <w:jc w:val="thaiDistribute"/>
        <w:rPr>
          <w:noProof/>
          <w:cs/>
        </w:rPr>
        <w:sectPr w:rsidR="008A1E13" w:rsidSect="002872F4">
          <w:headerReference w:type="default" r:id="rId25"/>
          <w:footerReference w:type="default" r:id="rId26"/>
          <w:type w:val="nextColumn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02D281DC" w14:textId="1843D170" w:rsidR="00A73945" w:rsidRPr="003E30E2" w:rsidRDefault="00A73945" w:rsidP="00752946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907"/>
          <w:tab w:val="left" w:pos="540"/>
          <w:tab w:val="left" w:pos="990"/>
          <w:tab w:val="left" w:pos="1350"/>
        </w:tabs>
        <w:spacing w:line="240" w:lineRule="auto"/>
        <w:ind w:right="65" w:hanging="90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E30E2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ลูกค้ารายใหญ่</w:t>
      </w:r>
    </w:p>
    <w:p w14:paraId="12CA7D19" w14:textId="77777777" w:rsidR="00752946" w:rsidRPr="00A71835" w:rsidRDefault="00752946" w:rsidP="00F31D8B">
      <w:pPr>
        <w:spacing w:line="240" w:lineRule="auto"/>
        <w:ind w:left="547" w:right="72"/>
        <w:jc w:val="thaiDistribute"/>
        <w:rPr>
          <w:rFonts w:ascii="Angsana New" w:hAnsi="Angsana New"/>
          <w:sz w:val="30"/>
          <w:szCs w:val="30"/>
        </w:rPr>
      </w:pPr>
    </w:p>
    <w:p w14:paraId="525AF6B2" w14:textId="3C544814" w:rsidR="00A45978" w:rsidRPr="003E30E2" w:rsidRDefault="00B65C3A" w:rsidP="00752946">
      <w:pPr>
        <w:spacing w:line="240" w:lineRule="auto"/>
        <w:ind w:left="547" w:right="72"/>
        <w:jc w:val="thaiDistribute"/>
        <w:rPr>
          <w:rFonts w:ascii="Angsana New" w:hAnsi="Angsana New"/>
          <w:sz w:val="30"/>
          <w:szCs w:val="30"/>
        </w:rPr>
      </w:pPr>
      <w:r w:rsidRPr="003E30E2">
        <w:rPr>
          <w:rFonts w:ascii="Angsana New" w:hAnsi="Angsana New" w:hint="cs"/>
          <w:spacing w:val="2"/>
          <w:sz w:val="30"/>
          <w:szCs w:val="30"/>
          <w:cs/>
        </w:rPr>
        <w:t xml:space="preserve">รายได้จากลูกค้ารายใหญ่ </w:t>
      </w:r>
      <w:r w:rsidR="00A54CC8" w:rsidRPr="003E30E2">
        <w:rPr>
          <w:rFonts w:ascii="Angsana New" w:hAnsi="Angsana New" w:hint="cs"/>
          <w:spacing w:val="2"/>
          <w:sz w:val="30"/>
          <w:szCs w:val="30"/>
        </w:rPr>
        <w:t>2</w:t>
      </w:r>
      <w:r w:rsidR="009511C4" w:rsidRPr="003E30E2">
        <w:rPr>
          <w:rFonts w:ascii="Angsana New" w:hAnsi="Angsana New" w:hint="cs"/>
          <w:spacing w:val="2"/>
          <w:sz w:val="30"/>
          <w:szCs w:val="30"/>
          <w:cs/>
        </w:rPr>
        <w:t xml:space="preserve"> รายตามส่วนงานภูมิศาสตร์จากประเทศ</w:t>
      </w:r>
      <w:r w:rsidR="00AE7BC9" w:rsidRPr="003E30E2">
        <w:rPr>
          <w:rFonts w:ascii="Angsana New" w:hAnsi="Angsana New" w:hint="cs"/>
          <w:spacing w:val="2"/>
          <w:sz w:val="30"/>
          <w:szCs w:val="30"/>
          <w:cs/>
        </w:rPr>
        <w:t>ใน</w:t>
      </w:r>
      <w:r w:rsidR="00DF7494" w:rsidRPr="003E30E2">
        <w:rPr>
          <w:rFonts w:ascii="Angsana New" w:hAnsi="Angsana New" w:hint="cs"/>
          <w:spacing w:val="2"/>
          <w:sz w:val="30"/>
          <w:szCs w:val="30"/>
          <w:cs/>
        </w:rPr>
        <w:t>แถบยุโรป</w:t>
      </w:r>
      <w:r w:rsidR="009511C4" w:rsidRPr="003E30E2">
        <w:rPr>
          <w:rFonts w:ascii="Angsana New" w:hAnsi="Angsana New" w:hint="cs"/>
          <w:spacing w:val="2"/>
          <w:sz w:val="30"/>
          <w:szCs w:val="30"/>
          <w:cs/>
        </w:rPr>
        <w:t xml:space="preserve">ของบริษัทสำหรับปีสิ้นสุดวันที่ </w:t>
      </w:r>
      <w:r w:rsidR="008224E3" w:rsidRPr="003E30E2">
        <w:rPr>
          <w:rFonts w:ascii="Angsana New" w:hAnsi="Angsana New" w:hint="cs"/>
          <w:spacing w:val="2"/>
          <w:sz w:val="30"/>
          <w:szCs w:val="30"/>
        </w:rPr>
        <w:t>31</w:t>
      </w:r>
      <w:r w:rsidR="00E56AB8" w:rsidRPr="003E30E2">
        <w:rPr>
          <w:rFonts w:ascii="Angsana New" w:hAnsi="Angsana New" w:hint="cs"/>
          <w:spacing w:val="2"/>
          <w:sz w:val="30"/>
          <w:szCs w:val="30"/>
          <w:cs/>
        </w:rPr>
        <w:t xml:space="preserve"> ธันวาคม </w:t>
      </w:r>
      <w:r w:rsidR="008224E3" w:rsidRPr="003E30E2">
        <w:rPr>
          <w:rFonts w:ascii="Angsana New" w:hAnsi="Angsana New" w:hint="cs"/>
          <w:spacing w:val="2"/>
          <w:sz w:val="30"/>
          <w:szCs w:val="30"/>
        </w:rPr>
        <w:t>25</w:t>
      </w:r>
      <w:r w:rsidR="00E56AB8" w:rsidRPr="003E30E2">
        <w:rPr>
          <w:rFonts w:ascii="Angsana New" w:hAnsi="Angsana New" w:hint="cs"/>
          <w:spacing w:val="2"/>
          <w:sz w:val="30"/>
          <w:szCs w:val="30"/>
        </w:rPr>
        <w:t>6</w:t>
      </w:r>
      <w:r w:rsidR="003E30E2" w:rsidRPr="003E30E2">
        <w:rPr>
          <w:rFonts w:ascii="Angsana New" w:hAnsi="Angsana New"/>
          <w:spacing w:val="2"/>
          <w:sz w:val="30"/>
          <w:szCs w:val="30"/>
        </w:rPr>
        <w:t>5</w:t>
      </w:r>
      <w:r w:rsidR="0028287F" w:rsidRPr="003E30E2">
        <w:rPr>
          <w:rFonts w:ascii="Angsana New" w:hAnsi="Angsana New" w:hint="cs"/>
          <w:spacing w:val="2"/>
          <w:sz w:val="30"/>
          <w:szCs w:val="30"/>
          <w:cs/>
        </w:rPr>
        <w:t xml:space="preserve"> มีจำนวนเงินประมาณ</w:t>
      </w:r>
      <w:r w:rsidR="00B50CF2" w:rsidRPr="003E30E2">
        <w:rPr>
          <w:rFonts w:ascii="Angsana New" w:hAnsi="Angsana New" w:hint="cs"/>
          <w:spacing w:val="2"/>
          <w:sz w:val="30"/>
          <w:szCs w:val="30"/>
        </w:rPr>
        <w:t xml:space="preserve"> </w:t>
      </w:r>
      <w:r w:rsidR="008C0108">
        <w:rPr>
          <w:rFonts w:ascii="Angsana New" w:hAnsi="Angsana New"/>
          <w:spacing w:val="2"/>
          <w:sz w:val="30"/>
          <w:szCs w:val="30"/>
        </w:rPr>
        <w:t xml:space="preserve">661.25 </w:t>
      </w:r>
      <w:r w:rsidR="009511C4" w:rsidRPr="003E30E2">
        <w:rPr>
          <w:rFonts w:ascii="Angsana New" w:hAnsi="Angsana New" w:hint="cs"/>
          <w:spacing w:val="2"/>
          <w:sz w:val="30"/>
          <w:szCs w:val="30"/>
          <w:cs/>
        </w:rPr>
        <w:t xml:space="preserve">ล้านบาท </w:t>
      </w:r>
      <w:r w:rsidR="009511C4" w:rsidRPr="003E30E2">
        <w:rPr>
          <w:rFonts w:ascii="Angsana New" w:hAnsi="Angsana New" w:hint="cs"/>
          <w:sz w:val="30"/>
          <w:szCs w:val="30"/>
        </w:rPr>
        <w:t>(</w:t>
      </w:r>
      <w:r w:rsidR="00DF7494" w:rsidRPr="003E30E2">
        <w:rPr>
          <w:rFonts w:ascii="Angsana New" w:hAnsi="Angsana New" w:hint="cs"/>
          <w:i/>
          <w:iCs/>
          <w:sz w:val="30"/>
          <w:szCs w:val="30"/>
        </w:rPr>
        <w:t>25</w:t>
      </w:r>
      <w:r w:rsidR="00DA2B72" w:rsidRPr="003E30E2">
        <w:rPr>
          <w:rFonts w:ascii="Angsana New" w:hAnsi="Angsana New" w:hint="cs"/>
          <w:i/>
          <w:iCs/>
          <w:sz w:val="30"/>
          <w:szCs w:val="30"/>
        </w:rPr>
        <w:t>6</w:t>
      </w:r>
      <w:r w:rsidR="003E30E2" w:rsidRPr="003E30E2">
        <w:rPr>
          <w:rFonts w:ascii="Angsana New" w:hAnsi="Angsana New"/>
          <w:i/>
          <w:iCs/>
          <w:sz w:val="30"/>
          <w:szCs w:val="30"/>
        </w:rPr>
        <w:t>4</w:t>
      </w:r>
      <w:r w:rsidR="00EA3979" w:rsidRPr="003E30E2">
        <w:rPr>
          <w:rFonts w:ascii="Angsana New" w:hAnsi="Angsana New" w:hint="cs"/>
          <w:i/>
          <w:iCs/>
          <w:sz w:val="30"/>
          <w:szCs w:val="30"/>
        </w:rPr>
        <w:t xml:space="preserve">: </w:t>
      </w:r>
      <w:r w:rsidR="0051488C" w:rsidRPr="003E30E2">
        <w:rPr>
          <w:rFonts w:ascii="Angsana New" w:hAnsi="Angsana New" w:hint="cs"/>
          <w:i/>
          <w:iCs/>
          <w:sz w:val="30"/>
          <w:szCs w:val="30"/>
          <w:cs/>
        </w:rPr>
        <w:t xml:space="preserve">ลูกค้ารายใหญ่ </w:t>
      </w:r>
      <w:r w:rsidR="00A229AA" w:rsidRPr="003E30E2">
        <w:rPr>
          <w:rFonts w:ascii="Angsana New" w:hAnsi="Angsana New"/>
          <w:i/>
          <w:iCs/>
          <w:sz w:val="30"/>
          <w:szCs w:val="30"/>
        </w:rPr>
        <w:t>2</w:t>
      </w:r>
      <w:r w:rsidR="0051488C" w:rsidRPr="003E30E2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="0051488C" w:rsidRPr="003E30E2">
        <w:rPr>
          <w:rFonts w:ascii="Angsana New" w:hAnsi="Angsana New" w:hint="cs"/>
          <w:i/>
          <w:iCs/>
          <w:sz w:val="30"/>
          <w:szCs w:val="30"/>
          <w:cs/>
        </w:rPr>
        <w:t>ราย</w:t>
      </w:r>
      <w:r w:rsidR="006B60DF" w:rsidRPr="003E30E2">
        <w:rPr>
          <w:rFonts w:ascii="Angsana New" w:hAnsi="Angsana New" w:hint="cs"/>
          <w:i/>
          <w:iCs/>
          <w:sz w:val="30"/>
          <w:szCs w:val="30"/>
          <w:cs/>
        </w:rPr>
        <w:t>จำนวนเงินประมาณ</w:t>
      </w:r>
      <w:r w:rsidR="006B60DF" w:rsidRPr="003E30E2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="003E30E2" w:rsidRPr="003E30E2">
        <w:rPr>
          <w:rFonts w:ascii="Angsana New" w:hAnsi="Angsana New"/>
          <w:i/>
          <w:iCs/>
          <w:sz w:val="30"/>
          <w:szCs w:val="30"/>
        </w:rPr>
        <w:t>736.38</w:t>
      </w:r>
      <w:r w:rsidR="006B60DF" w:rsidRPr="003E30E2">
        <w:rPr>
          <w:rFonts w:ascii="Angsana New" w:hAnsi="Angsana New" w:hint="cs"/>
          <w:i/>
          <w:iCs/>
          <w:sz w:val="30"/>
          <w:szCs w:val="30"/>
          <w:cs/>
        </w:rPr>
        <w:t xml:space="preserve"> ล้านบาท</w:t>
      </w:r>
      <w:r w:rsidR="009511C4" w:rsidRPr="003E30E2">
        <w:rPr>
          <w:rFonts w:ascii="Angsana New" w:hAnsi="Angsana New" w:hint="cs"/>
          <w:sz w:val="30"/>
          <w:szCs w:val="30"/>
        </w:rPr>
        <w:t xml:space="preserve">) </w:t>
      </w:r>
      <w:r w:rsidR="009511C4" w:rsidRPr="003E30E2">
        <w:rPr>
          <w:rFonts w:ascii="Angsana New" w:hAnsi="Angsana New" w:hint="cs"/>
          <w:sz w:val="30"/>
          <w:szCs w:val="30"/>
          <w:cs/>
        </w:rPr>
        <w:t>จากรายได้รวมของบริษัท</w:t>
      </w:r>
    </w:p>
    <w:p w14:paraId="5AB9B87A" w14:textId="77777777" w:rsidR="008A1E13" w:rsidRPr="00A71835" w:rsidRDefault="008A1E13" w:rsidP="00752946">
      <w:pPr>
        <w:spacing w:line="240" w:lineRule="auto"/>
        <w:ind w:left="547" w:right="72"/>
        <w:jc w:val="thaiDistribute"/>
        <w:rPr>
          <w:rFonts w:ascii="Angsana New" w:hAnsi="Angsana New"/>
          <w:sz w:val="30"/>
          <w:szCs w:val="30"/>
        </w:rPr>
      </w:pPr>
    </w:p>
    <w:p w14:paraId="204EF19B" w14:textId="37671F6E" w:rsidR="00C70FDB" w:rsidRPr="003E30E2" w:rsidRDefault="00C70FDB" w:rsidP="006A01AF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 w:hanging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3E30E2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สิทธิประโยชน์จากการส่งเสริมการลงทุน</w:t>
      </w:r>
      <w:r w:rsidRPr="003E30E2">
        <w:rPr>
          <w:rFonts w:ascii="Angsana New" w:hAnsi="Angsana New" w:hint="cs"/>
          <w:i/>
          <w:iCs/>
          <w:color w:val="0000FF"/>
          <w:sz w:val="30"/>
          <w:szCs w:val="30"/>
        </w:rPr>
        <w:t xml:space="preserve"> </w:t>
      </w:r>
    </w:p>
    <w:p w14:paraId="0F97788A" w14:textId="77777777" w:rsidR="00C70FDB" w:rsidRPr="00A71835" w:rsidRDefault="00C70FDB" w:rsidP="00A71835">
      <w:pPr>
        <w:spacing w:line="240" w:lineRule="auto"/>
        <w:ind w:left="547" w:right="72"/>
        <w:jc w:val="thaiDistribute"/>
        <w:rPr>
          <w:rFonts w:ascii="Angsana New" w:hAnsi="Angsana New"/>
          <w:sz w:val="30"/>
          <w:szCs w:val="30"/>
        </w:rPr>
      </w:pPr>
    </w:p>
    <w:p w14:paraId="0620F0F9" w14:textId="1062C517" w:rsidR="00F033A4" w:rsidRPr="003E30E2" w:rsidRDefault="00C70FDB" w:rsidP="008A1E13">
      <w:pPr>
        <w:ind w:left="540"/>
        <w:jc w:val="thaiDistribute"/>
        <w:rPr>
          <w:rFonts w:ascii="Angsana New" w:hAnsi="Angsana New"/>
          <w:spacing w:val="2"/>
          <w:sz w:val="30"/>
          <w:szCs w:val="30"/>
        </w:rPr>
      </w:pPr>
      <w:r w:rsidRPr="003E30E2">
        <w:rPr>
          <w:rFonts w:ascii="Angsana New" w:hAnsi="Angsana New" w:hint="cs"/>
          <w:spacing w:val="2"/>
          <w:sz w:val="30"/>
          <w:szCs w:val="30"/>
          <w:cs/>
        </w:rPr>
        <w:t>บริษัทได้รับบัตรส่งเสริมการลงทุนจากสำนักงานคณะกรรมการส่งเสริมการลงทุนสำหรับธุรกิจ ซอสปรุงรส</w:t>
      </w:r>
      <w:r w:rsidR="00DC5CFE" w:rsidRPr="003E30E2">
        <w:rPr>
          <w:rFonts w:ascii="Angsana New" w:hAnsi="Angsana New" w:hint="cs"/>
          <w:spacing w:val="2"/>
          <w:sz w:val="30"/>
          <w:szCs w:val="30"/>
          <w:cs/>
        </w:rPr>
        <w:t xml:space="preserve"> น้ำจิ้มปรุงรส และเครื่องปรุงแก</w:t>
      </w:r>
      <w:r w:rsidR="004C2E25" w:rsidRPr="003E30E2">
        <w:rPr>
          <w:rFonts w:ascii="Angsana New" w:hAnsi="Angsana New" w:hint="cs"/>
          <w:spacing w:val="2"/>
          <w:sz w:val="30"/>
          <w:szCs w:val="30"/>
          <w:cs/>
        </w:rPr>
        <w:t>ง</w:t>
      </w:r>
      <w:r w:rsidRPr="003E30E2">
        <w:rPr>
          <w:rFonts w:ascii="Angsana New" w:hAnsi="Angsana New" w:hint="cs"/>
          <w:spacing w:val="2"/>
          <w:sz w:val="30"/>
          <w:szCs w:val="30"/>
        </w:rPr>
        <w:t xml:space="preserve"> </w:t>
      </w:r>
      <w:r w:rsidRPr="003E30E2">
        <w:rPr>
          <w:rFonts w:ascii="Angsana New" w:hAnsi="Angsana New" w:hint="cs"/>
          <w:spacing w:val="2"/>
          <w:sz w:val="30"/>
          <w:szCs w:val="30"/>
          <w:cs/>
        </w:rPr>
        <w:t>จึงได้รับสิทธิประโยชน์หลายประการรวมถึงการยกเว้น</w:t>
      </w:r>
      <w:r w:rsidR="00131145" w:rsidRPr="003E30E2">
        <w:rPr>
          <w:rFonts w:ascii="Angsana New" w:hAnsi="Angsana New" w:hint="cs"/>
          <w:spacing w:val="2"/>
          <w:sz w:val="30"/>
          <w:szCs w:val="30"/>
          <w:cs/>
        </w:rPr>
        <w:t>และ</w:t>
      </w:r>
      <w:r w:rsidRPr="003E30E2">
        <w:rPr>
          <w:rFonts w:ascii="Angsana New" w:hAnsi="Angsana New" w:hint="cs"/>
          <w:spacing w:val="2"/>
          <w:sz w:val="30"/>
          <w:szCs w:val="30"/>
          <w:cs/>
        </w:rPr>
        <w:t>ลดหย่อนภาษีเงินได้นิติบุคคลสำหรับกำไรสุทธิที่ได้จากการประกอบกิจการที่ได้รับการส่งเสริมตามระยะเวลา เงื่อนไขและข้อกำหนดที่ระบุในบัตรส่งเสริมการลงทุน</w:t>
      </w:r>
    </w:p>
    <w:p w14:paraId="34910D9C" w14:textId="6D586E53" w:rsidR="008C0108" w:rsidRPr="00A71835" w:rsidRDefault="008C0108" w:rsidP="00A71835">
      <w:pPr>
        <w:spacing w:line="240" w:lineRule="auto"/>
        <w:ind w:left="547" w:right="72"/>
        <w:jc w:val="thaiDistribute"/>
        <w:rPr>
          <w:rFonts w:ascii="Angsana New" w:hAnsi="Angsana New"/>
          <w:sz w:val="30"/>
          <w:szCs w:val="30"/>
        </w:rPr>
      </w:pPr>
    </w:p>
    <w:tbl>
      <w:tblPr>
        <w:tblW w:w="9099" w:type="dxa"/>
        <w:tblInd w:w="450" w:type="dxa"/>
        <w:tblLook w:val="01E0" w:firstRow="1" w:lastRow="1" w:firstColumn="1" w:lastColumn="1" w:noHBand="0" w:noVBand="0"/>
      </w:tblPr>
      <w:tblGrid>
        <w:gridCol w:w="1890"/>
        <w:gridCol w:w="1009"/>
        <w:gridCol w:w="253"/>
        <w:gridCol w:w="940"/>
        <w:gridCol w:w="255"/>
        <w:gridCol w:w="1009"/>
        <w:gridCol w:w="255"/>
        <w:gridCol w:w="1026"/>
        <w:gridCol w:w="255"/>
        <w:gridCol w:w="943"/>
        <w:gridCol w:w="255"/>
        <w:gridCol w:w="1009"/>
      </w:tblGrid>
      <w:tr w:rsidR="00C70FDB" w:rsidRPr="00B2145F" w14:paraId="29EB0334" w14:textId="77777777" w:rsidTr="00F561C4">
        <w:trPr>
          <w:trHeight w:val="20"/>
          <w:tblHeader/>
        </w:trPr>
        <w:tc>
          <w:tcPr>
            <w:tcW w:w="1890" w:type="dxa"/>
          </w:tcPr>
          <w:p w14:paraId="38C94372" w14:textId="77777777" w:rsidR="00C70FDB" w:rsidRPr="00B2145F" w:rsidRDefault="00C70FDB" w:rsidP="00422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6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466" w:type="dxa"/>
            <w:gridSpan w:val="5"/>
          </w:tcPr>
          <w:p w14:paraId="1C2D2EBA" w14:textId="1BDAB151" w:rsidR="00C70FDB" w:rsidRPr="00B2145F" w:rsidRDefault="003E30E2" w:rsidP="00422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55" w:type="dxa"/>
          </w:tcPr>
          <w:p w14:paraId="0C6665E6" w14:textId="77777777" w:rsidR="00C70FDB" w:rsidRPr="00B2145F" w:rsidRDefault="00C70FDB" w:rsidP="00422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88" w:type="dxa"/>
            <w:gridSpan w:val="5"/>
          </w:tcPr>
          <w:p w14:paraId="4F5FD13D" w14:textId="01397FA8" w:rsidR="00C70FDB" w:rsidRPr="00B2145F" w:rsidRDefault="003E30E2" w:rsidP="00422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C70FDB" w:rsidRPr="00B2145F" w14:paraId="6EF4B1EE" w14:textId="77777777" w:rsidTr="00F561C4">
        <w:trPr>
          <w:trHeight w:val="694"/>
          <w:tblHeader/>
        </w:trPr>
        <w:tc>
          <w:tcPr>
            <w:tcW w:w="1890" w:type="dxa"/>
          </w:tcPr>
          <w:p w14:paraId="255C913F" w14:textId="77777777" w:rsidR="009D6DDD" w:rsidRDefault="009D6DDD" w:rsidP="00422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6" w:hanging="16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144F71DF" w14:textId="77777777" w:rsidR="00C870A4" w:rsidRDefault="00C70FDB" w:rsidP="00F56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6" w:right="-78" w:hanging="16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สำหรับปีสิ้นสุดวันที่</w:t>
            </w:r>
          </w:p>
          <w:p w14:paraId="269DAA8F" w14:textId="595461B1" w:rsidR="00C70FDB" w:rsidRPr="00B2145F" w:rsidRDefault="00C870A4" w:rsidP="00C87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340" w:hanging="166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B2145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09" w:type="dxa"/>
            <w:vAlign w:val="bottom"/>
          </w:tcPr>
          <w:p w14:paraId="09A50419" w14:textId="77777777" w:rsidR="00C70FDB" w:rsidRPr="00B2145F" w:rsidRDefault="00C70FDB" w:rsidP="00422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กิจการที่ได้รับ</w:t>
            </w:r>
            <w:r w:rsidR="007D453E" w:rsidRPr="00B2145F">
              <w:rPr>
                <w:rFonts w:ascii="Angsana New" w:hAnsi="Angsana New" w:hint="cs"/>
                <w:spacing w:val="-6"/>
                <w:sz w:val="30"/>
                <w:szCs w:val="30"/>
              </w:rPr>
              <w:br/>
            </w:r>
            <w:r w:rsidRPr="00B2145F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กา</w:t>
            </w:r>
            <w:r w:rsidR="007D453E" w:rsidRPr="00B2145F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ร</w:t>
            </w:r>
            <w:r w:rsidRPr="00B2145F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ส่งเสริม</w:t>
            </w:r>
          </w:p>
        </w:tc>
        <w:tc>
          <w:tcPr>
            <w:tcW w:w="253" w:type="dxa"/>
            <w:vAlign w:val="bottom"/>
          </w:tcPr>
          <w:p w14:paraId="1A9AE5E3" w14:textId="77777777" w:rsidR="00C70FDB" w:rsidRPr="00B2145F" w:rsidRDefault="00C70FDB" w:rsidP="00422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0" w:type="dxa"/>
            <w:vAlign w:val="bottom"/>
          </w:tcPr>
          <w:p w14:paraId="4371EEC9" w14:textId="7E98803D" w:rsidR="00C70FDB" w:rsidRPr="00B2145F" w:rsidRDefault="00C70FDB" w:rsidP="00422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กิจการที่ไม่ได้รับ</w:t>
            </w:r>
            <w:r w:rsidR="009D6DDD">
              <w:rPr>
                <w:rFonts w:ascii="Angsana New" w:hAnsi="Angsana New"/>
                <w:sz w:val="30"/>
                <w:szCs w:val="30"/>
              </w:rPr>
              <w:br/>
            </w:r>
            <w:r w:rsidRPr="009D6DDD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กา</w:t>
            </w:r>
            <w:r w:rsidR="009D6DDD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ร</w:t>
            </w:r>
            <w:r w:rsidRPr="009D6DDD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ส่งเสริม</w:t>
            </w:r>
          </w:p>
        </w:tc>
        <w:tc>
          <w:tcPr>
            <w:tcW w:w="255" w:type="dxa"/>
            <w:vAlign w:val="bottom"/>
          </w:tcPr>
          <w:p w14:paraId="04E26D24" w14:textId="77777777" w:rsidR="00C70FDB" w:rsidRPr="00B2145F" w:rsidRDefault="00C70FDB" w:rsidP="00422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7D81A291" w14:textId="77777777" w:rsidR="00C70FDB" w:rsidRPr="00B2145F" w:rsidRDefault="00C70FDB" w:rsidP="00422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146801F" w14:textId="77777777" w:rsidR="00C70FDB" w:rsidRPr="00B2145F" w:rsidRDefault="00C70FDB" w:rsidP="00422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55" w:type="dxa"/>
            <w:vAlign w:val="bottom"/>
          </w:tcPr>
          <w:p w14:paraId="38AE1162" w14:textId="77777777" w:rsidR="00C70FDB" w:rsidRPr="00B2145F" w:rsidRDefault="00C70FDB" w:rsidP="00422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08DDBAA4" w14:textId="77777777" w:rsidR="007D453E" w:rsidRPr="00B2145F" w:rsidRDefault="00C70FDB" w:rsidP="00422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กิจการที่ได้รับ</w:t>
            </w:r>
          </w:p>
          <w:p w14:paraId="3D4DD77B" w14:textId="77777777" w:rsidR="00C70FDB" w:rsidRPr="00B2145F" w:rsidRDefault="00C70FDB" w:rsidP="00422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การส่งเสริม</w:t>
            </w:r>
          </w:p>
        </w:tc>
        <w:tc>
          <w:tcPr>
            <w:tcW w:w="255" w:type="dxa"/>
            <w:vAlign w:val="bottom"/>
          </w:tcPr>
          <w:p w14:paraId="6E506279" w14:textId="77777777" w:rsidR="00C70FDB" w:rsidRPr="00B2145F" w:rsidRDefault="00C70FDB" w:rsidP="00422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3" w:type="dxa"/>
            <w:vAlign w:val="bottom"/>
          </w:tcPr>
          <w:p w14:paraId="1CDE9F2A" w14:textId="77777777" w:rsidR="00C70FDB" w:rsidRPr="00B2145F" w:rsidRDefault="00C70FDB" w:rsidP="00422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กิจการที่</w:t>
            </w:r>
            <w:r w:rsidRPr="00B2145F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ไม่ได้รับการ</w:t>
            </w: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ส่งเสริม</w:t>
            </w:r>
          </w:p>
        </w:tc>
        <w:tc>
          <w:tcPr>
            <w:tcW w:w="255" w:type="dxa"/>
            <w:vAlign w:val="bottom"/>
          </w:tcPr>
          <w:p w14:paraId="238CD49E" w14:textId="77777777" w:rsidR="00C70FDB" w:rsidRPr="00B2145F" w:rsidRDefault="00C70FDB" w:rsidP="00422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6CC57A60" w14:textId="77777777" w:rsidR="00C70FDB" w:rsidRPr="00B2145F" w:rsidRDefault="00C70FDB" w:rsidP="00422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C70FDB" w:rsidRPr="00B2145F" w14:paraId="41AC863C" w14:textId="77777777" w:rsidTr="00F561C4">
        <w:trPr>
          <w:trHeight w:hRule="exact" w:val="353"/>
          <w:tblHeader/>
        </w:trPr>
        <w:tc>
          <w:tcPr>
            <w:tcW w:w="1890" w:type="dxa"/>
          </w:tcPr>
          <w:p w14:paraId="3C5AD772" w14:textId="067C1D66" w:rsidR="00C70FDB" w:rsidRPr="00B2145F" w:rsidRDefault="00C70FDB" w:rsidP="009D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9" w:type="dxa"/>
            <w:gridSpan w:val="11"/>
          </w:tcPr>
          <w:p w14:paraId="0407FE1E" w14:textId="77777777" w:rsidR="00C70FDB" w:rsidRPr="00B2145F" w:rsidRDefault="00C70FDB" w:rsidP="00422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</w:t>
            </w:r>
            <w:r w:rsidR="00CC1FE1" w:rsidRPr="00B2145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B2145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3E30E2" w:rsidRPr="00B2145F" w14:paraId="1F276A33" w14:textId="77777777" w:rsidTr="00F561C4">
        <w:trPr>
          <w:trHeight w:val="20"/>
        </w:trPr>
        <w:tc>
          <w:tcPr>
            <w:tcW w:w="1890" w:type="dxa"/>
          </w:tcPr>
          <w:p w14:paraId="12A694A0" w14:textId="77777777" w:rsidR="003E30E2" w:rsidRPr="00B2145F" w:rsidRDefault="003E30E2" w:rsidP="003E3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ขายต่างประเทศ</w:t>
            </w:r>
          </w:p>
        </w:tc>
        <w:tc>
          <w:tcPr>
            <w:tcW w:w="1009" w:type="dxa"/>
          </w:tcPr>
          <w:p w14:paraId="1BA07606" w14:textId="17FF1C4B" w:rsidR="003E30E2" w:rsidRPr="00B2145F" w:rsidRDefault="008C0108" w:rsidP="003E3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1,007,035</w:t>
            </w:r>
          </w:p>
        </w:tc>
        <w:tc>
          <w:tcPr>
            <w:tcW w:w="253" w:type="dxa"/>
          </w:tcPr>
          <w:p w14:paraId="75DC8AFC" w14:textId="77777777" w:rsidR="003E30E2" w:rsidRPr="00B2145F" w:rsidRDefault="003E30E2" w:rsidP="003E3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0" w:type="dxa"/>
          </w:tcPr>
          <w:p w14:paraId="28CCD857" w14:textId="7216E641" w:rsidR="003E30E2" w:rsidRPr="00B2145F" w:rsidRDefault="008C0108" w:rsidP="003E3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446,953</w:t>
            </w:r>
          </w:p>
        </w:tc>
        <w:tc>
          <w:tcPr>
            <w:tcW w:w="255" w:type="dxa"/>
          </w:tcPr>
          <w:p w14:paraId="55943F92" w14:textId="77777777" w:rsidR="003E30E2" w:rsidRPr="00B2145F" w:rsidRDefault="003E30E2" w:rsidP="003E3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</w:tcPr>
          <w:p w14:paraId="3357A632" w14:textId="63C44E80" w:rsidR="003E30E2" w:rsidRPr="00B2145F" w:rsidRDefault="008C0108" w:rsidP="003E3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1,453,988</w:t>
            </w:r>
          </w:p>
        </w:tc>
        <w:tc>
          <w:tcPr>
            <w:tcW w:w="255" w:type="dxa"/>
          </w:tcPr>
          <w:p w14:paraId="448FA40E" w14:textId="77777777" w:rsidR="003E30E2" w:rsidRPr="00B2145F" w:rsidRDefault="003E30E2" w:rsidP="003E3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</w:tcPr>
          <w:p w14:paraId="55958966" w14:textId="2F3F5C68" w:rsidR="003E30E2" w:rsidRPr="00B2145F" w:rsidRDefault="003E30E2" w:rsidP="003E3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1,034,801</w:t>
            </w:r>
          </w:p>
        </w:tc>
        <w:tc>
          <w:tcPr>
            <w:tcW w:w="255" w:type="dxa"/>
          </w:tcPr>
          <w:p w14:paraId="64C4DF80" w14:textId="77777777" w:rsidR="003E30E2" w:rsidRPr="00B2145F" w:rsidRDefault="003E30E2" w:rsidP="003E3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3" w:type="dxa"/>
          </w:tcPr>
          <w:p w14:paraId="6FBF1C58" w14:textId="2C17C88E" w:rsidR="003E30E2" w:rsidRPr="00B2145F" w:rsidRDefault="003E30E2" w:rsidP="003E3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489,409</w:t>
            </w:r>
          </w:p>
        </w:tc>
        <w:tc>
          <w:tcPr>
            <w:tcW w:w="255" w:type="dxa"/>
          </w:tcPr>
          <w:p w14:paraId="11AF5CEC" w14:textId="77777777" w:rsidR="003E30E2" w:rsidRPr="00B2145F" w:rsidRDefault="003E30E2" w:rsidP="003E3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</w:tcPr>
          <w:p w14:paraId="0F8C9471" w14:textId="68987BFD" w:rsidR="003E30E2" w:rsidRPr="00B2145F" w:rsidRDefault="003E30E2" w:rsidP="003E3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1,524,210</w:t>
            </w:r>
          </w:p>
        </w:tc>
      </w:tr>
      <w:tr w:rsidR="003E30E2" w:rsidRPr="00B2145F" w14:paraId="12045875" w14:textId="77777777" w:rsidTr="00F561C4">
        <w:trPr>
          <w:trHeight w:val="20"/>
        </w:trPr>
        <w:tc>
          <w:tcPr>
            <w:tcW w:w="1890" w:type="dxa"/>
          </w:tcPr>
          <w:p w14:paraId="4621F461" w14:textId="77777777" w:rsidR="003E30E2" w:rsidRPr="00B2145F" w:rsidRDefault="003E30E2" w:rsidP="003E3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ขายในประเทศ</w:t>
            </w:r>
          </w:p>
        </w:tc>
        <w:tc>
          <w:tcPr>
            <w:tcW w:w="1009" w:type="dxa"/>
          </w:tcPr>
          <w:p w14:paraId="1FA8FC84" w14:textId="4D3163CE" w:rsidR="003E30E2" w:rsidRPr="00B2145F" w:rsidRDefault="008C0108" w:rsidP="007F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6"/>
              </w:tabs>
              <w:spacing w:line="240" w:lineRule="auto"/>
              <w:ind w:left="96" w:right="-4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</w:t>
            </w:r>
            <w:r w:rsidR="0099213C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53" w:type="dxa"/>
          </w:tcPr>
          <w:p w14:paraId="30EC0E2C" w14:textId="77777777" w:rsidR="003E30E2" w:rsidRPr="00B2145F" w:rsidRDefault="003E30E2" w:rsidP="003E3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0" w:type="dxa"/>
          </w:tcPr>
          <w:p w14:paraId="6AE88CFE" w14:textId="1E38BBA3" w:rsidR="003E30E2" w:rsidRPr="00B2145F" w:rsidRDefault="008C0108" w:rsidP="003E3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0" w:hanging="2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225</w:t>
            </w:r>
          </w:p>
        </w:tc>
        <w:tc>
          <w:tcPr>
            <w:tcW w:w="255" w:type="dxa"/>
          </w:tcPr>
          <w:p w14:paraId="7675D266" w14:textId="77777777" w:rsidR="003E30E2" w:rsidRPr="00B2145F" w:rsidRDefault="003E30E2" w:rsidP="003E3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</w:tcPr>
          <w:p w14:paraId="21158313" w14:textId="20FCE479" w:rsidR="003E30E2" w:rsidRPr="00B2145F" w:rsidRDefault="008C0108" w:rsidP="003E3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</w:t>
            </w:r>
            <w:r w:rsidR="0099213C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55" w:type="dxa"/>
          </w:tcPr>
          <w:p w14:paraId="515238A8" w14:textId="77777777" w:rsidR="003E30E2" w:rsidRPr="00B2145F" w:rsidRDefault="003E30E2" w:rsidP="003E3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</w:tcPr>
          <w:p w14:paraId="5A546D2E" w14:textId="00AEB7EA" w:rsidR="003E30E2" w:rsidRPr="00B2145F" w:rsidRDefault="003E30E2" w:rsidP="003E3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2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295</w:t>
            </w:r>
          </w:p>
        </w:tc>
        <w:tc>
          <w:tcPr>
            <w:tcW w:w="255" w:type="dxa"/>
          </w:tcPr>
          <w:p w14:paraId="73ED69FB" w14:textId="77777777" w:rsidR="003E30E2" w:rsidRPr="00B2145F" w:rsidRDefault="003E30E2" w:rsidP="003E3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3" w:type="dxa"/>
          </w:tcPr>
          <w:p w14:paraId="7607AE14" w14:textId="1F030A71" w:rsidR="003E30E2" w:rsidRPr="00B2145F" w:rsidRDefault="003E30E2" w:rsidP="003E3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</w:t>
            </w:r>
          </w:p>
        </w:tc>
        <w:tc>
          <w:tcPr>
            <w:tcW w:w="255" w:type="dxa"/>
          </w:tcPr>
          <w:p w14:paraId="1FAE24B0" w14:textId="77777777" w:rsidR="003E30E2" w:rsidRPr="00B2145F" w:rsidRDefault="003E30E2" w:rsidP="003E3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</w:tcPr>
          <w:p w14:paraId="76C22B4E" w14:textId="6B61E1EF" w:rsidR="003E30E2" w:rsidRPr="00B2145F" w:rsidRDefault="003E30E2" w:rsidP="003E3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327</w:t>
            </w:r>
          </w:p>
        </w:tc>
      </w:tr>
      <w:tr w:rsidR="003E30E2" w:rsidRPr="00B2145F" w14:paraId="4F35B7B4" w14:textId="77777777" w:rsidTr="00F561C4">
        <w:trPr>
          <w:trHeight w:val="20"/>
        </w:trPr>
        <w:tc>
          <w:tcPr>
            <w:tcW w:w="1890" w:type="dxa"/>
          </w:tcPr>
          <w:p w14:paraId="4BC24390" w14:textId="77777777" w:rsidR="003E30E2" w:rsidRPr="00B2145F" w:rsidRDefault="003E30E2" w:rsidP="003E3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</w:tcPr>
          <w:p w14:paraId="76A6DAF4" w14:textId="663201AD" w:rsidR="003E30E2" w:rsidRPr="00B2145F" w:rsidRDefault="008C0108" w:rsidP="003E3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1,007,</w:t>
            </w:r>
            <w:r w:rsidR="00C870A4">
              <w:rPr>
                <w:rFonts w:ascii="Angsana New" w:hAnsi="Angsana New"/>
                <w:b/>
                <w:bCs/>
                <w:sz w:val="30"/>
                <w:szCs w:val="30"/>
              </w:rPr>
              <w:t>48</w:t>
            </w:r>
            <w:r w:rsidR="0099213C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53" w:type="dxa"/>
          </w:tcPr>
          <w:p w14:paraId="7A2AB534" w14:textId="77777777" w:rsidR="003E30E2" w:rsidRPr="00B2145F" w:rsidRDefault="003E30E2" w:rsidP="003E3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</w:tcPr>
          <w:p w14:paraId="537681C1" w14:textId="473AC9EB" w:rsidR="003E30E2" w:rsidRPr="00B2145F" w:rsidRDefault="008C0108" w:rsidP="003E3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447,178</w:t>
            </w:r>
          </w:p>
        </w:tc>
        <w:tc>
          <w:tcPr>
            <w:tcW w:w="255" w:type="dxa"/>
          </w:tcPr>
          <w:p w14:paraId="045C9851" w14:textId="77777777" w:rsidR="003E30E2" w:rsidRPr="00B2145F" w:rsidRDefault="003E30E2" w:rsidP="003E3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</w:tcPr>
          <w:p w14:paraId="6F4C0EAD" w14:textId="42FC7487" w:rsidR="003E30E2" w:rsidRPr="00B2145F" w:rsidRDefault="008C0108" w:rsidP="003E3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1,454,66</w:t>
            </w:r>
            <w:r w:rsidR="0099213C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55" w:type="dxa"/>
          </w:tcPr>
          <w:p w14:paraId="53DBE5FA" w14:textId="77777777" w:rsidR="003E30E2" w:rsidRPr="00B2145F" w:rsidRDefault="003E30E2" w:rsidP="003E3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</w:tcPr>
          <w:p w14:paraId="36128DA6" w14:textId="29739A92" w:rsidR="003E30E2" w:rsidRPr="00B2145F" w:rsidRDefault="003E30E2" w:rsidP="003E3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1,035,096</w:t>
            </w:r>
          </w:p>
        </w:tc>
        <w:tc>
          <w:tcPr>
            <w:tcW w:w="255" w:type="dxa"/>
          </w:tcPr>
          <w:p w14:paraId="00D0ED61" w14:textId="77777777" w:rsidR="003E30E2" w:rsidRPr="00B2145F" w:rsidRDefault="003E30E2" w:rsidP="003E3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3" w:type="dxa"/>
            <w:tcBorders>
              <w:top w:val="single" w:sz="4" w:space="0" w:color="auto"/>
              <w:bottom w:val="double" w:sz="4" w:space="0" w:color="auto"/>
            </w:tcBorders>
          </w:tcPr>
          <w:p w14:paraId="6A2F4E12" w14:textId="68AD279B" w:rsidR="003E30E2" w:rsidRPr="00B2145F" w:rsidRDefault="003E30E2" w:rsidP="003E3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489,441</w:t>
            </w:r>
          </w:p>
        </w:tc>
        <w:tc>
          <w:tcPr>
            <w:tcW w:w="255" w:type="dxa"/>
          </w:tcPr>
          <w:p w14:paraId="33D2EC59" w14:textId="77777777" w:rsidR="003E30E2" w:rsidRPr="00B2145F" w:rsidRDefault="003E30E2" w:rsidP="003E3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</w:tcPr>
          <w:p w14:paraId="3DC1CF2D" w14:textId="7593108B" w:rsidR="003E30E2" w:rsidRPr="00B2145F" w:rsidRDefault="003E30E2" w:rsidP="003E3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1,524,537</w:t>
            </w:r>
          </w:p>
        </w:tc>
      </w:tr>
    </w:tbl>
    <w:p w14:paraId="0B75F816" w14:textId="77777777" w:rsidR="00A71835" w:rsidRPr="00A71835" w:rsidRDefault="00A71835" w:rsidP="00A71835">
      <w:pPr>
        <w:spacing w:line="240" w:lineRule="auto"/>
        <w:ind w:left="547" w:right="72"/>
        <w:jc w:val="thaiDistribute"/>
        <w:rPr>
          <w:rFonts w:ascii="Angsana New" w:hAnsi="Angsana New"/>
          <w:sz w:val="30"/>
          <w:szCs w:val="30"/>
        </w:rPr>
      </w:pPr>
    </w:p>
    <w:p w14:paraId="475FF9FD" w14:textId="787068EB" w:rsidR="009053D6" w:rsidRPr="00B2145F" w:rsidRDefault="00E5549F" w:rsidP="006A01AF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B2145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ยอดคงเหลือของสัญญา</w:t>
      </w:r>
    </w:p>
    <w:p w14:paraId="48063ED1" w14:textId="77777777" w:rsidR="009053D6" w:rsidRPr="009D6DDD" w:rsidRDefault="009053D6" w:rsidP="0042224C">
      <w:pPr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040"/>
        <w:gridCol w:w="1260"/>
        <w:gridCol w:w="1260"/>
        <w:gridCol w:w="270"/>
        <w:gridCol w:w="1260"/>
      </w:tblGrid>
      <w:tr w:rsidR="00CC1FE1" w:rsidRPr="00B2145F" w14:paraId="726CB562" w14:textId="77777777" w:rsidTr="002760CB">
        <w:trPr>
          <w:trHeight w:val="103"/>
          <w:tblHeader/>
        </w:trPr>
        <w:tc>
          <w:tcPr>
            <w:tcW w:w="5040" w:type="dxa"/>
          </w:tcPr>
          <w:p w14:paraId="57A98A1F" w14:textId="464D0D38" w:rsidR="00CC1FE1" w:rsidRPr="0084380A" w:rsidRDefault="0084380A" w:rsidP="00422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eastAsia="en-GB"/>
              </w:rPr>
            </w:pPr>
            <w:r w:rsidRPr="0084380A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  <w:lang w:eastAsia="en-GB"/>
              </w:rPr>
              <w:t>หนี้สินที่เกิดจากสัญญา</w:t>
            </w:r>
          </w:p>
        </w:tc>
        <w:tc>
          <w:tcPr>
            <w:tcW w:w="1260" w:type="dxa"/>
          </w:tcPr>
          <w:p w14:paraId="1E24A958" w14:textId="77777777" w:rsidR="00CC1FE1" w:rsidRPr="00B2145F" w:rsidRDefault="00CC1FE1" w:rsidP="0042224C">
            <w:pPr>
              <w:pStyle w:val="acctmergecolhdg"/>
              <w:spacing w:line="240" w:lineRule="auto"/>
              <w:ind w:left="-79" w:right="-36"/>
              <w:rPr>
                <w:rFonts w:ascii="Angsana New" w:hAnsi="Angsana New"/>
                <w:b w:val="0"/>
                <w:i/>
                <w:i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260" w:type="dxa"/>
            <w:hideMark/>
          </w:tcPr>
          <w:p w14:paraId="7F8165E3" w14:textId="0B7131FC" w:rsidR="00CC1FE1" w:rsidRPr="00B2145F" w:rsidRDefault="003E30E2" w:rsidP="0042224C">
            <w:pPr>
              <w:pStyle w:val="acctmergecolhdg"/>
              <w:spacing w:line="240" w:lineRule="auto"/>
              <w:ind w:left="-79" w:right="-36"/>
              <w:rPr>
                <w:rFonts w:ascii="Angsana New" w:hAnsi="Angsana New"/>
                <w:b w:val="0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 w:val="0"/>
                <w:sz w:val="30"/>
                <w:szCs w:val="30"/>
                <w:lang w:eastAsia="en-GB" w:bidi="th-TH"/>
              </w:rPr>
              <w:t>2565</w:t>
            </w:r>
          </w:p>
        </w:tc>
        <w:tc>
          <w:tcPr>
            <w:tcW w:w="270" w:type="dxa"/>
          </w:tcPr>
          <w:p w14:paraId="222EBC43" w14:textId="77777777" w:rsidR="00CC1FE1" w:rsidRPr="00B2145F" w:rsidRDefault="00CC1FE1" w:rsidP="0042224C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hideMark/>
          </w:tcPr>
          <w:p w14:paraId="75F9277C" w14:textId="707CF8CE" w:rsidR="00CC1FE1" w:rsidRPr="00B2145F" w:rsidRDefault="003E30E2" w:rsidP="0042224C">
            <w:pPr>
              <w:pStyle w:val="acctmergecolhdg"/>
              <w:spacing w:line="240" w:lineRule="auto"/>
              <w:ind w:left="-122" w:right="-36"/>
              <w:rPr>
                <w:rFonts w:ascii="Angsana New" w:hAnsi="Angsana New"/>
                <w:b w:val="0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 w:val="0"/>
                <w:sz w:val="30"/>
                <w:szCs w:val="30"/>
                <w:lang w:val="en-US" w:eastAsia="en-GB" w:bidi="th-TH"/>
              </w:rPr>
              <w:t>2564</w:t>
            </w:r>
          </w:p>
        </w:tc>
      </w:tr>
      <w:tr w:rsidR="00CC1FE1" w:rsidRPr="00B2145F" w14:paraId="283C10BE" w14:textId="77777777" w:rsidTr="002760CB">
        <w:trPr>
          <w:cantSplit/>
          <w:trHeight w:hRule="exact" w:val="362"/>
        </w:trPr>
        <w:tc>
          <w:tcPr>
            <w:tcW w:w="5040" w:type="dxa"/>
          </w:tcPr>
          <w:p w14:paraId="4F775BD3" w14:textId="77777777" w:rsidR="00CC1FE1" w:rsidRPr="00B2145F" w:rsidRDefault="00CC1FE1" w:rsidP="0042224C">
            <w:pPr>
              <w:tabs>
                <w:tab w:val="clear" w:pos="2807"/>
                <w:tab w:val="left" w:pos="2643"/>
              </w:tabs>
              <w:spacing w:line="240" w:lineRule="auto"/>
              <w:ind w:left="180" w:right="-126" w:hanging="180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260" w:type="dxa"/>
          </w:tcPr>
          <w:p w14:paraId="310A84CC" w14:textId="77777777" w:rsidR="00CC1FE1" w:rsidRPr="00B2145F" w:rsidRDefault="00CC1FE1" w:rsidP="0042224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2790" w:type="dxa"/>
            <w:gridSpan w:val="3"/>
          </w:tcPr>
          <w:p w14:paraId="7B954319" w14:textId="77777777" w:rsidR="00CC1FE1" w:rsidRPr="00B2145F" w:rsidRDefault="00CC1FE1" w:rsidP="0042224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E30E2" w:rsidRPr="00B2145F" w14:paraId="7AD43313" w14:textId="77777777" w:rsidTr="002760CB">
        <w:trPr>
          <w:cantSplit/>
        </w:trPr>
        <w:tc>
          <w:tcPr>
            <w:tcW w:w="5040" w:type="dxa"/>
          </w:tcPr>
          <w:p w14:paraId="4BA109BA" w14:textId="2EC31AD8" w:rsidR="003E30E2" w:rsidRPr="00B2145F" w:rsidRDefault="003E30E2" w:rsidP="003E30E2">
            <w:pPr>
              <w:tabs>
                <w:tab w:val="clear" w:pos="2807"/>
                <w:tab w:val="left" w:pos="2643"/>
              </w:tabs>
              <w:spacing w:line="240" w:lineRule="auto"/>
              <w:ind w:right="-126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เงิน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มัดจำรับค่าสินค้า</w:t>
            </w:r>
          </w:p>
        </w:tc>
        <w:tc>
          <w:tcPr>
            <w:tcW w:w="1260" w:type="dxa"/>
          </w:tcPr>
          <w:p w14:paraId="7BFEF977" w14:textId="77777777" w:rsidR="003E30E2" w:rsidRPr="00B2145F" w:rsidRDefault="003E30E2" w:rsidP="003E30E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7FB5335A" w14:textId="7E6FDEC6" w:rsidR="003E30E2" w:rsidRPr="00B2145F" w:rsidRDefault="00910FE5" w:rsidP="003E30E2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right="9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14,083</w:t>
            </w:r>
          </w:p>
        </w:tc>
        <w:tc>
          <w:tcPr>
            <w:tcW w:w="270" w:type="dxa"/>
          </w:tcPr>
          <w:p w14:paraId="657FFDE7" w14:textId="77777777" w:rsidR="003E30E2" w:rsidRPr="00B2145F" w:rsidRDefault="003E30E2" w:rsidP="003E30E2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7A3C6AA5" w14:textId="58084205" w:rsidR="003E30E2" w:rsidRPr="00B2145F" w:rsidRDefault="003E30E2" w:rsidP="003E30E2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right="9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14,229</w:t>
            </w:r>
          </w:p>
        </w:tc>
      </w:tr>
    </w:tbl>
    <w:p w14:paraId="39B858EA" w14:textId="497F3AB9" w:rsidR="009053D6" w:rsidRPr="009D6DDD" w:rsidRDefault="009053D6" w:rsidP="009D6DDD">
      <w:pPr>
        <w:spacing w:line="240" w:lineRule="auto"/>
        <w:rPr>
          <w:rFonts w:ascii="Angsana New" w:hAnsi="Angsana New"/>
          <w:sz w:val="30"/>
          <w:szCs w:val="30"/>
          <w:lang w:val="th-TH"/>
        </w:rPr>
      </w:pPr>
    </w:p>
    <w:p w14:paraId="30FCAC8A" w14:textId="0832291A" w:rsidR="008C6F20" w:rsidRPr="00F561C4" w:rsidRDefault="008C6F20" w:rsidP="00F561C4">
      <w:pPr>
        <w:tabs>
          <w:tab w:val="clear" w:pos="454"/>
          <w:tab w:val="left" w:pos="540"/>
        </w:tabs>
        <w:ind w:left="540" w:right="-115"/>
        <w:rPr>
          <w:rFonts w:ascii="Angsana New" w:hAnsi="Angsana New"/>
          <w:spacing w:val="-8"/>
          <w:sz w:val="30"/>
          <w:szCs w:val="30"/>
        </w:rPr>
      </w:pPr>
      <w:r w:rsidRPr="00F561C4">
        <w:rPr>
          <w:rFonts w:ascii="Angsana New" w:hAnsi="Angsana New" w:hint="cs"/>
          <w:spacing w:val="-8"/>
          <w:sz w:val="30"/>
          <w:szCs w:val="30"/>
          <w:cs/>
          <w:lang w:val="th-TH"/>
        </w:rPr>
        <w:t xml:space="preserve">หนี้สินที่เกิดจากสัญญาของบริษัท ณ วันที่ </w:t>
      </w:r>
      <w:r w:rsidRPr="00F561C4">
        <w:rPr>
          <w:rFonts w:ascii="Angsana New" w:hAnsi="Angsana New"/>
          <w:spacing w:val="-8"/>
          <w:sz w:val="30"/>
          <w:szCs w:val="30"/>
        </w:rPr>
        <w:t xml:space="preserve">31 </w:t>
      </w:r>
      <w:r w:rsidRPr="00F561C4">
        <w:rPr>
          <w:rFonts w:ascii="Angsana New" w:hAnsi="Angsana New" w:hint="cs"/>
          <w:spacing w:val="-8"/>
          <w:sz w:val="30"/>
          <w:szCs w:val="30"/>
          <w:cs/>
        </w:rPr>
        <w:t xml:space="preserve">ธันวาคม </w:t>
      </w:r>
      <w:r w:rsidRPr="00F561C4">
        <w:rPr>
          <w:rFonts w:ascii="Angsana New" w:hAnsi="Angsana New"/>
          <w:spacing w:val="-8"/>
          <w:sz w:val="30"/>
          <w:szCs w:val="30"/>
        </w:rPr>
        <w:t>256</w:t>
      </w:r>
      <w:r w:rsidR="003E30E2" w:rsidRPr="00F561C4">
        <w:rPr>
          <w:rFonts w:ascii="Angsana New" w:hAnsi="Angsana New"/>
          <w:spacing w:val="-8"/>
          <w:sz w:val="30"/>
          <w:szCs w:val="30"/>
        </w:rPr>
        <w:t>4</w:t>
      </w:r>
      <w:r w:rsidRPr="00F561C4">
        <w:rPr>
          <w:rFonts w:ascii="Angsana New" w:hAnsi="Angsana New"/>
          <w:spacing w:val="-8"/>
          <w:sz w:val="30"/>
          <w:szCs w:val="30"/>
        </w:rPr>
        <w:t xml:space="preserve"> </w:t>
      </w:r>
      <w:r w:rsidRPr="00F561C4">
        <w:rPr>
          <w:rFonts w:ascii="Angsana New" w:hAnsi="Angsana New" w:hint="cs"/>
          <w:spacing w:val="-8"/>
          <w:sz w:val="30"/>
          <w:szCs w:val="30"/>
          <w:cs/>
        </w:rPr>
        <w:t xml:space="preserve">จำนวน </w:t>
      </w:r>
      <w:r w:rsidR="00910FE5" w:rsidRPr="00F561C4">
        <w:rPr>
          <w:rFonts w:ascii="Angsana New" w:hAnsi="Angsana New"/>
          <w:spacing w:val="-8"/>
          <w:sz w:val="30"/>
          <w:szCs w:val="30"/>
        </w:rPr>
        <w:t>14.2</w:t>
      </w:r>
      <w:r w:rsidR="00F561C4" w:rsidRPr="00F561C4">
        <w:rPr>
          <w:rFonts w:ascii="Angsana New" w:hAnsi="Angsana New"/>
          <w:spacing w:val="-8"/>
          <w:sz w:val="30"/>
          <w:szCs w:val="30"/>
        </w:rPr>
        <w:t>3</w:t>
      </w:r>
      <w:r w:rsidRPr="00F561C4">
        <w:rPr>
          <w:rFonts w:ascii="Angsana New" w:hAnsi="Angsana New"/>
          <w:spacing w:val="-8"/>
          <w:sz w:val="30"/>
          <w:szCs w:val="30"/>
        </w:rPr>
        <w:t xml:space="preserve"> </w:t>
      </w:r>
      <w:r w:rsidRPr="00F561C4">
        <w:rPr>
          <w:rFonts w:ascii="Angsana New" w:hAnsi="Angsana New" w:hint="cs"/>
          <w:spacing w:val="-8"/>
          <w:sz w:val="30"/>
          <w:szCs w:val="30"/>
          <w:cs/>
        </w:rPr>
        <w:t>ล้านบาท ถูกรับรู้เป็นรายได้ใ</w:t>
      </w:r>
      <w:r w:rsidR="00124C6D" w:rsidRPr="00F561C4">
        <w:rPr>
          <w:rFonts w:ascii="Angsana New" w:hAnsi="Angsana New" w:hint="cs"/>
          <w:spacing w:val="-8"/>
          <w:sz w:val="30"/>
          <w:szCs w:val="30"/>
          <w:cs/>
        </w:rPr>
        <w:t>น</w:t>
      </w:r>
      <w:r w:rsidRPr="00F561C4">
        <w:rPr>
          <w:rFonts w:ascii="Angsana New" w:hAnsi="Angsana New" w:hint="cs"/>
          <w:spacing w:val="-8"/>
          <w:sz w:val="30"/>
          <w:szCs w:val="30"/>
          <w:cs/>
        </w:rPr>
        <w:t>ระหว่างปี</w:t>
      </w:r>
      <w:r w:rsidR="00910FE5" w:rsidRPr="00F561C4">
        <w:rPr>
          <w:rFonts w:ascii="Angsana New" w:hAnsi="Angsana New"/>
          <w:spacing w:val="-8"/>
          <w:sz w:val="30"/>
          <w:szCs w:val="30"/>
        </w:rPr>
        <w:t xml:space="preserve"> </w:t>
      </w:r>
      <w:r w:rsidRPr="00F561C4">
        <w:rPr>
          <w:rFonts w:ascii="Angsana New" w:hAnsi="Angsana New"/>
          <w:spacing w:val="-8"/>
          <w:sz w:val="30"/>
          <w:szCs w:val="30"/>
        </w:rPr>
        <w:t>256</w:t>
      </w:r>
      <w:r w:rsidR="003E30E2" w:rsidRPr="00F561C4">
        <w:rPr>
          <w:rFonts w:ascii="Angsana New" w:hAnsi="Angsana New"/>
          <w:spacing w:val="-8"/>
          <w:sz w:val="30"/>
          <w:szCs w:val="30"/>
        </w:rPr>
        <w:t>5</w:t>
      </w:r>
    </w:p>
    <w:p w14:paraId="5AE09EA7" w14:textId="41A7CF3A" w:rsidR="00A71835" w:rsidRDefault="00A718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3BF21977" w14:textId="77777777" w:rsidR="003510A5" w:rsidRPr="00B2145F" w:rsidRDefault="00154AF0" w:rsidP="003E30E2">
      <w:pPr>
        <w:pStyle w:val="Heading8"/>
        <w:numPr>
          <w:ilvl w:val="0"/>
          <w:numId w:val="16"/>
        </w:numPr>
        <w:tabs>
          <w:tab w:val="left" w:pos="540"/>
        </w:tabs>
        <w:spacing w:line="240" w:lineRule="auto"/>
        <w:ind w:left="540" w:hanging="540"/>
        <w:rPr>
          <w:rFonts w:ascii="Angsana New" w:hAnsi="Angsana New" w:cs="Angsana New"/>
          <w:sz w:val="30"/>
          <w:szCs w:val="30"/>
          <w:lang w:val="th-TH"/>
        </w:rPr>
      </w:pPr>
      <w:r w:rsidRPr="00B2145F">
        <w:rPr>
          <w:rFonts w:ascii="Angsana New" w:hAnsi="Angsana New" w:cs="Angsana New" w:hint="cs"/>
          <w:sz w:val="30"/>
          <w:szCs w:val="30"/>
          <w:cs/>
          <w:lang w:val="th-TH"/>
        </w:rPr>
        <w:lastRenderedPageBreak/>
        <w:t>ค่าใช้จ่ายตามลักษณะ</w:t>
      </w:r>
    </w:p>
    <w:p w14:paraId="51C7CF62" w14:textId="77777777" w:rsidR="00F033A4" w:rsidRPr="009D6DDD" w:rsidRDefault="00F033A4" w:rsidP="00F033A4">
      <w:pPr>
        <w:rPr>
          <w:rFonts w:ascii="Angsana New" w:hAnsi="Angsana New"/>
          <w:sz w:val="30"/>
          <w:szCs w:val="30"/>
          <w:lang w:val="th-TH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23"/>
        <w:gridCol w:w="1017"/>
        <w:gridCol w:w="360"/>
        <w:gridCol w:w="1260"/>
        <w:gridCol w:w="270"/>
        <w:gridCol w:w="1260"/>
      </w:tblGrid>
      <w:tr w:rsidR="008C5EDB" w:rsidRPr="00B2145F" w14:paraId="6613D045" w14:textId="77777777" w:rsidTr="002760CB">
        <w:tc>
          <w:tcPr>
            <w:tcW w:w="4923" w:type="dxa"/>
          </w:tcPr>
          <w:p w14:paraId="796BC4AE" w14:textId="77777777" w:rsidR="008C5EDB" w:rsidRPr="00B2145F" w:rsidRDefault="008C5EDB" w:rsidP="008C5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17" w:type="dxa"/>
          </w:tcPr>
          <w:p w14:paraId="36653E7F" w14:textId="632D14DE" w:rsidR="008C5EDB" w:rsidRPr="00880B0A" w:rsidRDefault="008C5EDB" w:rsidP="008C5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651B6E91" w14:textId="77777777" w:rsidR="008C5EDB" w:rsidRPr="00880B0A" w:rsidRDefault="008C5EDB" w:rsidP="008C5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86DA81C" w14:textId="690DF6E3" w:rsidR="008C5EDB" w:rsidRPr="00880B0A" w:rsidRDefault="003E30E2" w:rsidP="008C5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51D7288A" w14:textId="77777777" w:rsidR="008C5EDB" w:rsidRPr="00880B0A" w:rsidRDefault="008C5EDB" w:rsidP="008C5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63B2554" w14:textId="65E8B448" w:rsidR="008C5EDB" w:rsidRPr="00880B0A" w:rsidRDefault="003E30E2" w:rsidP="008C5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941E0D" w:rsidRPr="00B2145F" w14:paraId="4308D3A8" w14:textId="77777777" w:rsidTr="00A71835">
        <w:trPr>
          <w:trHeight w:hRule="exact" w:val="425"/>
        </w:trPr>
        <w:tc>
          <w:tcPr>
            <w:tcW w:w="4923" w:type="dxa"/>
          </w:tcPr>
          <w:p w14:paraId="2129CF38" w14:textId="77777777" w:rsidR="00941E0D" w:rsidRPr="00B2145F" w:rsidRDefault="00941E0D" w:rsidP="00941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</w:tcPr>
          <w:p w14:paraId="5BFF5D40" w14:textId="77777777" w:rsidR="00941E0D" w:rsidRPr="00B2145F" w:rsidRDefault="00941E0D" w:rsidP="00941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th-TH"/>
              </w:rPr>
            </w:pPr>
          </w:p>
        </w:tc>
        <w:tc>
          <w:tcPr>
            <w:tcW w:w="360" w:type="dxa"/>
          </w:tcPr>
          <w:p w14:paraId="6EA94C25" w14:textId="77777777" w:rsidR="00941E0D" w:rsidRPr="00B2145F" w:rsidRDefault="00941E0D" w:rsidP="00941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th-TH"/>
              </w:rPr>
            </w:pPr>
          </w:p>
        </w:tc>
        <w:tc>
          <w:tcPr>
            <w:tcW w:w="2790" w:type="dxa"/>
            <w:gridSpan w:val="3"/>
          </w:tcPr>
          <w:p w14:paraId="6FDB16DB" w14:textId="77777777" w:rsidR="00941E0D" w:rsidRPr="00880B0A" w:rsidRDefault="00941E0D" w:rsidP="00941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880B0A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3E30E2" w:rsidRPr="00B2145F" w14:paraId="6BFCBDDA" w14:textId="77777777" w:rsidTr="00D35DDE">
        <w:tc>
          <w:tcPr>
            <w:tcW w:w="4923" w:type="dxa"/>
          </w:tcPr>
          <w:p w14:paraId="44ACB6DD" w14:textId="77777777" w:rsidR="003E30E2" w:rsidRPr="00B2145F" w:rsidRDefault="003E30E2" w:rsidP="003E30E2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วัตถุดิบและวัสดุสิ้นเปลืองที่ใช้ไป</w:t>
            </w:r>
          </w:p>
        </w:tc>
        <w:tc>
          <w:tcPr>
            <w:tcW w:w="1017" w:type="dxa"/>
          </w:tcPr>
          <w:p w14:paraId="30F0062A" w14:textId="77777777" w:rsidR="003E30E2" w:rsidRPr="00B2145F" w:rsidRDefault="003E30E2" w:rsidP="003E3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032956D9" w14:textId="77777777" w:rsidR="003E30E2" w:rsidRPr="00B2145F" w:rsidRDefault="003E30E2" w:rsidP="003E3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3F57149" w14:textId="73652535" w:rsidR="003E30E2" w:rsidRPr="00D35DDE" w:rsidRDefault="001123A2" w:rsidP="003E30E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35DDE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="002E282B" w:rsidRPr="00D35DDE">
              <w:rPr>
                <w:rFonts w:ascii="Angsana New" w:hAnsi="Angsana New"/>
                <w:sz w:val="30"/>
                <w:szCs w:val="30"/>
                <w:lang w:val="en-US" w:bidi="th-TH"/>
              </w:rPr>
              <w:t>12</w:t>
            </w:r>
            <w:r w:rsidRPr="00D35DDE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2E282B" w:rsidRPr="00D35DDE">
              <w:rPr>
                <w:rFonts w:ascii="Angsana New" w:hAnsi="Angsana New"/>
                <w:sz w:val="30"/>
                <w:szCs w:val="30"/>
                <w:lang w:val="en-US" w:bidi="th-TH"/>
              </w:rPr>
              <w:t>334</w:t>
            </w:r>
          </w:p>
        </w:tc>
        <w:tc>
          <w:tcPr>
            <w:tcW w:w="270" w:type="dxa"/>
            <w:shd w:val="clear" w:color="auto" w:fill="auto"/>
          </w:tcPr>
          <w:p w14:paraId="5A07EF09" w14:textId="77777777" w:rsidR="003E30E2" w:rsidRPr="00D35DDE" w:rsidRDefault="003E30E2" w:rsidP="003E30E2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D6A243A" w14:textId="3323F63A" w:rsidR="003E30E2" w:rsidRPr="00D35DDE" w:rsidRDefault="003E30E2" w:rsidP="003E30E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35DDE">
              <w:rPr>
                <w:rFonts w:ascii="Angsana New" w:hAnsi="Angsana New"/>
                <w:sz w:val="30"/>
                <w:szCs w:val="30"/>
                <w:lang w:val="en-US" w:bidi="th-TH"/>
              </w:rPr>
              <w:t>62</w:t>
            </w:r>
            <w:r w:rsidR="00BE0393" w:rsidRPr="00D35DDE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Pr="00D35DDE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BE0393" w:rsidRPr="00D35DDE">
              <w:rPr>
                <w:rFonts w:ascii="Angsana New" w:hAnsi="Angsana New"/>
                <w:sz w:val="30"/>
                <w:szCs w:val="30"/>
                <w:lang w:val="en-US" w:bidi="th-TH"/>
              </w:rPr>
              <w:t>779</w:t>
            </w:r>
          </w:p>
        </w:tc>
      </w:tr>
      <w:tr w:rsidR="003E30E2" w:rsidRPr="00B2145F" w14:paraId="50E359AB" w14:textId="77777777" w:rsidTr="00D35DDE">
        <w:tc>
          <w:tcPr>
            <w:tcW w:w="4923" w:type="dxa"/>
          </w:tcPr>
          <w:p w14:paraId="5A0C4CE7" w14:textId="77777777" w:rsidR="003E30E2" w:rsidRPr="00B2145F" w:rsidRDefault="003E30E2" w:rsidP="003E30E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1017" w:type="dxa"/>
          </w:tcPr>
          <w:p w14:paraId="24EF2BBC" w14:textId="55FEEE65" w:rsidR="003E30E2" w:rsidRPr="00B2145F" w:rsidRDefault="003E30E2" w:rsidP="003E3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066DA1C5" w14:textId="77777777" w:rsidR="003E30E2" w:rsidRPr="00B2145F" w:rsidRDefault="003E30E2" w:rsidP="003E3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6E3A735" w14:textId="43551561" w:rsidR="003E30E2" w:rsidRPr="00D35DDE" w:rsidRDefault="001123A2" w:rsidP="003E30E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35DDE">
              <w:rPr>
                <w:rFonts w:ascii="Angsana New" w:hAnsi="Angsana New"/>
                <w:sz w:val="30"/>
                <w:szCs w:val="30"/>
                <w:lang w:val="en-US" w:bidi="th-TH"/>
              </w:rPr>
              <w:t>200,53</w:t>
            </w:r>
            <w:r w:rsidR="00C870A4" w:rsidRPr="00D35DDE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56926F46" w14:textId="77777777" w:rsidR="003E30E2" w:rsidRPr="00D35DDE" w:rsidRDefault="003E30E2" w:rsidP="003E30E2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AC3B429" w14:textId="6732B750" w:rsidR="003E30E2" w:rsidRPr="00D35DDE" w:rsidRDefault="003E30E2" w:rsidP="003E30E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35DDE">
              <w:rPr>
                <w:rFonts w:ascii="Angsana New" w:hAnsi="Angsana New"/>
                <w:sz w:val="30"/>
                <w:szCs w:val="30"/>
                <w:lang w:val="en-US" w:bidi="th-TH"/>
              </w:rPr>
              <w:t>179,285</w:t>
            </w:r>
          </w:p>
        </w:tc>
      </w:tr>
      <w:tr w:rsidR="003E30E2" w:rsidRPr="00B2145F" w14:paraId="2AF2DF56" w14:textId="77777777" w:rsidTr="00D35DDE">
        <w:tc>
          <w:tcPr>
            <w:tcW w:w="4923" w:type="dxa"/>
          </w:tcPr>
          <w:p w14:paraId="3CF3C79E" w14:textId="77777777" w:rsidR="003E30E2" w:rsidRPr="00B2145F" w:rsidRDefault="003E30E2" w:rsidP="003E30E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017" w:type="dxa"/>
          </w:tcPr>
          <w:p w14:paraId="6F3DD1B6" w14:textId="77777777" w:rsidR="003E30E2" w:rsidRPr="00B2145F" w:rsidRDefault="003E30E2" w:rsidP="003E3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31A320BD" w14:textId="77777777" w:rsidR="003E30E2" w:rsidRPr="00B2145F" w:rsidRDefault="003E30E2" w:rsidP="003E3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A2BC29B" w14:textId="51841DF1" w:rsidR="003E30E2" w:rsidRPr="00D35DDE" w:rsidRDefault="001123A2" w:rsidP="003E30E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D35DDE">
              <w:rPr>
                <w:rFonts w:ascii="Angsana New" w:hAnsi="Angsana New"/>
                <w:sz w:val="30"/>
                <w:szCs w:val="30"/>
                <w:lang w:val="en-US" w:bidi="th-TH"/>
              </w:rPr>
              <w:t>59,761</w:t>
            </w:r>
          </w:p>
        </w:tc>
        <w:tc>
          <w:tcPr>
            <w:tcW w:w="270" w:type="dxa"/>
            <w:shd w:val="clear" w:color="auto" w:fill="auto"/>
          </w:tcPr>
          <w:p w14:paraId="5BD5AD3E" w14:textId="77777777" w:rsidR="003E30E2" w:rsidRPr="00D35DDE" w:rsidRDefault="003E30E2" w:rsidP="003E30E2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F6403CF" w14:textId="25500C4C" w:rsidR="003E30E2" w:rsidRPr="00D35DDE" w:rsidRDefault="003E30E2" w:rsidP="003E30E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35DDE">
              <w:rPr>
                <w:rFonts w:ascii="Angsana New" w:hAnsi="Angsana New"/>
                <w:sz w:val="30"/>
                <w:szCs w:val="30"/>
                <w:lang w:bidi="th-TH"/>
              </w:rPr>
              <w:t>57,026</w:t>
            </w:r>
          </w:p>
        </w:tc>
      </w:tr>
      <w:tr w:rsidR="003E30E2" w:rsidRPr="00B2145F" w14:paraId="7A4DB40E" w14:textId="77777777" w:rsidTr="00D35DDE">
        <w:tc>
          <w:tcPr>
            <w:tcW w:w="4923" w:type="dxa"/>
          </w:tcPr>
          <w:p w14:paraId="1F40376D" w14:textId="5F7224E9" w:rsidR="003E30E2" w:rsidRPr="00B2145F" w:rsidRDefault="003E30E2" w:rsidP="003E30E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ค่าวัสดุสิ้นเปลือง</w:t>
            </w:r>
          </w:p>
        </w:tc>
        <w:tc>
          <w:tcPr>
            <w:tcW w:w="1017" w:type="dxa"/>
          </w:tcPr>
          <w:p w14:paraId="7D9B0E1C" w14:textId="77777777" w:rsidR="003E30E2" w:rsidRPr="00B2145F" w:rsidRDefault="003E30E2" w:rsidP="003E3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40794D3F" w14:textId="77777777" w:rsidR="003E30E2" w:rsidRPr="00B2145F" w:rsidRDefault="003E30E2" w:rsidP="003E3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8953425" w14:textId="25523D4C" w:rsidR="003E30E2" w:rsidRPr="00D35DDE" w:rsidRDefault="001123A2" w:rsidP="003E30E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35DDE">
              <w:rPr>
                <w:rFonts w:ascii="Angsana New" w:hAnsi="Angsana New"/>
                <w:sz w:val="30"/>
                <w:szCs w:val="30"/>
                <w:lang w:val="en-US" w:bidi="th-TH"/>
              </w:rPr>
              <w:t>41,739</w:t>
            </w:r>
          </w:p>
        </w:tc>
        <w:tc>
          <w:tcPr>
            <w:tcW w:w="270" w:type="dxa"/>
            <w:shd w:val="clear" w:color="auto" w:fill="auto"/>
          </w:tcPr>
          <w:p w14:paraId="5EFE2324" w14:textId="77777777" w:rsidR="003E30E2" w:rsidRPr="00D35DDE" w:rsidRDefault="003E30E2" w:rsidP="003E30E2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69702A7" w14:textId="618AC6A9" w:rsidR="003E30E2" w:rsidRPr="00D35DDE" w:rsidRDefault="003E30E2" w:rsidP="003E30E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35DDE">
              <w:rPr>
                <w:rFonts w:ascii="Angsana New" w:hAnsi="Angsana New"/>
                <w:sz w:val="30"/>
                <w:szCs w:val="30"/>
                <w:lang w:bidi="th-TH"/>
              </w:rPr>
              <w:t>32,332</w:t>
            </w:r>
          </w:p>
        </w:tc>
      </w:tr>
      <w:tr w:rsidR="00520D43" w:rsidRPr="00B2145F" w14:paraId="5E754F97" w14:textId="77777777" w:rsidTr="00D35DDE">
        <w:tc>
          <w:tcPr>
            <w:tcW w:w="4923" w:type="dxa"/>
          </w:tcPr>
          <w:p w14:paraId="754BFD76" w14:textId="128D74BE" w:rsidR="00520D43" w:rsidRPr="00B2145F" w:rsidRDefault="00520D43" w:rsidP="00520D4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ค่าส่งเสริมการขาย</w:t>
            </w:r>
          </w:p>
        </w:tc>
        <w:tc>
          <w:tcPr>
            <w:tcW w:w="1017" w:type="dxa"/>
          </w:tcPr>
          <w:p w14:paraId="7F47A122" w14:textId="77777777" w:rsidR="00520D43" w:rsidRPr="00B2145F" w:rsidRDefault="00520D43" w:rsidP="00520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79FD8C8F" w14:textId="77777777" w:rsidR="00520D43" w:rsidRPr="00B2145F" w:rsidRDefault="00520D43" w:rsidP="00520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F0649DB" w14:textId="57C44E1A" w:rsidR="00520D43" w:rsidRPr="00D35DDE" w:rsidRDefault="00520D43" w:rsidP="00520D4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35DDE">
              <w:rPr>
                <w:rFonts w:ascii="Angsana New" w:hAnsi="Angsana New"/>
                <w:sz w:val="30"/>
                <w:szCs w:val="30"/>
                <w:lang w:bidi="th-TH"/>
              </w:rPr>
              <w:t>35,562</w:t>
            </w:r>
          </w:p>
        </w:tc>
        <w:tc>
          <w:tcPr>
            <w:tcW w:w="270" w:type="dxa"/>
            <w:shd w:val="clear" w:color="auto" w:fill="auto"/>
          </w:tcPr>
          <w:p w14:paraId="7F4C0C6E" w14:textId="77777777" w:rsidR="00520D43" w:rsidRPr="00D35DDE" w:rsidRDefault="00520D43" w:rsidP="00520D43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385C8CE" w14:textId="20F51450" w:rsidR="00520D43" w:rsidRPr="00D35DDE" w:rsidRDefault="00520D43" w:rsidP="00520D4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35DDE">
              <w:rPr>
                <w:rFonts w:ascii="Angsana New" w:hAnsi="Angsana New"/>
                <w:sz w:val="30"/>
                <w:szCs w:val="30"/>
                <w:lang w:bidi="th-TH"/>
              </w:rPr>
              <w:t>21,824</w:t>
            </w:r>
          </w:p>
        </w:tc>
      </w:tr>
      <w:tr w:rsidR="00520D43" w:rsidRPr="00B2145F" w14:paraId="213DC687" w14:textId="77777777" w:rsidTr="00D35DDE">
        <w:tc>
          <w:tcPr>
            <w:tcW w:w="4923" w:type="dxa"/>
          </w:tcPr>
          <w:p w14:paraId="426EB67E" w14:textId="77777777" w:rsidR="00520D43" w:rsidRPr="00B2145F" w:rsidRDefault="00520D43" w:rsidP="00520D4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ค่าสาธารณูปโภค</w:t>
            </w:r>
          </w:p>
        </w:tc>
        <w:tc>
          <w:tcPr>
            <w:tcW w:w="1017" w:type="dxa"/>
          </w:tcPr>
          <w:p w14:paraId="2C5BC7DB" w14:textId="77777777" w:rsidR="00520D43" w:rsidRPr="00B2145F" w:rsidRDefault="00520D43" w:rsidP="00520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580EEC5B" w14:textId="77777777" w:rsidR="00520D43" w:rsidRPr="00B2145F" w:rsidRDefault="00520D43" w:rsidP="00520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F8E4A0E" w14:textId="1B3567E6" w:rsidR="00520D43" w:rsidRPr="00D35DDE" w:rsidRDefault="00520D43" w:rsidP="00520D4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35DDE">
              <w:rPr>
                <w:rFonts w:ascii="Angsana New" w:hAnsi="Angsana New"/>
                <w:sz w:val="30"/>
                <w:szCs w:val="30"/>
                <w:lang w:val="en-US" w:bidi="th-TH"/>
              </w:rPr>
              <w:t>34,379</w:t>
            </w:r>
          </w:p>
        </w:tc>
        <w:tc>
          <w:tcPr>
            <w:tcW w:w="270" w:type="dxa"/>
            <w:shd w:val="clear" w:color="auto" w:fill="auto"/>
          </w:tcPr>
          <w:p w14:paraId="20BBE39D" w14:textId="77777777" w:rsidR="00520D43" w:rsidRPr="00D35DDE" w:rsidRDefault="00520D43" w:rsidP="00520D43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317C06B" w14:textId="67275A12" w:rsidR="00520D43" w:rsidRPr="00D35DDE" w:rsidRDefault="00520D43" w:rsidP="00520D4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35DDE">
              <w:rPr>
                <w:rFonts w:ascii="Angsana New" w:hAnsi="Angsana New"/>
                <w:sz w:val="30"/>
                <w:szCs w:val="30"/>
                <w:lang w:val="en-US" w:bidi="th-TH"/>
              </w:rPr>
              <w:t>28,511</w:t>
            </w:r>
          </w:p>
        </w:tc>
      </w:tr>
      <w:tr w:rsidR="00520D43" w:rsidRPr="00B2145F" w14:paraId="4486D41A" w14:textId="77777777" w:rsidTr="00D35DDE">
        <w:tc>
          <w:tcPr>
            <w:tcW w:w="4923" w:type="dxa"/>
          </w:tcPr>
          <w:p w14:paraId="285F8EE3" w14:textId="18211857" w:rsidR="00520D43" w:rsidRPr="00B2145F" w:rsidRDefault="00520D43" w:rsidP="00520D4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1017" w:type="dxa"/>
          </w:tcPr>
          <w:p w14:paraId="74F96624" w14:textId="77777777" w:rsidR="00520D43" w:rsidRPr="00B2145F" w:rsidRDefault="00520D43" w:rsidP="00520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1ED05E74" w14:textId="77777777" w:rsidR="00520D43" w:rsidRPr="00B2145F" w:rsidRDefault="00520D43" w:rsidP="00520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AC446DB" w14:textId="48AF7A07" w:rsidR="00520D43" w:rsidRPr="00D35DDE" w:rsidRDefault="00520D43" w:rsidP="00520D4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35DDE">
              <w:rPr>
                <w:rFonts w:ascii="Angsana New" w:hAnsi="Angsana New"/>
                <w:sz w:val="30"/>
                <w:szCs w:val="30"/>
                <w:lang w:bidi="th-TH"/>
              </w:rPr>
              <w:t>29,837</w:t>
            </w:r>
          </w:p>
        </w:tc>
        <w:tc>
          <w:tcPr>
            <w:tcW w:w="270" w:type="dxa"/>
            <w:shd w:val="clear" w:color="auto" w:fill="auto"/>
          </w:tcPr>
          <w:p w14:paraId="16DF1AAD" w14:textId="77777777" w:rsidR="00520D43" w:rsidRPr="00D35DDE" w:rsidRDefault="00520D43" w:rsidP="00520D43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80F0D88" w14:textId="0EE92FC5" w:rsidR="00520D43" w:rsidRPr="00D35DDE" w:rsidRDefault="00520D43" w:rsidP="00520D4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35DDE">
              <w:rPr>
                <w:rFonts w:ascii="Angsana New" w:hAnsi="Angsana New"/>
                <w:sz w:val="30"/>
                <w:szCs w:val="30"/>
                <w:lang w:bidi="th-TH"/>
              </w:rPr>
              <w:t>21,352</w:t>
            </w:r>
          </w:p>
        </w:tc>
      </w:tr>
      <w:tr w:rsidR="00343D24" w:rsidRPr="00B2145F" w14:paraId="044A13BF" w14:textId="77777777" w:rsidTr="00D35DDE">
        <w:tc>
          <w:tcPr>
            <w:tcW w:w="4923" w:type="dxa"/>
          </w:tcPr>
          <w:p w14:paraId="43A3FD4A" w14:textId="4384D784" w:rsidR="00343D24" w:rsidRPr="00B2145F" w:rsidRDefault="00343D24" w:rsidP="00343D2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ค่าขนส่งออก</w:t>
            </w:r>
          </w:p>
        </w:tc>
        <w:tc>
          <w:tcPr>
            <w:tcW w:w="1017" w:type="dxa"/>
          </w:tcPr>
          <w:p w14:paraId="0538DC6C" w14:textId="77777777" w:rsidR="00343D24" w:rsidRPr="00B2145F" w:rsidRDefault="00343D24" w:rsidP="00343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716CDB38" w14:textId="77777777" w:rsidR="00343D24" w:rsidRPr="00B2145F" w:rsidRDefault="00343D24" w:rsidP="00343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822F830" w14:textId="5A4CB599" w:rsidR="00343D24" w:rsidRPr="00D35DDE" w:rsidRDefault="00343D24" w:rsidP="00343D2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35DDE">
              <w:rPr>
                <w:rFonts w:ascii="Angsana New" w:hAnsi="Angsana New"/>
                <w:sz w:val="30"/>
                <w:szCs w:val="30"/>
                <w:lang w:bidi="th-TH"/>
              </w:rPr>
              <w:t>16,426</w:t>
            </w:r>
          </w:p>
        </w:tc>
        <w:tc>
          <w:tcPr>
            <w:tcW w:w="270" w:type="dxa"/>
            <w:shd w:val="clear" w:color="auto" w:fill="auto"/>
          </w:tcPr>
          <w:p w14:paraId="70984B96" w14:textId="77777777" w:rsidR="00343D24" w:rsidRPr="00D35DDE" w:rsidRDefault="00343D24" w:rsidP="00343D24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D98A6F7" w14:textId="4BDF95D5" w:rsidR="00343D24" w:rsidRPr="00D35DDE" w:rsidRDefault="00343D24" w:rsidP="00343D2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35DDE">
              <w:rPr>
                <w:rFonts w:ascii="Angsana New" w:hAnsi="Angsana New"/>
                <w:sz w:val="30"/>
                <w:szCs w:val="30"/>
                <w:lang w:bidi="th-TH"/>
              </w:rPr>
              <w:t>18,566</w:t>
            </w:r>
          </w:p>
        </w:tc>
      </w:tr>
      <w:tr w:rsidR="00343D24" w:rsidRPr="00B2145F" w14:paraId="1E028D55" w14:textId="77777777" w:rsidTr="00D35DDE">
        <w:tc>
          <w:tcPr>
            <w:tcW w:w="4923" w:type="dxa"/>
          </w:tcPr>
          <w:p w14:paraId="5CADF4A5" w14:textId="5654563B" w:rsidR="00343D24" w:rsidRPr="00B2145F" w:rsidRDefault="00343D24" w:rsidP="00343D2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ค่าธรรมเนียมวิชาชีพ</w:t>
            </w:r>
          </w:p>
        </w:tc>
        <w:tc>
          <w:tcPr>
            <w:tcW w:w="1017" w:type="dxa"/>
          </w:tcPr>
          <w:p w14:paraId="188F3D41" w14:textId="77777777" w:rsidR="00343D24" w:rsidRPr="00B2145F" w:rsidRDefault="00343D24" w:rsidP="00343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4A2D9BE3" w14:textId="77777777" w:rsidR="00343D24" w:rsidRPr="00B2145F" w:rsidRDefault="00343D24" w:rsidP="00343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2C232EC" w14:textId="7C7CE7DA" w:rsidR="00343D24" w:rsidRPr="00D35DDE" w:rsidRDefault="00343D24" w:rsidP="00343D2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35DDE">
              <w:rPr>
                <w:rFonts w:ascii="Angsana New" w:hAnsi="Angsana New"/>
                <w:sz w:val="30"/>
                <w:szCs w:val="30"/>
                <w:lang w:bidi="th-TH"/>
              </w:rPr>
              <w:t>8,367</w:t>
            </w:r>
          </w:p>
        </w:tc>
        <w:tc>
          <w:tcPr>
            <w:tcW w:w="270" w:type="dxa"/>
            <w:shd w:val="clear" w:color="auto" w:fill="auto"/>
          </w:tcPr>
          <w:p w14:paraId="7F28714E" w14:textId="77777777" w:rsidR="00343D24" w:rsidRPr="00D35DDE" w:rsidRDefault="00343D24" w:rsidP="00343D24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D8FBAEA" w14:textId="5ED78EE7" w:rsidR="00343D24" w:rsidRPr="00D35DDE" w:rsidRDefault="00343D24" w:rsidP="00343D2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35DDE">
              <w:rPr>
                <w:rFonts w:ascii="Angsana New" w:hAnsi="Angsana New"/>
                <w:sz w:val="30"/>
                <w:szCs w:val="30"/>
                <w:lang w:bidi="th-TH"/>
              </w:rPr>
              <w:t>6,373</w:t>
            </w:r>
          </w:p>
        </w:tc>
      </w:tr>
      <w:tr w:rsidR="00343D24" w:rsidRPr="00B2145F" w14:paraId="576CCF21" w14:textId="77777777" w:rsidTr="00D35DDE">
        <w:tc>
          <w:tcPr>
            <w:tcW w:w="4923" w:type="dxa"/>
          </w:tcPr>
          <w:p w14:paraId="731F0C73" w14:textId="77777777" w:rsidR="00343D24" w:rsidRPr="00B2145F" w:rsidRDefault="00343D24" w:rsidP="00343D24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1017" w:type="dxa"/>
          </w:tcPr>
          <w:p w14:paraId="092D7A29" w14:textId="77777777" w:rsidR="00343D24" w:rsidRPr="00B2145F" w:rsidRDefault="00343D24" w:rsidP="00343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30B43D67" w14:textId="77777777" w:rsidR="00343D24" w:rsidRPr="00B2145F" w:rsidRDefault="00343D24" w:rsidP="00343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DA46F57" w14:textId="5022447D" w:rsidR="00343D24" w:rsidRPr="00D35DDE" w:rsidRDefault="00343D24" w:rsidP="00343D2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35DDE">
              <w:rPr>
                <w:rFonts w:ascii="Angsana New" w:hAnsi="Angsana New"/>
                <w:sz w:val="30"/>
                <w:szCs w:val="30"/>
                <w:lang w:bidi="th-TH"/>
              </w:rPr>
              <w:t>5,492</w:t>
            </w:r>
          </w:p>
        </w:tc>
        <w:tc>
          <w:tcPr>
            <w:tcW w:w="270" w:type="dxa"/>
            <w:shd w:val="clear" w:color="auto" w:fill="auto"/>
          </w:tcPr>
          <w:p w14:paraId="785004B0" w14:textId="77777777" w:rsidR="00343D24" w:rsidRPr="00D35DDE" w:rsidRDefault="00343D24" w:rsidP="00343D24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0D0DAF6" w14:textId="71CF4AAA" w:rsidR="00343D24" w:rsidRPr="00D35DDE" w:rsidRDefault="00343D24" w:rsidP="00343D2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35DDE">
              <w:rPr>
                <w:rFonts w:ascii="Angsana New" w:hAnsi="Angsana New"/>
                <w:sz w:val="30"/>
                <w:szCs w:val="30"/>
                <w:lang w:bidi="th-TH"/>
              </w:rPr>
              <w:t>27,456</w:t>
            </w:r>
          </w:p>
        </w:tc>
      </w:tr>
      <w:tr w:rsidR="00343D24" w:rsidRPr="00B2145F" w14:paraId="6E7894F2" w14:textId="77777777" w:rsidTr="00D35DDE">
        <w:tc>
          <w:tcPr>
            <w:tcW w:w="4923" w:type="dxa"/>
          </w:tcPr>
          <w:p w14:paraId="045314EF" w14:textId="22EABA39" w:rsidR="00343D24" w:rsidRPr="00B2145F" w:rsidRDefault="00343D24" w:rsidP="00343D24">
            <w:pPr>
              <w:pStyle w:val="Header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ค่าซ่อมแซมและบำรุงรักษา</w:t>
            </w:r>
          </w:p>
        </w:tc>
        <w:tc>
          <w:tcPr>
            <w:tcW w:w="1017" w:type="dxa"/>
          </w:tcPr>
          <w:p w14:paraId="0256D68A" w14:textId="77777777" w:rsidR="00343D24" w:rsidRPr="00B2145F" w:rsidRDefault="00343D24" w:rsidP="00343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58712B12" w14:textId="77777777" w:rsidR="00343D24" w:rsidRPr="00B2145F" w:rsidRDefault="00343D24" w:rsidP="00343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88E4190" w14:textId="21F6E3D1" w:rsidR="00343D24" w:rsidRPr="00D35DDE" w:rsidRDefault="00343D24" w:rsidP="00343D2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35DDE">
              <w:rPr>
                <w:rFonts w:ascii="Angsana New" w:hAnsi="Angsana New"/>
                <w:sz w:val="30"/>
                <w:szCs w:val="30"/>
                <w:lang w:bidi="th-TH"/>
              </w:rPr>
              <w:t>6,800</w:t>
            </w:r>
          </w:p>
        </w:tc>
        <w:tc>
          <w:tcPr>
            <w:tcW w:w="270" w:type="dxa"/>
            <w:shd w:val="clear" w:color="auto" w:fill="auto"/>
          </w:tcPr>
          <w:p w14:paraId="5475EAA2" w14:textId="77777777" w:rsidR="00343D24" w:rsidRPr="00D35DDE" w:rsidRDefault="00343D24" w:rsidP="00343D24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AB720F8" w14:textId="178E8ADE" w:rsidR="00343D24" w:rsidRPr="00D35DDE" w:rsidRDefault="00343D24" w:rsidP="00343D2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35DDE">
              <w:rPr>
                <w:rFonts w:ascii="Angsana New" w:hAnsi="Angsana New"/>
                <w:sz w:val="30"/>
                <w:szCs w:val="30"/>
                <w:lang w:bidi="th-TH"/>
              </w:rPr>
              <w:t>4,665</w:t>
            </w:r>
          </w:p>
        </w:tc>
      </w:tr>
      <w:tr w:rsidR="00343D24" w:rsidRPr="00B2145F" w14:paraId="4544A504" w14:textId="77777777" w:rsidTr="00D35DDE">
        <w:tc>
          <w:tcPr>
            <w:tcW w:w="4923" w:type="dxa"/>
          </w:tcPr>
          <w:p w14:paraId="38FA216A" w14:textId="77777777" w:rsidR="00343D24" w:rsidRPr="00B2145F" w:rsidRDefault="00343D24" w:rsidP="00343D24">
            <w:pPr>
              <w:pStyle w:val="Header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ค่ารับรอง</w:t>
            </w:r>
          </w:p>
        </w:tc>
        <w:tc>
          <w:tcPr>
            <w:tcW w:w="1017" w:type="dxa"/>
          </w:tcPr>
          <w:p w14:paraId="6EE0A364" w14:textId="77777777" w:rsidR="00343D24" w:rsidRPr="00B2145F" w:rsidRDefault="00343D24" w:rsidP="00343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</w:tcPr>
          <w:p w14:paraId="3AE922E6" w14:textId="77777777" w:rsidR="00343D24" w:rsidRPr="00B2145F" w:rsidRDefault="00343D24" w:rsidP="00343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CEC96DE" w14:textId="02CE8137" w:rsidR="00343D24" w:rsidRPr="00D35DDE" w:rsidRDefault="00343D24" w:rsidP="00343D2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35DDE">
              <w:rPr>
                <w:rFonts w:ascii="Angsana New" w:hAnsi="Angsana New"/>
                <w:sz w:val="30"/>
                <w:szCs w:val="30"/>
                <w:lang w:bidi="th-TH"/>
              </w:rPr>
              <w:t>6,606</w:t>
            </w:r>
          </w:p>
        </w:tc>
        <w:tc>
          <w:tcPr>
            <w:tcW w:w="270" w:type="dxa"/>
            <w:shd w:val="clear" w:color="auto" w:fill="auto"/>
          </w:tcPr>
          <w:p w14:paraId="3B6476CD" w14:textId="77777777" w:rsidR="00343D24" w:rsidRPr="00D35DDE" w:rsidRDefault="00343D24" w:rsidP="00343D24">
            <w:pPr>
              <w:pStyle w:val="BodyText"/>
              <w:tabs>
                <w:tab w:val="clear" w:pos="680"/>
                <w:tab w:val="decimal" w:pos="1001"/>
              </w:tabs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182E5A23" w14:textId="4C6DDDF6" w:rsidR="00343D24" w:rsidRPr="00D35DDE" w:rsidRDefault="00343D24" w:rsidP="00343D2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35DDE">
              <w:rPr>
                <w:rFonts w:ascii="Angsana New" w:hAnsi="Angsana New"/>
                <w:sz w:val="30"/>
                <w:szCs w:val="30"/>
                <w:lang w:bidi="th-TH"/>
              </w:rPr>
              <w:t>6,860</w:t>
            </w:r>
          </w:p>
        </w:tc>
      </w:tr>
      <w:tr w:rsidR="00343D24" w:rsidRPr="00B2145F" w14:paraId="73EFF5D2" w14:textId="77777777" w:rsidTr="00D35DDE">
        <w:tc>
          <w:tcPr>
            <w:tcW w:w="4923" w:type="dxa"/>
            <w:shd w:val="clear" w:color="auto" w:fill="auto"/>
          </w:tcPr>
          <w:p w14:paraId="38899E81" w14:textId="6F44DE37" w:rsidR="00343D24" w:rsidRPr="003A6F9E" w:rsidRDefault="00343D24" w:rsidP="00343D24">
            <w:pPr>
              <w:pStyle w:val="Header"/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3A6F9E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A6F9E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1017" w:type="dxa"/>
            <w:shd w:val="clear" w:color="auto" w:fill="auto"/>
          </w:tcPr>
          <w:p w14:paraId="129282F3" w14:textId="77777777" w:rsidR="00343D24" w:rsidRPr="00B2145F" w:rsidRDefault="00343D24" w:rsidP="00343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</w:tcPr>
          <w:p w14:paraId="19B64DB7" w14:textId="77777777" w:rsidR="00343D24" w:rsidRPr="00B2145F" w:rsidRDefault="00343D24" w:rsidP="00343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1D02A1E" w14:textId="76DA4519" w:rsidR="00343D24" w:rsidRPr="00D35DDE" w:rsidRDefault="00343D24" w:rsidP="00343D2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35DDE">
              <w:rPr>
                <w:rFonts w:ascii="Angsana New" w:hAnsi="Angsana New"/>
                <w:sz w:val="30"/>
                <w:szCs w:val="30"/>
                <w:lang w:val="en-US" w:bidi="th-TH"/>
              </w:rPr>
              <w:t>66,716</w:t>
            </w:r>
          </w:p>
        </w:tc>
        <w:tc>
          <w:tcPr>
            <w:tcW w:w="270" w:type="dxa"/>
            <w:shd w:val="clear" w:color="auto" w:fill="auto"/>
          </w:tcPr>
          <w:p w14:paraId="29EC8310" w14:textId="77777777" w:rsidR="00343D24" w:rsidRPr="00D35DDE" w:rsidRDefault="00343D24" w:rsidP="00343D24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716CBF33" w14:textId="7EF13D7C" w:rsidR="00343D24" w:rsidRPr="00D35DDE" w:rsidRDefault="00343D24" w:rsidP="00343D2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35DDE">
              <w:rPr>
                <w:rFonts w:ascii="Angsana New" w:hAnsi="Angsana New"/>
                <w:sz w:val="30"/>
                <w:szCs w:val="30"/>
                <w:lang w:bidi="th-TH"/>
              </w:rPr>
              <w:t>27,550</w:t>
            </w:r>
          </w:p>
        </w:tc>
      </w:tr>
      <w:tr w:rsidR="00343D24" w:rsidRPr="00B2145F" w14:paraId="52938DC9" w14:textId="77777777" w:rsidTr="002760CB">
        <w:tc>
          <w:tcPr>
            <w:tcW w:w="4923" w:type="dxa"/>
            <w:shd w:val="clear" w:color="auto" w:fill="auto"/>
          </w:tcPr>
          <w:p w14:paraId="57B66183" w14:textId="77777777" w:rsidR="00343D24" w:rsidRPr="00B2145F" w:rsidRDefault="00343D24" w:rsidP="00343D24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รวมต้นทุนขาย ต้นทุนในการจัดจำหน่ายและ</w:t>
            </w:r>
          </w:p>
          <w:p w14:paraId="0AC7D1E8" w14:textId="77777777" w:rsidR="00343D24" w:rsidRPr="00B2145F" w:rsidRDefault="00343D24" w:rsidP="00343D24">
            <w:pPr>
              <w:pStyle w:val="Header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  </w:t>
            </w:r>
            <w:r w:rsidRPr="00B2145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17" w:type="dxa"/>
            <w:shd w:val="clear" w:color="auto" w:fill="auto"/>
          </w:tcPr>
          <w:p w14:paraId="2ECC79AA" w14:textId="77777777" w:rsidR="00343D24" w:rsidRPr="00B2145F" w:rsidRDefault="00343D24" w:rsidP="00343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</w:tcPr>
          <w:p w14:paraId="75643410" w14:textId="77777777" w:rsidR="00343D24" w:rsidRPr="00A0246E" w:rsidRDefault="00343D24" w:rsidP="00343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202E4AB1" w14:textId="77777777" w:rsidR="00343D24" w:rsidRPr="00A0246E" w:rsidRDefault="00343D24" w:rsidP="00343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BF4349" w14:textId="77777777" w:rsidR="00343D24" w:rsidRPr="00A0246E" w:rsidRDefault="00343D24" w:rsidP="00343D2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  <w:p w14:paraId="74475707" w14:textId="5F7EB3DD" w:rsidR="00343D24" w:rsidRPr="00A0246E" w:rsidRDefault="00343D24" w:rsidP="00343D2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1,124,555</w:t>
            </w:r>
          </w:p>
        </w:tc>
        <w:tc>
          <w:tcPr>
            <w:tcW w:w="270" w:type="dxa"/>
          </w:tcPr>
          <w:p w14:paraId="6FE29F80" w14:textId="77777777" w:rsidR="00343D24" w:rsidRPr="00677573" w:rsidRDefault="00343D24" w:rsidP="00343D24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BAFE716" w14:textId="77777777" w:rsidR="00343D24" w:rsidRPr="00677573" w:rsidRDefault="00343D24" w:rsidP="00343D2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highlight w:val="green"/>
                <w:lang w:bidi="th-TH"/>
              </w:rPr>
            </w:pPr>
          </w:p>
          <w:p w14:paraId="04E4A4D1" w14:textId="1640F543" w:rsidR="00343D24" w:rsidRPr="00B2145F" w:rsidRDefault="00343D24" w:rsidP="00343D2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A1ABD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1,054,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579</w:t>
            </w:r>
          </w:p>
        </w:tc>
      </w:tr>
    </w:tbl>
    <w:p w14:paraId="726C9C9C" w14:textId="03AAEA66" w:rsidR="009D6DDD" w:rsidRDefault="009D6D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01B34A24" w14:textId="1D8483B9" w:rsidR="00742685" w:rsidRPr="003464D3" w:rsidRDefault="00F84266" w:rsidP="003E30E2">
      <w:pPr>
        <w:pStyle w:val="Heading8"/>
        <w:numPr>
          <w:ilvl w:val="0"/>
          <w:numId w:val="16"/>
        </w:numPr>
        <w:tabs>
          <w:tab w:val="left" w:pos="540"/>
        </w:tabs>
        <w:spacing w:line="240" w:lineRule="auto"/>
        <w:ind w:left="540" w:hanging="540"/>
        <w:rPr>
          <w:rFonts w:ascii="Angsana New" w:hAnsi="Angsana New" w:cs="Angsana New"/>
          <w:sz w:val="30"/>
          <w:szCs w:val="30"/>
          <w:cs/>
          <w:lang w:val="th-TH"/>
        </w:rPr>
      </w:pPr>
      <w:r w:rsidRPr="003464D3">
        <w:rPr>
          <w:rFonts w:ascii="Angsana New" w:hAnsi="Angsana New" w:cs="Angsana New" w:hint="cs"/>
          <w:sz w:val="30"/>
          <w:szCs w:val="30"/>
          <w:cs/>
          <w:lang w:val="th-TH"/>
        </w:rPr>
        <w:t>ภา</w:t>
      </w:r>
      <w:r w:rsidR="00742685" w:rsidRPr="003464D3">
        <w:rPr>
          <w:rFonts w:ascii="Angsana New" w:hAnsi="Angsana New" w:cs="Angsana New" w:hint="cs"/>
          <w:sz w:val="30"/>
          <w:szCs w:val="30"/>
          <w:cs/>
          <w:lang w:val="th-TH"/>
        </w:rPr>
        <w:t>ษีเงินได้</w:t>
      </w:r>
    </w:p>
    <w:p w14:paraId="728AAD98" w14:textId="77777777" w:rsidR="00F033A4" w:rsidRPr="00F93968" w:rsidRDefault="00F033A4" w:rsidP="004055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234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752"/>
        <w:gridCol w:w="1701"/>
        <w:gridCol w:w="1233"/>
        <w:gridCol w:w="270"/>
        <w:gridCol w:w="1278"/>
      </w:tblGrid>
      <w:tr w:rsidR="008C5EDB" w:rsidRPr="00B2145F" w14:paraId="76FF3549" w14:textId="77777777" w:rsidTr="003E30E2">
        <w:trPr>
          <w:cantSplit/>
          <w:tblHeader/>
        </w:trPr>
        <w:tc>
          <w:tcPr>
            <w:tcW w:w="4752" w:type="dxa"/>
          </w:tcPr>
          <w:p w14:paraId="4D329329" w14:textId="36CF8C68" w:rsidR="008C5EDB" w:rsidRPr="004055F7" w:rsidRDefault="004055F7" w:rsidP="003E3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1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1701" w:type="dxa"/>
          </w:tcPr>
          <w:p w14:paraId="284457F3" w14:textId="77777777" w:rsidR="008C5EDB" w:rsidRPr="003E30E2" w:rsidRDefault="008C5EDB" w:rsidP="008C5EDB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33" w:type="dxa"/>
          </w:tcPr>
          <w:p w14:paraId="60EEC6C3" w14:textId="62B646B0" w:rsidR="008C5EDB" w:rsidRPr="00B2145F" w:rsidRDefault="003E30E2" w:rsidP="008C5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434C1D9A" w14:textId="77777777" w:rsidR="008C5EDB" w:rsidRPr="00B2145F" w:rsidRDefault="008C5EDB" w:rsidP="008C5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5A1872F6" w14:textId="52EAF133" w:rsidR="008C5EDB" w:rsidRPr="00B2145F" w:rsidRDefault="003E30E2" w:rsidP="008C5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941E0D" w:rsidRPr="00B2145F" w14:paraId="730908A3" w14:textId="77777777" w:rsidTr="003E30E2">
        <w:trPr>
          <w:cantSplit/>
        </w:trPr>
        <w:tc>
          <w:tcPr>
            <w:tcW w:w="4752" w:type="dxa"/>
          </w:tcPr>
          <w:p w14:paraId="37AC1D44" w14:textId="77777777" w:rsidR="00941E0D" w:rsidRPr="00B2145F" w:rsidRDefault="00941E0D" w:rsidP="00941E0D">
            <w:pPr>
              <w:spacing w:line="240" w:lineRule="auto"/>
              <w:ind w:lef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01" w:type="dxa"/>
          </w:tcPr>
          <w:p w14:paraId="60EB9B55" w14:textId="77777777" w:rsidR="00941E0D" w:rsidRPr="00B2145F" w:rsidRDefault="00941E0D" w:rsidP="00941E0D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81" w:type="dxa"/>
            <w:gridSpan w:val="3"/>
          </w:tcPr>
          <w:p w14:paraId="49B2FFB8" w14:textId="77777777" w:rsidR="00941E0D" w:rsidRPr="00B2145F" w:rsidRDefault="00941E0D" w:rsidP="00986C82">
            <w:pPr>
              <w:pStyle w:val="acctfourfigures"/>
              <w:tabs>
                <w:tab w:val="clear" w:pos="765"/>
                <w:tab w:val="decimal" w:pos="1086"/>
              </w:tabs>
              <w:spacing w:line="240" w:lineRule="auto"/>
              <w:ind w:left="276" w:right="282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B2145F">
              <w:rPr>
                <w:rFonts w:ascii="Angsana New" w:hAnsi="Angsana New" w:hint="cs"/>
                <w:i/>
                <w:iCs/>
                <w:sz w:val="30"/>
                <w:szCs w:val="30"/>
                <w:lang w:val="en-US" w:bidi="th-TH"/>
              </w:rPr>
              <w:t>(</w:t>
            </w:r>
            <w:r w:rsidRPr="00B2145F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B2145F">
              <w:rPr>
                <w:rFonts w:ascii="Angsana New" w:hAnsi="Angsana New" w:hint="cs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941E0D" w:rsidRPr="00B2145F" w14:paraId="094D05C0" w14:textId="77777777" w:rsidTr="003E30E2">
        <w:trPr>
          <w:cantSplit/>
        </w:trPr>
        <w:tc>
          <w:tcPr>
            <w:tcW w:w="4752" w:type="dxa"/>
          </w:tcPr>
          <w:p w14:paraId="3C9D4A67" w14:textId="77777777" w:rsidR="00941E0D" w:rsidRPr="00B2145F" w:rsidRDefault="00941E0D" w:rsidP="00F867C7">
            <w:pPr>
              <w:spacing w:line="240" w:lineRule="auto"/>
              <w:ind w:left="47" w:firstLine="4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1701" w:type="dxa"/>
          </w:tcPr>
          <w:p w14:paraId="793C2E8D" w14:textId="77777777" w:rsidR="00941E0D" w:rsidRPr="00B2145F" w:rsidRDefault="00941E0D" w:rsidP="00941E0D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33" w:type="dxa"/>
          </w:tcPr>
          <w:p w14:paraId="14D2CEF6" w14:textId="77777777" w:rsidR="00941E0D" w:rsidRPr="00B2145F" w:rsidRDefault="00941E0D" w:rsidP="003E30E2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right="-22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65A7108" w14:textId="77777777" w:rsidR="00941E0D" w:rsidRPr="00B2145F" w:rsidRDefault="00941E0D" w:rsidP="003E30E2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right="-2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06AF2C8E" w14:textId="77777777" w:rsidR="00941E0D" w:rsidRPr="00B2145F" w:rsidRDefault="00941E0D" w:rsidP="003E30E2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right="-22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67AE3" w:rsidRPr="00B2145F" w14:paraId="77939748" w14:textId="77777777" w:rsidTr="003E30E2">
        <w:trPr>
          <w:cantSplit/>
        </w:trPr>
        <w:tc>
          <w:tcPr>
            <w:tcW w:w="4752" w:type="dxa"/>
          </w:tcPr>
          <w:p w14:paraId="6AE25922" w14:textId="77777777" w:rsidR="00867AE3" w:rsidRPr="00B2145F" w:rsidRDefault="00867AE3" w:rsidP="00867AE3">
            <w:pPr>
              <w:spacing w:line="240" w:lineRule="auto"/>
              <w:ind w:left="276" w:hanging="180"/>
              <w:rPr>
                <w:rFonts w:ascii="Angsana New" w:hAnsi="Angsana New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สำหรับงวดปัจจุบัน</w:t>
            </w:r>
          </w:p>
        </w:tc>
        <w:tc>
          <w:tcPr>
            <w:tcW w:w="1701" w:type="dxa"/>
          </w:tcPr>
          <w:p w14:paraId="08826B03" w14:textId="77777777" w:rsidR="00867AE3" w:rsidRPr="00B2145F" w:rsidRDefault="00867AE3" w:rsidP="00867AE3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33" w:type="dxa"/>
          </w:tcPr>
          <w:p w14:paraId="0E4FF6BC" w14:textId="3E6AEA3D" w:rsidR="00867AE3" w:rsidRPr="00B2145F" w:rsidRDefault="00867AE3" w:rsidP="000801F3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right="-22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14,987</w:t>
            </w:r>
          </w:p>
        </w:tc>
        <w:tc>
          <w:tcPr>
            <w:tcW w:w="270" w:type="dxa"/>
          </w:tcPr>
          <w:p w14:paraId="2CB936F5" w14:textId="77777777" w:rsidR="00867AE3" w:rsidRPr="00B2145F" w:rsidRDefault="00867AE3" w:rsidP="00867AE3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right="-2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587E125E" w14:textId="4889E78C" w:rsidR="00867AE3" w:rsidRPr="00B2145F" w:rsidRDefault="00867AE3" w:rsidP="000801F3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right="-22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18,768</w:t>
            </w:r>
          </w:p>
        </w:tc>
      </w:tr>
      <w:tr w:rsidR="00867AE3" w:rsidRPr="00B2145F" w14:paraId="1DAD8FCF" w14:textId="77777777" w:rsidTr="003E30E2">
        <w:trPr>
          <w:cantSplit/>
        </w:trPr>
        <w:tc>
          <w:tcPr>
            <w:tcW w:w="4752" w:type="dxa"/>
          </w:tcPr>
          <w:p w14:paraId="741F9E03" w14:textId="15E34756" w:rsidR="00867AE3" w:rsidRPr="00B2145F" w:rsidRDefault="00867AE3" w:rsidP="00867AE3">
            <w:pPr>
              <w:spacing w:line="240" w:lineRule="auto"/>
              <w:ind w:left="47" w:firstLine="49"/>
              <w:rPr>
                <w:rFonts w:ascii="Angsana New" w:hAnsi="Angsana New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ภาษีงวดก่อน ๆ ที่บันทึก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ต่ำไป (</w:t>
            </w: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สูงไป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701" w:type="dxa"/>
          </w:tcPr>
          <w:p w14:paraId="7BFDD8D7" w14:textId="77777777" w:rsidR="00867AE3" w:rsidRPr="00B2145F" w:rsidRDefault="00867AE3" w:rsidP="00867AE3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5474A4C5" w14:textId="3CC24E0D" w:rsidR="00867AE3" w:rsidRPr="00B2145F" w:rsidRDefault="00867AE3" w:rsidP="00867AE3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left="370" w:right="-220" w:firstLine="36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119</w:t>
            </w:r>
          </w:p>
        </w:tc>
        <w:tc>
          <w:tcPr>
            <w:tcW w:w="270" w:type="dxa"/>
          </w:tcPr>
          <w:p w14:paraId="19E1EC5D" w14:textId="77777777" w:rsidR="00867AE3" w:rsidRPr="00B2145F" w:rsidRDefault="00867AE3" w:rsidP="00867AE3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right="-2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0B357A9D" w14:textId="1A0E3871" w:rsidR="00867AE3" w:rsidRPr="00B2145F" w:rsidRDefault="00867AE3" w:rsidP="00867AE3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right="-22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(241)</w:t>
            </w:r>
          </w:p>
        </w:tc>
      </w:tr>
      <w:tr w:rsidR="00867AE3" w:rsidRPr="00B2145F" w14:paraId="1F9037FD" w14:textId="77777777" w:rsidTr="003E30E2">
        <w:trPr>
          <w:cantSplit/>
        </w:trPr>
        <w:tc>
          <w:tcPr>
            <w:tcW w:w="4752" w:type="dxa"/>
          </w:tcPr>
          <w:p w14:paraId="2672C993" w14:textId="77777777" w:rsidR="00867AE3" w:rsidRPr="00B2145F" w:rsidRDefault="00867AE3" w:rsidP="00867AE3">
            <w:pPr>
              <w:spacing w:line="240" w:lineRule="auto"/>
              <w:ind w:left="3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1CABC9EC" w14:textId="77777777" w:rsidR="00867AE3" w:rsidRPr="00B2145F" w:rsidRDefault="00867AE3" w:rsidP="00867AE3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</w:tcPr>
          <w:p w14:paraId="056E1B16" w14:textId="7BD30146" w:rsidR="00867AE3" w:rsidRPr="00B2145F" w:rsidRDefault="00867AE3" w:rsidP="00867AE3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right="-22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15,106</w:t>
            </w:r>
          </w:p>
        </w:tc>
        <w:tc>
          <w:tcPr>
            <w:tcW w:w="270" w:type="dxa"/>
          </w:tcPr>
          <w:p w14:paraId="6C11BEE1" w14:textId="77777777" w:rsidR="00867AE3" w:rsidRPr="00B2145F" w:rsidRDefault="00867AE3" w:rsidP="00867AE3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right="-2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7FD4BE29" w14:textId="193ECA06" w:rsidR="00867AE3" w:rsidRPr="00B2145F" w:rsidRDefault="00867AE3" w:rsidP="00867AE3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right="-22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18,527</w:t>
            </w:r>
          </w:p>
        </w:tc>
      </w:tr>
      <w:tr w:rsidR="003E30E2" w:rsidRPr="00B2145F" w14:paraId="34DE4B4F" w14:textId="77777777" w:rsidTr="003E30E2">
        <w:trPr>
          <w:cantSplit/>
        </w:trPr>
        <w:tc>
          <w:tcPr>
            <w:tcW w:w="4752" w:type="dxa"/>
            <w:shd w:val="clear" w:color="auto" w:fill="auto"/>
          </w:tcPr>
          <w:p w14:paraId="7AC09995" w14:textId="77777777" w:rsidR="003E30E2" w:rsidRPr="00B2145F" w:rsidRDefault="003E30E2" w:rsidP="003E30E2">
            <w:pPr>
              <w:spacing w:line="240" w:lineRule="auto"/>
              <w:ind w:left="47" w:firstLine="49"/>
              <w:rPr>
                <w:rFonts w:ascii="Angsana New" w:hAnsi="Angsana New"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701" w:type="dxa"/>
            <w:shd w:val="clear" w:color="auto" w:fill="auto"/>
          </w:tcPr>
          <w:p w14:paraId="49D0DD91" w14:textId="77777777" w:rsidR="003E30E2" w:rsidRPr="00B2145F" w:rsidRDefault="003E30E2" w:rsidP="003E30E2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shd w:val="clear" w:color="auto" w:fill="auto"/>
          </w:tcPr>
          <w:p w14:paraId="6CD0E801" w14:textId="77777777" w:rsidR="003E30E2" w:rsidRPr="00B2145F" w:rsidRDefault="003E30E2" w:rsidP="003E30E2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right="-22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5615085" w14:textId="77777777" w:rsidR="003E30E2" w:rsidRPr="00B2145F" w:rsidRDefault="003E30E2" w:rsidP="003E30E2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right="-2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</w:tcPr>
          <w:p w14:paraId="215AD65C" w14:textId="77777777" w:rsidR="003E30E2" w:rsidRPr="00B2145F" w:rsidRDefault="003E30E2" w:rsidP="003E30E2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right="-22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867AE3" w:rsidRPr="00B2145F" w14:paraId="11A00A89" w14:textId="77777777" w:rsidTr="003E30E2">
        <w:trPr>
          <w:cantSplit/>
        </w:trPr>
        <w:tc>
          <w:tcPr>
            <w:tcW w:w="4752" w:type="dxa"/>
            <w:shd w:val="clear" w:color="auto" w:fill="auto"/>
          </w:tcPr>
          <w:p w14:paraId="4EFBDEE7" w14:textId="77777777" w:rsidR="00867AE3" w:rsidRPr="00B2145F" w:rsidRDefault="00867AE3" w:rsidP="00867AE3">
            <w:pPr>
              <w:spacing w:line="240" w:lineRule="auto"/>
              <w:ind w:left="47" w:firstLine="49"/>
              <w:rPr>
                <w:rFonts w:ascii="Angsana New" w:hAnsi="Angsana New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701" w:type="dxa"/>
            <w:shd w:val="clear" w:color="auto" w:fill="auto"/>
          </w:tcPr>
          <w:p w14:paraId="2FA32F84" w14:textId="77777777" w:rsidR="00867AE3" w:rsidRPr="00B2145F" w:rsidRDefault="00867AE3" w:rsidP="00867AE3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</w:tcPr>
          <w:p w14:paraId="2262AE80" w14:textId="0AC6ED5B" w:rsidR="00867AE3" w:rsidRPr="00B2145F" w:rsidRDefault="00867AE3" w:rsidP="00867AE3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right="-2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(1,531)</w:t>
            </w:r>
          </w:p>
        </w:tc>
        <w:tc>
          <w:tcPr>
            <w:tcW w:w="270" w:type="dxa"/>
            <w:shd w:val="clear" w:color="auto" w:fill="auto"/>
          </w:tcPr>
          <w:p w14:paraId="3ECD2C48" w14:textId="77777777" w:rsidR="00867AE3" w:rsidRPr="00B2145F" w:rsidRDefault="00867AE3" w:rsidP="00867AE3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right="-2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</w:tcPr>
          <w:p w14:paraId="6028A071" w14:textId="5BD5B8AE" w:rsidR="00867AE3" w:rsidRPr="00B2145F" w:rsidRDefault="00867AE3" w:rsidP="00867AE3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right="-2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555</w:t>
            </w:r>
          </w:p>
        </w:tc>
      </w:tr>
      <w:tr w:rsidR="00867AE3" w:rsidRPr="00B2145F" w14:paraId="5F830BDC" w14:textId="77777777" w:rsidTr="003E30E2">
        <w:trPr>
          <w:cantSplit/>
        </w:trPr>
        <w:tc>
          <w:tcPr>
            <w:tcW w:w="4752" w:type="dxa"/>
            <w:shd w:val="clear" w:color="auto" w:fill="auto"/>
          </w:tcPr>
          <w:p w14:paraId="43C0EA6F" w14:textId="77777777" w:rsidR="00867AE3" w:rsidRPr="00B2145F" w:rsidRDefault="00867AE3" w:rsidP="00867AE3">
            <w:pPr>
              <w:spacing w:line="240" w:lineRule="auto"/>
              <w:ind w:left="47" w:firstLine="4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รวมค่าใช้จ่ายภาษีเงินได้</w:t>
            </w:r>
          </w:p>
        </w:tc>
        <w:tc>
          <w:tcPr>
            <w:tcW w:w="1701" w:type="dxa"/>
            <w:shd w:val="clear" w:color="auto" w:fill="auto"/>
          </w:tcPr>
          <w:p w14:paraId="5AEE74CC" w14:textId="77777777" w:rsidR="00867AE3" w:rsidRPr="00B2145F" w:rsidRDefault="00867AE3" w:rsidP="00867AE3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039319" w14:textId="05E706AF" w:rsidR="00867AE3" w:rsidRPr="00B2145F" w:rsidRDefault="00867AE3" w:rsidP="00867AE3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right="-22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13,575</w:t>
            </w:r>
          </w:p>
        </w:tc>
        <w:tc>
          <w:tcPr>
            <w:tcW w:w="270" w:type="dxa"/>
            <w:shd w:val="clear" w:color="auto" w:fill="auto"/>
          </w:tcPr>
          <w:p w14:paraId="692EE984" w14:textId="77777777" w:rsidR="00867AE3" w:rsidRPr="00B2145F" w:rsidRDefault="00867AE3" w:rsidP="00867AE3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right="-2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double" w:sz="4" w:space="0" w:color="auto"/>
            </w:tcBorders>
            <w:shd w:val="clear" w:color="auto" w:fill="auto"/>
          </w:tcPr>
          <w:p w14:paraId="47C15913" w14:textId="6AB5D903" w:rsidR="00867AE3" w:rsidRPr="00B2145F" w:rsidRDefault="00867AE3" w:rsidP="00867AE3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right="-22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19,082</w:t>
            </w:r>
          </w:p>
        </w:tc>
      </w:tr>
    </w:tbl>
    <w:p w14:paraId="416AEE95" w14:textId="77777777" w:rsidR="00634F16" w:rsidRPr="00A71835" w:rsidRDefault="00634F16" w:rsidP="001269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tbl>
      <w:tblPr>
        <w:tblW w:w="9243" w:type="dxa"/>
        <w:tblInd w:w="42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15"/>
        <w:gridCol w:w="1035"/>
        <w:gridCol w:w="265"/>
        <w:gridCol w:w="1210"/>
        <w:gridCol w:w="265"/>
        <w:gridCol w:w="1095"/>
        <w:gridCol w:w="183"/>
        <w:gridCol w:w="1275"/>
      </w:tblGrid>
      <w:tr w:rsidR="008C5EDB" w:rsidRPr="00390770" w14:paraId="3E16A446" w14:textId="77777777" w:rsidTr="003E30E2">
        <w:trPr>
          <w:cantSplit/>
          <w:tblHeader/>
        </w:trPr>
        <w:tc>
          <w:tcPr>
            <w:tcW w:w="3915" w:type="dxa"/>
            <w:shd w:val="clear" w:color="auto" w:fill="auto"/>
          </w:tcPr>
          <w:p w14:paraId="510A2C3E" w14:textId="77777777" w:rsidR="008C5EDB" w:rsidRPr="00390770" w:rsidRDefault="00484FE2" w:rsidP="00390770">
            <w:pPr>
              <w:spacing w:line="240" w:lineRule="auto"/>
              <w:ind w:left="58" w:hanging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9077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การกระทบยอดเพื่อหาอัตราภาษีที่แท้จริง</w:t>
            </w:r>
          </w:p>
        </w:tc>
        <w:tc>
          <w:tcPr>
            <w:tcW w:w="2510" w:type="dxa"/>
            <w:gridSpan w:val="3"/>
          </w:tcPr>
          <w:p w14:paraId="0E503798" w14:textId="6B1E2311" w:rsidR="008C5EDB" w:rsidRPr="00390770" w:rsidRDefault="003E30E2" w:rsidP="00390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90770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265" w:type="dxa"/>
          </w:tcPr>
          <w:p w14:paraId="3671795E" w14:textId="77777777" w:rsidR="008C5EDB" w:rsidRPr="00390770" w:rsidRDefault="008C5EDB" w:rsidP="00390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3" w:type="dxa"/>
            <w:gridSpan w:val="3"/>
          </w:tcPr>
          <w:p w14:paraId="3A49D900" w14:textId="43292DA9" w:rsidR="008C5EDB" w:rsidRPr="00390770" w:rsidRDefault="003E30E2" w:rsidP="00390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90770"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</w:tr>
      <w:tr w:rsidR="00D01B41" w:rsidRPr="00390770" w14:paraId="3A6EBCC6" w14:textId="77777777" w:rsidTr="003E30E2">
        <w:trPr>
          <w:cantSplit/>
          <w:tblHeader/>
        </w:trPr>
        <w:tc>
          <w:tcPr>
            <w:tcW w:w="3915" w:type="dxa"/>
            <w:shd w:val="clear" w:color="auto" w:fill="auto"/>
          </w:tcPr>
          <w:p w14:paraId="05A8F204" w14:textId="5DED4592" w:rsidR="00D01B41" w:rsidRPr="00390770" w:rsidRDefault="00D01B41" w:rsidP="00390770">
            <w:pPr>
              <w:spacing w:line="240" w:lineRule="auto"/>
              <w:ind w:lef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3D593C19" w14:textId="77777777" w:rsidR="00D01B41" w:rsidRPr="00390770" w:rsidRDefault="00D01B41" w:rsidP="00390770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9077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อัตราภาษี</w:t>
            </w:r>
          </w:p>
        </w:tc>
        <w:tc>
          <w:tcPr>
            <w:tcW w:w="265" w:type="dxa"/>
            <w:shd w:val="clear" w:color="auto" w:fill="auto"/>
          </w:tcPr>
          <w:p w14:paraId="23637136" w14:textId="77777777" w:rsidR="00D01B41" w:rsidRPr="00390770" w:rsidRDefault="00D01B41" w:rsidP="0039077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10" w:type="dxa"/>
            <w:shd w:val="clear" w:color="auto" w:fill="auto"/>
          </w:tcPr>
          <w:p w14:paraId="38FAEE33" w14:textId="77777777" w:rsidR="00D01B41" w:rsidRPr="00390770" w:rsidRDefault="00D01B41" w:rsidP="0039077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65" w:type="dxa"/>
            <w:shd w:val="clear" w:color="auto" w:fill="auto"/>
          </w:tcPr>
          <w:p w14:paraId="0D90DC3E" w14:textId="77777777" w:rsidR="00D01B41" w:rsidRPr="00390770" w:rsidRDefault="00D01B41" w:rsidP="0039077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95" w:type="dxa"/>
            <w:shd w:val="clear" w:color="auto" w:fill="auto"/>
          </w:tcPr>
          <w:p w14:paraId="095DF578" w14:textId="77777777" w:rsidR="00D01B41" w:rsidRPr="00390770" w:rsidRDefault="00D01B41" w:rsidP="00390770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9077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อัตราภาษี</w:t>
            </w:r>
          </w:p>
        </w:tc>
        <w:tc>
          <w:tcPr>
            <w:tcW w:w="183" w:type="dxa"/>
            <w:shd w:val="clear" w:color="auto" w:fill="auto"/>
          </w:tcPr>
          <w:p w14:paraId="749E9FE2" w14:textId="77777777" w:rsidR="00D01B41" w:rsidRPr="00390770" w:rsidRDefault="00D01B41" w:rsidP="0039077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75" w:type="dxa"/>
            <w:shd w:val="clear" w:color="auto" w:fill="auto"/>
          </w:tcPr>
          <w:p w14:paraId="04689026" w14:textId="77777777" w:rsidR="00D01B41" w:rsidRPr="00390770" w:rsidRDefault="00D01B41" w:rsidP="0039077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</w:tr>
      <w:tr w:rsidR="00D01B41" w:rsidRPr="00390770" w14:paraId="3BC37860" w14:textId="77777777" w:rsidTr="003E30E2">
        <w:trPr>
          <w:cantSplit/>
          <w:tblHeader/>
        </w:trPr>
        <w:tc>
          <w:tcPr>
            <w:tcW w:w="3915" w:type="dxa"/>
            <w:shd w:val="clear" w:color="auto" w:fill="auto"/>
          </w:tcPr>
          <w:p w14:paraId="454CCFE5" w14:textId="77777777" w:rsidR="00D01B41" w:rsidRPr="00390770" w:rsidRDefault="00D01B41" w:rsidP="00390770">
            <w:pPr>
              <w:spacing w:line="240" w:lineRule="auto"/>
              <w:ind w:lef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2ED06779" w14:textId="77777777" w:rsidR="00D01B41" w:rsidRPr="00390770" w:rsidRDefault="00D01B41" w:rsidP="0039077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39077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65" w:type="dxa"/>
            <w:shd w:val="clear" w:color="auto" w:fill="auto"/>
          </w:tcPr>
          <w:p w14:paraId="0C1E5A49" w14:textId="77777777" w:rsidR="00D01B41" w:rsidRPr="00390770" w:rsidRDefault="00D01B41" w:rsidP="0039077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10" w:type="dxa"/>
            <w:shd w:val="clear" w:color="auto" w:fill="auto"/>
          </w:tcPr>
          <w:p w14:paraId="037A6762" w14:textId="77777777" w:rsidR="00D01B41" w:rsidRPr="00390770" w:rsidRDefault="00D01B41" w:rsidP="0039077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90770">
              <w:rPr>
                <w:rFonts w:ascii="Angsana New" w:hAnsi="Angsana New" w:hint="cs"/>
                <w:i/>
                <w:iCs/>
                <w:sz w:val="30"/>
                <w:szCs w:val="30"/>
                <w:lang w:val="en-US" w:bidi="th-TH"/>
              </w:rPr>
              <w:t>(</w:t>
            </w:r>
            <w:r w:rsidRPr="0039077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390770">
              <w:rPr>
                <w:rFonts w:ascii="Angsana New" w:hAnsi="Angsana New" w:hint="cs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5" w:type="dxa"/>
            <w:shd w:val="clear" w:color="auto" w:fill="auto"/>
          </w:tcPr>
          <w:p w14:paraId="09DCCB4F" w14:textId="77777777" w:rsidR="00D01B41" w:rsidRPr="00390770" w:rsidRDefault="00D01B41" w:rsidP="0039077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95" w:type="dxa"/>
            <w:shd w:val="clear" w:color="auto" w:fill="auto"/>
          </w:tcPr>
          <w:p w14:paraId="76704BB8" w14:textId="77777777" w:rsidR="00D01B41" w:rsidRPr="00390770" w:rsidRDefault="00D01B41" w:rsidP="0039077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39077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 xml:space="preserve"> (ร้อยละ)</w:t>
            </w:r>
          </w:p>
        </w:tc>
        <w:tc>
          <w:tcPr>
            <w:tcW w:w="183" w:type="dxa"/>
            <w:shd w:val="clear" w:color="auto" w:fill="auto"/>
          </w:tcPr>
          <w:p w14:paraId="4D15D09F" w14:textId="77777777" w:rsidR="00D01B41" w:rsidRPr="00390770" w:rsidRDefault="00D01B41" w:rsidP="0039077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75" w:type="dxa"/>
            <w:shd w:val="clear" w:color="auto" w:fill="auto"/>
          </w:tcPr>
          <w:p w14:paraId="58F14A7D" w14:textId="77777777" w:rsidR="00D01B41" w:rsidRPr="00390770" w:rsidRDefault="00D01B41" w:rsidP="0039077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90770">
              <w:rPr>
                <w:rFonts w:ascii="Angsana New" w:hAnsi="Angsana New" w:hint="cs"/>
                <w:i/>
                <w:iCs/>
                <w:sz w:val="30"/>
                <w:szCs w:val="30"/>
                <w:lang w:val="en-US" w:bidi="th-TH"/>
              </w:rPr>
              <w:t>(</w:t>
            </w:r>
            <w:r w:rsidRPr="0039077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390770">
              <w:rPr>
                <w:rFonts w:ascii="Angsana New" w:hAnsi="Angsana New" w:hint="cs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867AE3" w:rsidRPr="00390770" w14:paraId="584ADA42" w14:textId="77777777" w:rsidTr="003E30E2">
        <w:trPr>
          <w:cantSplit/>
        </w:trPr>
        <w:tc>
          <w:tcPr>
            <w:tcW w:w="3915" w:type="dxa"/>
            <w:shd w:val="clear" w:color="auto" w:fill="auto"/>
          </w:tcPr>
          <w:p w14:paraId="54EDC1FB" w14:textId="77777777" w:rsidR="00867AE3" w:rsidRPr="00390770" w:rsidRDefault="00867AE3" w:rsidP="00867AE3">
            <w:pPr>
              <w:spacing w:line="240" w:lineRule="auto"/>
              <w:ind w:left="11"/>
              <w:rPr>
                <w:rFonts w:ascii="Angsana New" w:hAnsi="Angsana New"/>
                <w:sz w:val="30"/>
                <w:szCs w:val="30"/>
                <w:cs/>
              </w:rPr>
            </w:pPr>
            <w:r w:rsidRPr="00390770">
              <w:rPr>
                <w:rFonts w:ascii="Angsana New" w:hAnsi="Angsana New" w:hint="cs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1035" w:type="dxa"/>
            <w:shd w:val="clear" w:color="auto" w:fill="auto"/>
          </w:tcPr>
          <w:p w14:paraId="4037A27C" w14:textId="77777777" w:rsidR="00867AE3" w:rsidRPr="00390770" w:rsidRDefault="00867AE3" w:rsidP="00867AE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5" w:type="dxa"/>
            <w:shd w:val="clear" w:color="auto" w:fill="auto"/>
          </w:tcPr>
          <w:p w14:paraId="316142E5" w14:textId="77777777" w:rsidR="00867AE3" w:rsidRPr="00390770" w:rsidRDefault="00867AE3" w:rsidP="00867AE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0" w:type="dxa"/>
            <w:tcBorders>
              <w:bottom w:val="double" w:sz="4" w:space="0" w:color="auto"/>
            </w:tcBorders>
            <w:shd w:val="clear" w:color="auto" w:fill="auto"/>
          </w:tcPr>
          <w:p w14:paraId="7B50087B" w14:textId="17326B2F" w:rsidR="00867AE3" w:rsidRPr="00390770" w:rsidRDefault="00867AE3" w:rsidP="00E47261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left="-170" w:right="-72" w:hanging="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353,733</w:t>
            </w:r>
          </w:p>
        </w:tc>
        <w:tc>
          <w:tcPr>
            <w:tcW w:w="265" w:type="dxa"/>
            <w:shd w:val="clear" w:color="auto" w:fill="auto"/>
          </w:tcPr>
          <w:p w14:paraId="486246DA" w14:textId="77777777" w:rsidR="00867AE3" w:rsidRPr="00390770" w:rsidRDefault="00867AE3" w:rsidP="00867AE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95" w:type="dxa"/>
            <w:shd w:val="clear" w:color="auto" w:fill="auto"/>
          </w:tcPr>
          <w:p w14:paraId="7D44EFE2" w14:textId="77777777" w:rsidR="00867AE3" w:rsidRPr="00390770" w:rsidRDefault="00867AE3" w:rsidP="00867AE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  <w:shd w:val="clear" w:color="auto" w:fill="auto"/>
          </w:tcPr>
          <w:p w14:paraId="58B3B75F" w14:textId="77777777" w:rsidR="00867AE3" w:rsidRPr="00390770" w:rsidRDefault="00867AE3" w:rsidP="00867AE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  <w:shd w:val="clear" w:color="auto" w:fill="auto"/>
          </w:tcPr>
          <w:p w14:paraId="018EA489" w14:textId="15A93FE1" w:rsidR="00867AE3" w:rsidRPr="00390770" w:rsidRDefault="00867AE3" w:rsidP="00867AE3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right="-15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90770">
              <w:rPr>
                <w:rFonts w:ascii="Angsana New" w:hAnsi="Angsana New" w:hint="cs"/>
                <w:sz w:val="30"/>
                <w:szCs w:val="30"/>
                <w:lang w:val="en-US" w:bidi="th-TH"/>
              </w:rPr>
              <w:t>481,376</w:t>
            </w:r>
          </w:p>
        </w:tc>
      </w:tr>
      <w:tr w:rsidR="00867AE3" w:rsidRPr="00390770" w14:paraId="7C1BBBDA" w14:textId="77777777" w:rsidTr="003E30E2">
        <w:trPr>
          <w:cantSplit/>
        </w:trPr>
        <w:tc>
          <w:tcPr>
            <w:tcW w:w="3915" w:type="dxa"/>
            <w:shd w:val="clear" w:color="auto" w:fill="auto"/>
          </w:tcPr>
          <w:p w14:paraId="4AA4028C" w14:textId="77777777" w:rsidR="00867AE3" w:rsidRPr="00390770" w:rsidRDefault="00867AE3" w:rsidP="00867AE3">
            <w:pPr>
              <w:spacing w:line="240" w:lineRule="auto"/>
              <w:ind w:left="11"/>
              <w:rPr>
                <w:rFonts w:ascii="Angsana New" w:hAnsi="Angsana New"/>
                <w:sz w:val="30"/>
                <w:szCs w:val="30"/>
              </w:rPr>
            </w:pPr>
            <w:r w:rsidRPr="00390770">
              <w:rPr>
                <w:rFonts w:ascii="Angsana New" w:hAnsi="Angsana New" w:hint="cs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035" w:type="dxa"/>
            <w:shd w:val="clear" w:color="auto" w:fill="auto"/>
          </w:tcPr>
          <w:p w14:paraId="1102A1BC" w14:textId="58B37C0D" w:rsidR="00867AE3" w:rsidRPr="00390770" w:rsidRDefault="00867AE3" w:rsidP="00867AE3">
            <w:pPr>
              <w:pStyle w:val="acctfourfigures"/>
              <w:tabs>
                <w:tab w:val="clear" w:pos="765"/>
                <w:tab w:val="left" w:pos="550"/>
                <w:tab w:val="left" w:pos="873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20.00</w:t>
            </w:r>
          </w:p>
        </w:tc>
        <w:tc>
          <w:tcPr>
            <w:tcW w:w="265" w:type="dxa"/>
            <w:shd w:val="clear" w:color="auto" w:fill="auto"/>
          </w:tcPr>
          <w:p w14:paraId="2D0359DA" w14:textId="77777777" w:rsidR="00867AE3" w:rsidRPr="00390770" w:rsidRDefault="00867AE3" w:rsidP="00867AE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0" w:type="dxa"/>
            <w:tcBorders>
              <w:top w:val="double" w:sz="4" w:space="0" w:color="auto"/>
            </w:tcBorders>
            <w:shd w:val="clear" w:color="auto" w:fill="auto"/>
          </w:tcPr>
          <w:p w14:paraId="749ACEA4" w14:textId="27333813" w:rsidR="00867AE3" w:rsidRPr="00390770" w:rsidRDefault="00867AE3" w:rsidP="00867AE3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left="-170" w:right="-72" w:hanging="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70,747</w:t>
            </w:r>
          </w:p>
        </w:tc>
        <w:tc>
          <w:tcPr>
            <w:tcW w:w="265" w:type="dxa"/>
            <w:shd w:val="clear" w:color="auto" w:fill="auto"/>
          </w:tcPr>
          <w:p w14:paraId="71F67099" w14:textId="77777777" w:rsidR="00867AE3" w:rsidRPr="00390770" w:rsidRDefault="00867AE3" w:rsidP="00867AE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5" w:type="dxa"/>
            <w:shd w:val="clear" w:color="auto" w:fill="auto"/>
          </w:tcPr>
          <w:p w14:paraId="164A83B6" w14:textId="78C0FA06" w:rsidR="00867AE3" w:rsidRPr="00390770" w:rsidRDefault="00867AE3" w:rsidP="00867AE3">
            <w:pPr>
              <w:pStyle w:val="acctfourfigures"/>
              <w:tabs>
                <w:tab w:val="clear" w:pos="765"/>
                <w:tab w:val="left" w:pos="707"/>
                <w:tab w:val="left" w:pos="896"/>
              </w:tabs>
              <w:spacing w:line="240" w:lineRule="auto"/>
              <w:ind w:right="-16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90770">
              <w:rPr>
                <w:rFonts w:ascii="Angsana New" w:hAnsi="Angsana New" w:hint="cs"/>
                <w:sz w:val="30"/>
                <w:szCs w:val="30"/>
              </w:rPr>
              <w:t>20.00</w:t>
            </w:r>
          </w:p>
        </w:tc>
        <w:tc>
          <w:tcPr>
            <w:tcW w:w="183" w:type="dxa"/>
            <w:shd w:val="clear" w:color="auto" w:fill="auto"/>
          </w:tcPr>
          <w:p w14:paraId="43ABA6C6" w14:textId="77777777" w:rsidR="00867AE3" w:rsidRPr="00390770" w:rsidRDefault="00867AE3" w:rsidP="00867AE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  <w:shd w:val="clear" w:color="auto" w:fill="auto"/>
          </w:tcPr>
          <w:p w14:paraId="2B29C29D" w14:textId="190467B1" w:rsidR="00867AE3" w:rsidRPr="00390770" w:rsidRDefault="00867AE3" w:rsidP="00E47261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right="-15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90770">
              <w:rPr>
                <w:rFonts w:ascii="Angsana New" w:hAnsi="Angsana New" w:hint="cs"/>
                <w:sz w:val="30"/>
                <w:szCs w:val="30"/>
                <w:lang w:val="en-US" w:bidi="th-TH"/>
              </w:rPr>
              <w:t>96,275</w:t>
            </w:r>
          </w:p>
        </w:tc>
      </w:tr>
      <w:tr w:rsidR="00867AE3" w:rsidRPr="00390770" w14:paraId="66F79026" w14:textId="77777777" w:rsidTr="003E30E2">
        <w:trPr>
          <w:cantSplit/>
        </w:trPr>
        <w:tc>
          <w:tcPr>
            <w:tcW w:w="3915" w:type="dxa"/>
            <w:shd w:val="clear" w:color="auto" w:fill="auto"/>
          </w:tcPr>
          <w:p w14:paraId="4F028A96" w14:textId="1FDD5CDD" w:rsidR="00867AE3" w:rsidRPr="00390770" w:rsidRDefault="00867AE3" w:rsidP="00867AE3">
            <w:pPr>
              <w:spacing w:line="240" w:lineRule="auto"/>
              <w:ind w:left="11"/>
              <w:rPr>
                <w:rFonts w:ascii="Angsana New" w:hAnsi="Angsana New"/>
                <w:sz w:val="30"/>
                <w:szCs w:val="30"/>
              </w:rPr>
            </w:pPr>
            <w:r w:rsidRPr="00390770">
              <w:rPr>
                <w:rFonts w:ascii="Angsana New" w:hAnsi="Angsana New" w:hint="cs"/>
                <w:sz w:val="30"/>
                <w:szCs w:val="30"/>
                <w:cs/>
              </w:rPr>
              <w:t>รายได้ที่ไม่ต้องเสียภาษี</w:t>
            </w:r>
            <w:r w:rsidRPr="00390770">
              <w:rPr>
                <w:rFonts w:ascii="Angsana New" w:hAnsi="Angsana New" w:hint="cs"/>
                <w:sz w:val="30"/>
                <w:szCs w:val="30"/>
              </w:rPr>
              <w:t xml:space="preserve"> - </w:t>
            </w:r>
            <w:r w:rsidRPr="00390770">
              <w:rPr>
                <w:rFonts w:ascii="Angsana New" w:hAnsi="Angsana New" w:hint="cs"/>
                <w:sz w:val="30"/>
                <w:szCs w:val="30"/>
                <w:cs/>
              </w:rPr>
              <w:t>กิจการที่ได้รับ</w:t>
            </w:r>
          </w:p>
          <w:p w14:paraId="2F8B8804" w14:textId="77777777" w:rsidR="00867AE3" w:rsidRPr="00390770" w:rsidRDefault="00867AE3" w:rsidP="00867AE3">
            <w:pPr>
              <w:spacing w:line="240" w:lineRule="auto"/>
              <w:ind w:left="11"/>
              <w:rPr>
                <w:rFonts w:ascii="Angsana New" w:hAnsi="Angsana New"/>
                <w:sz w:val="30"/>
                <w:szCs w:val="30"/>
              </w:rPr>
            </w:pPr>
            <w:r w:rsidRPr="00390770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390770">
              <w:rPr>
                <w:rFonts w:ascii="Angsana New" w:hAnsi="Angsana New" w:hint="cs"/>
                <w:sz w:val="30"/>
                <w:szCs w:val="30"/>
                <w:cs/>
              </w:rPr>
              <w:t>การส่งเสริมการลงทุน</w:t>
            </w:r>
          </w:p>
        </w:tc>
        <w:tc>
          <w:tcPr>
            <w:tcW w:w="1035" w:type="dxa"/>
            <w:shd w:val="clear" w:color="auto" w:fill="auto"/>
          </w:tcPr>
          <w:p w14:paraId="16EDCE08" w14:textId="77777777" w:rsidR="00867AE3" w:rsidRPr="00390770" w:rsidRDefault="00867AE3" w:rsidP="00867AE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" w:type="dxa"/>
            <w:shd w:val="clear" w:color="auto" w:fill="auto"/>
          </w:tcPr>
          <w:p w14:paraId="3C05D4CF" w14:textId="77777777" w:rsidR="00867AE3" w:rsidRPr="00390770" w:rsidRDefault="00867AE3" w:rsidP="00867AE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0" w:type="dxa"/>
            <w:shd w:val="clear" w:color="auto" w:fill="auto"/>
          </w:tcPr>
          <w:p w14:paraId="1F6E3F86" w14:textId="77777777" w:rsidR="00867AE3" w:rsidRDefault="00867AE3" w:rsidP="00867AE3">
            <w:pPr>
              <w:pStyle w:val="acctfourfigures"/>
              <w:tabs>
                <w:tab w:val="clear" w:pos="765"/>
                <w:tab w:val="decimal" w:pos="290"/>
                <w:tab w:val="left" w:pos="687"/>
                <w:tab w:val="left" w:pos="868"/>
                <w:tab w:val="left" w:pos="96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1732A82E" w14:textId="6387B319" w:rsidR="00867AE3" w:rsidRPr="00390770" w:rsidRDefault="00867AE3" w:rsidP="00E47261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left="-170" w:right="-72" w:hanging="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(58,929)</w:t>
            </w:r>
          </w:p>
        </w:tc>
        <w:tc>
          <w:tcPr>
            <w:tcW w:w="265" w:type="dxa"/>
            <w:shd w:val="clear" w:color="auto" w:fill="auto"/>
          </w:tcPr>
          <w:p w14:paraId="0D6A9B9F" w14:textId="77777777" w:rsidR="00867AE3" w:rsidRPr="00390770" w:rsidRDefault="00867AE3" w:rsidP="00867AE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5" w:type="dxa"/>
            <w:shd w:val="clear" w:color="auto" w:fill="auto"/>
          </w:tcPr>
          <w:p w14:paraId="4DE0CAFF" w14:textId="77777777" w:rsidR="00867AE3" w:rsidRPr="00390770" w:rsidRDefault="00867AE3" w:rsidP="00867AE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" w:type="dxa"/>
            <w:shd w:val="clear" w:color="auto" w:fill="auto"/>
          </w:tcPr>
          <w:p w14:paraId="43D8873B" w14:textId="77777777" w:rsidR="00867AE3" w:rsidRPr="00390770" w:rsidRDefault="00867AE3" w:rsidP="00867AE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shd w:val="clear" w:color="auto" w:fill="auto"/>
          </w:tcPr>
          <w:p w14:paraId="590AB9AE" w14:textId="77777777" w:rsidR="00867AE3" w:rsidRPr="00390770" w:rsidRDefault="00867AE3" w:rsidP="00867AE3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right="-15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04811461" w14:textId="0B8233E3" w:rsidR="00867AE3" w:rsidRPr="00390770" w:rsidRDefault="00867AE3" w:rsidP="00867AE3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right="-15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90770">
              <w:rPr>
                <w:rFonts w:ascii="Angsana New" w:hAnsi="Angsana New" w:hint="cs"/>
                <w:sz w:val="30"/>
                <w:szCs w:val="30"/>
                <w:lang w:val="en-US" w:bidi="th-TH"/>
              </w:rPr>
              <w:t>(77,476)</w:t>
            </w:r>
          </w:p>
        </w:tc>
      </w:tr>
      <w:tr w:rsidR="00867AE3" w:rsidRPr="00390770" w14:paraId="14605FF8" w14:textId="77777777" w:rsidTr="003E30E2">
        <w:trPr>
          <w:cantSplit/>
        </w:trPr>
        <w:tc>
          <w:tcPr>
            <w:tcW w:w="3915" w:type="dxa"/>
            <w:shd w:val="clear" w:color="auto" w:fill="auto"/>
          </w:tcPr>
          <w:p w14:paraId="4261E383" w14:textId="77777777" w:rsidR="00867AE3" w:rsidRPr="00390770" w:rsidRDefault="00867AE3" w:rsidP="00867AE3">
            <w:pPr>
              <w:spacing w:line="240" w:lineRule="auto"/>
              <w:ind w:left="11"/>
              <w:rPr>
                <w:rFonts w:ascii="Angsana New" w:hAnsi="Angsana New"/>
                <w:sz w:val="30"/>
                <w:szCs w:val="30"/>
                <w:cs/>
              </w:rPr>
            </w:pPr>
            <w:r w:rsidRPr="00390770">
              <w:rPr>
                <w:rFonts w:ascii="Angsana New" w:hAnsi="Angsana New" w:hint="cs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035" w:type="dxa"/>
            <w:shd w:val="clear" w:color="auto" w:fill="auto"/>
          </w:tcPr>
          <w:p w14:paraId="4061ED09" w14:textId="77777777" w:rsidR="00867AE3" w:rsidRPr="00390770" w:rsidRDefault="00867AE3" w:rsidP="00867AE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" w:type="dxa"/>
            <w:shd w:val="clear" w:color="auto" w:fill="auto"/>
          </w:tcPr>
          <w:p w14:paraId="07CF40F3" w14:textId="77777777" w:rsidR="00867AE3" w:rsidRPr="00390770" w:rsidRDefault="00867AE3" w:rsidP="00867AE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0" w:type="dxa"/>
            <w:shd w:val="clear" w:color="auto" w:fill="auto"/>
          </w:tcPr>
          <w:p w14:paraId="34FB531D" w14:textId="48B64FB1" w:rsidR="00867AE3" w:rsidRPr="00390770" w:rsidRDefault="00867AE3" w:rsidP="00867AE3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ind w:left="-170" w:right="-72" w:hanging="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1,638</w:t>
            </w:r>
          </w:p>
        </w:tc>
        <w:tc>
          <w:tcPr>
            <w:tcW w:w="265" w:type="dxa"/>
            <w:shd w:val="clear" w:color="auto" w:fill="auto"/>
          </w:tcPr>
          <w:p w14:paraId="28B05927" w14:textId="77777777" w:rsidR="00867AE3" w:rsidRPr="00390770" w:rsidRDefault="00867AE3" w:rsidP="00867AE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5" w:type="dxa"/>
            <w:shd w:val="clear" w:color="auto" w:fill="auto"/>
          </w:tcPr>
          <w:p w14:paraId="1058E9F0" w14:textId="77777777" w:rsidR="00867AE3" w:rsidRPr="00390770" w:rsidRDefault="00867AE3" w:rsidP="00867AE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" w:type="dxa"/>
            <w:shd w:val="clear" w:color="auto" w:fill="auto"/>
          </w:tcPr>
          <w:p w14:paraId="3E135B94" w14:textId="77777777" w:rsidR="00867AE3" w:rsidRPr="00390770" w:rsidRDefault="00867AE3" w:rsidP="00867AE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shd w:val="clear" w:color="auto" w:fill="auto"/>
          </w:tcPr>
          <w:p w14:paraId="07AD09DF" w14:textId="1D0D3F9E" w:rsidR="00867AE3" w:rsidRPr="00390770" w:rsidRDefault="00867AE3" w:rsidP="00867AE3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right="-15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90770">
              <w:rPr>
                <w:rFonts w:ascii="Angsana New" w:hAnsi="Angsana New" w:hint="cs"/>
                <w:sz w:val="30"/>
                <w:szCs w:val="30"/>
                <w:lang w:bidi="th-TH"/>
              </w:rPr>
              <w:t>524</w:t>
            </w:r>
          </w:p>
        </w:tc>
      </w:tr>
      <w:tr w:rsidR="00867AE3" w:rsidRPr="00390770" w14:paraId="1A0DB4E6" w14:textId="77777777" w:rsidTr="003E30E2">
        <w:trPr>
          <w:cantSplit/>
        </w:trPr>
        <w:tc>
          <w:tcPr>
            <w:tcW w:w="3915" w:type="dxa"/>
            <w:shd w:val="clear" w:color="auto" w:fill="auto"/>
          </w:tcPr>
          <w:p w14:paraId="6C7B28F8" w14:textId="5F4B6432" w:rsidR="00867AE3" w:rsidRPr="00390770" w:rsidRDefault="00867AE3" w:rsidP="00867AE3">
            <w:pPr>
              <w:spacing w:line="240" w:lineRule="auto"/>
              <w:ind w:left="11"/>
              <w:rPr>
                <w:rFonts w:ascii="Angsana New" w:hAnsi="Angsana New"/>
                <w:sz w:val="30"/>
                <w:szCs w:val="30"/>
                <w:cs/>
              </w:rPr>
            </w:pPr>
            <w:r w:rsidRPr="00390770">
              <w:rPr>
                <w:rFonts w:ascii="Angsana New" w:hAnsi="Angsana New" w:hint="cs"/>
                <w:sz w:val="30"/>
                <w:szCs w:val="30"/>
                <w:cs/>
              </w:rPr>
              <w:t>ภาษีงวด</w:t>
            </w: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ก่อน ๆ ที่บันทึก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ต่ำไป (</w:t>
            </w: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สูงไป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035" w:type="dxa"/>
            <w:shd w:val="clear" w:color="auto" w:fill="auto"/>
          </w:tcPr>
          <w:p w14:paraId="4BDFAA6E" w14:textId="77777777" w:rsidR="00867AE3" w:rsidRPr="00390770" w:rsidRDefault="00867AE3" w:rsidP="00867AE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" w:type="dxa"/>
            <w:shd w:val="clear" w:color="auto" w:fill="auto"/>
          </w:tcPr>
          <w:p w14:paraId="5E9A0D02" w14:textId="77777777" w:rsidR="00867AE3" w:rsidRPr="00390770" w:rsidRDefault="00867AE3" w:rsidP="00867AE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0" w:type="dxa"/>
            <w:shd w:val="clear" w:color="auto" w:fill="auto"/>
          </w:tcPr>
          <w:p w14:paraId="56F1F7C4" w14:textId="6F8D4F77" w:rsidR="00867AE3" w:rsidRPr="003464D3" w:rsidRDefault="00867AE3" w:rsidP="00867AE3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left="-170" w:right="-72" w:hanging="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119</w:t>
            </w:r>
          </w:p>
        </w:tc>
        <w:tc>
          <w:tcPr>
            <w:tcW w:w="265" w:type="dxa"/>
            <w:shd w:val="clear" w:color="auto" w:fill="auto"/>
          </w:tcPr>
          <w:p w14:paraId="1BBB0594" w14:textId="77777777" w:rsidR="00867AE3" w:rsidRPr="00390770" w:rsidRDefault="00867AE3" w:rsidP="00867AE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5" w:type="dxa"/>
            <w:shd w:val="clear" w:color="auto" w:fill="auto"/>
          </w:tcPr>
          <w:p w14:paraId="70D1BD67" w14:textId="77777777" w:rsidR="00867AE3" w:rsidRPr="00390770" w:rsidRDefault="00867AE3" w:rsidP="00867AE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" w:type="dxa"/>
            <w:shd w:val="clear" w:color="auto" w:fill="auto"/>
          </w:tcPr>
          <w:p w14:paraId="395C12ED" w14:textId="77777777" w:rsidR="00867AE3" w:rsidRPr="00390770" w:rsidRDefault="00867AE3" w:rsidP="00867AE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shd w:val="clear" w:color="auto" w:fill="auto"/>
          </w:tcPr>
          <w:p w14:paraId="1C4EE757" w14:textId="77FB9E1C" w:rsidR="00867AE3" w:rsidRPr="00390770" w:rsidRDefault="00867AE3" w:rsidP="00867AE3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right="-15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90770">
              <w:rPr>
                <w:rFonts w:ascii="Angsana New" w:hAnsi="Angsana New" w:hint="cs"/>
                <w:sz w:val="30"/>
                <w:szCs w:val="30"/>
                <w:lang w:bidi="th-TH"/>
              </w:rPr>
              <w:t>(241)</w:t>
            </w:r>
          </w:p>
        </w:tc>
      </w:tr>
      <w:tr w:rsidR="00867AE3" w:rsidRPr="00390770" w14:paraId="6C0E7439" w14:textId="77777777" w:rsidTr="003E30E2">
        <w:trPr>
          <w:cantSplit/>
        </w:trPr>
        <w:tc>
          <w:tcPr>
            <w:tcW w:w="3915" w:type="dxa"/>
            <w:shd w:val="clear" w:color="auto" w:fill="auto"/>
          </w:tcPr>
          <w:p w14:paraId="1AE18930" w14:textId="77777777" w:rsidR="00867AE3" w:rsidRPr="00390770" w:rsidRDefault="00867AE3" w:rsidP="00867AE3">
            <w:pPr>
              <w:spacing w:line="240" w:lineRule="auto"/>
              <w:ind w:left="11"/>
              <w:rPr>
                <w:rFonts w:ascii="Angsana New" w:hAnsi="Angsana New"/>
                <w:sz w:val="30"/>
                <w:szCs w:val="30"/>
                <w:cs/>
              </w:rPr>
            </w:pPr>
            <w:r w:rsidRPr="0039077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รวมค่าใช้จ่ายภาษีเงินได้</w:t>
            </w:r>
          </w:p>
        </w:tc>
        <w:tc>
          <w:tcPr>
            <w:tcW w:w="1035" w:type="dxa"/>
            <w:shd w:val="clear" w:color="auto" w:fill="auto"/>
          </w:tcPr>
          <w:p w14:paraId="5958C1AA" w14:textId="1D7657CB" w:rsidR="00867AE3" w:rsidRPr="005407B9" w:rsidRDefault="00867AE3" w:rsidP="00867AE3">
            <w:pPr>
              <w:pStyle w:val="acctfourfigures"/>
              <w:tabs>
                <w:tab w:val="clear" w:pos="765"/>
                <w:tab w:val="left" w:pos="730"/>
              </w:tabs>
              <w:spacing w:line="240" w:lineRule="auto"/>
              <w:ind w:left="190" w:right="2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3.84</w:t>
            </w:r>
          </w:p>
        </w:tc>
        <w:tc>
          <w:tcPr>
            <w:tcW w:w="265" w:type="dxa"/>
            <w:shd w:val="clear" w:color="auto" w:fill="auto"/>
          </w:tcPr>
          <w:p w14:paraId="3D0A7EAF" w14:textId="77777777" w:rsidR="00867AE3" w:rsidRPr="00390770" w:rsidRDefault="00867AE3" w:rsidP="00867AE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AAD6F1" w14:textId="6182CF86" w:rsidR="00867AE3" w:rsidRPr="00390770" w:rsidRDefault="00867AE3" w:rsidP="00867AE3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left="-170" w:right="-72" w:hanging="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13,575</w:t>
            </w:r>
          </w:p>
        </w:tc>
        <w:tc>
          <w:tcPr>
            <w:tcW w:w="265" w:type="dxa"/>
            <w:shd w:val="clear" w:color="auto" w:fill="auto"/>
          </w:tcPr>
          <w:p w14:paraId="7304AD72" w14:textId="77777777" w:rsidR="00867AE3" w:rsidRPr="00390770" w:rsidRDefault="00867AE3" w:rsidP="00867AE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5" w:type="dxa"/>
            <w:shd w:val="clear" w:color="auto" w:fill="auto"/>
          </w:tcPr>
          <w:p w14:paraId="157EDCB6" w14:textId="1E44B277" w:rsidR="00867AE3" w:rsidRPr="00390770" w:rsidRDefault="00867AE3" w:rsidP="00867AE3">
            <w:pPr>
              <w:pStyle w:val="acctfourfigures"/>
              <w:tabs>
                <w:tab w:val="clear" w:pos="765"/>
                <w:tab w:val="left" w:pos="977"/>
              </w:tabs>
              <w:spacing w:line="240" w:lineRule="auto"/>
              <w:ind w:right="-34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90770">
              <w:rPr>
                <w:rFonts w:ascii="Angsana New" w:hAnsi="Angsana New" w:hint="cs"/>
                <w:b/>
                <w:bCs/>
                <w:sz w:val="30"/>
                <w:szCs w:val="30"/>
              </w:rPr>
              <w:t>3.96</w:t>
            </w:r>
          </w:p>
        </w:tc>
        <w:tc>
          <w:tcPr>
            <w:tcW w:w="183" w:type="dxa"/>
            <w:shd w:val="clear" w:color="auto" w:fill="auto"/>
          </w:tcPr>
          <w:p w14:paraId="3EE5F3FB" w14:textId="77777777" w:rsidR="00867AE3" w:rsidRPr="00390770" w:rsidRDefault="00867AE3" w:rsidP="00867AE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CDB110" w14:textId="22F5C04E" w:rsidR="00867AE3" w:rsidRPr="00390770" w:rsidRDefault="00867AE3" w:rsidP="00867AE3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right="-15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9077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19,082</w:t>
            </w:r>
          </w:p>
        </w:tc>
      </w:tr>
    </w:tbl>
    <w:p w14:paraId="018D9E81" w14:textId="77777777" w:rsidR="00655206" w:rsidRPr="00F93968" w:rsidRDefault="00655206" w:rsidP="00F939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126" w:type="dxa"/>
        <w:tblInd w:w="441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69"/>
        <w:gridCol w:w="1098"/>
        <w:gridCol w:w="270"/>
        <w:gridCol w:w="1080"/>
        <w:gridCol w:w="270"/>
        <w:gridCol w:w="1098"/>
        <w:gridCol w:w="270"/>
        <w:gridCol w:w="1071"/>
      </w:tblGrid>
      <w:tr w:rsidR="003E30E2" w:rsidRPr="00390770" w14:paraId="2278573F" w14:textId="77777777" w:rsidTr="00E47261">
        <w:trPr>
          <w:tblHeader/>
        </w:trPr>
        <w:tc>
          <w:tcPr>
            <w:tcW w:w="3969" w:type="dxa"/>
            <w:shd w:val="clear" w:color="auto" w:fill="auto"/>
          </w:tcPr>
          <w:p w14:paraId="31066EA4" w14:textId="77777777" w:rsidR="003E30E2" w:rsidRPr="00390770" w:rsidRDefault="003E30E2" w:rsidP="00390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39077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448" w:type="dxa"/>
            <w:gridSpan w:val="3"/>
          </w:tcPr>
          <w:p w14:paraId="525A1D3F" w14:textId="77777777" w:rsidR="003E30E2" w:rsidRPr="00390770" w:rsidRDefault="003E30E2" w:rsidP="00390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90770">
              <w:rPr>
                <w:rFonts w:ascii="Angsana New" w:hAnsi="Angsana New" w:hint="cs"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6620D84B" w14:textId="77777777" w:rsidR="003E30E2" w:rsidRPr="00390770" w:rsidRDefault="003E30E2" w:rsidP="00390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39" w:type="dxa"/>
            <w:gridSpan w:val="3"/>
          </w:tcPr>
          <w:p w14:paraId="1516B05B" w14:textId="77777777" w:rsidR="003E30E2" w:rsidRPr="00390770" w:rsidRDefault="003E30E2" w:rsidP="00390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90770">
              <w:rPr>
                <w:rFonts w:ascii="Angsana New" w:hAnsi="Angsana New" w:hint="cs"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3E30E2" w:rsidRPr="00390770" w14:paraId="20FECC7A" w14:textId="77777777" w:rsidTr="00E47261">
        <w:trPr>
          <w:tblHeader/>
        </w:trPr>
        <w:tc>
          <w:tcPr>
            <w:tcW w:w="3969" w:type="dxa"/>
            <w:shd w:val="clear" w:color="auto" w:fill="auto"/>
          </w:tcPr>
          <w:p w14:paraId="7DB7CA99" w14:textId="77777777" w:rsidR="003E30E2" w:rsidRPr="00390770" w:rsidRDefault="003E30E2" w:rsidP="00390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9077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39077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39077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98" w:type="dxa"/>
            <w:tcBorders>
              <w:bottom w:val="nil"/>
            </w:tcBorders>
          </w:tcPr>
          <w:p w14:paraId="6806817E" w14:textId="35EE3BEB" w:rsidR="003E30E2" w:rsidRPr="00390770" w:rsidRDefault="003E30E2" w:rsidP="00390770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90770">
              <w:rPr>
                <w:rFonts w:ascii="Angsana New" w:hAnsi="Angsana New" w:hint="cs"/>
                <w:sz w:val="30"/>
                <w:szCs w:val="30"/>
                <w:lang w:bidi="th-TH"/>
              </w:rPr>
              <w:t>2565</w:t>
            </w:r>
          </w:p>
        </w:tc>
        <w:tc>
          <w:tcPr>
            <w:tcW w:w="270" w:type="dxa"/>
            <w:tcBorders>
              <w:bottom w:val="nil"/>
            </w:tcBorders>
          </w:tcPr>
          <w:p w14:paraId="5CA29ED5" w14:textId="77777777" w:rsidR="003E30E2" w:rsidRPr="00390770" w:rsidRDefault="003E30E2" w:rsidP="00390770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65B425F9" w14:textId="2DA73F21" w:rsidR="003E30E2" w:rsidRPr="00390770" w:rsidRDefault="003E30E2" w:rsidP="00390770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90770">
              <w:rPr>
                <w:rFonts w:ascii="Angsana New" w:hAnsi="Angsana New" w:hint="cs"/>
                <w:sz w:val="30"/>
                <w:szCs w:val="30"/>
                <w:lang w:bidi="th-TH"/>
              </w:rPr>
              <w:t>2564</w:t>
            </w:r>
          </w:p>
        </w:tc>
        <w:tc>
          <w:tcPr>
            <w:tcW w:w="270" w:type="dxa"/>
            <w:tcBorders>
              <w:bottom w:val="nil"/>
            </w:tcBorders>
          </w:tcPr>
          <w:p w14:paraId="4B219E11" w14:textId="77777777" w:rsidR="003E30E2" w:rsidRPr="00390770" w:rsidRDefault="003E30E2" w:rsidP="00390770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98" w:type="dxa"/>
            <w:tcBorders>
              <w:bottom w:val="nil"/>
            </w:tcBorders>
          </w:tcPr>
          <w:p w14:paraId="63B9DF7F" w14:textId="15F43821" w:rsidR="003E30E2" w:rsidRPr="00390770" w:rsidRDefault="003E30E2" w:rsidP="00390770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90770">
              <w:rPr>
                <w:rFonts w:ascii="Angsana New" w:hAnsi="Angsana New" w:hint="cs"/>
                <w:sz w:val="30"/>
                <w:szCs w:val="30"/>
                <w:lang w:bidi="th-TH"/>
              </w:rPr>
              <w:t>2565</w:t>
            </w:r>
          </w:p>
        </w:tc>
        <w:tc>
          <w:tcPr>
            <w:tcW w:w="270" w:type="dxa"/>
            <w:tcBorders>
              <w:bottom w:val="nil"/>
            </w:tcBorders>
          </w:tcPr>
          <w:p w14:paraId="6CBFE57F" w14:textId="77777777" w:rsidR="003E30E2" w:rsidRPr="00390770" w:rsidRDefault="003E30E2" w:rsidP="00390770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71" w:type="dxa"/>
            <w:tcBorders>
              <w:bottom w:val="nil"/>
            </w:tcBorders>
          </w:tcPr>
          <w:p w14:paraId="18D43B97" w14:textId="09E48FC5" w:rsidR="003E30E2" w:rsidRPr="00390770" w:rsidRDefault="003E30E2" w:rsidP="00390770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90770">
              <w:rPr>
                <w:rFonts w:ascii="Angsana New" w:hAnsi="Angsana New" w:hint="cs"/>
                <w:sz w:val="30"/>
                <w:szCs w:val="30"/>
                <w:lang w:bidi="th-TH"/>
              </w:rPr>
              <w:t>2564</w:t>
            </w:r>
          </w:p>
        </w:tc>
      </w:tr>
      <w:tr w:rsidR="003E30E2" w:rsidRPr="00390770" w14:paraId="46AF9D1C" w14:textId="77777777" w:rsidTr="00E47261">
        <w:tc>
          <w:tcPr>
            <w:tcW w:w="3969" w:type="dxa"/>
            <w:tcBorders>
              <w:bottom w:val="nil"/>
            </w:tcBorders>
            <w:shd w:val="clear" w:color="auto" w:fill="auto"/>
          </w:tcPr>
          <w:p w14:paraId="69F715C5" w14:textId="77777777" w:rsidR="003E30E2" w:rsidRPr="00390770" w:rsidRDefault="003E30E2" w:rsidP="00390770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57" w:type="dxa"/>
            <w:gridSpan w:val="7"/>
            <w:tcBorders>
              <w:bottom w:val="nil"/>
            </w:tcBorders>
          </w:tcPr>
          <w:p w14:paraId="112EAD00" w14:textId="77777777" w:rsidR="003E30E2" w:rsidRPr="00390770" w:rsidRDefault="003E30E2" w:rsidP="0039077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90770">
              <w:rPr>
                <w:rFonts w:ascii="Angsana New" w:hAnsi="Angsana New" w:hint="cs"/>
                <w:i/>
                <w:iCs/>
                <w:color w:val="000000" w:themeColor="text1"/>
                <w:sz w:val="30"/>
                <w:szCs w:val="30"/>
              </w:rPr>
              <w:t>(</w:t>
            </w:r>
            <w:r w:rsidRPr="00390770">
              <w:rPr>
                <w:rFonts w:ascii="Angsana New" w:hAnsi="Angsana New" w:hint="cs"/>
                <w:i/>
                <w:iCs/>
                <w:color w:val="000000" w:themeColor="text1"/>
                <w:sz w:val="30"/>
                <w:szCs w:val="30"/>
                <w:cs/>
              </w:rPr>
              <w:t>พันบาท</w:t>
            </w:r>
            <w:r w:rsidRPr="00390770">
              <w:rPr>
                <w:rFonts w:ascii="Angsana New" w:hAnsi="Angsana New" w:hint="cs"/>
                <w:i/>
                <w:iCs/>
                <w:color w:val="000000" w:themeColor="text1"/>
                <w:sz w:val="30"/>
                <w:szCs w:val="30"/>
              </w:rPr>
              <w:t>)</w:t>
            </w:r>
          </w:p>
        </w:tc>
      </w:tr>
      <w:tr w:rsidR="00867AE3" w:rsidRPr="00390770" w14:paraId="1D3F3672" w14:textId="77777777" w:rsidTr="00E47261">
        <w:tc>
          <w:tcPr>
            <w:tcW w:w="3969" w:type="dxa"/>
            <w:tcBorders>
              <w:bottom w:val="nil"/>
            </w:tcBorders>
            <w:shd w:val="clear" w:color="auto" w:fill="auto"/>
          </w:tcPr>
          <w:p w14:paraId="5A2B1948" w14:textId="77777777" w:rsidR="00867AE3" w:rsidRPr="00390770" w:rsidRDefault="00867AE3" w:rsidP="00867AE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90770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098" w:type="dxa"/>
            <w:tcBorders>
              <w:bottom w:val="nil"/>
            </w:tcBorders>
          </w:tcPr>
          <w:p w14:paraId="3A15D6FF" w14:textId="1150CD54" w:rsidR="00867AE3" w:rsidRPr="00390770" w:rsidRDefault="00867AE3" w:rsidP="00867AE3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90" w:right="-1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2,345</w:t>
            </w:r>
          </w:p>
        </w:tc>
        <w:tc>
          <w:tcPr>
            <w:tcW w:w="270" w:type="dxa"/>
            <w:tcBorders>
              <w:bottom w:val="nil"/>
            </w:tcBorders>
          </w:tcPr>
          <w:p w14:paraId="72E5D837" w14:textId="77777777" w:rsidR="00867AE3" w:rsidRPr="00390770" w:rsidRDefault="00867AE3" w:rsidP="00867AE3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90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76A49F2D" w14:textId="681A4D3D" w:rsidR="00867AE3" w:rsidRPr="00390770" w:rsidRDefault="00867AE3" w:rsidP="00E47261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90" w:right="-120"/>
              <w:rPr>
                <w:rFonts w:ascii="Angsana New" w:hAnsi="Angsana New"/>
                <w:sz w:val="30"/>
                <w:szCs w:val="30"/>
              </w:rPr>
            </w:pPr>
            <w:r w:rsidRPr="00390770">
              <w:rPr>
                <w:rFonts w:ascii="Angsana New" w:hAnsi="Angsana New" w:hint="cs"/>
                <w:sz w:val="30"/>
                <w:szCs w:val="30"/>
                <w:lang w:val="en-US" w:bidi="th-TH"/>
              </w:rPr>
              <w:t>1,822</w:t>
            </w:r>
          </w:p>
        </w:tc>
        <w:tc>
          <w:tcPr>
            <w:tcW w:w="270" w:type="dxa"/>
            <w:tcBorders>
              <w:bottom w:val="nil"/>
            </w:tcBorders>
          </w:tcPr>
          <w:p w14:paraId="247B8273" w14:textId="77777777" w:rsidR="00867AE3" w:rsidRPr="00390770" w:rsidRDefault="00867AE3" w:rsidP="00867AE3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90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nil"/>
            </w:tcBorders>
          </w:tcPr>
          <w:p w14:paraId="31484E6B" w14:textId="2751AE1A" w:rsidR="00867AE3" w:rsidRPr="00390770" w:rsidRDefault="00867AE3" w:rsidP="00867AE3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90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tcBorders>
              <w:bottom w:val="nil"/>
            </w:tcBorders>
          </w:tcPr>
          <w:p w14:paraId="3DF53424" w14:textId="77777777" w:rsidR="00867AE3" w:rsidRPr="00390770" w:rsidRDefault="00867AE3" w:rsidP="00867AE3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90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nil"/>
            </w:tcBorders>
          </w:tcPr>
          <w:p w14:paraId="02DE17AF" w14:textId="7419EEC8" w:rsidR="00867AE3" w:rsidRPr="00390770" w:rsidRDefault="00867AE3" w:rsidP="00E47261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90" w:right="-120"/>
              <w:rPr>
                <w:rFonts w:ascii="Angsana New" w:hAnsi="Angsana New"/>
                <w:sz w:val="30"/>
                <w:szCs w:val="30"/>
              </w:rPr>
            </w:pPr>
            <w:r w:rsidRPr="00390770">
              <w:rPr>
                <w:rFonts w:ascii="Angsana New" w:hAnsi="Angsana New" w:hint="cs"/>
                <w:sz w:val="30"/>
                <w:szCs w:val="30"/>
              </w:rPr>
              <w:t>(1,044)</w:t>
            </w:r>
          </w:p>
        </w:tc>
      </w:tr>
      <w:tr w:rsidR="00867AE3" w:rsidRPr="00390770" w14:paraId="3AF90EA9" w14:textId="77777777" w:rsidTr="00E47261">
        <w:tc>
          <w:tcPr>
            <w:tcW w:w="3969" w:type="dxa"/>
            <w:tcBorders>
              <w:top w:val="nil"/>
              <w:bottom w:val="nil"/>
            </w:tcBorders>
            <w:shd w:val="clear" w:color="auto" w:fill="auto"/>
          </w:tcPr>
          <w:p w14:paraId="1D186ACA" w14:textId="77777777" w:rsidR="00867AE3" w:rsidRPr="00390770" w:rsidRDefault="00867AE3" w:rsidP="00867AE3">
            <w:pPr>
              <w:spacing w:line="240" w:lineRule="auto"/>
              <w:ind w:right="-122"/>
              <w:rPr>
                <w:rFonts w:ascii="Angsana New" w:hAnsi="Angsana New"/>
                <w:sz w:val="30"/>
                <w:szCs w:val="30"/>
              </w:rPr>
            </w:pPr>
            <w:r w:rsidRPr="00390770">
              <w:rPr>
                <w:rFonts w:ascii="Angsana New" w:hAnsi="Angsana New" w:hint="cs"/>
                <w:sz w:val="30"/>
                <w:szCs w:val="30"/>
                <w:cs/>
              </w:rPr>
              <w:t xml:space="preserve">การหักกลบรายการของภาษี </w:t>
            </w: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</w:tcPr>
          <w:p w14:paraId="53CFA480" w14:textId="63E1C23D" w:rsidR="00867AE3" w:rsidRPr="00390770" w:rsidRDefault="00867AE3" w:rsidP="00867AE3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90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FE6A507" w14:textId="77777777" w:rsidR="00867AE3" w:rsidRPr="00390770" w:rsidRDefault="00867AE3" w:rsidP="00867AE3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90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2E55F847" w14:textId="51711ED5" w:rsidR="00867AE3" w:rsidRPr="00390770" w:rsidRDefault="00867AE3" w:rsidP="00867AE3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90" w:right="-120"/>
              <w:rPr>
                <w:rFonts w:ascii="Angsana New" w:hAnsi="Angsana New"/>
                <w:sz w:val="30"/>
                <w:szCs w:val="30"/>
              </w:rPr>
            </w:pPr>
            <w:r w:rsidRPr="00390770">
              <w:rPr>
                <w:rFonts w:ascii="Angsana New" w:hAnsi="Angsana New" w:hint="cs"/>
                <w:sz w:val="30"/>
                <w:szCs w:val="30"/>
              </w:rPr>
              <w:t>(1,044)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3228380" w14:textId="77777777" w:rsidR="00867AE3" w:rsidRPr="00390770" w:rsidRDefault="00867AE3" w:rsidP="00867AE3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90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</w:tcPr>
          <w:p w14:paraId="4E1B98D2" w14:textId="0390D3B8" w:rsidR="00867AE3" w:rsidRPr="00390770" w:rsidRDefault="00867AE3" w:rsidP="00867AE3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90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3C28988" w14:textId="77777777" w:rsidR="00867AE3" w:rsidRPr="00390770" w:rsidRDefault="00867AE3" w:rsidP="00867AE3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90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nil"/>
              <w:bottom w:val="single" w:sz="4" w:space="0" w:color="auto"/>
            </w:tcBorders>
          </w:tcPr>
          <w:p w14:paraId="2922E6B2" w14:textId="36A3A296" w:rsidR="00867AE3" w:rsidRPr="00390770" w:rsidRDefault="00867AE3" w:rsidP="00867AE3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90" w:right="-120"/>
              <w:rPr>
                <w:rFonts w:ascii="Angsana New" w:hAnsi="Angsana New"/>
                <w:sz w:val="30"/>
                <w:szCs w:val="30"/>
              </w:rPr>
            </w:pPr>
            <w:r w:rsidRPr="00390770">
              <w:rPr>
                <w:rFonts w:ascii="Angsana New" w:hAnsi="Angsana New" w:hint="cs"/>
                <w:sz w:val="30"/>
                <w:szCs w:val="30"/>
              </w:rPr>
              <w:t>1,044</w:t>
            </w:r>
          </w:p>
        </w:tc>
      </w:tr>
      <w:tr w:rsidR="00867AE3" w:rsidRPr="00390770" w14:paraId="3845B531" w14:textId="77777777" w:rsidTr="00E47261">
        <w:tc>
          <w:tcPr>
            <w:tcW w:w="3969" w:type="dxa"/>
            <w:tcBorders>
              <w:top w:val="nil"/>
              <w:bottom w:val="nil"/>
            </w:tcBorders>
            <w:shd w:val="clear" w:color="auto" w:fill="auto"/>
          </w:tcPr>
          <w:p w14:paraId="7FB4349E" w14:textId="77777777" w:rsidR="00867AE3" w:rsidRPr="00390770" w:rsidRDefault="00867AE3" w:rsidP="00867AE3">
            <w:pPr>
              <w:spacing w:line="240" w:lineRule="auto"/>
              <w:ind w:left="157" w:hanging="157"/>
              <w:rPr>
                <w:rFonts w:ascii="Angsana New" w:hAnsi="Angsana New"/>
                <w:sz w:val="30"/>
                <w:szCs w:val="30"/>
              </w:rPr>
            </w:pPr>
            <w:r w:rsidRPr="0039077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สินทรัพย์ภาษีเงินได้รอการตัดบัญชีสุทธิ </w:t>
            </w: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0621FA62" w14:textId="66E59D3D" w:rsidR="00867AE3" w:rsidRPr="00390770" w:rsidRDefault="00867AE3" w:rsidP="00867AE3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90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2,344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08F341A" w14:textId="77777777" w:rsidR="00867AE3" w:rsidRPr="00390770" w:rsidRDefault="00867AE3" w:rsidP="00867AE3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90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0CEB39E" w14:textId="7964944B" w:rsidR="00867AE3" w:rsidRPr="00390770" w:rsidRDefault="00867AE3" w:rsidP="00867AE3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90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90770">
              <w:rPr>
                <w:rFonts w:ascii="Angsana New" w:hAnsi="Angsana New" w:hint="cs"/>
                <w:b/>
                <w:bCs/>
                <w:sz w:val="30"/>
                <w:szCs w:val="30"/>
              </w:rPr>
              <w:t>778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4CD9D00" w14:textId="77777777" w:rsidR="00867AE3" w:rsidRPr="00390770" w:rsidRDefault="00867AE3" w:rsidP="00867AE3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90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1F0CD25B" w14:textId="6616FD21" w:rsidR="00867AE3" w:rsidRPr="00390770" w:rsidRDefault="00867AE3" w:rsidP="00867AE3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190" w:right="-120"/>
              <w:rPr>
                <w:rFonts w:ascii="Angsana New" w:hAnsi="Angsana New"/>
                <w:sz w:val="30"/>
                <w:szCs w:val="30"/>
              </w:rPr>
            </w:pPr>
            <w:r w:rsidRPr="00B517D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9EEC03B" w14:textId="77777777" w:rsidR="00867AE3" w:rsidRPr="00390770" w:rsidRDefault="00867AE3" w:rsidP="00867AE3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90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675162BC" w14:textId="497B190A" w:rsidR="00867AE3" w:rsidRPr="00867AE3" w:rsidRDefault="00867AE3" w:rsidP="00867AE3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left="-190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7AE3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</w:tr>
    </w:tbl>
    <w:p w14:paraId="6544EC0B" w14:textId="77777777" w:rsidR="00EE62CE" w:rsidRPr="00F93968" w:rsidRDefault="00EE62CE" w:rsidP="00F939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099" w:type="dxa"/>
        <w:tblInd w:w="441" w:type="dxa"/>
        <w:tblLayout w:type="fixed"/>
        <w:tblLook w:val="01E0" w:firstRow="1" w:lastRow="1" w:firstColumn="1" w:lastColumn="1" w:noHBand="0" w:noVBand="0"/>
      </w:tblPr>
      <w:tblGrid>
        <w:gridCol w:w="3969"/>
        <w:gridCol w:w="990"/>
        <w:gridCol w:w="270"/>
        <w:gridCol w:w="1170"/>
        <w:gridCol w:w="270"/>
        <w:gridCol w:w="1080"/>
        <w:gridCol w:w="273"/>
        <w:gridCol w:w="1071"/>
        <w:gridCol w:w="6"/>
      </w:tblGrid>
      <w:tr w:rsidR="003E30E2" w:rsidRPr="00F93968" w14:paraId="38153FB4" w14:textId="77777777" w:rsidTr="00E47261">
        <w:trPr>
          <w:trHeight w:val="68"/>
          <w:tblHeader/>
        </w:trPr>
        <w:tc>
          <w:tcPr>
            <w:tcW w:w="3969" w:type="dxa"/>
            <w:shd w:val="clear" w:color="auto" w:fill="auto"/>
          </w:tcPr>
          <w:p w14:paraId="20205AA2" w14:textId="77777777" w:rsidR="003E30E2" w:rsidRPr="00F93968" w:rsidRDefault="003E30E2" w:rsidP="00390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93968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990" w:type="dxa"/>
            <w:shd w:val="clear" w:color="auto" w:fill="auto"/>
          </w:tcPr>
          <w:p w14:paraId="390686F6" w14:textId="77777777" w:rsidR="003E30E2" w:rsidRPr="00F93968" w:rsidRDefault="003E30E2" w:rsidP="00390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0" w:right="-93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highlight w:val="black"/>
              </w:rPr>
            </w:pPr>
          </w:p>
        </w:tc>
        <w:tc>
          <w:tcPr>
            <w:tcW w:w="270" w:type="dxa"/>
            <w:shd w:val="clear" w:color="auto" w:fill="auto"/>
          </w:tcPr>
          <w:p w14:paraId="4A745A1E" w14:textId="77777777" w:rsidR="003E30E2" w:rsidRPr="00F93968" w:rsidRDefault="003E30E2" w:rsidP="00390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0" w:right="-93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highlight w:val="black"/>
              </w:rPr>
            </w:pPr>
          </w:p>
        </w:tc>
        <w:tc>
          <w:tcPr>
            <w:tcW w:w="279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CB20710" w14:textId="77777777" w:rsidR="003E30E2" w:rsidRPr="00F93968" w:rsidRDefault="003E30E2" w:rsidP="00390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9396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บันทึกเป็น</w:t>
            </w:r>
            <w:r w:rsidRPr="00F93968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</w:t>
            </w:r>
            <w:r w:rsidRPr="00F9396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(รายจ่าย) </w:t>
            </w:r>
            <w:r w:rsidRPr="00F93968">
              <w:rPr>
                <w:rFonts w:ascii="Angsana New" w:hAnsi="Angsana New"/>
                <w:color w:val="000000" w:themeColor="text1"/>
                <w:sz w:val="30"/>
                <w:szCs w:val="30"/>
              </w:rPr>
              <w:t>/</w:t>
            </w:r>
            <w:r w:rsidRPr="00F9396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1077" w:type="dxa"/>
            <w:gridSpan w:val="2"/>
            <w:shd w:val="clear" w:color="auto" w:fill="auto"/>
          </w:tcPr>
          <w:p w14:paraId="04C5ECAC" w14:textId="77777777" w:rsidR="003E30E2" w:rsidRPr="00F93968" w:rsidRDefault="003E30E2" w:rsidP="00390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</w:tr>
      <w:tr w:rsidR="003E30E2" w:rsidRPr="00F93968" w14:paraId="14A4D1CD" w14:textId="77777777" w:rsidTr="00E47261">
        <w:trPr>
          <w:trHeight w:val="607"/>
          <w:tblHeader/>
        </w:trPr>
        <w:tc>
          <w:tcPr>
            <w:tcW w:w="3969" w:type="dxa"/>
            <w:shd w:val="clear" w:color="auto" w:fill="auto"/>
            <w:vAlign w:val="bottom"/>
          </w:tcPr>
          <w:p w14:paraId="22399F3B" w14:textId="77777777" w:rsidR="003E30E2" w:rsidRPr="00F93968" w:rsidRDefault="003E30E2" w:rsidP="0039077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 w:bidi="th-TH"/>
              </w:rPr>
            </w:pPr>
          </w:p>
          <w:p w14:paraId="179E4ED0" w14:textId="77777777" w:rsidR="003E30E2" w:rsidRPr="00F93968" w:rsidRDefault="003E30E2" w:rsidP="00390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93968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990" w:type="dxa"/>
            <w:shd w:val="clear" w:color="auto" w:fill="auto"/>
          </w:tcPr>
          <w:p w14:paraId="19C8B481" w14:textId="77777777" w:rsidR="003E30E2" w:rsidRPr="00F93968" w:rsidRDefault="003E30E2" w:rsidP="00390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  <w:r w:rsidRPr="00F93968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ณ วันที่</w:t>
            </w:r>
          </w:p>
          <w:p w14:paraId="43C18B96" w14:textId="77777777" w:rsidR="003E30E2" w:rsidRPr="00F93968" w:rsidRDefault="003E30E2" w:rsidP="00390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93968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 xml:space="preserve">1 </w:t>
            </w:r>
            <w:r w:rsidRPr="00F93968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  <w:shd w:val="clear" w:color="auto" w:fill="auto"/>
          </w:tcPr>
          <w:p w14:paraId="7314C158" w14:textId="77777777" w:rsidR="003E30E2" w:rsidRPr="00F93968" w:rsidRDefault="003E30E2" w:rsidP="00390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E4A5496" w14:textId="77777777" w:rsidR="003E30E2" w:rsidRPr="00F93968" w:rsidRDefault="003E30E2" w:rsidP="00390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9396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49BF602" w14:textId="77777777" w:rsidR="003E30E2" w:rsidRPr="00F93968" w:rsidRDefault="003E30E2" w:rsidP="00390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E395369" w14:textId="77777777" w:rsidR="003E30E2" w:rsidRPr="00F93968" w:rsidRDefault="003E30E2" w:rsidP="00390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9396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กำไรขาดทุนเบ็ดเสร็จอื่น 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2841D530" w14:textId="77777777" w:rsidR="003E30E2" w:rsidRPr="00F93968" w:rsidRDefault="003E30E2" w:rsidP="00390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77" w:type="dxa"/>
            <w:gridSpan w:val="2"/>
            <w:shd w:val="clear" w:color="auto" w:fill="auto"/>
          </w:tcPr>
          <w:p w14:paraId="009C579A" w14:textId="77777777" w:rsidR="003E30E2" w:rsidRPr="00F93968" w:rsidRDefault="003E30E2" w:rsidP="00390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  <w:r w:rsidRPr="00F93968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ณ วันที่</w:t>
            </w:r>
          </w:p>
          <w:p w14:paraId="08D9552A" w14:textId="77777777" w:rsidR="003E30E2" w:rsidRPr="00F93968" w:rsidRDefault="003E30E2" w:rsidP="00390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  <w:r w:rsidRPr="00F93968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 xml:space="preserve">31 </w:t>
            </w:r>
            <w:r w:rsidRPr="00F93968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ธันวาคม</w:t>
            </w:r>
          </w:p>
        </w:tc>
      </w:tr>
      <w:tr w:rsidR="003E30E2" w:rsidRPr="00F93968" w14:paraId="2FD937A3" w14:textId="77777777" w:rsidTr="00E47261">
        <w:trPr>
          <w:gridAfter w:val="1"/>
          <w:wAfter w:w="6" w:type="dxa"/>
          <w:trHeight w:val="68"/>
          <w:tblHeader/>
        </w:trPr>
        <w:tc>
          <w:tcPr>
            <w:tcW w:w="3969" w:type="dxa"/>
            <w:shd w:val="clear" w:color="auto" w:fill="auto"/>
            <w:vAlign w:val="bottom"/>
          </w:tcPr>
          <w:p w14:paraId="12116487" w14:textId="77777777" w:rsidR="003E30E2" w:rsidRPr="00F93968" w:rsidRDefault="003E30E2" w:rsidP="0039077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 w:bidi="th-TH"/>
              </w:rPr>
            </w:pPr>
          </w:p>
        </w:tc>
        <w:tc>
          <w:tcPr>
            <w:tcW w:w="5124" w:type="dxa"/>
            <w:gridSpan w:val="7"/>
            <w:shd w:val="clear" w:color="auto" w:fill="auto"/>
          </w:tcPr>
          <w:p w14:paraId="7DEAB2C5" w14:textId="77777777" w:rsidR="003E30E2" w:rsidRPr="00F93968" w:rsidRDefault="003E30E2" w:rsidP="00390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061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i/>
                <w:iCs/>
                <w:color w:val="000000" w:themeColor="text1"/>
                <w:sz w:val="30"/>
                <w:szCs w:val="30"/>
              </w:rPr>
            </w:pPr>
            <w:r w:rsidRPr="00F93968">
              <w:rPr>
                <w:rFonts w:ascii="Angsana New" w:hAnsi="Angsana New"/>
                <w:i/>
                <w:iCs/>
                <w:color w:val="000000" w:themeColor="text1"/>
                <w:sz w:val="30"/>
                <w:szCs w:val="30"/>
              </w:rPr>
              <w:t>(</w:t>
            </w:r>
            <w:r w:rsidRPr="00F93968">
              <w:rPr>
                <w:rFonts w:ascii="Angsana New" w:hAnsi="Angsana New"/>
                <w:i/>
                <w:iCs/>
                <w:color w:val="000000" w:themeColor="text1"/>
                <w:sz w:val="30"/>
                <w:szCs w:val="30"/>
                <w:cs/>
              </w:rPr>
              <w:t>พันบาท</w:t>
            </w:r>
            <w:r w:rsidRPr="00F93968">
              <w:rPr>
                <w:rFonts w:ascii="Angsana New" w:hAnsi="Angsana New"/>
                <w:i/>
                <w:iCs/>
                <w:color w:val="000000" w:themeColor="text1"/>
                <w:sz w:val="30"/>
                <w:szCs w:val="30"/>
              </w:rPr>
              <w:t>)</w:t>
            </w:r>
          </w:p>
        </w:tc>
      </w:tr>
      <w:tr w:rsidR="003E30E2" w:rsidRPr="00F93968" w14:paraId="1DF4E75A" w14:textId="77777777" w:rsidTr="00E47261">
        <w:trPr>
          <w:gridAfter w:val="1"/>
          <w:wAfter w:w="6" w:type="dxa"/>
          <w:trHeight w:val="68"/>
        </w:trPr>
        <w:tc>
          <w:tcPr>
            <w:tcW w:w="3969" w:type="dxa"/>
            <w:shd w:val="clear" w:color="auto" w:fill="auto"/>
            <w:vAlign w:val="bottom"/>
          </w:tcPr>
          <w:p w14:paraId="3B383CA9" w14:textId="4EA1C40E" w:rsidR="003E30E2" w:rsidRPr="00F93968" w:rsidRDefault="003E30E2" w:rsidP="0039077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30"/>
                <w:szCs w:val="30"/>
              </w:rPr>
            </w:pPr>
            <w:r w:rsidRPr="00F93968"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30"/>
                <w:szCs w:val="30"/>
              </w:rPr>
              <w:t>256</w:t>
            </w:r>
            <w:r w:rsidR="009D6DDD" w:rsidRPr="00F93968"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30"/>
                <w:szCs w:val="30"/>
              </w:rPr>
              <w:t>5</w:t>
            </w:r>
          </w:p>
        </w:tc>
        <w:tc>
          <w:tcPr>
            <w:tcW w:w="5124" w:type="dxa"/>
            <w:gridSpan w:val="7"/>
            <w:shd w:val="clear" w:color="auto" w:fill="auto"/>
          </w:tcPr>
          <w:p w14:paraId="6868F7BC" w14:textId="77777777" w:rsidR="003E30E2" w:rsidRPr="00F93968" w:rsidRDefault="003E30E2" w:rsidP="00390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</w:p>
        </w:tc>
      </w:tr>
      <w:tr w:rsidR="003E30E2" w:rsidRPr="00F93968" w14:paraId="41281F76" w14:textId="77777777" w:rsidTr="00E47261">
        <w:trPr>
          <w:gridAfter w:val="1"/>
          <w:wAfter w:w="6" w:type="dxa"/>
          <w:trHeight w:val="68"/>
        </w:trPr>
        <w:tc>
          <w:tcPr>
            <w:tcW w:w="3969" w:type="dxa"/>
            <w:shd w:val="clear" w:color="auto" w:fill="auto"/>
            <w:vAlign w:val="bottom"/>
          </w:tcPr>
          <w:p w14:paraId="575C2B6E" w14:textId="77777777" w:rsidR="003E30E2" w:rsidRPr="00F93968" w:rsidRDefault="003E30E2" w:rsidP="0039077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30"/>
                <w:szCs w:val="30"/>
              </w:rPr>
            </w:pPr>
            <w:r w:rsidRPr="00F9396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5124" w:type="dxa"/>
            <w:gridSpan w:val="7"/>
            <w:shd w:val="clear" w:color="auto" w:fill="auto"/>
          </w:tcPr>
          <w:p w14:paraId="08B920B3" w14:textId="77777777" w:rsidR="003E30E2" w:rsidRPr="00F93968" w:rsidRDefault="003E30E2" w:rsidP="00390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</w:p>
        </w:tc>
      </w:tr>
      <w:tr w:rsidR="00867AE3" w:rsidRPr="00F93968" w14:paraId="6CAF38B0" w14:textId="77777777" w:rsidTr="00E47261">
        <w:trPr>
          <w:trHeight w:val="68"/>
        </w:trPr>
        <w:tc>
          <w:tcPr>
            <w:tcW w:w="3969" w:type="dxa"/>
            <w:shd w:val="clear" w:color="auto" w:fill="auto"/>
          </w:tcPr>
          <w:p w14:paraId="642C236F" w14:textId="7E082EF7" w:rsidR="00867AE3" w:rsidRPr="00F93968" w:rsidRDefault="00867AE3" w:rsidP="0086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9396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990" w:type="dxa"/>
            <w:shd w:val="clear" w:color="auto" w:fill="auto"/>
          </w:tcPr>
          <w:p w14:paraId="02EFC53B" w14:textId="4E09E83F" w:rsidR="00867AE3" w:rsidRPr="00F93968" w:rsidRDefault="00867AE3" w:rsidP="00E47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1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93968">
              <w:rPr>
                <w:rFonts w:ascii="Angsana New" w:hAnsi="Angsana New"/>
                <w:color w:val="000000" w:themeColor="text1"/>
                <w:sz w:val="30"/>
                <w:szCs w:val="30"/>
              </w:rPr>
              <w:t>577</w:t>
            </w:r>
          </w:p>
        </w:tc>
        <w:tc>
          <w:tcPr>
            <w:tcW w:w="270" w:type="dxa"/>
            <w:shd w:val="clear" w:color="auto" w:fill="auto"/>
          </w:tcPr>
          <w:p w14:paraId="436E0C53" w14:textId="77777777" w:rsidR="00867AE3" w:rsidRPr="00F93968" w:rsidRDefault="00867AE3" w:rsidP="0086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884898F" w14:textId="1846AAD9" w:rsidR="00867AE3" w:rsidRPr="00E73C34" w:rsidRDefault="00867AE3" w:rsidP="00E73C34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90" w:right="-1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73C34">
              <w:rPr>
                <w:rFonts w:ascii="Angsana New" w:hAnsi="Angsana New"/>
                <w:sz w:val="30"/>
                <w:szCs w:val="30"/>
                <w:lang w:val="en-US" w:bidi="th-TH"/>
              </w:rPr>
              <w:t>(577)</w:t>
            </w:r>
          </w:p>
        </w:tc>
        <w:tc>
          <w:tcPr>
            <w:tcW w:w="270" w:type="dxa"/>
            <w:shd w:val="clear" w:color="auto" w:fill="auto"/>
          </w:tcPr>
          <w:p w14:paraId="6F9E1D45" w14:textId="77777777" w:rsidR="00867AE3" w:rsidRPr="00F93968" w:rsidRDefault="00867AE3" w:rsidP="0086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996B992" w14:textId="6A1516B4" w:rsidR="00867AE3" w:rsidRPr="00F93968" w:rsidRDefault="00867AE3" w:rsidP="0086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6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5659F7E5" w14:textId="77777777" w:rsidR="00867AE3" w:rsidRPr="00F93968" w:rsidRDefault="00867AE3" w:rsidP="0086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36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77" w:type="dxa"/>
            <w:gridSpan w:val="2"/>
            <w:shd w:val="clear" w:color="auto" w:fill="auto"/>
          </w:tcPr>
          <w:p w14:paraId="7DD843D5" w14:textId="4614E95B" w:rsidR="00867AE3" w:rsidRPr="00F93968" w:rsidRDefault="00867AE3" w:rsidP="0086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10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</w:tr>
      <w:tr w:rsidR="00867AE3" w:rsidRPr="00F93968" w14:paraId="304340E5" w14:textId="77777777" w:rsidTr="00E47261">
        <w:trPr>
          <w:trHeight w:val="68"/>
        </w:trPr>
        <w:tc>
          <w:tcPr>
            <w:tcW w:w="3969" w:type="dxa"/>
            <w:shd w:val="clear" w:color="auto" w:fill="auto"/>
          </w:tcPr>
          <w:p w14:paraId="191EB0F3" w14:textId="07BC749D" w:rsidR="00867AE3" w:rsidRPr="00F93968" w:rsidRDefault="00867AE3" w:rsidP="0086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 w:themeColor="text1"/>
                <w:sz w:val="30"/>
                <w:szCs w:val="30"/>
                <w:shd w:val="clear" w:color="auto" w:fill="E6E6E6"/>
                <w:cs/>
              </w:rPr>
            </w:pPr>
            <w:r w:rsidRPr="00F9396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สินค้าคงเหลือ  </w:t>
            </w:r>
          </w:p>
        </w:tc>
        <w:tc>
          <w:tcPr>
            <w:tcW w:w="990" w:type="dxa"/>
            <w:shd w:val="clear" w:color="auto" w:fill="auto"/>
          </w:tcPr>
          <w:p w14:paraId="795CDF81" w14:textId="6D1F8B9B" w:rsidR="00867AE3" w:rsidRPr="00F93968" w:rsidRDefault="00867AE3" w:rsidP="0086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1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93968">
              <w:rPr>
                <w:rFonts w:ascii="Angsana New" w:hAnsi="Angsana New"/>
                <w:color w:val="000000" w:themeColor="text1"/>
                <w:sz w:val="30"/>
                <w:szCs w:val="30"/>
              </w:rPr>
              <w:t>374</w:t>
            </w:r>
          </w:p>
        </w:tc>
        <w:tc>
          <w:tcPr>
            <w:tcW w:w="270" w:type="dxa"/>
            <w:shd w:val="clear" w:color="auto" w:fill="auto"/>
          </w:tcPr>
          <w:p w14:paraId="7AF74ABA" w14:textId="77777777" w:rsidR="00867AE3" w:rsidRPr="00F93968" w:rsidRDefault="00867AE3" w:rsidP="0086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BFAACF0" w14:textId="2B492C77" w:rsidR="00867AE3" w:rsidRPr="00E73C34" w:rsidRDefault="00867AE3" w:rsidP="00E73C34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90" w:right="-1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73C34">
              <w:rPr>
                <w:rFonts w:ascii="Angsana New" w:hAnsi="Angsana New"/>
                <w:sz w:val="30"/>
                <w:szCs w:val="30"/>
                <w:lang w:val="en-US" w:bidi="th-TH"/>
              </w:rPr>
              <w:t>503</w:t>
            </w:r>
          </w:p>
        </w:tc>
        <w:tc>
          <w:tcPr>
            <w:tcW w:w="270" w:type="dxa"/>
            <w:shd w:val="clear" w:color="auto" w:fill="auto"/>
          </w:tcPr>
          <w:p w14:paraId="5AC97EA1" w14:textId="77777777" w:rsidR="00867AE3" w:rsidRPr="00F93968" w:rsidRDefault="00867AE3" w:rsidP="0086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F0BC1AC" w14:textId="313B93FE" w:rsidR="00867AE3" w:rsidRPr="00F93968" w:rsidRDefault="00867AE3" w:rsidP="0086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6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0111E5DD" w14:textId="77777777" w:rsidR="00867AE3" w:rsidRPr="00F93968" w:rsidRDefault="00867AE3" w:rsidP="0086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36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77" w:type="dxa"/>
            <w:gridSpan w:val="2"/>
            <w:shd w:val="clear" w:color="auto" w:fill="auto"/>
          </w:tcPr>
          <w:p w14:paraId="26AC04DC" w14:textId="55A94B0B" w:rsidR="00867AE3" w:rsidRPr="00F93968" w:rsidRDefault="00867AE3" w:rsidP="0086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78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877</w:t>
            </w:r>
          </w:p>
        </w:tc>
      </w:tr>
      <w:tr w:rsidR="00867AE3" w:rsidRPr="00F93968" w14:paraId="5E06E28B" w14:textId="77777777" w:rsidTr="00E47261">
        <w:trPr>
          <w:trHeight w:val="68"/>
        </w:trPr>
        <w:tc>
          <w:tcPr>
            <w:tcW w:w="3969" w:type="dxa"/>
            <w:shd w:val="clear" w:color="auto" w:fill="auto"/>
          </w:tcPr>
          <w:p w14:paraId="1F1D4F6C" w14:textId="63D26E65" w:rsidR="00867AE3" w:rsidRPr="00F93968" w:rsidRDefault="00867AE3" w:rsidP="0086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9396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เงินมัดจำ </w:t>
            </w:r>
          </w:p>
        </w:tc>
        <w:tc>
          <w:tcPr>
            <w:tcW w:w="990" w:type="dxa"/>
            <w:shd w:val="clear" w:color="auto" w:fill="auto"/>
          </w:tcPr>
          <w:p w14:paraId="428F1172" w14:textId="6E3BA787" w:rsidR="00867AE3" w:rsidRPr="00F93968" w:rsidRDefault="00867AE3" w:rsidP="0086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1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93968">
              <w:rPr>
                <w:rFonts w:ascii="Angsana New" w:hAnsi="Angsana New"/>
                <w:color w:val="000000" w:themeColor="text1"/>
                <w:sz w:val="30"/>
                <w:szCs w:val="30"/>
              </w:rPr>
              <w:t>285</w:t>
            </w:r>
          </w:p>
        </w:tc>
        <w:tc>
          <w:tcPr>
            <w:tcW w:w="270" w:type="dxa"/>
            <w:shd w:val="clear" w:color="auto" w:fill="auto"/>
          </w:tcPr>
          <w:p w14:paraId="059D2014" w14:textId="77777777" w:rsidR="00867AE3" w:rsidRPr="00F93968" w:rsidRDefault="00867AE3" w:rsidP="0086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7E454B0" w14:textId="5AB0C1AE" w:rsidR="00867AE3" w:rsidRPr="00E73C34" w:rsidRDefault="00867AE3" w:rsidP="00E73C34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90" w:right="-1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73C34">
              <w:rPr>
                <w:rFonts w:ascii="Angsana New" w:hAnsi="Angsana New"/>
                <w:sz w:val="30"/>
                <w:szCs w:val="30"/>
                <w:lang w:val="en-US" w:bidi="th-TH"/>
              </w:rPr>
              <w:t>(285)</w:t>
            </w:r>
          </w:p>
        </w:tc>
        <w:tc>
          <w:tcPr>
            <w:tcW w:w="270" w:type="dxa"/>
            <w:shd w:val="clear" w:color="auto" w:fill="auto"/>
          </w:tcPr>
          <w:p w14:paraId="0D91D156" w14:textId="77777777" w:rsidR="00867AE3" w:rsidRPr="00F93968" w:rsidRDefault="00867AE3" w:rsidP="0086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E188B36" w14:textId="4A032480" w:rsidR="00867AE3" w:rsidRPr="00F93968" w:rsidRDefault="00867AE3" w:rsidP="0086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6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7EA16E94" w14:textId="77777777" w:rsidR="00867AE3" w:rsidRPr="00F93968" w:rsidRDefault="00867AE3" w:rsidP="0086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36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77" w:type="dxa"/>
            <w:gridSpan w:val="2"/>
            <w:shd w:val="clear" w:color="auto" w:fill="auto"/>
          </w:tcPr>
          <w:p w14:paraId="121C2D69" w14:textId="759C18BD" w:rsidR="00867AE3" w:rsidRPr="00F93968" w:rsidRDefault="00867AE3" w:rsidP="0086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10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</w:tr>
      <w:tr w:rsidR="00867AE3" w:rsidRPr="00F93968" w14:paraId="1CA8AE5B" w14:textId="77777777" w:rsidTr="00E47261">
        <w:trPr>
          <w:trHeight w:val="68"/>
        </w:trPr>
        <w:tc>
          <w:tcPr>
            <w:tcW w:w="3969" w:type="dxa"/>
            <w:shd w:val="clear" w:color="auto" w:fill="auto"/>
          </w:tcPr>
          <w:p w14:paraId="492DE0B0" w14:textId="77777777" w:rsidR="00867AE3" w:rsidRPr="00F93968" w:rsidRDefault="00867AE3" w:rsidP="0086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9396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หนี้สินตามสัญญาเช่า 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D3CC4DD" w14:textId="0196C761" w:rsidR="00867AE3" w:rsidRPr="00F93968" w:rsidRDefault="00867AE3" w:rsidP="0086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1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93968">
              <w:rPr>
                <w:rFonts w:ascii="Angsana New" w:hAnsi="Angsana New"/>
                <w:color w:val="000000" w:themeColor="text1"/>
                <w:sz w:val="30"/>
                <w:szCs w:val="30"/>
              </w:rPr>
              <w:t>259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F59272E" w14:textId="77777777" w:rsidR="00867AE3" w:rsidRPr="00F93968" w:rsidRDefault="00867AE3" w:rsidP="0086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A40EF77" w14:textId="49419E6F" w:rsidR="00867AE3" w:rsidRPr="00E73C34" w:rsidRDefault="00867AE3" w:rsidP="00E73C34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90" w:right="-1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73C34">
              <w:rPr>
                <w:rFonts w:ascii="Angsana New" w:hAnsi="Angsana New"/>
                <w:sz w:val="30"/>
                <w:szCs w:val="30"/>
                <w:lang w:val="en-US" w:bidi="th-TH"/>
              </w:rPr>
              <w:t>(8</w:t>
            </w:r>
            <w:r w:rsidR="00BE0393" w:rsidRPr="00E73C34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Pr="00E73C34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82FADAE" w14:textId="77777777" w:rsidR="00867AE3" w:rsidRPr="00F93968" w:rsidRDefault="00867AE3" w:rsidP="0086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826B305" w14:textId="19082D95" w:rsidR="00867AE3" w:rsidRPr="00F93968" w:rsidRDefault="00867AE3" w:rsidP="0086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6" w:hanging="3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0FAE933F" w14:textId="77777777" w:rsidR="00867AE3" w:rsidRPr="00F93968" w:rsidRDefault="00867AE3" w:rsidP="0086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77" w:type="dxa"/>
            <w:gridSpan w:val="2"/>
            <w:shd w:val="clear" w:color="auto" w:fill="auto"/>
            <w:vAlign w:val="bottom"/>
          </w:tcPr>
          <w:p w14:paraId="375395DA" w14:textId="0DFDD22A" w:rsidR="00867AE3" w:rsidRPr="00F93968" w:rsidRDefault="00867AE3" w:rsidP="0086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78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17</w:t>
            </w:r>
            <w:r w:rsidR="00BE0393">
              <w:rPr>
                <w:rFonts w:ascii="Angsana New" w:hAnsi="Angsana New"/>
                <w:color w:val="000000" w:themeColor="text1"/>
                <w:sz w:val="30"/>
                <w:szCs w:val="30"/>
              </w:rPr>
              <w:t>9</w:t>
            </w:r>
          </w:p>
        </w:tc>
      </w:tr>
      <w:tr w:rsidR="00867AE3" w:rsidRPr="00F93968" w14:paraId="119288F9" w14:textId="77777777" w:rsidTr="00E47261">
        <w:trPr>
          <w:trHeight w:val="68"/>
        </w:trPr>
        <w:tc>
          <w:tcPr>
            <w:tcW w:w="3969" w:type="dxa"/>
            <w:shd w:val="clear" w:color="auto" w:fill="auto"/>
          </w:tcPr>
          <w:p w14:paraId="606F40D4" w14:textId="1AE1FDD9" w:rsidR="00867AE3" w:rsidRPr="00F93968" w:rsidRDefault="00867AE3" w:rsidP="0086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9396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อื่น</w:t>
            </w:r>
            <w:r w:rsidRPr="00F93968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</w:t>
            </w:r>
            <w:r w:rsidRPr="00F9396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ๆ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D4E4B5" w14:textId="106B85EB" w:rsidR="00867AE3" w:rsidRPr="00F93968" w:rsidRDefault="00867AE3" w:rsidP="0086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1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93968">
              <w:rPr>
                <w:rFonts w:ascii="Angsana New" w:hAnsi="Angsana New"/>
                <w:color w:val="000000" w:themeColor="text1"/>
                <w:sz w:val="30"/>
                <w:szCs w:val="30"/>
              </w:rPr>
              <w:t>327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56B000" w14:textId="77777777" w:rsidR="00867AE3" w:rsidRPr="00F93968" w:rsidRDefault="00867AE3" w:rsidP="0086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AAA4F9" w14:textId="74F5E279" w:rsidR="00867AE3" w:rsidRPr="00E73C34" w:rsidRDefault="00867AE3" w:rsidP="00E73C34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90" w:right="-1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73C34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  <w:r w:rsidR="00BE0393" w:rsidRPr="00E73C34">
              <w:rPr>
                <w:rFonts w:ascii="Angsana New" w:hAnsi="Angsana New"/>
                <w:sz w:val="30"/>
                <w:szCs w:val="30"/>
                <w:lang w:val="en-US" w:bidi="th-TH"/>
              </w:rPr>
              <w:t>27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687CE67" w14:textId="77777777" w:rsidR="00867AE3" w:rsidRPr="00F93968" w:rsidRDefault="00867AE3" w:rsidP="0086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063F7A" w14:textId="32F966A2" w:rsidR="00867AE3" w:rsidRPr="00F93968" w:rsidRDefault="00867AE3" w:rsidP="0086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70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35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31BE011D" w14:textId="77777777" w:rsidR="00867AE3" w:rsidRPr="00F93968" w:rsidRDefault="00867AE3" w:rsidP="0086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7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3D8E8C" w14:textId="2B773D8F" w:rsidR="00867AE3" w:rsidRPr="00F93968" w:rsidRDefault="00867AE3" w:rsidP="0086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78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1,2</w:t>
            </w:r>
            <w:r w:rsidR="00BE0393">
              <w:rPr>
                <w:rFonts w:ascii="Angsana New" w:hAnsi="Angsana New"/>
                <w:color w:val="000000" w:themeColor="text1"/>
                <w:sz w:val="30"/>
                <w:szCs w:val="30"/>
              </w:rPr>
              <w:t>89</w:t>
            </w:r>
          </w:p>
        </w:tc>
      </w:tr>
      <w:tr w:rsidR="00867AE3" w:rsidRPr="00F93968" w14:paraId="52464228" w14:textId="77777777" w:rsidTr="00E47261">
        <w:trPr>
          <w:trHeight w:val="58"/>
        </w:trPr>
        <w:tc>
          <w:tcPr>
            <w:tcW w:w="3969" w:type="dxa"/>
            <w:shd w:val="clear" w:color="auto" w:fill="auto"/>
          </w:tcPr>
          <w:p w14:paraId="6A20EFDE" w14:textId="77777777" w:rsidR="00867AE3" w:rsidRPr="00F93968" w:rsidRDefault="00867AE3" w:rsidP="0086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FF"/>
                <w:sz w:val="30"/>
                <w:szCs w:val="30"/>
                <w:highlight w:val="lightGray"/>
                <w:shd w:val="clear" w:color="auto" w:fill="E6E6E6"/>
                <w:cs/>
              </w:rPr>
            </w:pPr>
            <w:r w:rsidRPr="00F93968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A32A81B" w14:textId="07FD4C43" w:rsidR="00867AE3" w:rsidRPr="00F93968" w:rsidRDefault="00867AE3" w:rsidP="0086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  <w:r w:rsidRPr="00F93968">
              <w:rPr>
                <w:rFonts w:ascii="Angsana New" w:hAnsi="Angsana New"/>
                <w:b/>
                <w:bCs/>
                <w:sz w:val="30"/>
                <w:szCs w:val="30"/>
              </w:rPr>
              <w:t>1,822</w:t>
            </w:r>
          </w:p>
        </w:tc>
        <w:tc>
          <w:tcPr>
            <w:tcW w:w="270" w:type="dxa"/>
          </w:tcPr>
          <w:p w14:paraId="1467EFD3" w14:textId="77777777" w:rsidR="00867AE3" w:rsidRPr="00F93968" w:rsidRDefault="00867AE3" w:rsidP="0086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2682739" w14:textId="363EBF1E" w:rsidR="00867AE3" w:rsidRPr="00F93968" w:rsidRDefault="00867AE3" w:rsidP="00E73C34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90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488</w:t>
            </w:r>
          </w:p>
        </w:tc>
        <w:tc>
          <w:tcPr>
            <w:tcW w:w="270" w:type="dxa"/>
          </w:tcPr>
          <w:p w14:paraId="20B5B10B" w14:textId="77777777" w:rsidR="00867AE3" w:rsidRPr="00F93968" w:rsidRDefault="00867AE3" w:rsidP="0086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555A5DF" w14:textId="2036B466" w:rsidR="00867AE3" w:rsidRPr="00F93968" w:rsidRDefault="00867AE3" w:rsidP="0086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470" w:firstLine="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35</w:t>
            </w:r>
          </w:p>
        </w:tc>
        <w:tc>
          <w:tcPr>
            <w:tcW w:w="273" w:type="dxa"/>
          </w:tcPr>
          <w:p w14:paraId="71C942A9" w14:textId="77777777" w:rsidR="00867AE3" w:rsidRPr="00F93968" w:rsidRDefault="00867AE3" w:rsidP="0086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10F47E7" w14:textId="6DB36001" w:rsidR="00867AE3" w:rsidRPr="00F93968" w:rsidRDefault="00867AE3" w:rsidP="0086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8"/>
              </w:tabs>
              <w:spacing w:line="240" w:lineRule="auto"/>
              <w:ind w:left="-124" w:right="7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2,345</w:t>
            </w:r>
          </w:p>
        </w:tc>
      </w:tr>
      <w:tr w:rsidR="00867AE3" w:rsidRPr="00F93968" w14:paraId="5FE69EC5" w14:textId="77777777" w:rsidTr="00E47261">
        <w:trPr>
          <w:trHeight w:val="58"/>
        </w:trPr>
        <w:tc>
          <w:tcPr>
            <w:tcW w:w="3969" w:type="dxa"/>
            <w:shd w:val="clear" w:color="auto" w:fill="auto"/>
          </w:tcPr>
          <w:p w14:paraId="24E1DF72" w14:textId="77777777" w:rsidR="00867AE3" w:rsidRPr="00F93968" w:rsidRDefault="00867AE3" w:rsidP="0086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845CBF8" w14:textId="77777777" w:rsidR="00867AE3" w:rsidRPr="00F93968" w:rsidRDefault="00867AE3" w:rsidP="0086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8AE9B5E" w14:textId="77777777" w:rsidR="00867AE3" w:rsidRPr="00F93968" w:rsidRDefault="00867AE3" w:rsidP="0086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D8B60C7" w14:textId="77777777" w:rsidR="00867AE3" w:rsidRPr="00F93968" w:rsidRDefault="00867AE3" w:rsidP="0086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70CA768" w14:textId="77777777" w:rsidR="00867AE3" w:rsidRPr="00F93968" w:rsidRDefault="00867AE3" w:rsidP="0086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B7F16F3" w14:textId="77777777" w:rsidR="00867AE3" w:rsidRPr="00F93968" w:rsidRDefault="00867AE3" w:rsidP="0086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96" w:firstLine="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3" w:type="dxa"/>
          </w:tcPr>
          <w:p w14:paraId="65A03DC5" w14:textId="77777777" w:rsidR="00867AE3" w:rsidRPr="00F93968" w:rsidRDefault="00867AE3" w:rsidP="0086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</w:tcBorders>
          </w:tcPr>
          <w:p w14:paraId="4F6E9212" w14:textId="77777777" w:rsidR="00867AE3" w:rsidRPr="00F93968" w:rsidRDefault="00867AE3" w:rsidP="0086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8"/>
              </w:tabs>
              <w:spacing w:line="240" w:lineRule="auto"/>
              <w:ind w:left="-124" w:right="7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67AE3" w:rsidRPr="00F93968" w14:paraId="190456C4" w14:textId="77777777" w:rsidTr="00E47261">
        <w:trPr>
          <w:trHeight w:val="68"/>
        </w:trPr>
        <w:tc>
          <w:tcPr>
            <w:tcW w:w="3969" w:type="dxa"/>
            <w:shd w:val="clear" w:color="auto" w:fill="auto"/>
          </w:tcPr>
          <w:p w14:paraId="30AD932A" w14:textId="17ED2668" w:rsidR="00867AE3" w:rsidRPr="00F60EA3" w:rsidRDefault="00F60EA3" w:rsidP="0086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30"/>
                <w:szCs w:val="30"/>
              </w:rPr>
            </w:pPr>
            <w:r w:rsidRPr="00F60EA3"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30"/>
                <w:szCs w:val="30"/>
              </w:rPr>
              <w:lastRenderedPageBreak/>
              <w:t>2565</w:t>
            </w:r>
          </w:p>
        </w:tc>
        <w:tc>
          <w:tcPr>
            <w:tcW w:w="990" w:type="dxa"/>
          </w:tcPr>
          <w:p w14:paraId="0DF388E1" w14:textId="77777777" w:rsidR="00867AE3" w:rsidRPr="00F93968" w:rsidRDefault="00867AE3" w:rsidP="0086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2D6D250" w14:textId="77777777" w:rsidR="00867AE3" w:rsidRPr="00F93968" w:rsidRDefault="00867AE3" w:rsidP="0086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</w:tcPr>
          <w:p w14:paraId="164F3835" w14:textId="77777777" w:rsidR="00867AE3" w:rsidRPr="00F93968" w:rsidRDefault="00867AE3" w:rsidP="0086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82C075E" w14:textId="77777777" w:rsidR="00867AE3" w:rsidRPr="00F93968" w:rsidRDefault="00867AE3" w:rsidP="0086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23913E" w14:textId="77777777" w:rsidR="00867AE3" w:rsidRPr="00F93968" w:rsidRDefault="00867AE3" w:rsidP="0086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96" w:firstLine="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3" w:type="dxa"/>
          </w:tcPr>
          <w:p w14:paraId="0B87C72D" w14:textId="77777777" w:rsidR="00867AE3" w:rsidRPr="00F93968" w:rsidRDefault="00867AE3" w:rsidP="0086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gridSpan w:val="2"/>
          </w:tcPr>
          <w:p w14:paraId="72F0C00B" w14:textId="77777777" w:rsidR="00867AE3" w:rsidRPr="00F93968" w:rsidRDefault="00867AE3" w:rsidP="0086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8"/>
              </w:tabs>
              <w:spacing w:line="240" w:lineRule="auto"/>
              <w:ind w:left="-124" w:right="7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60EA3" w:rsidRPr="00F93968" w14:paraId="71802210" w14:textId="77777777" w:rsidTr="00E47261">
        <w:trPr>
          <w:trHeight w:val="68"/>
        </w:trPr>
        <w:tc>
          <w:tcPr>
            <w:tcW w:w="3969" w:type="dxa"/>
            <w:shd w:val="clear" w:color="auto" w:fill="auto"/>
          </w:tcPr>
          <w:p w14:paraId="4308208B" w14:textId="472DE27B" w:rsidR="00F60EA3" w:rsidRPr="00F93968" w:rsidRDefault="00F60EA3" w:rsidP="0086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</w:pPr>
            <w:r w:rsidRPr="00F93968"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90" w:type="dxa"/>
          </w:tcPr>
          <w:p w14:paraId="29D53A68" w14:textId="77777777" w:rsidR="00F60EA3" w:rsidRPr="00F93968" w:rsidRDefault="00F60EA3" w:rsidP="0086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42E6D50" w14:textId="77777777" w:rsidR="00F60EA3" w:rsidRPr="00F93968" w:rsidRDefault="00F60EA3" w:rsidP="0086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</w:tcPr>
          <w:p w14:paraId="3424857B" w14:textId="77777777" w:rsidR="00F60EA3" w:rsidRPr="00F93968" w:rsidRDefault="00F60EA3" w:rsidP="0086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8219D6A" w14:textId="77777777" w:rsidR="00F60EA3" w:rsidRPr="00F93968" w:rsidRDefault="00F60EA3" w:rsidP="0086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CA0F4A1" w14:textId="77777777" w:rsidR="00F60EA3" w:rsidRPr="00F93968" w:rsidRDefault="00F60EA3" w:rsidP="0086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96" w:firstLine="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3" w:type="dxa"/>
          </w:tcPr>
          <w:p w14:paraId="05D5878E" w14:textId="77777777" w:rsidR="00F60EA3" w:rsidRPr="00F93968" w:rsidRDefault="00F60EA3" w:rsidP="0086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gridSpan w:val="2"/>
          </w:tcPr>
          <w:p w14:paraId="6BBDF580" w14:textId="77777777" w:rsidR="00F60EA3" w:rsidRPr="00F93968" w:rsidRDefault="00F60EA3" w:rsidP="0086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8"/>
              </w:tabs>
              <w:spacing w:line="240" w:lineRule="auto"/>
              <w:ind w:left="-124" w:right="7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67AE3" w:rsidRPr="00F93968" w14:paraId="1F93EE1B" w14:textId="77777777" w:rsidTr="00E47261">
        <w:trPr>
          <w:trHeight w:val="68"/>
        </w:trPr>
        <w:tc>
          <w:tcPr>
            <w:tcW w:w="3969" w:type="dxa"/>
            <w:shd w:val="clear" w:color="auto" w:fill="auto"/>
          </w:tcPr>
          <w:p w14:paraId="0584625A" w14:textId="393F1073" w:rsidR="00867AE3" w:rsidRPr="00F93968" w:rsidRDefault="00867AE3" w:rsidP="0086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0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9396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เงินลงทุนในหน่วยลงทุน</w:t>
            </w:r>
          </w:p>
        </w:tc>
        <w:tc>
          <w:tcPr>
            <w:tcW w:w="990" w:type="dxa"/>
            <w:shd w:val="clear" w:color="auto" w:fill="auto"/>
          </w:tcPr>
          <w:p w14:paraId="0701A026" w14:textId="3A47B594" w:rsidR="00867AE3" w:rsidRPr="00F93968" w:rsidRDefault="00867AE3" w:rsidP="0086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1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93968">
              <w:rPr>
                <w:rFonts w:ascii="Angsana New" w:hAnsi="Angsana New"/>
                <w:color w:val="000000" w:themeColor="text1"/>
                <w:sz w:val="30"/>
                <w:szCs w:val="30"/>
              </w:rPr>
              <w:t>(1,042)</w:t>
            </w:r>
          </w:p>
        </w:tc>
        <w:tc>
          <w:tcPr>
            <w:tcW w:w="270" w:type="dxa"/>
            <w:shd w:val="clear" w:color="auto" w:fill="auto"/>
          </w:tcPr>
          <w:p w14:paraId="646995B0" w14:textId="77777777" w:rsidR="00867AE3" w:rsidRPr="00F93968" w:rsidRDefault="00867AE3" w:rsidP="0086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1A07082" w14:textId="2192CD47" w:rsidR="00867AE3" w:rsidRPr="00F93968" w:rsidRDefault="00867AE3" w:rsidP="00E73C34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90" w:right="-12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1,042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308F076" w14:textId="77777777" w:rsidR="00867AE3" w:rsidRPr="00F93968" w:rsidRDefault="00867AE3" w:rsidP="0086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8FDB269" w14:textId="17D9D0B9" w:rsidR="00867AE3" w:rsidRPr="00F93968" w:rsidRDefault="00867AE3" w:rsidP="0086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6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47B2544A" w14:textId="77777777" w:rsidR="00867AE3" w:rsidRPr="00F93968" w:rsidRDefault="00867AE3" w:rsidP="0086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77" w:type="dxa"/>
            <w:gridSpan w:val="2"/>
            <w:shd w:val="clear" w:color="auto" w:fill="auto"/>
          </w:tcPr>
          <w:p w14:paraId="1F58752C" w14:textId="1A28F7F7" w:rsidR="00867AE3" w:rsidRPr="00F93968" w:rsidRDefault="00867AE3" w:rsidP="0086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10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</w:tr>
      <w:tr w:rsidR="00867AE3" w:rsidRPr="00F93968" w14:paraId="6F178144" w14:textId="77777777" w:rsidTr="00E47261">
        <w:trPr>
          <w:trHeight w:val="68"/>
        </w:trPr>
        <w:tc>
          <w:tcPr>
            <w:tcW w:w="3969" w:type="dxa"/>
            <w:shd w:val="clear" w:color="auto" w:fill="auto"/>
          </w:tcPr>
          <w:p w14:paraId="0922427A" w14:textId="57FB54D5" w:rsidR="00867AE3" w:rsidRPr="00F93968" w:rsidRDefault="00867AE3" w:rsidP="0086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0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9396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อื่น ๆ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1E714F2" w14:textId="6C0DAFE0" w:rsidR="00867AE3" w:rsidRPr="00F93968" w:rsidRDefault="00867AE3" w:rsidP="0086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1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93968">
              <w:rPr>
                <w:rFonts w:ascii="Angsana New" w:hAnsi="Angsana New"/>
                <w:color w:val="000000" w:themeColor="text1"/>
                <w:sz w:val="30"/>
                <w:szCs w:val="30"/>
              </w:rPr>
              <w:t>(2)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91B71B7" w14:textId="77777777" w:rsidR="00867AE3" w:rsidRPr="00F93968" w:rsidRDefault="00867AE3" w:rsidP="0086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CE6563F" w14:textId="30BD7F65" w:rsidR="00867AE3" w:rsidRPr="00176381" w:rsidRDefault="00867AE3" w:rsidP="00E73C34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90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B875D6A" w14:textId="77777777" w:rsidR="00867AE3" w:rsidRPr="00F93968" w:rsidRDefault="00867AE3" w:rsidP="0086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317A3FF" w14:textId="70CD1629" w:rsidR="00867AE3" w:rsidRPr="00F93968" w:rsidRDefault="00867AE3" w:rsidP="0086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9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0CFB241D" w14:textId="77777777" w:rsidR="00867AE3" w:rsidRPr="00F93968" w:rsidRDefault="00867AE3" w:rsidP="0086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77" w:type="dxa"/>
            <w:gridSpan w:val="2"/>
            <w:shd w:val="clear" w:color="auto" w:fill="auto"/>
            <w:vAlign w:val="bottom"/>
          </w:tcPr>
          <w:p w14:paraId="19A52209" w14:textId="06D8263F" w:rsidR="00867AE3" w:rsidRPr="00F93968" w:rsidRDefault="00867AE3" w:rsidP="0086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6" w:right="-19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(1)</w:t>
            </w:r>
          </w:p>
        </w:tc>
      </w:tr>
      <w:tr w:rsidR="00867AE3" w:rsidRPr="00F93968" w14:paraId="3F090316" w14:textId="77777777" w:rsidTr="00E47261">
        <w:trPr>
          <w:trHeight w:val="58"/>
        </w:trPr>
        <w:tc>
          <w:tcPr>
            <w:tcW w:w="3969" w:type="dxa"/>
            <w:shd w:val="clear" w:color="auto" w:fill="auto"/>
          </w:tcPr>
          <w:p w14:paraId="73C71146" w14:textId="77777777" w:rsidR="00867AE3" w:rsidRPr="00F93968" w:rsidRDefault="00867AE3" w:rsidP="0086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FF"/>
                <w:sz w:val="30"/>
                <w:szCs w:val="30"/>
                <w:highlight w:val="lightGray"/>
                <w:shd w:val="clear" w:color="auto" w:fill="E6E6E6"/>
                <w:cs/>
              </w:rPr>
            </w:pPr>
            <w:r w:rsidRPr="00F93968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000000" w:themeColor="text1"/>
              <w:bottom w:val="single" w:sz="4" w:space="0" w:color="auto"/>
            </w:tcBorders>
          </w:tcPr>
          <w:p w14:paraId="7CDB5D2E" w14:textId="64211EA8" w:rsidR="00867AE3" w:rsidRPr="00F93968" w:rsidRDefault="00867AE3" w:rsidP="0086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93968">
              <w:rPr>
                <w:rFonts w:ascii="Angsana New" w:hAnsi="Angsana New"/>
                <w:b/>
                <w:bCs/>
                <w:sz w:val="30"/>
                <w:szCs w:val="30"/>
              </w:rPr>
              <w:t>(1,044)</w:t>
            </w:r>
          </w:p>
        </w:tc>
        <w:tc>
          <w:tcPr>
            <w:tcW w:w="270" w:type="dxa"/>
          </w:tcPr>
          <w:p w14:paraId="0692BA21" w14:textId="77777777" w:rsidR="00867AE3" w:rsidRPr="00F93968" w:rsidRDefault="00867AE3" w:rsidP="0086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tcBorders>
              <w:top w:val="single" w:sz="4" w:space="0" w:color="000000" w:themeColor="text1"/>
              <w:bottom w:val="single" w:sz="4" w:space="0" w:color="auto"/>
            </w:tcBorders>
          </w:tcPr>
          <w:p w14:paraId="45FB46C0" w14:textId="2D400266" w:rsidR="00867AE3" w:rsidRPr="00F93968" w:rsidRDefault="00867AE3" w:rsidP="00E73C34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90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616DA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1,043</w:t>
            </w:r>
          </w:p>
        </w:tc>
        <w:tc>
          <w:tcPr>
            <w:tcW w:w="270" w:type="dxa"/>
          </w:tcPr>
          <w:p w14:paraId="53D60785" w14:textId="77777777" w:rsidR="00867AE3" w:rsidRPr="00F93968" w:rsidRDefault="00867AE3" w:rsidP="0086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000000" w:themeColor="text1"/>
              <w:bottom w:val="single" w:sz="4" w:space="0" w:color="auto"/>
            </w:tcBorders>
          </w:tcPr>
          <w:p w14:paraId="54EB5600" w14:textId="0BA8CFC9" w:rsidR="00867AE3" w:rsidRPr="00F93968" w:rsidRDefault="00867AE3" w:rsidP="0086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9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634F3249" w14:textId="77777777" w:rsidR="00867AE3" w:rsidRPr="00F93968" w:rsidRDefault="00867AE3" w:rsidP="0086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</w:tcPr>
          <w:p w14:paraId="7049171F" w14:textId="6638057E" w:rsidR="00867AE3" w:rsidRPr="00F93968" w:rsidRDefault="00867AE3" w:rsidP="0086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616DA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(1)</w:t>
            </w:r>
          </w:p>
        </w:tc>
      </w:tr>
      <w:tr w:rsidR="00867AE3" w:rsidRPr="00F93968" w14:paraId="3E2A34D0" w14:textId="77777777" w:rsidTr="00E47261">
        <w:trPr>
          <w:trHeight w:val="58"/>
        </w:trPr>
        <w:tc>
          <w:tcPr>
            <w:tcW w:w="3969" w:type="dxa"/>
            <w:shd w:val="clear" w:color="auto" w:fill="auto"/>
          </w:tcPr>
          <w:p w14:paraId="57C84286" w14:textId="77777777" w:rsidR="00867AE3" w:rsidRPr="00F93968" w:rsidRDefault="00867AE3" w:rsidP="0086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30"/>
                <w:szCs w:val="30"/>
                <w:highlight w:val="lightGray"/>
                <w:shd w:val="clear" w:color="auto" w:fill="E6E6E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FC800CD" w14:textId="77777777" w:rsidR="00867AE3" w:rsidRPr="00F93968" w:rsidRDefault="00867AE3" w:rsidP="0086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6D3A32C" w14:textId="77777777" w:rsidR="00867AE3" w:rsidRPr="00F93968" w:rsidRDefault="00867AE3" w:rsidP="0086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0279BA3" w14:textId="77777777" w:rsidR="00867AE3" w:rsidRPr="00F93968" w:rsidRDefault="00867AE3" w:rsidP="0086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A8A8F17" w14:textId="77777777" w:rsidR="00867AE3" w:rsidRPr="00F93968" w:rsidRDefault="00867AE3" w:rsidP="0086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0A014C9" w14:textId="77777777" w:rsidR="00867AE3" w:rsidRPr="00F93968" w:rsidRDefault="00867AE3" w:rsidP="0086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6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</w:tcPr>
          <w:p w14:paraId="284A3C09" w14:textId="77777777" w:rsidR="00867AE3" w:rsidRPr="00F93968" w:rsidRDefault="00867AE3" w:rsidP="0086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</w:tcBorders>
          </w:tcPr>
          <w:p w14:paraId="42EDF704" w14:textId="77777777" w:rsidR="00867AE3" w:rsidRPr="00F93968" w:rsidRDefault="00867AE3" w:rsidP="0086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16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67AE3" w:rsidRPr="00F93968" w14:paraId="71153659" w14:textId="77777777" w:rsidTr="00E47261">
        <w:trPr>
          <w:trHeight w:val="68"/>
        </w:trPr>
        <w:tc>
          <w:tcPr>
            <w:tcW w:w="3969" w:type="dxa"/>
            <w:shd w:val="clear" w:color="auto" w:fill="auto"/>
          </w:tcPr>
          <w:p w14:paraId="7438D9AA" w14:textId="77777777" w:rsidR="00867AE3" w:rsidRPr="00F93968" w:rsidRDefault="00867AE3" w:rsidP="0086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FF"/>
                <w:sz w:val="30"/>
                <w:szCs w:val="30"/>
                <w:highlight w:val="lightGray"/>
                <w:shd w:val="clear" w:color="auto" w:fill="E6E6E6"/>
                <w:cs/>
              </w:rPr>
            </w:pPr>
            <w:r w:rsidRPr="00F93968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4BEAFCB5" w14:textId="65A1FDA7" w:rsidR="00867AE3" w:rsidRPr="00F93968" w:rsidRDefault="00867AE3" w:rsidP="0086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  <w:r w:rsidRPr="00F93968">
              <w:rPr>
                <w:rFonts w:ascii="Angsana New" w:hAnsi="Angsana New"/>
                <w:b/>
                <w:bCs/>
                <w:sz w:val="30"/>
                <w:szCs w:val="30"/>
              </w:rPr>
              <w:t>778</w:t>
            </w:r>
          </w:p>
        </w:tc>
        <w:tc>
          <w:tcPr>
            <w:tcW w:w="270" w:type="dxa"/>
          </w:tcPr>
          <w:p w14:paraId="10ED7809" w14:textId="77777777" w:rsidR="00867AE3" w:rsidRPr="00F93968" w:rsidRDefault="00867AE3" w:rsidP="0086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right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122A14D" w14:textId="1A13800F" w:rsidR="00867AE3" w:rsidRPr="00F93968" w:rsidRDefault="00867AE3" w:rsidP="00E73C34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90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F5A69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1,531</w:t>
            </w:r>
          </w:p>
        </w:tc>
        <w:tc>
          <w:tcPr>
            <w:tcW w:w="270" w:type="dxa"/>
          </w:tcPr>
          <w:p w14:paraId="2892CB02" w14:textId="77777777" w:rsidR="00867AE3" w:rsidRPr="00F93968" w:rsidRDefault="00867AE3" w:rsidP="0086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282E2DF" w14:textId="792472FF" w:rsidR="00867AE3" w:rsidRPr="00F93968" w:rsidRDefault="00867AE3" w:rsidP="0086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left="-108" w:right="-470" w:firstLine="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35</w:t>
            </w:r>
          </w:p>
        </w:tc>
        <w:tc>
          <w:tcPr>
            <w:tcW w:w="273" w:type="dxa"/>
          </w:tcPr>
          <w:p w14:paraId="12464D82" w14:textId="77777777" w:rsidR="00867AE3" w:rsidRPr="00F93968" w:rsidRDefault="00867AE3" w:rsidP="0086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gridSpan w:val="2"/>
            <w:tcBorders>
              <w:bottom w:val="double" w:sz="4" w:space="0" w:color="auto"/>
            </w:tcBorders>
          </w:tcPr>
          <w:p w14:paraId="2E1830CF" w14:textId="4E472981" w:rsidR="00867AE3" w:rsidRPr="00F93968" w:rsidRDefault="00EB7D5B" w:rsidP="0086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2</w:t>
            </w:r>
            <w:r w:rsidR="00867AE3" w:rsidRPr="009F5A69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344</w:t>
            </w:r>
          </w:p>
        </w:tc>
      </w:tr>
      <w:tr w:rsidR="00867AE3" w:rsidRPr="00F93968" w14:paraId="32CD429E" w14:textId="77777777" w:rsidTr="00E47261">
        <w:trPr>
          <w:trHeight w:val="38"/>
        </w:trPr>
        <w:tc>
          <w:tcPr>
            <w:tcW w:w="3969" w:type="dxa"/>
            <w:shd w:val="clear" w:color="auto" w:fill="auto"/>
          </w:tcPr>
          <w:p w14:paraId="36B4BE94" w14:textId="77777777" w:rsidR="00867AE3" w:rsidRPr="00F93968" w:rsidRDefault="00867AE3" w:rsidP="0086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D706380" w14:textId="77777777" w:rsidR="00867AE3" w:rsidRPr="00F93968" w:rsidRDefault="00867AE3" w:rsidP="0086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8"/>
              <w:jc w:val="right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A60C60" w14:textId="77777777" w:rsidR="00867AE3" w:rsidRPr="00F93968" w:rsidRDefault="00867AE3" w:rsidP="0086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right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C35A7C6" w14:textId="77777777" w:rsidR="00867AE3" w:rsidRPr="00F93968" w:rsidRDefault="00867AE3" w:rsidP="0086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75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1723C29" w14:textId="77777777" w:rsidR="00867AE3" w:rsidRPr="00F93968" w:rsidRDefault="00867AE3" w:rsidP="0086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67AB394" w14:textId="77777777" w:rsidR="00867AE3" w:rsidRPr="00F93968" w:rsidRDefault="00867AE3" w:rsidP="0086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left="-108" w:right="16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3" w:type="dxa"/>
          </w:tcPr>
          <w:p w14:paraId="0C4827EF" w14:textId="77777777" w:rsidR="00867AE3" w:rsidRPr="00F93968" w:rsidRDefault="00867AE3" w:rsidP="0086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gridSpan w:val="2"/>
          </w:tcPr>
          <w:p w14:paraId="4730B645" w14:textId="77777777" w:rsidR="00867AE3" w:rsidRPr="00F93968" w:rsidRDefault="00867AE3" w:rsidP="0086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16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67AE3" w:rsidRPr="00F93968" w14:paraId="4E3B44BE" w14:textId="77777777" w:rsidTr="00E47261">
        <w:trPr>
          <w:trHeight w:val="68"/>
        </w:trPr>
        <w:tc>
          <w:tcPr>
            <w:tcW w:w="3969" w:type="dxa"/>
            <w:shd w:val="clear" w:color="auto" w:fill="auto"/>
            <w:vAlign w:val="bottom"/>
          </w:tcPr>
          <w:p w14:paraId="431D7CB8" w14:textId="4D431955" w:rsidR="00867AE3" w:rsidRPr="00F93968" w:rsidRDefault="00867AE3" w:rsidP="0086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93968"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30"/>
                <w:szCs w:val="30"/>
              </w:rPr>
              <w:t>2564</w:t>
            </w:r>
          </w:p>
        </w:tc>
        <w:tc>
          <w:tcPr>
            <w:tcW w:w="990" w:type="dxa"/>
            <w:shd w:val="clear" w:color="auto" w:fill="auto"/>
          </w:tcPr>
          <w:p w14:paraId="5D46704A" w14:textId="4B0C17AA" w:rsidR="00867AE3" w:rsidRPr="00F93968" w:rsidRDefault="00867AE3" w:rsidP="0086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8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24EB1BA" w14:textId="77777777" w:rsidR="00867AE3" w:rsidRPr="00F93968" w:rsidRDefault="00867AE3" w:rsidP="0086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0052D85" w14:textId="2CE0E709" w:rsidR="00867AE3" w:rsidRPr="00F93968" w:rsidRDefault="00867AE3" w:rsidP="0086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48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1B03861" w14:textId="77777777" w:rsidR="00867AE3" w:rsidRPr="00F93968" w:rsidRDefault="00867AE3" w:rsidP="0086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06FE51E" w14:textId="73E17F63" w:rsidR="00867AE3" w:rsidRPr="00F93968" w:rsidRDefault="00867AE3" w:rsidP="0086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6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73" w:type="dxa"/>
            <w:shd w:val="clear" w:color="auto" w:fill="auto"/>
          </w:tcPr>
          <w:p w14:paraId="2FB55763" w14:textId="77777777" w:rsidR="00867AE3" w:rsidRPr="00F93968" w:rsidRDefault="00867AE3" w:rsidP="0086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36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77" w:type="dxa"/>
            <w:gridSpan w:val="2"/>
            <w:shd w:val="clear" w:color="auto" w:fill="auto"/>
          </w:tcPr>
          <w:p w14:paraId="5AE6403D" w14:textId="098FFCCA" w:rsidR="00867AE3" w:rsidRPr="00F93968" w:rsidRDefault="00867AE3" w:rsidP="0086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8"/>
              </w:tabs>
              <w:spacing w:line="240" w:lineRule="auto"/>
              <w:ind w:left="-124" w:right="78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</w:tr>
      <w:tr w:rsidR="00867AE3" w:rsidRPr="00F93968" w14:paraId="255E0317" w14:textId="77777777" w:rsidTr="00E47261">
        <w:trPr>
          <w:trHeight w:val="68"/>
        </w:trPr>
        <w:tc>
          <w:tcPr>
            <w:tcW w:w="3969" w:type="dxa"/>
            <w:shd w:val="clear" w:color="auto" w:fill="auto"/>
            <w:vAlign w:val="bottom"/>
          </w:tcPr>
          <w:p w14:paraId="60C3E46B" w14:textId="4BA7EDB2" w:rsidR="00867AE3" w:rsidRPr="00F93968" w:rsidRDefault="00867AE3" w:rsidP="0086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9396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90" w:type="dxa"/>
            <w:shd w:val="clear" w:color="auto" w:fill="auto"/>
          </w:tcPr>
          <w:p w14:paraId="561EB55C" w14:textId="77777777" w:rsidR="00867AE3" w:rsidRPr="00F93968" w:rsidRDefault="00867AE3" w:rsidP="0086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8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320781D" w14:textId="77777777" w:rsidR="00867AE3" w:rsidRPr="00F93968" w:rsidRDefault="00867AE3" w:rsidP="0086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FACEDBE" w14:textId="77777777" w:rsidR="00867AE3" w:rsidRPr="00F93968" w:rsidRDefault="00867AE3" w:rsidP="0086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48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8295994" w14:textId="77777777" w:rsidR="00867AE3" w:rsidRPr="00F93968" w:rsidRDefault="00867AE3" w:rsidP="0086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55E6E84" w14:textId="77777777" w:rsidR="00867AE3" w:rsidRPr="00F93968" w:rsidRDefault="00867AE3" w:rsidP="0086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6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73" w:type="dxa"/>
            <w:shd w:val="clear" w:color="auto" w:fill="auto"/>
          </w:tcPr>
          <w:p w14:paraId="62C27912" w14:textId="77777777" w:rsidR="00867AE3" w:rsidRPr="00F93968" w:rsidRDefault="00867AE3" w:rsidP="0086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36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77" w:type="dxa"/>
            <w:gridSpan w:val="2"/>
            <w:shd w:val="clear" w:color="auto" w:fill="auto"/>
          </w:tcPr>
          <w:p w14:paraId="59AB8D71" w14:textId="77777777" w:rsidR="00867AE3" w:rsidRPr="00F93968" w:rsidRDefault="00867AE3" w:rsidP="0086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8"/>
              </w:tabs>
              <w:spacing w:line="240" w:lineRule="auto"/>
              <w:ind w:left="-124" w:right="78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</w:tr>
      <w:tr w:rsidR="00867AE3" w:rsidRPr="00F93968" w14:paraId="4532FACD" w14:textId="77777777" w:rsidTr="00E47261">
        <w:trPr>
          <w:trHeight w:val="68"/>
        </w:trPr>
        <w:tc>
          <w:tcPr>
            <w:tcW w:w="3969" w:type="dxa"/>
            <w:shd w:val="clear" w:color="auto" w:fill="auto"/>
          </w:tcPr>
          <w:p w14:paraId="28914C87" w14:textId="57D351D3" w:rsidR="00867AE3" w:rsidRPr="00F93968" w:rsidRDefault="00867AE3" w:rsidP="0086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9396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ลูกหนี้การค้า </w:t>
            </w:r>
          </w:p>
        </w:tc>
        <w:tc>
          <w:tcPr>
            <w:tcW w:w="990" w:type="dxa"/>
            <w:shd w:val="clear" w:color="auto" w:fill="auto"/>
          </w:tcPr>
          <w:p w14:paraId="693191C9" w14:textId="7E5DEAF8" w:rsidR="00867AE3" w:rsidRPr="00F93968" w:rsidRDefault="00867AE3" w:rsidP="0086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8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93968">
              <w:rPr>
                <w:rFonts w:ascii="Angsana New" w:hAnsi="Angsana New"/>
                <w:color w:val="000000" w:themeColor="text1"/>
                <w:sz w:val="30"/>
                <w:szCs w:val="30"/>
              </w:rPr>
              <w:t>577</w:t>
            </w:r>
          </w:p>
        </w:tc>
        <w:tc>
          <w:tcPr>
            <w:tcW w:w="270" w:type="dxa"/>
            <w:shd w:val="clear" w:color="auto" w:fill="auto"/>
          </w:tcPr>
          <w:p w14:paraId="2DB2B572" w14:textId="77777777" w:rsidR="00867AE3" w:rsidRPr="00F93968" w:rsidRDefault="00867AE3" w:rsidP="0086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BE79FB2" w14:textId="740C2BB2" w:rsidR="00867AE3" w:rsidRPr="00F93968" w:rsidRDefault="00867AE3" w:rsidP="00E73C3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190" w:right="-120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bidi="th-TH"/>
              </w:rPr>
            </w:pPr>
            <w:r w:rsidRPr="00F93968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FE63BDE" w14:textId="77777777" w:rsidR="00867AE3" w:rsidRPr="00F93968" w:rsidRDefault="00867AE3" w:rsidP="0086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E938312" w14:textId="11F53265" w:rsidR="00867AE3" w:rsidRPr="00F93968" w:rsidRDefault="00867AE3" w:rsidP="0086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6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93968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7C18380E" w14:textId="77777777" w:rsidR="00867AE3" w:rsidRPr="00F93968" w:rsidRDefault="00867AE3" w:rsidP="0086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36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77" w:type="dxa"/>
            <w:gridSpan w:val="2"/>
            <w:shd w:val="clear" w:color="auto" w:fill="auto"/>
          </w:tcPr>
          <w:p w14:paraId="482B6E4A" w14:textId="069B015F" w:rsidR="00867AE3" w:rsidRPr="00F93968" w:rsidRDefault="00867AE3" w:rsidP="0086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8"/>
              </w:tabs>
              <w:spacing w:line="240" w:lineRule="auto"/>
              <w:ind w:left="-124" w:right="78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93968">
              <w:rPr>
                <w:rFonts w:ascii="Angsana New" w:hAnsi="Angsana New"/>
                <w:color w:val="000000" w:themeColor="text1"/>
                <w:sz w:val="30"/>
                <w:szCs w:val="30"/>
              </w:rPr>
              <w:t>577</w:t>
            </w:r>
          </w:p>
        </w:tc>
      </w:tr>
      <w:tr w:rsidR="00867AE3" w:rsidRPr="00F93968" w14:paraId="53273D47" w14:textId="77777777" w:rsidTr="00E47261">
        <w:trPr>
          <w:trHeight w:val="68"/>
        </w:trPr>
        <w:tc>
          <w:tcPr>
            <w:tcW w:w="3969" w:type="dxa"/>
            <w:shd w:val="clear" w:color="auto" w:fill="auto"/>
          </w:tcPr>
          <w:p w14:paraId="52C90C08" w14:textId="77777777" w:rsidR="00867AE3" w:rsidRPr="00F93968" w:rsidRDefault="00867AE3" w:rsidP="0086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 w:themeColor="text1"/>
                <w:sz w:val="30"/>
                <w:szCs w:val="30"/>
                <w:shd w:val="clear" w:color="auto" w:fill="E6E6E6"/>
                <w:cs/>
              </w:rPr>
            </w:pPr>
            <w:r w:rsidRPr="00F9396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สินค้าคงเหลือ  </w:t>
            </w:r>
          </w:p>
        </w:tc>
        <w:tc>
          <w:tcPr>
            <w:tcW w:w="990" w:type="dxa"/>
            <w:shd w:val="clear" w:color="auto" w:fill="auto"/>
          </w:tcPr>
          <w:p w14:paraId="05DF750A" w14:textId="77777777" w:rsidR="00867AE3" w:rsidRPr="00F93968" w:rsidRDefault="00867AE3" w:rsidP="0086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4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93968">
              <w:rPr>
                <w:rFonts w:ascii="Angsana New" w:hAnsi="Angsana New"/>
                <w:color w:val="000000" w:themeColor="text1"/>
                <w:sz w:val="30"/>
                <w:szCs w:val="30"/>
              </w:rPr>
              <w:t>315</w:t>
            </w:r>
          </w:p>
        </w:tc>
        <w:tc>
          <w:tcPr>
            <w:tcW w:w="270" w:type="dxa"/>
            <w:shd w:val="clear" w:color="auto" w:fill="auto"/>
          </w:tcPr>
          <w:p w14:paraId="6899A3D9" w14:textId="77777777" w:rsidR="00867AE3" w:rsidRPr="00F93968" w:rsidRDefault="00867AE3" w:rsidP="0086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92FA3E8" w14:textId="77777777" w:rsidR="00867AE3" w:rsidRPr="00F93968" w:rsidRDefault="00867AE3" w:rsidP="00E73C34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90" w:right="-12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93968">
              <w:rPr>
                <w:rFonts w:ascii="Angsana New" w:hAnsi="Angsana New"/>
                <w:color w:val="000000" w:themeColor="text1"/>
                <w:sz w:val="30"/>
                <w:szCs w:val="30"/>
              </w:rPr>
              <w:t>59</w:t>
            </w:r>
          </w:p>
        </w:tc>
        <w:tc>
          <w:tcPr>
            <w:tcW w:w="270" w:type="dxa"/>
            <w:shd w:val="clear" w:color="auto" w:fill="auto"/>
          </w:tcPr>
          <w:p w14:paraId="63AFE095" w14:textId="77777777" w:rsidR="00867AE3" w:rsidRPr="00F93968" w:rsidRDefault="00867AE3" w:rsidP="0086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D47A425" w14:textId="77777777" w:rsidR="00867AE3" w:rsidRPr="00F93968" w:rsidRDefault="00867AE3" w:rsidP="0086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6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93968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70710E7C" w14:textId="77777777" w:rsidR="00867AE3" w:rsidRPr="00F93968" w:rsidRDefault="00867AE3" w:rsidP="0086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36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77" w:type="dxa"/>
            <w:gridSpan w:val="2"/>
            <w:shd w:val="clear" w:color="auto" w:fill="auto"/>
          </w:tcPr>
          <w:p w14:paraId="3C458C61" w14:textId="77777777" w:rsidR="00867AE3" w:rsidRPr="00F93968" w:rsidRDefault="00867AE3" w:rsidP="0086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78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93968">
              <w:rPr>
                <w:rFonts w:ascii="Angsana New" w:hAnsi="Angsana New"/>
                <w:color w:val="000000" w:themeColor="text1"/>
                <w:sz w:val="30"/>
                <w:szCs w:val="30"/>
              </w:rPr>
              <w:t>374</w:t>
            </w:r>
          </w:p>
        </w:tc>
      </w:tr>
      <w:tr w:rsidR="00867AE3" w:rsidRPr="00F93968" w14:paraId="38957683" w14:textId="77777777" w:rsidTr="00E47261">
        <w:trPr>
          <w:trHeight w:val="68"/>
        </w:trPr>
        <w:tc>
          <w:tcPr>
            <w:tcW w:w="3969" w:type="dxa"/>
            <w:shd w:val="clear" w:color="auto" w:fill="auto"/>
          </w:tcPr>
          <w:p w14:paraId="2366B70B" w14:textId="77777777" w:rsidR="00867AE3" w:rsidRPr="00F93968" w:rsidRDefault="00867AE3" w:rsidP="0086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9396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เงินมัดจำ </w:t>
            </w:r>
          </w:p>
        </w:tc>
        <w:tc>
          <w:tcPr>
            <w:tcW w:w="990" w:type="dxa"/>
            <w:shd w:val="clear" w:color="auto" w:fill="auto"/>
          </w:tcPr>
          <w:p w14:paraId="3688EA34" w14:textId="77777777" w:rsidR="00867AE3" w:rsidRPr="00F93968" w:rsidRDefault="00867AE3" w:rsidP="0086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8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93968">
              <w:rPr>
                <w:rFonts w:ascii="Angsana New" w:hAnsi="Angsana New"/>
                <w:color w:val="000000" w:themeColor="text1"/>
                <w:sz w:val="30"/>
                <w:szCs w:val="30"/>
              </w:rPr>
              <w:t>285</w:t>
            </w:r>
          </w:p>
        </w:tc>
        <w:tc>
          <w:tcPr>
            <w:tcW w:w="270" w:type="dxa"/>
            <w:shd w:val="clear" w:color="auto" w:fill="auto"/>
          </w:tcPr>
          <w:p w14:paraId="3D8D9220" w14:textId="77777777" w:rsidR="00867AE3" w:rsidRPr="00F93968" w:rsidRDefault="00867AE3" w:rsidP="0086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B2BA92B" w14:textId="77777777" w:rsidR="00867AE3" w:rsidRPr="00F93968" w:rsidRDefault="00867AE3" w:rsidP="00E73C3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190" w:right="-12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93968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505C4C4" w14:textId="77777777" w:rsidR="00867AE3" w:rsidRPr="00F93968" w:rsidRDefault="00867AE3" w:rsidP="0086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95A6DA4" w14:textId="77777777" w:rsidR="00867AE3" w:rsidRPr="00F93968" w:rsidRDefault="00867AE3" w:rsidP="0086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6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93968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7D2D0FA1" w14:textId="77777777" w:rsidR="00867AE3" w:rsidRPr="00F93968" w:rsidRDefault="00867AE3" w:rsidP="0086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36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77" w:type="dxa"/>
            <w:gridSpan w:val="2"/>
            <w:shd w:val="clear" w:color="auto" w:fill="auto"/>
          </w:tcPr>
          <w:p w14:paraId="44BD98A3" w14:textId="77777777" w:rsidR="00867AE3" w:rsidRPr="00F93968" w:rsidRDefault="00867AE3" w:rsidP="0086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78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93968">
              <w:rPr>
                <w:rFonts w:ascii="Angsana New" w:hAnsi="Angsana New"/>
                <w:color w:val="000000" w:themeColor="text1"/>
                <w:sz w:val="30"/>
                <w:szCs w:val="30"/>
              </w:rPr>
              <w:t>285</w:t>
            </w:r>
          </w:p>
        </w:tc>
      </w:tr>
      <w:tr w:rsidR="00867AE3" w:rsidRPr="00F93968" w14:paraId="78C6A063" w14:textId="77777777" w:rsidTr="00E47261">
        <w:trPr>
          <w:trHeight w:val="68"/>
        </w:trPr>
        <w:tc>
          <w:tcPr>
            <w:tcW w:w="3969" w:type="dxa"/>
            <w:shd w:val="clear" w:color="auto" w:fill="auto"/>
          </w:tcPr>
          <w:p w14:paraId="58F05C80" w14:textId="77777777" w:rsidR="00867AE3" w:rsidRPr="00F93968" w:rsidRDefault="00867AE3" w:rsidP="0086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9396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หนี้สินตามสัญญาเช่า 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8197D55" w14:textId="77777777" w:rsidR="00867AE3" w:rsidRPr="00F93968" w:rsidRDefault="00867AE3" w:rsidP="0086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8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93968">
              <w:rPr>
                <w:rFonts w:ascii="Angsana New" w:hAnsi="Angsana New"/>
                <w:color w:val="000000" w:themeColor="text1"/>
                <w:sz w:val="30"/>
                <w:szCs w:val="30"/>
              </w:rPr>
              <w:t>98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4E9EFC3" w14:textId="77777777" w:rsidR="00867AE3" w:rsidRPr="00F93968" w:rsidRDefault="00867AE3" w:rsidP="0086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D9FC310" w14:textId="77777777" w:rsidR="00867AE3" w:rsidRPr="00F93968" w:rsidRDefault="00867AE3" w:rsidP="00E73C34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90" w:right="-12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93968">
              <w:rPr>
                <w:rFonts w:ascii="Angsana New" w:hAnsi="Angsana New"/>
                <w:color w:val="000000" w:themeColor="text1"/>
                <w:sz w:val="30"/>
                <w:szCs w:val="30"/>
              </w:rPr>
              <w:t>161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50B11A2" w14:textId="77777777" w:rsidR="00867AE3" w:rsidRPr="00F93968" w:rsidRDefault="00867AE3" w:rsidP="0086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4B03F02" w14:textId="77777777" w:rsidR="00867AE3" w:rsidRPr="00F93968" w:rsidRDefault="00867AE3" w:rsidP="0086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6" w:hanging="3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93968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786DEA51" w14:textId="77777777" w:rsidR="00867AE3" w:rsidRPr="00F93968" w:rsidRDefault="00867AE3" w:rsidP="0086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77" w:type="dxa"/>
            <w:gridSpan w:val="2"/>
            <w:shd w:val="clear" w:color="auto" w:fill="auto"/>
            <w:vAlign w:val="bottom"/>
          </w:tcPr>
          <w:p w14:paraId="2BC32747" w14:textId="77777777" w:rsidR="00867AE3" w:rsidRPr="00F93968" w:rsidRDefault="00867AE3" w:rsidP="0086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78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93968">
              <w:rPr>
                <w:rFonts w:ascii="Angsana New" w:hAnsi="Angsana New"/>
                <w:color w:val="000000" w:themeColor="text1"/>
                <w:sz w:val="30"/>
                <w:szCs w:val="30"/>
              </w:rPr>
              <w:t>259</w:t>
            </w:r>
          </w:p>
        </w:tc>
      </w:tr>
      <w:tr w:rsidR="00867AE3" w:rsidRPr="00F93968" w14:paraId="40BE028B" w14:textId="77777777" w:rsidTr="00E47261">
        <w:trPr>
          <w:trHeight w:val="68"/>
        </w:trPr>
        <w:tc>
          <w:tcPr>
            <w:tcW w:w="3969" w:type="dxa"/>
            <w:shd w:val="clear" w:color="auto" w:fill="auto"/>
          </w:tcPr>
          <w:p w14:paraId="7703EEBF" w14:textId="77777777" w:rsidR="00867AE3" w:rsidRPr="00F93968" w:rsidRDefault="00867AE3" w:rsidP="0086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9396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อื่น</w:t>
            </w:r>
            <w:r w:rsidRPr="00F93968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</w:t>
            </w:r>
            <w:r w:rsidRPr="00F9396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ๆ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EB0E18" w14:textId="77777777" w:rsidR="00867AE3" w:rsidRPr="00F93968" w:rsidRDefault="00867AE3" w:rsidP="0086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8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93968">
              <w:rPr>
                <w:rFonts w:ascii="Angsana New" w:hAnsi="Angsana New"/>
                <w:color w:val="000000" w:themeColor="text1"/>
                <w:sz w:val="30"/>
                <w:szCs w:val="30"/>
              </w:rPr>
              <w:t>304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088A08A" w14:textId="77777777" w:rsidR="00867AE3" w:rsidRPr="00F93968" w:rsidRDefault="00867AE3" w:rsidP="0086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837E4F" w14:textId="77777777" w:rsidR="00867AE3" w:rsidRPr="00F93968" w:rsidRDefault="00867AE3" w:rsidP="00E73C34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90" w:right="-12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93968">
              <w:rPr>
                <w:rFonts w:ascii="Angsana New" w:hAnsi="Angsana New"/>
                <w:color w:val="000000" w:themeColor="text1"/>
                <w:sz w:val="30"/>
                <w:szCs w:val="30"/>
              </w:rPr>
              <w:t>23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3919509" w14:textId="77777777" w:rsidR="00867AE3" w:rsidRPr="00F93968" w:rsidRDefault="00867AE3" w:rsidP="0086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0F492C" w14:textId="77777777" w:rsidR="00867AE3" w:rsidRPr="00F93968" w:rsidRDefault="00867AE3" w:rsidP="0086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9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93968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1C76DABA" w14:textId="77777777" w:rsidR="00867AE3" w:rsidRPr="00F93968" w:rsidRDefault="00867AE3" w:rsidP="0086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7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B1DED3" w14:textId="77777777" w:rsidR="00867AE3" w:rsidRPr="00F93968" w:rsidRDefault="00867AE3" w:rsidP="0086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78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93968">
              <w:rPr>
                <w:rFonts w:ascii="Angsana New" w:hAnsi="Angsana New"/>
                <w:color w:val="000000" w:themeColor="text1"/>
                <w:sz w:val="30"/>
                <w:szCs w:val="30"/>
              </w:rPr>
              <w:t>327</w:t>
            </w:r>
          </w:p>
        </w:tc>
      </w:tr>
      <w:tr w:rsidR="00867AE3" w:rsidRPr="00F93968" w14:paraId="29B71ADF" w14:textId="77777777" w:rsidTr="00E47261">
        <w:trPr>
          <w:trHeight w:val="58"/>
        </w:trPr>
        <w:tc>
          <w:tcPr>
            <w:tcW w:w="3969" w:type="dxa"/>
            <w:shd w:val="clear" w:color="auto" w:fill="auto"/>
          </w:tcPr>
          <w:p w14:paraId="547469AF" w14:textId="77777777" w:rsidR="00867AE3" w:rsidRPr="00F93968" w:rsidRDefault="00867AE3" w:rsidP="0086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FF"/>
                <w:sz w:val="30"/>
                <w:szCs w:val="30"/>
                <w:highlight w:val="lightGray"/>
                <w:shd w:val="clear" w:color="auto" w:fill="E6E6E6"/>
                <w:cs/>
              </w:rPr>
            </w:pPr>
            <w:r w:rsidRPr="00F93968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11073A97" w14:textId="77777777" w:rsidR="00867AE3" w:rsidRPr="00F93968" w:rsidRDefault="00867AE3" w:rsidP="0086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8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  <w:r w:rsidRPr="00F93968">
              <w:rPr>
                <w:rFonts w:ascii="Angsana New" w:hAnsi="Angsana New"/>
                <w:b/>
                <w:bCs/>
                <w:sz w:val="30"/>
                <w:szCs w:val="30"/>
              </w:rPr>
              <w:t>1,579</w:t>
            </w:r>
          </w:p>
        </w:tc>
        <w:tc>
          <w:tcPr>
            <w:tcW w:w="270" w:type="dxa"/>
          </w:tcPr>
          <w:p w14:paraId="5D5F686E" w14:textId="77777777" w:rsidR="00867AE3" w:rsidRPr="00F93968" w:rsidRDefault="00867AE3" w:rsidP="0086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03618EE" w14:textId="77777777" w:rsidR="00867AE3" w:rsidRPr="00F93968" w:rsidRDefault="00867AE3" w:rsidP="00E73C34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90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93968">
              <w:rPr>
                <w:rFonts w:ascii="Angsana New" w:hAnsi="Angsana New"/>
                <w:b/>
                <w:bCs/>
                <w:sz w:val="30"/>
                <w:szCs w:val="30"/>
              </w:rPr>
              <w:t>243</w:t>
            </w:r>
          </w:p>
        </w:tc>
        <w:tc>
          <w:tcPr>
            <w:tcW w:w="270" w:type="dxa"/>
          </w:tcPr>
          <w:p w14:paraId="26673B8D" w14:textId="77777777" w:rsidR="00867AE3" w:rsidRPr="00F93968" w:rsidRDefault="00867AE3" w:rsidP="0086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16468F0" w14:textId="77777777" w:rsidR="00867AE3" w:rsidRPr="00F93968" w:rsidRDefault="00867AE3" w:rsidP="0086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96" w:firstLine="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9396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641A9B6C" w14:textId="77777777" w:rsidR="00867AE3" w:rsidRPr="00F93968" w:rsidRDefault="00867AE3" w:rsidP="0086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C96F13" w14:textId="77777777" w:rsidR="00867AE3" w:rsidRPr="00F93968" w:rsidRDefault="00867AE3" w:rsidP="0086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8"/>
              </w:tabs>
              <w:spacing w:line="240" w:lineRule="auto"/>
              <w:ind w:left="-124" w:right="7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93968">
              <w:rPr>
                <w:rFonts w:ascii="Angsana New" w:hAnsi="Angsana New"/>
                <w:b/>
                <w:bCs/>
                <w:sz w:val="30"/>
                <w:szCs w:val="30"/>
              </w:rPr>
              <w:t>1,822</w:t>
            </w:r>
          </w:p>
        </w:tc>
      </w:tr>
      <w:tr w:rsidR="00867AE3" w:rsidRPr="00F93968" w14:paraId="2C0B1650" w14:textId="77777777" w:rsidTr="00E47261">
        <w:trPr>
          <w:trHeight w:val="58"/>
        </w:trPr>
        <w:tc>
          <w:tcPr>
            <w:tcW w:w="3969" w:type="dxa"/>
            <w:shd w:val="clear" w:color="auto" w:fill="auto"/>
          </w:tcPr>
          <w:p w14:paraId="708EB74C" w14:textId="77777777" w:rsidR="00867AE3" w:rsidRPr="00F93968" w:rsidRDefault="00867AE3" w:rsidP="0086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E1ADA18" w14:textId="77777777" w:rsidR="00867AE3" w:rsidRPr="00F93968" w:rsidRDefault="00867AE3" w:rsidP="0086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72D8B61" w14:textId="77777777" w:rsidR="00867AE3" w:rsidRPr="00F93968" w:rsidRDefault="00867AE3" w:rsidP="0086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948FF14" w14:textId="77777777" w:rsidR="00867AE3" w:rsidRPr="00F93968" w:rsidRDefault="00867AE3" w:rsidP="0086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06E58E3" w14:textId="77777777" w:rsidR="00867AE3" w:rsidRPr="00F93968" w:rsidRDefault="00867AE3" w:rsidP="0086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454E644" w14:textId="77777777" w:rsidR="00867AE3" w:rsidRPr="00F93968" w:rsidRDefault="00867AE3" w:rsidP="0086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96" w:firstLine="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3" w:type="dxa"/>
          </w:tcPr>
          <w:p w14:paraId="38128476" w14:textId="77777777" w:rsidR="00867AE3" w:rsidRPr="00F93968" w:rsidRDefault="00867AE3" w:rsidP="0086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</w:tcBorders>
          </w:tcPr>
          <w:p w14:paraId="397080D4" w14:textId="77777777" w:rsidR="00867AE3" w:rsidRPr="00F93968" w:rsidRDefault="00867AE3" w:rsidP="0086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8"/>
              </w:tabs>
              <w:spacing w:line="240" w:lineRule="auto"/>
              <w:ind w:left="-124" w:right="7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67AE3" w:rsidRPr="00F93968" w14:paraId="0CA65F7E" w14:textId="77777777" w:rsidTr="00E47261">
        <w:trPr>
          <w:trHeight w:val="68"/>
        </w:trPr>
        <w:tc>
          <w:tcPr>
            <w:tcW w:w="3969" w:type="dxa"/>
            <w:shd w:val="clear" w:color="auto" w:fill="auto"/>
          </w:tcPr>
          <w:p w14:paraId="4063D7F9" w14:textId="77777777" w:rsidR="00867AE3" w:rsidRPr="00F93968" w:rsidRDefault="00867AE3" w:rsidP="0086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F93968"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90" w:type="dxa"/>
          </w:tcPr>
          <w:p w14:paraId="51614E49" w14:textId="77777777" w:rsidR="00867AE3" w:rsidRPr="00F93968" w:rsidRDefault="00867AE3" w:rsidP="0086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D0536C4" w14:textId="77777777" w:rsidR="00867AE3" w:rsidRPr="00F93968" w:rsidRDefault="00867AE3" w:rsidP="0086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</w:tcPr>
          <w:p w14:paraId="6C12B46C" w14:textId="77777777" w:rsidR="00867AE3" w:rsidRPr="00F93968" w:rsidRDefault="00867AE3" w:rsidP="0086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4A08E6B" w14:textId="77777777" w:rsidR="00867AE3" w:rsidRPr="00F93968" w:rsidRDefault="00867AE3" w:rsidP="0086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E846A06" w14:textId="77777777" w:rsidR="00867AE3" w:rsidRPr="00F93968" w:rsidRDefault="00867AE3" w:rsidP="0086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96" w:firstLine="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3" w:type="dxa"/>
          </w:tcPr>
          <w:p w14:paraId="78E44922" w14:textId="77777777" w:rsidR="00867AE3" w:rsidRPr="00F93968" w:rsidRDefault="00867AE3" w:rsidP="0086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gridSpan w:val="2"/>
          </w:tcPr>
          <w:p w14:paraId="68D69F33" w14:textId="77777777" w:rsidR="00867AE3" w:rsidRPr="00F93968" w:rsidRDefault="00867AE3" w:rsidP="0086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8"/>
              </w:tabs>
              <w:spacing w:line="240" w:lineRule="auto"/>
              <w:ind w:left="-124" w:right="7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67AE3" w:rsidRPr="00F93968" w14:paraId="2EBA4E43" w14:textId="77777777" w:rsidTr="00E47261">
        <w:trPr>
          <w:trHeight w:val="68"/>
        </w:trPr>
        <w:tc>
          <w:tcPr>
            <w:tcW w:w="3969" w:type="dxa"/>
            <w:shd w:val="clear" w:color="auto" w:fill="auto"/>
          </w:tcPr>
          <w:p w14:paraId="65AA10D4" w14:textId="77777777" w:rsidR="00867AE3" w:rsidRPr="00F93968" w:rsidRDefault="00867AE3" w:rsidP="0086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0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9396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เงินลงทุนในหน่วยลงทุน</w:t>
            </w:r>
          </w:p>
        </w:tc>
        <w:tc>
          <w:tcPr>
            <w:tcW w:w="990" w:type="dxa"/>
            <w:shd w:val="clear" w:color="auto" w:fill="auto"/>
          </w:tcPr>
          <w:p w14:paraId="48548DBA" w14:textId="77777777" w:rsidR="00867AE3" w:rsidRPr="00F93968" w:rsidRDefault="00867AE3" w:rsidP="0086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93968">
              <w:rPr>
                <w:rFonts w:ascii="Angsana New" w:hAnsi="Angsana New"/>
                <w:color w:val="000000" w:themeColor="text1"/>
                <w:sz w:val="30"/>
                <w:szCs w:val="30"/>
              </w:rPr>
              <w:t>(201)</w:t>
            </w:r>
          </w:p>
        </w:tc>
        <w:tc>
          <w:tcPr>
            <w:tcW w:w="270" w:type="dxa"/>
            <w:shd w:val="clear" w:color="auto" w:fill="auto"/>
          </w:tcPr>
          <w:p w14:paraId="6ECDE3F2" w14:textId="77777777" w:rsidR="00867AE3" w:rsidRPr="00F93968" w:rsidRDefault="00867AE3" w:rsidP="0086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BAEB0C6" w14:textId="77777777" w:rsidR="00867AE3" w:rsidRPr="00F93968" w:rsidRDefault="00867AE3" w:rsidP="00E73C34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90" w:right="-12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93968">
              <w:rPr>
                <w:rFonts w:ascii="Angsana New" w:hAnsi="Angsana New"/>
                <w:color w:val="000000" w:themeColor="text1"/>
                <w:sz w:val="30"/>
                <w:szCs w:val="30"/>
              </w:rPr>
              <w:t>(841)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7C0917E" w14:textId="77777777" w:rsidR="00867AE3" w:rsidRPr="00F93968" w:rsidRDefault="00867AE3" w:rsidP="0086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19A6877" w14:textId="77777777" w:rsidR="00867AE3" w:rsidRPr="00F93968" w:rsidRDefault="00867AE3" w:rsidP="0086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6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93968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3BA660F7" w14:textId="77777777" w:rsidR="00867AE3" w:rsidRPr="00F93968" w:rsidRDefault="00867AE3" w:rsidP="0086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77" w:type="dxa"/>
            <w:gridSpan w:val="2"/>
            <w:shd w:val="clear" w:color="auto" w:fill="auto"/>
          </w:tcPr>
          <w:p w14:paraId="78E2C55C" w14:textId="77777777" w:rsidR="00867AE3" w:rsidRPr="00F93968" w:rsidRDefault="00867AE3" w:rsidP="0086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0"/>
              </w:tabs>
              <w:spacing w:line="240" w:lineRule="auto"/>
              <w:ind w:left="66" w:right="-17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93968">
              <w:rPr>
                <w:rFonts w:ascii="Angsana New" w:hAnsi="Angsana New"/>
                <w:color w:val="000000" w:themeColor="text1"/>
                <w:sz w:val="30"/>
                <w:szCs w:val="30"/>
              </w:rPr>
              <w:t>(1,042)</w:t>
            </w:r>
          </w:p>
        </w:tc>
      </w:tr>
      <w:tr w:rsidR="00867AE3" w:rsidRPr="00F93968" w14:paraId="35DD75D3" w14:textId="77777777" w:rsidTr="00E47261">
        <w:trPr>
          <w:trHeight w:val="68"/>
        </w:trPr>
        <w:tc>
          <w:tcPr>
            <w:tcW w:w="3969" w:type="dxa"/>
            <w:shd w:val="clear" w:color="auto" w:fill="auto"/>
          </w:tcPr>
          <w:p w14:paraId="3C593349" w14:textId="77777777" w:rsidR="00867AE3" w:rsidRPr="00F93968" w:rsidRDefault="00867AE3" w:rsidP="0086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0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9396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อื่น ๆ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5115448" w14:textId="77777777" w:rsidR="00867AE3" w:rsidRPr="00F93968" w:rsidRDefault="00867AE3" w:rsidP="0086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93968">
              <w:rPr>
                <w:rFonts w:ascii="Angsana New" w:hAnsi="Angsana New"/>
                <w:color w:val="000000" w:themeColor="text1"/>
                <w:sz w:val="30"/>
                <w:szCs w:val="30"/>
              </w:rPr>
              <w:t>(45)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4DB230D" w14:textId="77777777" w:rsidR="00867AE3" w:rsidRPr="00F93968" w:rsidRDefault="00867AE3" w:rsidP="0086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5DC7BD9" w14:textId="77777777" w:rsidR="00867AE3" w:rsidRPr="00F93968" w:rsidRDefault="00867AE3" w:rsidP="00E73C34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90" w:right="-12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93968">
              <w:rPr>
                <w:rFonts w:ascii="Angsana New" w:hAnsi="Angsana New"/>
                <w:color w:val="000000" w:themeColor="text1"/>
                <w:sz w:val="30"/>
                <w:szCs w:val="30"/>
              </w:rPr>
              <w:t>43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687EA4F" w14:textId="77777777" w:rsidR="00867AE3" w:rsidRPr="00F93968" w:rsidRDefault="00867AE3" w:rsidP="0086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7348E32" w14:textId="77777777" w:rsidR="00867AE3" w:rsidRPr="00F93968" w:rsidRDefault="00867AE3" w:rsidP="0086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9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93968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36400887" w14:textId="77777777" w:rsidR="00867AE3" w:rsidRPr="00F93968" w:rsidRDefault="00867AE3" w:rsidP="0086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77" w:type="dxa"/>
            <w:gridSpan w:val="2"/>
            <w:shd w:val="clear" w:color="auto" w:fill="auto"/>
            <w:vAlign w:val="bottom"/>
          </w:tcPr>
          <w:p w14:paraId="51940054" w14:textId="77777777" w:rsidR="00867AE3" w:rsidRPr="00F93968" w:rsidRDefault="00867AE3" w:rsidP="0086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6" w:right="-19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93968">
              <w:rPr>
                <w:rFonts w:ascii="Angsana New" w:hAnsi="Angsana New"/>
                <w:color w:val="000000" w:themeColor="text1"/>
                <w:sz w:val="30"/>
                <w:szCs w:val="30"/>
              </w:rPr>
              <w:t>(2)</w:t>
            </w:r>
          </w:p>
        </w:tc>
      </w:tr>
      <w:tr w:rsidR="00867AE3" w:rsidRPr="00F93968" w14:paraId="67575B98" w14:textId="77777777" w:rsidTr="00E47261">
        <w:trPr>
          <w:trHeight w:val="58"/>
        </w:trPr>
        <w:tc>
          <w:tcPr>
            <w:tcW w:w="3969" w:type="dxa"/>
            <w:shd w:val="clear" w:color="auto" w:fill="auto"/>
          </w:tcPr>
          <w:p w14:paraId="0BFDFB4B" w14:textId="77777777" w:rsidR="00867AE3" w:rsidRPr="00F93968" w:rsidRDefault="00867AE3" w:rsidP="0086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FF"/>
                <w:sz w:val="30"/>
                <w:szCs w:val="30"/>
                <w:highlight w:val="lightGray"/>
                <w:shd w:val="clear" w:color="auto" w:fill="E6E6E6"/>
                <w:cs/>
              </w:rPr>
            </w:pPr>
            <w:r w:rsidRPr="00F93968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000000" w:themeColor="text1"/>
              <w:bottom w:val="single" w:sz="4" w:space="0" w:color="auto"/>
            </w:tcBorders>
          </w:tcPr>
          <w:p w14:paraId="299E2558" w14:textId="77777777" w:rsidR="00867AE3" w:rsidRPr="00F93968" w:rsidRDefault="00867AE3" w:rsidP="0086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93968">
              <w:rPr>
                <w:rFonts w:ascii="Angsana New" w:hAnsi="Angsana New"/>
                <w:b/>
                <w:bCs/>
                <w:sz w:val="30"/>
                <w:szCs w:val="30"/>
              </w:rPr>
              <w:t>(246)</w:t>
            </w:r>
          </w:p>
        </w:tc>
        <w:tc>
          <w:tcPr>
            <w:tcW w:w="270" w:type="dxa"/>
          </w:tcPr>
          <w:p w14:paraId="330B642E" w14:textId="77777777" w:rsidR="00867AE3" w:rsidRPr="00F93968" w:rsidRDefault="00867AE3" w:rsidP="0086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tcBorders>
              <w:top w:val="single" w:sz="4" w:space="0" w:color="000000" w:themeColor="text1"/>
              <w:bottom w:val="single" w:sz="4" w:space="0" w:color="auto"/>
            </w:tcBorders>
          </w:tcPr>
          <w:p w14:paraId="570F0FED" w14:textId="77777777" w:rsidR="00867AE3" w:rsidRPr="00F93968" w:rsidRDefault="00867AE3" w:rsidP="00E73C34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90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93968">
              <w:rPr>
                <w:rFonts w:ascii="Angsana New" w:hAnsi="Angsana New"/>
                <w:b/>
                <w:bCs/>
                <w:sz w:val="30"/>
                <w:szCs w:val="30"/>
              </w:rPr>
              <w:t>(798)</w:t>
            </w:r>
          </w:p>
        </w:tc>
        <w:tc>
          <w:tcPr>
            <w:tcW w:w="270" w:type="dxa"/>
          </w:tcPr>
          <w:p w14:paraId="77E2E16B" w14:textId="77777777" w:rsidR="00867AE3" w:rsidRPr="00F93968" w:rsidRDefault="00867AE3" w:rsidP="0086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000000" w:themeColor="text1"/>
              <w:bottom w:val="single" w:sz="4" w:space="0" w:color="auto"/>
            </w:tcBorders>
          </w:tcPr>
          <w:p w14:paraId="55EEBC68" w14:textId="77777777" w:rsidR="00867AE3" w:rsidRPr="00F93968" w:rsidRDefault="00867AE3" w:rsidP="0086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9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9396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42BEC968" w14:textId="77777777" w:rsidR="00867AE3" w:rsidRPr="00F93968" w:rsidRDefault="00867AE3" w:rsidP="0086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</w:tcPr>
          <w:p w14:paraId="2C417CA4" w14:textId="77777777" w:rsidR="00867AE3" w:rsidRPr="00F93968" w:rsidRDefault="00867AE3" w:rsidP="0086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93968">
              <w:rPr>
                <w:rFonts w:ascii="Angsana New" w:hAnsi="Angsana New"/>
                <w:b/>
                <w:bCs/>
                <w:sz w:val="30"/>
                <w:szCs w:val="30"/>
              </w:rPr>
              <w:t>(1,044)</w:t>
            </w:r>
          </w:p>
        </w:tc>
      </w:tr>
      <w:tr w:rsidR="00867AE3" w:rsidRPr="00F93968" w14:paraId="6F0D40C8" w14:textId="77777777" w:rsidTr="00E47261">
        <w:trPr>
          <w:trHeight w:val="58"/>
        </w:trPr>
        <w:tc>
          <w:tcPr>
            <w:tcW w:w="3969" w:type="dxa"/>
            <w:shd w:val="clear" w:color="auto" w:fill="auto"/>
          </w:tcPr>
          <w:p w14:paraId="1D61C304" w14:textId="77777777" w:rsidR="00867AE3" w:rsidRPr="00F93968" w:rsidRDefault="00867AE3" w:rsidP="0086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30"/>
                <w:szCs w:val="30"/>
                <w:highlight w:val="lightGray"/>
                <w:shd w:val="clear" w:color="auto" w:fill="E6E6E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A834067" w14:textId="77777777" w:rsidR="00867AE3" w:rsidRPr="00F93968" w:rsidRDefault="00867AE3" w:rsidP="0086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84A81FE" w14:textId="77777777" w:rsidR="00867AE3" w:rsidRPr="00F93968" w:rsidRDefault="00867AE3" w:rsidP="0086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D69A731" w14:textId="77777777" w:rsidR="00867AE3" w:rsidRPr="00F93968" w:rsidRDefault="00867AE3" w:rsidP="0086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3FEC4C" w14:textId="77777777" w:rsidR="00867AE3" w:rsidRPr="00F93968" w:rsidRDefault="00867AE3" w:rsidP="0086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4591638" w14:textId="77777777" w:rsidR="00867AE3" w:rsidRPr="00F93968" w:rsidRDefault="00867AE3" w:rsidP="0086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6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</w:tcPr>
          <w:p w14:paraId="78B650C9" w14:textId="77777777" w:rsidR="00867AE3" w:rsidRPr="00F93968" w:rsidRDefault="00867AE3" w:rsidP="0086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</w:tcBorders>
          </w:tcPr>
          <w:p w14:paraId="0546252F" w14:textId="77777777" w:rsidR="00867AE3" w:rsidRPr="00F93968" w:rsidRDefault="00867AE3" w:rsidP="0086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16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67AE3" w:rsidRPr="00F93968" w14:paraId="0D12F9DF" w14:textId="77777777" w:rsidTr="00E47261">
        <w:trPr>
          <w:trHeight w:val="68"/>
        </w:trPr>
        <w:tc>
          <w:tcPr>
            <w:tcW w:w="3969" w:type="dxa"/>
            <w:shd w:val="clear" w:color="auto" w:fill="auto"/>
          </w:tcPr>
          <w:p w14:paraId="6A7B2826" w14:textId="77777777" w:rsidR="00867AE3" w:rsidRPr="00F93968" w:rsidRDefault="00867AE3" w:rsidP="0086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FF"/>
                <w:sz w:val="30"/>
                <w:szCs w:val="30"/>
                <w:highlight w:val="lightGray"/>
                <w:shd w:val="clear" w:color="auto" w:fill="E6E6E6"/>
                <w:cs/>
              </w:rPr>
            </w:pPr>
            <w:r w:rsidRPr="00F93968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11C01E70" w14:textId="77777777" w:rsidR="00867AE3" w:rsidRPr="00F93968" w:rsidRDefault="00867AE3" w:rsidP="0086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8"/>
              <w:jc w:val="right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  <w:r w:rsidRPr="00F93968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1,333</w:t>
            </w:r>
          </w:p>
        </w:tc>
        <w:tc>
          <w:tcPr>
            <w:tcW w:w="270" w:type="dxa"/>
          </w:tcPr>
          <w:p w14:paraId="125C5FFE" w14:textId="77777777" w:rsidR="00867AE3" w:rsidRPr="00F93968" w:rsidRDefault="00867AE3" w:rsidP="0086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right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CDB5AAD" w14:textId="77777777" w:rsidR="00867AE3" w:rsidRPr="00F93968" w:rsidRDefault="00867AE3" w:rsidP="00E73C34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90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93968">
              <w:rPr>
                <w:rFonts w:ascii="Angsana New" w:hAnsi="Angsana New"/>
                <w:b/>
                <w:bCs/>
                <w:sz w:val="30"/>
                <w:szCs w:val="30"/>
              </w:rPr>
              <w:t>(555)</w:t>
            </w:r>
          </w:p>
        </w:tc>
        <w:tc>
          <w:tcPr>
            <w:tcW w:w="270" w:type="dxa"/>
          </w:tcPr>
          <w:p w14:paraId="0632A306" w14:textId="77777777" w:rsidR="00867AE3" w:rsidRPr="00F93968" w:rsidRDefault="00867AE3" w:rsidP="0086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FA4E08A" w14:textId="77777777" w:rsidR="00867AE3" w:rsidRPr="00F93968" w:rsidRDefault="00867AE3" w:rsidP="0086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left="-108" w:right="-19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9396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5346F349" w14:textId="77777777" w:rsidR="00867AE3" w:rsidRPr="00F93968" w:rsidRDefault="00867AE3" w:rsidP="0086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gridSpan w:val="2"/>
            <w:tcBorders>
              <w:bottom w:val="double" w:sz="4" w:space="0" w:color="auto"/>
            </w:tcBorders>
          </w:tcPr>
          <w:p w14:paraId="63F01999" w14:textId="77777777" w:rsidR="00867AE3" w:rsidRPr="00F93968" w:rsidRDefault="00867AE3" w:rsidP="0086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93968">
              <w:rPr>
                <w:rFonts w:ascii="Angsana New" w:hAnsi="Angsana New"/>
                <w:b/>
                <w:bCs/>
                <w:sz w:val="30"/>
                <w:szCs w:val="30"/>
              </w:rPr>
              <w:t>778</w:t>
            </w:r>
          </w:p>
        </w:tc>
      </w:tr>
    </w:tbl>
    <w:p w14:paraId="7D7D907D" w14:textId="1B6FD18E" w:rsidR="00A71835" w:rsidRDefault="00A71835" w:rsidP="00176381">
      <w:pPr>
        <w:pStyle w:val="Heading8"/>
        <w:tabs>
          <w:tab w:val="left" w:pos="540"/>
        </w:tabs>
        <w:spacing w:line="240" w:lineRule="auto"/>
        <w:rPr>
          <w:rFonts w:ascii="Angsana New" w:hAnsi="Angsana New" w:cs="Angsana New"/>
          <w:b w:val="0"/>
          <w:bCs w:val="0"/>
          <w:sz w:val="30"/>
          <w:szCs w:val="30"/>
          <w:lang w:val="th-TH"/>
        </w:rPr>
      </w:pPr>
    </w:p>
    <w:p w14:paraId="2BC6F82C" w14:textId="77777777" w:rsidR="00A71835" w:rsidRDefault="00A718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14:paraId="7DC35A4A" w14:textId="58EC54C9" w:rsidR="008B7D5F" w:rsidRPr="00390770" w:rsidRDefault="00E165C1" w:rsidP="005A7ADD">
      <w:pPr>
        <w:pStyle w:val="Heading8"/>
        <w:numPr>
          <w:ilvl w:val="0"/>
          <w:numId w:val="16"/>
        </w:numPr>
        <w:tabs>
          <w:tab w:val="left" w:pos="540"/>
        </w:tabs>
        <w:spacing w:line="240" w:lineRule="auto"/>
        <w:ind w:left="540" w:hanging="540"/>
        <w:rPr>
          <w:rFonts w:ascii="Angsana New" w:hAnsi="Angsana New" w:cs="Angsana New"/>
          <w:sz w:val="30"/>
          <w:szCs w:val="30"/>
          <w:cs/>
          <w:lang w:val="th-TH"/>
        </w:rPr>
      </w:pPr>
      <w:r w:rsidRPr="00390770">
        <w:rPr>
          <w:rFonts w:ascii="Angsana New" w:hAnsi="Angsana New" w:cs="Angsana New" w:hint="cs"/>
          <w:sz w:val="30"/>
          <w:szCs w:val="30"/>
          <w:cs/>
          <w:lang w:val="th-TH"/>
        </w:rPr>
        <w:lastRenderedPageBreak/>
        <w:t>กำไร</w:t>
      </w:r>
      <w:r w:rsidR="008B7D5F" w:rsidRPr="00390770">
        <w:rPr>
          <w:rFonts w:ascii="Angsana New" w:hAnsi="Angsana New" w:cs="Angsana New" w:hint="cs"/>
          <w:sz w:val="30"/>
          <w:szCs w:val="30"/>
          <w:cs/>
          <w:lang w:val="th-TH"/>
        </w:rPr>
        <w:t>ต่อหุ้น</w:t>
      </w:r>
    </w:p>
    <w:p w14:paraId="4A6BC1AB" w14:textId="77777777" w:rsidR="00F74CE8" w:rsidRPr="00206385" w:rsidRDefault="00F74CE8" w:rsidP="00655206">
      <w:pPr>
        <w:rPr>
          <w:rFonts w:ascii="Angsana New" w:hAnsi="Angsana New"/>
          <w:sz w:val="22"/>
          <w:szCs w:val="22"/>
        </w:rPr>
      </w:pPr>
    </w:p>
    <w:tbl>
      <w:tblPr>
        <w:tblW w:w="919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480"/>
        <w:gridCol w:w="1260"/>
        <w:gridCol w:w="270"/>
        <w:gridCol w:w="1182"/>
      </w:tblGrid>
      <w:tr w:rsidR="004101A6" w:rsidRPr="00B2145F" w14:paraId="2E3966A3" w14:textId="77777777" w:rsidTr="00626B0E">
        <w:trPr>
          <w:trHeight w:hRule="exact" w:val="470"/>
        </w:trPr>
        <w:tc>
          <w:tcPr>
            <w:tcW w:w="6480" w:type="dxa"/>
          </w:tcPr>
          <w:p w14:paraId="22F18F78" w14:textId="77777777" w:rsidR="004101A6" w:rsidRPr="00B2145F" w:rsidRDefault="004101A6" w:rsidP="00410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819B9F9" w14:textId="01F3043E" w:rsidR="004101A6" w:rsidRPr="00B2145F" w:rsidRDefault="00FE4B0D" w:rsidP="00410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7E0054F4" w14:textId="77777777" w:rsidR="004101A6" w:rsidRPr="00B2145F" w:rsidRDefault="004101A6" w:rsidP="00410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  <w:shd w:val="clear" w:color="auto" w:fill="auto"/>
          </w:tcPr>
          <w:p w14:paraId="6DC80A20" w14:textId="6CDEF6B0" w:rsidR="004101A6" w:rsidRPr="00B2145F" w:rsidRDefault="00FE4B0D" w:rsidP="00410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4101A6" w:rsidRPr="00B2145F" w14:paraId="427E5751" w14:textId="77777777" w:rsidTr="00626B0E">
        <w:trPr>
          <w:trHeight w:hRule="exact" w:val="452"/>
        </w:trPr>
        <w:tc>
          <w:tcPr>
            <w:tcW w:w="6480" w:type="dxa"/>
          </w:tcPr>
          <w:p w14:paraId="6B233C2D" w14:textId="77777777" w:rsidR="004101A6" w:rsidRPr="00B2145F" w:rsidRDefault="004101A6" w:rsidP="00410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12" w:type="dxa"/>
            <w:gridSpan w:val="3"/>
            <w:shd w:val="clear" w:color="auto" w:fill="auto"/>
          </w:tcPr>
          <w:p w14:paraId="41C876B2" w14:textId="410369D3" w:rsidR="004101A6" w:rsidRPr="00B2145F" w:rsidRDefault="004101A6" w:rsidP="00410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16F3B" w:rsidRPr="00B2145F" w14:paraId="088DBCFA" w14:textId="77777777" w:rsidTr="00626B0E">
        <w:tc>
          <w:tcPr>
            <w:tcW w:w="6480" w:type="dxa"/>
          </w:tcPr>
          <w:p w14:paraId="03E8914D" w14:textId="77777777" w:rsidR="00E16F3B" w:rsidRPr="00B2145F" w:rsidRDefault="00E16F3B" w:rsidP="00E16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กำไรที่เป็นส่วนของผู้ถือหุ้นสามัญของบริษัท </w:t>
            </w:r>
            <w:r w:rsidRPr="00B2145F">
              <w:rPr>
                <w:rFonts w:ascii="Angsana New" w:hAnsi="Angsana New" w:hint="cs"/>
                <w:b/>
                <w:bCs/>
                <w:sz w:val="30"/>
                <w:szCs w:val="30"/>
              </w:rPr>
              <w:t>(</w:t>
            </w:r>
            <w:r w:rsidRPr="00B2145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ขั้นพื้นฐาน</w:t>
            </w:r>
            <w:r w:rsidRPr="00B2145F">
              <w:rPr>
                <w:rFonts w:ascii="Angsana New" w:hAnsi="Angsana New" w:hint="cs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0C1AE668" w14:textId="0495D420" w:rsidR="00E16F3B" w:rsidRPr="00E16F3B" w:rsidRDefault="00E16F3B" w:rsidP="00593861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16F3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340,158</w:t>
            </w:r>
          </w:p>
        </w:tc>
        <w:tc>
          <w:tcPr>
            <w:tcW w:w="270" w:type="dxa"/>
          </w:tcPr>
          <w:p w14:paraId="7F05D66E" w14:textId="77777777" w:rsidR="00E16F3B" w:rsidRPr="00B2145F" w:rsidRDefault="00E16F3B" w:rsidP="00E16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tcBorders>
              <w:bottom w:val="double" w:sz="4" w:space="0" w:color="auto"/>
            </w:tcBorders>
          </w:tcPr>
          <w:p w14:paraId="1E003213" w14:textId="74EE55E5" w:rsidR="00E16F3B" w:rsidRPr="00B2145F" w:rsidRDefault="00E16F3B" w:rsidP="00E16F3B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462,294</w:t>
            </w:r>
          </w:p>
        </w:tc>
      </w:tr>
      <w:tr w:rsidR="00E16F3B" w:rsidRPr="00B2145F" w14:paraId="54920892" w14:textId="77777777" w:rsidTr="00626B0E">
        <w:tc>
          <w:tcPr>
            <w:tcW w:w="6480" w:type="dxa"/>
          </w:tcPr>
          <w:p w14:paraId="40976D88" w14:textId="77777777" w:rsidR="00E16F3B" w:rsidRPr="00B2145F" w:rsidRDefault="00E16F3B" w:rsidP="00E16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3"/>
              <w:rPr>
                <w:rFonts w:ascii="Angsana New" w:hAnsi="Angsana New"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กำไรที่เป็นส่วนของผู้ถือหุ้นสามัญของบริษัท </w:t>
            </w:r>
            <w:r w:rsidRPr="00B2145F">
              <w:rPr>
                <w:rFonts w:ascii="Angsana New" w:hAnsi="Angsana New" w:hint="cs"/>
                <w:b/>
                <w:bCs/>
                <w:sz w:val="30"/>
                <w:szCs w:val="30"/>
              </w:rPr>
              <w:t>(</w:t>
            </w:r>
            <w:r w:rsidRPr="00B2145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ปรับลด</w:t>
            </w:r>
            <w:r w:rsidRPr="00B2145F">
              <w:rPr>
                <w:rFonts w:ascii="Angsana New" w:hAnsi="Angsana New" w:hint="cs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C51C26A" w14:textId="6A4E068F" w:rsidR="00E16F3B" w:rsidRPr="00E16F3B" w:rsidRDefault="00E16F3B" w:rsidP="00E16F3B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16F3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340,158</w:t>
            </w:r>
          </w:p>
        </w:tc>
        <w:tc>
          <w:tcPr>
            <w:tcW w:w="270" w:type="dxa"/>
          </w:tcPr>
          <w:p w14:paraId="379C2557" w14:textId="77777777" w:rsidR="00E16F3B" w:rsidRPr="00B2145F" w:rsidRDefault="00E16F3B" w:rsidP="00E16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double" w:sz="4" w:space="0" w:color="auto"/>
            </w:tcBorders>
          </w:tcPr>
          <w:p w14:paraId="7C51435C" w14:textId="2FF4E149" w:rsidR="00E16F3B" w:rsidRPr="00B2145F" w:rsidRDefault="00E16F3B" w:rsidP="00E16F3B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462,294</w:t>
            </w:r>
          </w:p>
        </w:tc>
      </w:tr>
      <w:tr w:rsidR="00FE4B0D" w:rsidRPr="00206385" w14:paraId="2813D16C" w14:textId="77777777" w:rsidTr="00626B0E">
        <w:tc>
          <w:tcPr>
            <w:tcW w:w="6480" w:type="dxa"/>
          </w:tcPr>
          <w:p w14:paraId="552F8E69" w14:textId="77777777" w:rsidR="00FE4B0D" w:rsidRPr="00206385" w:rsidRDefault="00FE4B0D" w:rsidP="00176381">
            <w:pPr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1C7723D2" w14:textId="77777777" w:rsidR="00FE4B0D" w:rsidRPr="00206385" w:rsidRDefault="00FE4B0D" w:rsidP="00176381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21A5E251" w14:textId="77777777" w:rsidR="00FE4B0D" w:rsidRPr="00206385" w:rsidRDefault="00FE4B0D" w:rsidP="00176381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</w:tcPr>
          <w:p w14:paraId="73E80BA6" w14:textId="77777777" w:rsidR="00FE4B0D" w:rsidRPr="00206385" w:rsidRDefault="00FE4B0D" w:rsidP="00176381">
            <w:pPr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26B0E" w:rsidRPr="00A71835" w14:paraId="5DA04F75" w14:textId="77777777" w:rsidTr="00626B0E">
        <w:trPr>
          <w:trHeight w:hRule="exact" w:val="398"/>
        </w:trPr>
        <w:tc>
          <w:tcPr>
            <w:tcW w:w="6480" w:type="dxa"/>
          </w:tcPr>
          <w:p w14:paraId="1308B728" w14:textId="77777777" w:rsidR="00626B0E" w:rsidRPr="00A71835" w:rsidRDefault="00626B0E" w:rsidP="00626B0E">
            <w:pPr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0672823" w14:textId="3462D47E" w:rsidR="00626B0E" w:rsidRPr="00A71835" w:rsidRDefault="00626B0E" w:rsidP="00626B0E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207B9FCF" w14:textId="77777777" w:rsidR="00626B0E" w:rsidRPr="00A71835" w:rsidRDefault="00626B0E" w:rsidP="00626B0E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82" w:type="dxa"/>
          </w:tcPr>
          <w:p w14:paraId="41AE7A8D" w14:textId="4E7EA84F" w:rsidR="00626B0E" w:rsidRPr="00A71835" w:rsidRDefault="00626B0E" w:rsidP="00626B0E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626B0E" w:rsidRPr="00A71835" w14:paraId="21B6B1DB" w14:textId="77777777" w:rsidTr="00626B0E">
        <w:tc>
          <w:tcPr>
            <w:tcW w:w="6480" w:type="dxa"/>
          </w:tcPr>
          <w:p w14:paraId="04771678" w14:textId="77777777" w:rsidR="00626B0E" w:rsidRPr="00A71835" w:rsidRDefault="00626B0E" w:rsidP="00626B0E">
            <w:pPr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712" w:type="dxa"/>
            <w:gridSpan w:val="3"/>
            <w:shd w:val="clear" w:color="auto" w:fill="auto"/>
          </w:tcPr>
          <w:p w14:paraId="682D021B" w14:textId="51AA884D" w:rsidR="00626B0E" w:rsidRPr="00A71835" w:rsidRDefault="00626B0E" w:rsidP="00626B0E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2145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หุ้น</w:t>
            </w:r>
            <w:r w:rsidRPr="00B2145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626B0E" w:rsidRPr="00B2145F" w14:paraId="30466213" w14:textId="77777777" w:rsidTr="00626B0E">
        <w:tc>
          <w:tcPr>
            <w:tcW w:w="6480" w:type="dxa"/>
          </w:tcPr>
          <w:p w14:paraId="3F971560" w14:textId="77777777" w:rsidR="00626B0E" w:rsidRPr="00B2145F" w:rsidRDefault="00626B0E" w:rsidP="00626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260" w:type="dxa"/>
            <w:shd w:val="clear" w:color="auto" w:fill="auto"/>
          </w:tcPr>
          <w:p w14:paraId="221BD58D" w14:textId="77777777" w:rsidR="00626B0E" w:rsidRPr="00B2145F" w:rsidRDefault="00626B0E" w:rsidP="00626B0E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0DC3540" w14:textId="77777777" w:rsidR="00626B0E" w:rsidRPr="00B2145F" w:rsidRDefault="00626B0E" w:rsidP="00626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</w:tcPr>
          <w:p w14:paraId="3AF3A67A" w14:textId="77777777" w:rsidR="00626B0E" w:rsidRPr="00B2145F" w:rsidRDefault="00626B0E" w:rsidP="00626B0E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26B0E" w:rsidRPr="00B2145F" w14:paraId="42B4C48D" w14:textId="77777777" w:rsidTr="00626B0E">
        <w:tc>
          <w:tcPr>
            <w:tcW w:w="6480" w:type="dxa"/>
          </w:tcPr>
          <w:p w14:paraId="172D3EE2" w14:textId="77777777" w:rsidR="00626B0E" w:rsidRPr="00B2145F" w:rsidRDefault="00626B0E" w:rsidP="00626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3"/>
              <w:rPr>
                <w:rFonts w:ascii="Angsana New" w:hAnsi="Angsana New"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B2145F">
              <w:rPr>
                <w:rFonts w:ascii="Angsana New" w:hAnsi="Angsana New" w:hint="cs"/>
                <w:sz w:val="30"/>
                <w:szCs w:val="30"/>
              </w:rPr>
              <w:t xml:space="preserve"> 1 </w:t>
            </w: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260" w:type="dxa"/>
            <w:shd w:val="clear" w:color="auto" w:fill="auto"/>
          </w:tcPr>
          <w:p w14:paraId="3DD21E9F" w14:textId="688683D2" w:rsidR="00626B0E" w:rsidRPr="00B2145F" w:rsidRDefault="00626B0E" w:rsidP="00626B0E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sz w:val="30"/>
                <w:szCs w:val="30"/>
              </w:rPr>
              <w:t>424,764</w:t>
            </w:r>
          </w:p>
        </w:tc>
        <w:tc>
          <w:tcPr>
            <w:tcW w:w="270" w:type="dxa"/>
          </w:tcPr>
          <w:p w14:paraId="40ED8E48" w14:textId="77777777" w:rsidR="00626B0E" w:rsidRPr="00B2145F" w:rsidRDefault="00626B0E" w:rsidP="00626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</w:tcPr>
          <w:p w14:paraId="747835CC" w14:textId="487084E0" w:rsidR="00626B0E" w:rsidRPr="00B2145F" w:rsidRDefault="00626B0E" w:rsidP="00626B0E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sz w:val="30"/>
                <w:szCs w:val="30"/>
              </w:rPr>
              <w:t>424,764</w:t>
            </w:r>
          </w:p>
        </w:tc>
      </w:tr>
      <w:tr w:rsidR="00626B0E" w:rsidRPr="00B2145F" w14:paraId="19981FAE" w14:textId="77777777" w:rsidTr="00626B0E">
        <w:tc>
          <w:tcPr>
            <w:tcW w:w="6480" w:type="dxa"/>
          </w:tcPr>
          <w:p w14:paraId="15EE59C9" w14:textId="35B08B9E" w:rsidR="00626B0E" w:rsidRPr="00B2145F" w:rsidRDefault="00626B0E" w:rsidP="00626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ผลกระทบจากหุ้นที่ออกให้ตามสิทธิ</w:t>
            </w:r>
          </w:p>
        </w:tc>
        <w:tc>
          <w:tcPr>
            <w:tcW w:w="1260" w:type="dxa"/>
            <w:shd w:val="clear" w:color="auto" w:fill="auto"/>
          </w:tcPr>
          <w:p w14:paraId="73F71E34" w14:textId="28970A38" w:rsidR="00626B0E" w:rsidRPr="00B2145F" w:rsidRDefault="00626B0E" w:rsidP="00626B0E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413</w:t>
            </w:r>
          </w:p>
        </w:tc>
        <w:tc>
          <w:tcPr>
            <w:tcW w:w="270" w:type="dxa"/>
          </w:tcPr>
          <w:p w14:paraId="6A4E94D8" w14:textId="77777777" w:rsidR="00626B0E" w:rsidRPr="00B2145F" w:rsidRDefault="00626B0E" w:rsidP="00626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</w:tcPr>
          <w:p w14:paraId="63B1084B" w14:textId="6074C3EC" w:rsidR="00626B0E" w:rsidRPr="00593970" w:rsidRDefault="00626B0E" w:rsidP="00626B0E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626B0E" w:rsidRPr="00B2145F" w14:paraId="1A5EED4E" w14:textId="77777777" w:rsidTr="00626B0E">
        <w:tc>
          <w:tcPr>
            <w:tcW w:w="6480" w:type="dxa"/>
          </w:tcPr>
          <w:p w14:paraId="7D915271" w14:textId="3AA559A9" w:rsidR="00626B0E" w:rsidRPr="00B2145F" w:rsidRDefault="00626B0E" w:rsidP="00626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 (ขั้นพื้นฐาน)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B2145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2145F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31 </w:t>
            </w:r>
            <w:r w:rsidRPr="00B2145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7181AD7C" w14:textId="1A323601" w:rsidR="00626B0E" w:rsidRPr="0098777B" w:rsidRDefault="00626B0E" w:rsidP="00626B0E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98777B">
              <w:rPr>
                <w:rFonts w:ascii="Angsana New" w:hAnsi="Angsana New" w:hint="cs"/>
                <w:b/>
                <w:bCs/>
                <w:sz w:val="30"/>
                <w:szCs w:val="30"/>
              </w:rPr>
              <w:t>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25,177</w:t>
            </w:r>
          </w:p>
        </w:tc>
        <w:tc>
          <w:tcPr>
            <w:tcW w:w="270" w:type="dxa"/>
          </w:tcPr>
          <w:p w14:paraId="16E9548D" w14:textId="77777777" w:rsidR="00626B0E" w:rsidRPr="00851790" w:rsidRDefault="00626B0E" w:rsidP="00626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</w:tcPr>
          <w:p w14:paraId="6AE97CA0" w14:textId="6A139AFC" w:rsidR="00626B0E" w:rsidRPr="00851790" w:rsidRDefault="00626B0E" w:rsidP="00626B0E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5179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42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4,764</w:t>
            </w:r>
          </w:p>
        </w:tc>
      </w:tr>
      <w:tr w:rsidR="00626B0E" w:rsidRPr="00B2145F" w14:paraId="42480D63" w14:textId="77777777" w:rsidTr="00626B0E">
        <w:tc>
          <w:tcPr>
            <w:tcW w:w="6480" w:type="dxa"/>
          </w:tcPr>
          <w:p w14:paraId="46C28175" w14:textId="77777777" w:rsidR="00626B0E" w:rsidRPr="00B2145F" w:rsidRDefault="00626B0E" w:rsidP="00626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3"/>
              <w:rPr>
                <w:rFonts w:ascii="Angsana New" w:hAnsi="Angsana New"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ผลกระทบจากการออกใบสำคัญแสดงสิทธิซื้อหุ้นสามัญ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EED4138" w14:textId="51F6E21D" w:rsidR="00626B0E" w:rsidRPr="00851790" w:rsidRDefault="00626B0E" w:rsidP="00626B0E">
            <w:pPr>
              <w:pStyle w:val="acctfourfigures"/>
              <w:tabs>
                <w:tab w:val="clear" w:pos="765"/>
                <w:tab w:val="decimal" w:pos="1045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82</w:t>
            </w:r>
          </w:p>
        </w:tc>
        <w:tc>
          <w:tcPr>
            <w:tcW w:w="270" w:type="dxa"/>
          </w:tcPr>
          <w:p w14:paraId="5EEBC168" w14:textId="77777777" w:rsidR="00626B0E" w:rsidRPr="00851790" w:rsidRDefault="00626B0E" w:rsidP="00626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</w:tcPr>
          <w:p w14:paraId="1567983D" w14:textId="2A975B79" w:rsidR="00626B0E" w:rsidRPr="00851790" w:rsidRDefault="00626B0E" w:rsidP="00626B0E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51790">
              <w:rPr>
                <w:rFonts w:ascii="Angsana New" w:hAnsi="Angsana New"/>
                <w:sz w:val="30"/>
                <w:szCs w:val="30"/>
                <w:lang w:val="en-US" w:bidi="th-TH"/>
              </w:rPr>
              <w:t>42</w:t>
            </w:r>
          </w:p>
        </w:tc>
      </w:tr>
      <w:tr w:rsidR="00626B0E" w:rsidRPr="00B2145F" w14:paraId="468F144E" w14:textId="77777777" w:rsidTr="00626B0E">
        <w:tc>
          <w:tcPr>
            <w:tcW w:w="6480" w:type="dxa"/>
          </w:tcPr>
          <w:p w14:paraId="613675C4" w14:textId="34B649D3" w:rsidR="00626B0E" w:rsidRPr="00B2145F" w:rsidRDefault="00626B0E" w:rsidP="00626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3"/>
              <w:rPr>
                <w:rFonts w:ascii="Angsana New" w:hAnsi="Angsana New"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 (ปรับลด)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B2145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2145F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31 </w:t>
            </w:r>
            <w:r w:rsidRPr="00B2145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347BB4" w14:textId="25F28313" w:rsidR="00626B0E" w:rsidRPr="00851790" w:rsidRDefault="00626B0E" w:rsidP="00626B0E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425,259</w:t>
            </w:r>
          </w:p>
        </w:tc>
        <w:tc>
          <w:tcPr>
            <w:tcW w:w="270" w:type="dxa"/>
          </w:tcPr>
          <w:p w14:paraId="027A6AB5" w14:textId="77777777" w:rsidR="00626B0E" w:rsidRPr="00851790" w:rsidRDefault="00626B0E" w:rsidP="00626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double" w:sz="4" w:space="0" w:color="auto"/>
            </w:tcBorders>
          </w:tcPr>
          <w:p w14:paraId="4A8AB6AE" w14:textId="5A81F373" w:rsidR="00626B0E" w:rsidRPr="00851790" w:rsidRDefault="00626B0E" w:rsidP="00626B0E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5179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42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4,806</w:t>
            </w:r>
          </w:p>
        </w:tc>
      </w:tr>
      <w:tr w:rsidR="00626B0E" w:rsidRPr="00206385" w14:paraId="6AA8D88F" w14:textId="77777777" w:rsidTr="00626B0E">
        <w:tc>
          <w:tcPr>
            <w:tcW w:w="6480" w:type="dxa"/>
          </w:tcPr>
          <w:p w14:paraId="7A0AC375" w14:textId="77777777" w:rsidR="00626B0E" w:rsidRPr="00206385" w:rsidRDefault="00626B0E" w:rsidP="00626B0E">
            <w:pPr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09F95884" w14:textId="77777777" w:rsidR="00626B0E" w:rsidRPr="00206385" w:rsidRDefault="00626B0E" w:rsidP="00626B0E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3DC580EB" w14:textId="77777777" w:rsidR="00626B0E" w:rsidRPr="00206385" w:rsidRDefault="00626B0E" w:rsidP="00626B0E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2" w:type="dxa"/>
            <w:tcBorders>
              <w:top w:val="double" w:sz="4" w:space="0" w:color="auto"/>
            </w:tcBorders>
          </w:tcPr>
          <w:p w14:paraId="5CEF7D5A" w14:textId="77777777" w:rsidR="00626B0E" w:rsidRPr="00206385" w:rsidRDefault="00626B0E" w:rsidP="00626B0E">
            <w:pPr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26B0E" w:rsidRPr="00B2145F" w14:paraId="75C72D96" w14:textId="77777777" w:rsidTr="00626B0E">
        <w:tc>
          <w:tcPr>
            <w:tcW w:w="6480" w:type="dxa"/>
          </w:tcPr>
          <w:p w14:paraId="6A88D13F" w14:textId="77777777" w:rsidR="00626B0E" w:rsidRPr="00B2145F" w:rsidRDefault="00626B0E" w:rsidP="00626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B2145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1DD03BED" w14:textId="39B2C0EA" w:rsidR="00626B0E" w:rsidRPr="00851790" w:rsidRDefault="00626B0E" w:rsidP="00593861">
            <w:pPr>
              <w:pStyle w:val="acctfourfigures"/>
              <w:tabs>
                <w:tab w:val="clear" w:pos="765"/>
              </w:tabs>
              <w:spacing w:line="240" w:lineRule="auto"/>
              <w:ind w:left="-6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0.80</w:t>
            </w:r>
          </w:p>
        </w:tc>
        <w:tc>
          <w:tcPr>
            <w:tcW w:w="270" w:type="dxa"/>
          </w:tcPr>
          <w:p w14:paraId="5897A500" w14:textId="77777777" w:rsidR="00626B0E" w:rsidRPr="00851790" w:rsidRDefault="00626B0E" w:rsidP="00626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tcBorders>
              <w:bottom w:val="double" w:sz="4" w:space="0" w:color="auto"/>
            </w:tcBorders>
          </w:tcPr>
          <w:p w14:paraId="4CA1C9CA" w14:textId="3ABE5E23" w:rsidR="00626B0E" w:rsidRPr="00851790" w:rsidRDefault="00626B0E" w:rsidP="00626B0E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5179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1.0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</w:t>
            </w:r>
          </w:p>
        </w:tc>
      </w:tr>
      <w:tr w:rsidR="00626B0E" w:rsidRPr="00B2145F" w14:paraId="0891BF2D" w14:textId="77777777" w:rsidTr="00626B0E">
        <w:tc>
          <w:tcPr>
            <w:tcW w:w="6480" w:type="dxa"/>
          </w:tcPr>
          <w:p w14:paraId="752CC036" w14:textId="77777777" w:rsidR="00626B0E" w:rsidRPr="00B2145F" w:rsidRDefault="00626B0E" w:rsidP="00626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กำไรต่อหุ้น (ปรับลด) </w:t>
            </w:r>
            <w:r w:rsidRPr="00B2145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0D6C709" w14:textId="5682E601" w:rsidR="00626B0E" w:rsidRPr="00851790" w:rsidRDefault="00626B0E" w:rsidP="00593861">
            <w:pPr>
              <w:pStyle w:val="acctfourfigures"/>
              <w:tabs>
                <w:tab w:val="clear" w:pos="765"/>
              </w:tabs>
              <w:spacing w:line="240" w:lineRule="auto"/>
              <w:ind w:left="-6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0.80</w:t>
            </w:r>
          </w:p>
        </w:tc>
        <w:tc>
          <w:tcPr>
            <w:tcW w:w="270" w:type="dxa"/>
          </w:tcPr>
          <w:p w14:paraId="5A9E8201" w14:textId="77777777" w:rsidR="00626B0E" w:rsidRPr="00851790" w:rsidRDefault="00626B0E" w:rsidP="00626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double" w:sz="4" w:space="0" w:color="auto"/>
              <w:bottom w:val="double" w:sz="4" w:space="0" w:color="auto"/>
            </w:tcBorders>
          </w:tcPr>
          <w:p w14:paraId="0DEE431F" w14:textId="6E8CCEF6" w:rsidR="00626B0E" w:rsidRPr="00851790" w:rsidRDefault="00626B0E" w:rsidP="00593861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5179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1.0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</w:t>
            </w:r>
          </w:p>
        </w:tc>
      </w:tr>
    </w:tbl>
    <w:p w14:paraId="5A5FDCB1" w14:textId="77777777" w:rsidR="00D91B97" w:rsidRPr="00206385" w:rsidRDefault="00D91B97" w:rsidP="002063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2"/>
          <w:szCs w:val="22"/>
          <w:cs/>
          <w:lang w:val="th-TH"/>
        </w:rPr>
      </w:pPr>
    </w:p>
    <w:p w14:paraId="2AA246BF" w14:textId="40A8EA7C" w:rsidR="00A447C5" w:rsidRDefault="00A447C5" w:rsidP="005A7ADD">
      <w:pPr>
        <w:pStyle w:val="Heading8"/>
        <w:numPr>
          <w:ilvl w:val="0"/>
          <w:numId w:val="16"/>
        </w:numPr>
        <w:tabs>
          <w:tab w:val="left" w:pos="540"/>
        </w:tabs>
        <w:spacing w:line="240" w:lineRule="auto"/>
        <w:ind w:left="540" w:hanging="540"/>
        <w:rPr>
          <w:rFonts w:ascii="Angsana New" w:hAnsi="Angsana New" w:cs="Angsana New"/>
          <w:sz w:val="30"/>
          <w:szCs w:val="30"/>
          <w:lang w:val="th-TH"/>
        </w:rPr>
      </w:pPr>
      <w:r w:rsidRPr="00B2145F">
        <w:rPr>
          <w:rFonts w:ascii="Angsana New" w:hAnsi="Angsana New" w:cs="Angsana New" w:hint="cs"/>
          <w:sz w:val="30"/>
          <w:szCs w:val="30"/>
          <w:cs/>
          <w:lang w:val="th-TH"/>
        </w:rPr>
        <w:t>เงินปันผล</w:t>
      </w:r>
    </w:p>
    <w:p w14:paraId="2B387336" w14:textId="77777777" w:rsidR="00A7164B" w:rsidRPr="00206385" w:rsidRDefault="00A7164B" w:rsidP="00A7164B">
      <w:pPr>
        <w:rPr>
          <w:rFonts w:ascii="Angsana New" w:hAnsi="Angsana New"/>
          <w:sz w:val="22"/>
          <w:szCs w:val="22"/>
          <w:lang w:val="th-TH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2610"/>
        <w:gridCol w:w="1800"/>
        <w:gridCol w:w="1872"/>
        <w:gridCol w:w="1350"/>
        <w:gridCol w:w="270"/>
        <w:gridCol w:w="1278"/>
      </w:tblGrid>
      <w:tr w:rsidR="00A7164B" w:rsidRPr="00B2145F" w:rsidDel="00D43E7A" w14:paraId="07E376D6" w14:textId="77777777" w:rsidTr="00307258">
        <w:trPr>
          <w:tblHeader/>
        </w:trPr>
        <w:tc>
          <w:tcPr>
            <w:tcW w:w="2610" w:type="dxa"/>
            <w:shd w:val="clear" w:color="auto" w:fill="auto"/>
            <w:vAlign w:val="bottom"/>
          </w:tcPr>
          <w:p w14:paraId="645EA18F" w14:textId="77777777" w:rsidR="00A7164B" w:rsidRPr="00B2145F" w:rsidRDefault="00A7164B" w:rsidP="00B83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1D68CFE1" w14:textId="77777777" w:rsidR="00A7164B" w:rsidRPr="00B2145F" w:rsidRDefault="00A7164B" w:rsidP="00B83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58FBB7EA" w14:textId="77777777" w:rsidR="00A7164B" w:rsidRPr="00B2145F" w:rsidRDefault="00A7164B" w:rsidP="00B83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กำหนดจ่าย</w:t>
            </w:r>
          </w:p>
          <w:p w14:paraId="4BCB694B" w14:textId="77777777" w:rsidR="00A7164B" w:rsidRPr="00B2145F" w:rsidRDefault="00A7164B" w:rsidP="00B83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593418E" w14:textId="77777777" w:rsidR="00A7164B" w:rsidRPr="00B2145F" w:rsidRDefault="00A7164B" w:rsidP="00B83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อัตรา</w:t>
            </w: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br/>
              <w:t>เงินปันผลต่อหุ้น</w:t>
            </w:r>
          </w:p>
        </w:tc>
        <w:tc>
          <w:tcPr>
            <w:tcW w:w="270" w:type="dxa"/>
            <w:shd w:val="clear" w:color="auto" w:fill="auto"/>
          </w:tcPr>
          <w:p w14:paraId="0D46C03A" w14:textId="77777777" w:rsidR="00A7164B" w:rsidRPr="00B2145F" w:rsidRDefault="00A7164B" w:rsidP="00B83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6E492A2A" w14:textId="77777777" w:rsidR="00A7164B" w:rsidRPr="00B2145F" w:rsidDel="00D43E7A" w:rsidRDefault="00A7164B" w:rsidP="00B83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A7164B" w:rsidRPr="00B2145F" w14:paraId="2465C73F" w14:textId="77777777" w:rsidTr="00206385">
        <w:trPr>
          <w:trHeight w:hRule="exact" w:val="425"/>
          <w:tblHeader/>
        </w:trPr>
        <w:tc>
          <w:tcPr>
            <w:tcW w:w="2610" w:type="dxa"/>
            <w:shd w:val="clear" w:color="auto" w:fill="auto"/>
          </w:tcPr>
          <w:p w14:paraId="3C52A0AC" w14:textId="77777777" w:rsidR="00A7164B" w:rsidRPr="00B2145F" w:rsidRDefault="00A7164B" w:rsidP="00B83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48EAB16A" w14:textId="77777777" w:rsidR="00A7164B" w:rsidRPr="00B2145F" w:rsidRDefault="00A7164B" w:rsidP="00B83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</w:tcPr>
          <w:p w14:paraId="6EA4FB8F" w14:textId="77777777" w:rsidR="00A7164B" w:rsidRPr="00B2145F" w:rsidRDefault="00A7164B" w:rsidP="00B83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4A5384CD" w14:textId="77777777" w:rsidR="00A7164B" w:rsidRPr="00B2145F" w:rsidRDefault="00A7164B" w:rsidP="00B83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  <w:shd w:val="clear" w:color="auto" w:fill="auto"/>
          </w:tcPr>
          <w:p w14:paraId="011A7D06" w14:textId="77777777" w:rsidR="00A7164B" w:rsidRPr="00B2145F" w:rsidRDefault="00A7164B" w:rsidP="00B83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8" w:type="dxa"/>
            <w:shd w:val="clear" w:color="auto" w:fill="auto"/>
          </w:tcPr>
          <w:p w14:paraId="703B0CC5" w14:textId="77777777" w:rsidR="00A7164B" w:rsidRPr="00B2145F" w:rsidRDefault="00A7164B" w:rsidP="00B83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7164B" w:rsidRPr="00B2145F" w14:paraId="00E8B5AC" w14:textId="77777777" w:rsidTr="00626B0E">
        <w:trPr>
          <w:trHeight w:hRule="exact" w:val="362"/>
        </w:trPr>
        <w:tc>
          <w:tcPr>
            <w:tcW w:w="2610" w:type="dxa"/>
            <w:shd w:val="clear" w:color="auto" w:fill="auto"/>
          </w:tcPr>
          <w:p w14:paraId="6F998DA2" w14:textId="3332C955" w:rsidR="00A7164B" w:rsidRPr="00B2145F" w:rsidRDefault="00A7164B" w:rsidP="00B83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 w:rsidR="00FE4B0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800" w:type="dxa"/>
            <w:shd w:val="clear" w:color="auto" w:fill="auto"/>
          </w:tcPr>
          <w:p w14:paraId="70DB6035" w14:textId="77777777" w:rsidR="00A7164B" w:rsidRPr="00B2145F" w:rsidRDefault="00A7164B" w:rsidP="00B83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</w:tcPr>
          <w:p w14:paraId="2B06C1DF" w14:textId="77777777" w:rsidR="00A7164B" w:rsidRPr="00B2145F" w:rsidRDefault="00A7164B" w:rsidP="00B83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3D486227" w14:textId="77777777" w:rsidR="00A7164B" w:rsidRPr="00B2145F" w:rsidRDefault="00A7164B" w:rsidP="00B83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CEA395A" w14:textId="77777777" w:rsidR="00A7164B" w:rsidRPr="00B2145F" w:rsidRDefault="00A7164B" w:rsidP="00B83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8" w:type="dxa"/>
            <w:shd w:val="clear" w:color="auto" w:fill="auto"/>
          </w:tcPr>
          <w:p w14:paraId="60A6FA99" w14:textId="77777777" w:rsidR="00A7164B" w:rsidRPr="00B2145F" w:rsidRDefault="00A7164B" w:rsidP="00B83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8A685A" w:rsidRPr="00B2145F" w14:paraId="19C121E2" w14:textId="77777777" w:rsidTr="00307258">
        <w:tc>
          <w:tcPr>
            <w:tcW w:w="2610" w:type="dxa"/>
            <w:shd w:val="clear" w:color="auto" w:fill="auto"/>
          </w:tcPr>
          <w:p w14:paraId="7A8E4526" w14:textId="6FA30A97" w:rsidR="008A685A" w:rsidRPr="00B2145F" w:rsidRDefault="008A685A" w:rsidP="008A6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8A685A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เงินปันผลระหว่างกาล </w:t>
            </w:r>
            <w:r w:rsidRPr="008A685A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800" w:type="dxa"/>
            <w:shd w:val="clear" w:color="auto" w:fill="auto"/>
          </w:tcPr>
          <w:p w14:paraId="3EFFAF74" w14:textId="03532B49" w:rsidR="008A685A" w:rsidRPr="008A685A" w:rsidRDefault="008A685A" w:rsidP="008A6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685A">
              <w:rPr>
                <w:rFonts w:ascii="Angsana New" w:hAnsi="Angsana New"/>
                <w:sz w:val="30"/>
                <w:szCs w:val="30"/>
              </w:rPr>
              <w:t xml:space="preserve">15 </w:t>
            </w:r>
            <w:r w:rsidRPr="008A685A">
              <w:rPr>
                <w:rFonts w:ascii="Angsana New" w:hAnsi="Angsana New" w:hint="cs"/>
                <w:sz w:val="30"/>
                <w:szCs w:val="30"/>
                <w:cs/>
              </w:rPr>
              <w:t xml:space="preserve">สิงหาคม </w:t>
            </w:r>
            <w:r w:rsidRPr="008A685A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872" w:type="dxa"/>
            <w:shd w:val="clear" w:color="auto" w:fill="auto"/>
          </w:tcPr>
          <w:p w14:paraId="71FAC2B0" w14:textId="28B05401" w:rsidR="008A685A" w:rsidRPr="008A685A" w:rsidRDefault="008A685A" w:rsidP="008A6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685A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8A685A">
              <w:rPr>
                <w:rFonts w:ascii="Angsana New" w:hAnsi="Angsana New" w:hint="cs"/>
                <w:sz w:val="30"/>
                <w:szCs w:val="30"/>
                <w:cs/>
              </w:rPr>
              <w:t xml:space="preserve">กันยายน </w:t>
            </w:r>
            <w:r w:rsidRPr="008A685A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50" w:type="dxa"/>
            <w:shd w:val="clear" w:color="auto" w:fill="auto"/>
          </w:tcPr>
          <w:p w14:paraId="3C0BDA11" w14:textId="516EB5E2" w:rsidR="008A685A" w:rsidRPr="00B2145F" w:rsidRDefault="008A685A" w:rsidP="008A6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22" w:right="-101"/>
              <w:rPr>
                <w:rFonts w:ascii="Angsana New" w:hAnsi="Angsana New"/>
                <w:sz w:val="30"/>
                <w:szCs w:val="30"/>
              </w:rPr>
            </w:pPr>
            <w:r w:rsidRPr="008A685A">
              <w:rPr>
                <w:rFonts w:ascii="Angsana New" w:hAnsi="Angsana New"/>
                <w:sz w:val="30"/>
                <w:szCs w:val="30"/>
              </w:rPr>
              <w:t>0.188</w:t>
            </w:r>
          </w:p>
        </w:tc>
        <w:tc>
          <w:tcPr>
            <w:tcW w:w="270" w:type="dxa"/>
            <w:shd w:val="clear" w:color="auto" w:fill="auto"/>
          </w:tcPr>
          <w:p w14:paraId="2DB98908" w14:textId="77777777" w:rsidR="008A685A" w:rsidRPr="00B2145F" w:rsidRDefault="008A685A" w:rsidP="008A6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22" w:right="-10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8" w:type="dxa"/>
            <w:shd w:val="clear" w:color="auto" w:fill="auto"/>
          </w:tcPr>
          <w:p w14:paraId="41CABCFE" w14:textId="52CF2E6D" w:rsidR="008A685A" w:rsidRPr="00B2145F" w:rsidRDefault="008A685A" w:rsidP="008A6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22" w:right="-101"/>
              <w:rPr>
                <w:rFonts w:ascii="Angsana New" w:hAnsi="Angsana New"/>
                <w:sz w:val="30"/>
                <w:szCs w:val="30"/>
              </w:rPr>
            </w:pPr>
            <w:r w:rsidRPr="008A685A">
              <w:rPr>
                <w:rFonts w:ascii="Angsana New" w:hAnsi="Angsana New"/>
                <w:sz w:val="30"/>
                <w:szCs w:val="30"/>
              </w:rPr>
              <w:t>80.02</w:t>
            </w:r>
          </w:p>
        </w:tc>
      </w:tr>
      <w:tr w:rsidR="008A685A" w:rsidRPr="00B2145F" w14:paraId="1F742F8D" w14:textId="77777777" w:rsidTr="00307258">
        <w:tc>
          <w:tcPr>
            <w:tcW w:w="2610" w:type="dxa"/>
            <w:shd w:val="clear" w:color="auto" w:fill="auto"/>
          </w:tcPr>
          <w:p w14:paraId="213DAB21" w14:textId="3C4B73BC" w:rsidR="008A685A" w:rsidRPr="00B2145F" w:rsidRDefault="008A685A" w:rsidP="008A6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8A685A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  <w:r w:rsidRPr="008A685A">
              <w:rPr>
                <w:rFonts w:ascii="Angsana New" w:hAnsi="Angsana New" w:hint="cs"/>
                <w:sz w:val="30"/>
                <w:szCs w:val="30"/>
                <w:cs/>
              </w:rPr>
              <w:t>ประจำปี</w:t>
            </w:r>
            <w:r w:rsidRPr="008A685A">
              <w:rPr>
                <w:rFonts w:ascii="Angsana New" w:hAnsi="Angsana New"/>
                <w:sz w:val="30"/>
                <w:szCs w:val="30"/>
              </w:rPr>
              <w:t xml:space="preserve"> 2564</w:t>
            </w:r>
          </w:p>
        </w:tc>
        <w:tc>
          <w:tcPr>
            <w:tcW w:w="1800" w:type="dxa"/>
            <w:shd w:val="clear" w:color="auto" w:fill="auto"/>
          </w:tcPr>
          <w:p w14:paraId="55DAC42A" w14:textId="0F9384F5" w:rsidR="008A685A" w:rsidRPr="00B2145F" w:rsidRDefault="008A685A" w:rsidP="008A6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685A">
              <w:rPr>
                <w:rFonts w:ascii="Angsana New" w:hAnsi="Angsana New"/>
                <w:sz w:val="30"/>
                <w:szCs w:val="30"/>
              </w:rPr>
              <w:t xml:space="preserve">25 </w:t>
            </w:r>
            <w:r w:rsidRPr="008A685A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8A685A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872" w:type="dxa"/>
            <w:shd w:val="clear" w:color="auto" w:fill="auto"/>
          </w:tcPr>
          <w:p w14:paraId="44A45B6B" w14:textId="29606646" w:rsidR="008A685A" w:rsidRPr="00B2145F" w:rsidRDefault="008A685A" w:rsidP="008A6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685A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8A685A"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 w:rsidRPr="008A685A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705401BE" w14:textId="1F4482AF" w:rsidR="008A685A" w:rsidRPr="00B2145F" w:rsidRDefault="008A685A" w:rsidP="008A6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22" w:right="-101"/>
              <w:rPr>
                <w:rFonts w:ascii="Angsana New" w:hAnsi="Angsana New"/>
                <w:sz w:val="30"/>
                <w:szCs w:val="30"/>
                <w:cs/>
              </w:rPr>
            </w:pPr>
            <w:r w:rsidRPr="008A685A">
              <w:rPr>
                <w:rFonts w:ascii="Angsana New" w:hAnsi="Angsana New"/>
                <w:sz w:val="30"/>
                <w:szCs w:val="30"/>
              </w:rPr>
              <w:t>0.410</w:t>
            </w:r>
          </w:p>
        </w:tc>
        <w:tc>
          <w:tcPr>
            <w:tcW w:w="270" w:type="dxa"/>
            <w:shd w:val="clear" w:color="auto" w:fill="auto"/>
          </w:tcPr>
          <w:p w14:paraId="61D3C91D" w14:textId="77777777" w:rsidR="008A685A" w:rsidRPr="00B2145F" w:rsidRDefault="008A685A" w:rsidP="008A6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22" w:right="-10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</w:tcPr>
          <w:p w14:paraId="14D73761" w14:textId="7134DFBD" w:rsidR="008A685A" w:rsidRPr="00B2145F" w:rsidRDefault="008A685A" w:rsidP="008A6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22" w:right="-101"/>
              <w:rPr>
                <w:rFonts w:ascii="Angsana New" w:hAnsi="Angsana New"/>
                <w:sz w:val="30"/>
                <w:szCs w:val="30"/>
                <w:cs/>
              </w:rPr>
            </w:pPr>
            <w:r w:rsidRPr="008A685A">
              <w:rPr>
                <w:rFonts w:ascii="Angsana New" w:hAnsi="Angsana New"/>
                <w:sz w:val="30"/>
                <w:szCs w:val="30"/>
              </w:rPr>
              <w:t>174.15</w:t>
            </w:r>
          </w:p>
        </w:tc>
      </w:tr>
      <w:tr w:rsidR="008A685A" w:rsidRPr="009D6DDD" w14:paraId="007D97CE" w14:textId="77777777" w:rsidTr="00307258">
        <w:tc>
          <w:tcPr>
            <w:tcW w:w="2610" w:type="dxa"/>
            <w:shd w:val="clear" w:color="auto" w:fill="auto"/>
          </w:tcPr>
          <w:p w14:paraId="4750E740" w14:textId="3A9B49FA" w:rsidR="008A685A" w:rsidRPr="00B2145F" w:rsidRDefault="008A685A" w:rsidP="008A6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  <w:shd w:val="clear" w:color="auto" w:fill="auto"/>
          </w:tcPr>
          <w:p w14:paraId="05C4507B" w14:textId="77777777" w:rsidR="008A685A" w:rsidRPr="00B2145F" w:rsidRDefault="008A685A" w:rsidP="008A6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</w:tcPr>
          <w:p w14:paraId="57502412" w14:textId="77777777" w:rsidR="008A685A" w:rsidRPr="00B2145F" w:rsidRDefault="008A685A" w:rsidP="008A6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84B8E1" w14:textId="2256366A" w:rsidR="008A685A" w:rsidRPr="008A685A" w:rsidRDefault="008A685A" w:rsidP="008A6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22"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A685A">
              <w:rPr>
                <w:rFonts w:ascii="Angsana New" w:hAnsi="Angsana New"/>
                <w:b/>
                <w:bCs/>
                <w:sz w:val="30"/>
                <w:szCs w:val="30"/>
              </w:rPr>
              <w:t>0.598</w:t>
            </w:r>
          </w:p>
        </w:tc>
        <w:tc>
          <w:tcPr>
            <w:tcW w:w="270" w:type="dxa"/>
            <w:shd w:val="clear" w:color="auto" w:fill="auto"/>
          </w:tcPr>
          <w:p w14:paraId="56B5709F" w14:textId="77777777" w:rsidR="008A685A" w:rsidRPr="008A685A" w:rsidRDefault="008A685A" w:rsidP="008A6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22" w:right="-10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AE5849" w14:textId="14785531" w:rsidR="008A685A" w:rsidRPr="009D6DDD" w:rsidRDefault="008A685A" w:rsidP="008A6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22"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6DDD">
              <w:rPr>
                <w:rFonts w:ascii="Angsana New" w:hAnsi="Angsana New"/>
                <w:b/>
                <w:bCs/>
                <w:sz w:val="30"/>
                <w:szCs w:val="30"/>
              </w:rPr>
              <w:t>254.17</w:t>
            </w:r>
          </w:p>
        </w:tc>
      </w:tr>
      <w:tr w:rsidR="008A685A" w:rsidRPr="00626B0E" w14:paraId="15D63CD4" w14:textId="77777777" w:rsidTr="00307258">
        <w:tc>
          <w:tcPr>
            <w:tcW w:w="2610" w:type="dxa"/>
            <w:shd w:val="clear" w:color="auto" w:fill="auto"/>
          </w:tcPr>
          <w:p w14:paraId="6D355E8C" w14:textId="77777777" w:rsidR="008A685A" w:rsidRPr="00626B0E" w:rsidRDefault="008A685A" w:rsidP="00176381">
            <w:pPr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1800" w:type="dxa"/>
            <w:shd w:val="clear" w:color="auto" w:fill="auto"/>
          </w:tcPr>
          <w:p w14:paraId="33792137" w14:textId="77777777" w:rsidR="008A685A" w:rsidRPr="00626B0E" w:rsidRDefault="008A685A" w:rsidP="00176381">
            <w:pPr>
              <w:rPr>
                <w:rFonts w:ascii="Angsana New" w:hAnsi="Angsana New"/>
                <w:sz w:val="16"/>
                <w:szCs w:val="16"/>
                <w:lang w:val="th-TH"/>
              </w:rPr>
            </w:pPr>
          </w:p>
        </w:tc>
        <w:tc>
          <w:tcPr>
            <w:tcW w:w="1872" w:type="dxa"/>
            <w:shd w:val="clear" w:color="auto" w:fill="auto"/>
          </w:tcPr>
          <w:p w14:paraId="48FBFFD7" w14:textId="77777777" w:rsidR="008A685A" w:rsidRPr="00626B0E" w:rsidRDefault="008A685A" w:rsidP="00176381">
            <w:pPr>
              <w:rPr>
                <w:rFonts w:ascii="Angsana New" w:hAnsi="Angsana New"/>
                <w:sz w:val="16"/>
                <w:szCs w:val="16"/>
                <w:lang w:val="th-TH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14:paraId="0692B22D" w14:textId="77777777" w:rsidR="008A685A" w:rsidRPr="00626B0E" w:rsidRDefault="008A685A" w:rsidP="00176381">
            <w:pPr>
              <w:rPr>
                <w:rFonts w:ascii="Angsana New" w:hAnsi="Angsana New"/>
                <w:sz w:val="16"/>
                <w:szCs w:val="16"/>
                <w:lang w:val="th-TH"/>
              </w:rPr>
            </w:pPr>
          </w:p>
        </w:tc>
        <w:tc>
          <w:tcPr>
            <w:tcW w:w="270" w:type="dxa"/>
            <w:shd w:val="clear" w:color="auto" w:fill="auto"/>
          </w:tcPr>
          <w:p w14:paraId="44CA1E5F" w14:textId="77777777" w:rsidR="008A685A" w:rsidRPr="00626B0E" w:rsidRDefault="008A685A" w:rsidP="00176381">
            <w:pPr>
              <w:rPr>
                <w:rFonts w:ascii="Angsana New" w:hAnsi="Angsana New"/>
                <w:sz w:val="16"/>
                <w:szCs w:val="16"/>
                <w:lang w:val="th-TH"/>
              </w:rPr>
            </w:pPr>
          </w:p>
        </w:tc>
        <w:tc>
          <w:tcPr>
            <w:tcW w:w="1278" w:type="dxa"/>
            <w:tcBorders>
              <w:top w:val="double" w:sz="4" w:space="0" w:color="auto"/>
            </w:tcBorders>
            <w:shd w:val="clear" w:color="auto" w:fill="auto"/>
          </w:tcPr>
          <w:p w14:paraId="18FBFAEE" w14:textId="77777777" w:rsidR="008A685A" w:rsidRPr="00626B0E" w:rsidRDefault="008A685A" w:rsidP="00176381">
            <w:pPr>
              <w:rPr>
                <w:rFonts w:ascii="Angsana New" w:hAnsi="Angsana New"/>
                <w:sz w:val="16"/>
                <w:szCs w:val="16"/>
                <w:lang w:val="th-TH"/>
              </w:rPr>
            </w:pPr>
          </w:p>
        </w:tc>
      </w:tr>
      <w:tr w:rsidR="008A685A" w:rsidRPr="00B2145F" w14:paraId="13D55ADF" w14:textId="77777777" w:rsidTr="00626B0E">
        <w:trPr>
          <w:trHeight w:hRule="exact" w:val="380"/>
        </w:trPr>
        <w:tc>
          <w:tcPr>
            <w:tcW w:w="2610" w:type="dxa"/>
            <w:shd w:val="clear" w:color="auto" w:fill="auto"/>
          </w:tcPr>
          <w:p w14:paraId="56E8459D" w14:textId="770742EC" w:rsidR="008A685A" w:rsidRPr="00B2145F" w:rsidRDefault="008A685A" w:rsidP="008A6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800" w:type="dxa"/>
            <w:shd w:val="clear" w:color="auto" w:fill="auto"/>
          </w:tcPr>
          <w:p w14:paraId="27C38582" w14:textId="77777777" w:rsidR="008A685A" w:rsidRPr="00B2145F" w:rsidRDefault="008A685A" w:rsidP="008A6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872" w:type="dxa"/>
            <w:shd w:val="clear" w:color="auto" w:fill="auto"/>
          </w:tcPr>
          <w:p w14:paraId="12E58E2B" w14:textId="77777777" w:rsidR="008A685A" w:rsidRPr="00B2145F" w:rsidRDefault="008A685A" w:rsidP="008A6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</w:tcPr>
          <w:p w14:paraId="0B8BB51B" w14:textId="77777777" w:rsidR="008A685A" w:rsidRPr="00B2145F" w:rsidRDefault="008A685A" w:rsidP="008A6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22" w:right="-10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shd w:val="clear" w:color="auto" w:fill="auto"/>
          </w:tcPr>
          <w:p w14:paraId="09AF8A1B" w14:textId="77777777" w:rsidR="008A685A" w:rsidRPr="00B2145F" w:rsidRDefault="008A685A" w:rsidP="008A6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22" w:right="-10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shd w:val="clear" w:color="auto" w:fill="auto"/>
          </w:tcPr>
          <w:p w14:paraId="2E51D140" w14:textId="77777777" w:rsidR="008A685A" w:rsidRPr="00B2145F" w:rsidRDefault="008A685A" w:rsidP="008A6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22" w:right="-10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8A685A" w:rsidRPr="00B2145F" w14:paraId="5B26751E" w14:textId="77777777" w:rsidTr="00307258">
        <w:tc>
          <w:tcPr>
            <w:tcW w:w="2610" w:type="dxa"/>
            <w:shd w:val="clear" w:color="auto" w:fill="auto"/>
          </w:tcPr>
          <w:p w14:paraId="7B0BCF96" w14:textId="38BC6D5A" w:rsidR="008A685A" w:rsidRPr="00B2145F" w:rsidRDefault="008A685A" w:rsidP="008A6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เงินปันผลระหว่างกาล</w:t>
            </w:r>
            <w:r>
              <w:rPr>
                <w:rFonts w:ascii="Angsana New" w:hAnsi="Angsana New"/>
                <w:sz w:val="30"/>
                <w:szCs w:val="30"/>
              </w:rPr>
              <w:t xml:space="preserve"> 2564</w:t>
            </w:r>
          </w:p>
        </w:tc>
        <w:tc>
          <w:tcPr>
            <w:tcW w:w="1800" w:type="dxa"/>
            <w:shd w:val="clear" w:color="auto" w:fill="auto"/>
          </w:tcPr>
          <w:p w14:paraId="0F279EA3" w14:textId="78103A9F" w:rsidR="008A685A" w:rsidRPr="00B2145F" w:rsidRDefault="008A685A" w:rsidP="008A6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685A">
              <w:rPr>
                <w:rFonts w:ascii="Angsana New" w:hAnsi="Angsana New"/>
                <w:sz w:val="30"/>
                <w:szCs w:val="30"/>
              </w:rPr>
              <w:t xml:space="preserve">13 </w:t>
            </w:r>
            <w:r w:rsidRPr="008A685A">
              <w:rPr>
                <w:rFonts w:ascii="Angsana New" w:hAnsi="Angsana New" w:hint="cs"/>
                <w:sz w:val="30"/>
                <w:szCs w:val="30"/>
                <w:cs/>
              </w:rPr>
              <w:t xml:space="preserve">สิงหาคม </w:t>
            </w:r>
            <w:r w:rsidRPr="008A685A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872" w:type="dxa"/>
            <w:shd w:val="clear" w:color="auto" w:fill="auto"/>
          </w:tcPr>
          <w:p w14:paraId="7DFD917A" w14:textId="7085F3BD" w:rsidR="008A685A" w:rsidRPr="00B2145F" w:rsidRDefault="008A685A" w:rsidP="008A6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685A">
              <w:rPr>
                <w:rFonts w:ascii="Angsana New" w:hAnsi="Angsana New"/>
                <w:sz w:val="30"/>
                <w:szCs w:val="30"/>
              </w:rPr>
              <w:t xml:space="preserve">10 </w:t>
            </w:r>
            <w:r w:rsidRPr="008A685A">
              <w:rPr>
                <w:rFonts w:ascii="Angsana New" w:hAnsi="Angsana New" w:hint="cs"/>
                <w:sz w:val="30"/>
                <w:szCs w:val="30"/>
                <w:cs/>
              </w:rPr>
              <w:t xml:space="preserve">กันยายน </w:t>
            </w:r>
            <w:r w:rsidRPr="008A685A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350" w:type="dxa"/>
            <w:shd w:val="clear" w:color="auto" w:fill="auto"/>
          </w:tcPr>
          <w:p w14:paraId="03C2F35B" w14:textId="4652552B" w:rsidR="008A685A" w:rsidRPr="00B2145F" w:rsidRDefault="008A685A" w:rsidP="008A6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22" w:right="-1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0.398</w:t>
            </w:r>
          </w:p>
        </w:tc>
        <w:tc>
          <w:tcPr>
            <w:tcW w:w="270" w:type="dxa"/>
            <w:shd w:val="clear" w:color="auto" w:fill="auto"/>
          </w:tcPr>
          <w:p w14:paraId="68FE8B40" w14:textId="77777777" w:rsidR="008A685A" w:rsidRPr="00B2145F" w:rsidRDefault="008A685A" w:rsidP="008A6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22"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14:paraId="08310200" w14:textId="3A0A0CA2" w:rsidR="008A685A" w:rsidRPr="00B2145F" w:rsidRDefault="008A685A" w:rsidP="008A6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22" w:right="-1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169.04</w:t>
            </w:r>
          </w:p>
        </w:tc>
      </w:tr>
      <w:tr w:rsidR="008A685A" w:rsidRPr="00B2145F" w14:paraId="65BF9770" w14:textId="77777777" w:rsidTr="00307258">
        <w:tc>
          <w:tcPr>
            <w:tcW w:w="2610" w:type="dxa"/>
            <w:shd w:val="clear" w:color="auto" w:fill="auto"/>
          </w:tcPr>
          <w:p w14:paraId="6D67E5CC" w14:textId="23805E82" w:rsidR="008A685A" w:rsidRPr="00B2145F" w:rsidRDefault="008A685A" w:rsidP="008A6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เงินปันผลระหว่างกาล</w:t>
            </w:r>
            <w:r>
              <w:rPr>
                <w:rFonts w:ascii="Angsana New" w:hAnsi="Angsana New"/>
                <w:sz w:val="30"/>
                <w:szCs w:val="30"/>
              </w:rPr>
              <w:t xml:space="preserve"> 2564</w:t>
            </w:r>
          </w:p>
        </w:tc>
        <w:tc>
          <w:tcPr>
            <w:tcW w:w="1800" w:type="dxa"/>
            <w:shd w:val="clear" w:color="auto" w:fill="auto"/>
          </w:tcPr>
          <w:p w14:paraId="45E7C483" w14:textId="24997459" w:rsidR="008A685A" w:rsidRPr="00B2145F" w:rsidRDefault="008A685A" w:rsidP="008A6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685A">
              <w:rPr>
                <w:rFonts w:ascii="Angsana New" w:hAnsi="Angsana New"/>
                <w:sz w:val="30"/>
                <w:szCs w:val="30"/>
              </w:rPr>
              <w:t xml:space="preserve">25 </w:t>
            </w:r>
            <w:r w:rsidRPr="008A685A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8A685A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872" w:type="dxa"/>
            <w:shd w:val="clear" w:color="auto" w:fill="auto"/>
          </w:tcPr>
          <w:p w14:paraId="676AA3BD" w14:textId="68869CC9" w:rsidR="008A685A" w:rsidRPr="00B2145F" w:rsidRDefault="008A685A" w:rsidP="008A6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685A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8A685A"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 w:rsidRPr="008A685A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011874D0" w14:textId="4A69E3E8" w:rsidR="008A685A" w:rsidRPr="00B2145F" w:rsidRDefault="008A685A" w:rsidP="008A6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22" w:right="-101"/>
              <w:rPr>
                <w:rFonts w:ascii="Angsana New" w:hAnsi="Angsana New"/>
                <w:sz w:val="30"/>
                <w:szCs w:val="30"/>
              </w:rPr>
            </w:pPr>
            <w:r w:rsidRPr="008A685A">
              <w:rPr>
                <w:rFonts w:ascii="Angsana New" w:hAnsi="Angsana New"/>
                <w:sz w:val="30"/>
                <w:szCs w:val="30"/>
              </w:rPr>
              <w:t>0.440</w:t>
            </w:r>
          </w:p>
        </w:tc>
        <w:tc>
          <w:tcPr>
            <w:tcW w:w="270" w:type="dxa"/>
            <w:shd w:val="clear" w:color="auto" w:fill="auto"/>
          </w:tcPr>
          <w:p w14:paraId="2245F94D" w14:textId="77777777" w:rsidR="008A685A" w:rsidRPr="00B2145F" w:rsidRDefault="008A685A" w:rsidP="008A6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22"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</w:tcPr>
          <w:p w14:paraId="7179B91E" w14:textId="5B591711" w:rsidR="008A685A" w:rsidRPr="00B2145F" w:rsidRDefault="008A685A" w:rsidP="008A6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22" w:right="-101"/>
              <w:rPr>
                <w:rFonts w:ascii="Angsana New" w:hAnsi="Angsana New"/>
                <w:sz w:val="30"/>
                <w:szCs w:val="30"/>
              </w:rPr>
            </w:pPr>
            <w:r w:rsidRPr="008A685A">
              <w:rPr>
                <w:rFonts w:ascii="Angsana New" w:hAnsi="Angsana New"/>
                <w:sz w:val="30"/>
                <w:szCs w:val="30"/>
              </w:rPr>
              <w:t>186.90</w:t>
            </w:r>
          </w:p>
        </w:tc>
      </w:tr>
      <w:tr w:rsidR="008A685A" w:rsidRPr="00B2145F" w14:paraId="587568EE" w14:textId="77777777" w:rsidTr="00307258">
        <w:tc>
          <w:tcPr>
            <w:tcW w:w="2610" w:type="dxa"/>
            <w:shd w:val="clear" w:color="auto" w:fill="auto"/>
          </w:tcPr>
          <w:p w14:paraId="02219CB3" w14:textId="5C447B30" w:rsidR="008A685A" w:rsidRPr="00B2145F" w:rsidRDefault="008A685A" w:rsidP="008A6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  <w:shd w:val="clear" w:color="auto" w:fill="auto"/>
          </w:tcPr>
          <w:p w14:paraId="5E853FEA" w14:textId="77777777" w:rsidR="008A685A" w:rsidRPr="00B2145F" w:rsidRDefault="008A685A" w:rsidP="008A6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</w:tcPr>
          <w:p w14:paraId="38F1D964" w14:textId="77777777" w:rsidR="008A685A" w:rsidRPr="00B2145F" w:rsidRDefault="008A685A" w:rsidP="008A6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2D9298" w14:textId="5CE41695" w:rsidR="008A685A" w:rsidRPr="00B2145F" w:rsidRDefault="008A685A" w:rsidP="008A6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22" w:right="-10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0.838</w:t>
            </w:r>
          </w:p>
        </w:tc>
        <w:tc>
          <w:tcPr>
            <w:tcW w:w="270" w:type="dxa"/>
            <w:shd w:val="clear" w:color="auto" w:fill="auto"/>
          </w:tcPr>
          <w:p w14:paraId="3C5D8CB6" w14:textId="77777777" w:rsidR="008A685A" w:rsidRPr="00B2145F" w:rsidRDefault="008A685A" w:rsidP="008A6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22"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EC047F" w14:textId="4B08520B" w:rsidR="008A685A" w:rsidRPr="00B2145F" w:rsidRDefault="008A685A" w:rsidP="008A6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22"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355.94</w:t>
            </w:r>
          </w:p>
        </w:tc>
      </w:tr>
    </w:tbl>
    <w:p w14:paraId="47BEEDA9" w14:textId="54E7935F" w:rsidR="00622D27" w:rsidRPr="004101A6" w:rsidRDefault="00622D27" w:rsidP="00FE4B0D">
      <w:pPr>
        <w:pStyle w:val="Heading8"/>
        <w:numPr>
          <w:ilvl w:val="0"/>
          <w:numId w:val="16"/>
        </w:numPr>
        <w:tabs>
          <w:tab w:val="left" w:pos="540"/>
        </w:tabs>
        <w:spacing w:line="240" w:lineRule="auto"/>
        <w:ind w:left="540" w:hanging="540"/>
        <w:rPr>
          <w:rFonts w:ascii="Angsana New" w:hAnsi="Angsana New" w:cs="Angsana New"/>
          <w:sz w:val="30"/>
          <w:szCs w:val="30"/>
          <w:cs/>
          <w:lang w:val="th-TH"/>
        </w:rPr>
      </w:pPr>
      <w:r w:rsidRPr="004101A6">
        <w:rPr>
          <w:rFonts w:ascii="Angsana New" w:hAnsi="Angsana New" w:cs="Angsana New" w:hint="cs"/>
          <w:sz w:val="30"/>
          <w:szCs w:val="30"/>
          <w:cs/>
          <w:lang w:val="th-TH"/>
        </w:rPr>
        <w:lastRenderedPageBreak/>
        <w:t>เครื่องมือทางการเงิน</w:t>
      </w:r>
    </w:p>
    <w:p w14:paraId="02B03C46" w14:textId="77777777" w:rsidR="00622D27" w:rsidRPr="00176381" w:rsidRDefault="00622D27" w:rsidP="00176381">
      <w:pPr>
        <w:rPr>
          <w:rFonts w:ascii="Angsana New" w:hAnsi="Angsana New"/>
          <w:sz w:val="30"/>
          <w:szCs w:val="30"/>
          <w:lang w:val="th-TH"/>
        </w:rPr>
      </w:pPr>
    </w:p>
    <w:p w14:paraId="3E04EEAB" w14:textId="77777777" w:rsidR="00D91B97" w:rsidRPr="003764A4" w:rsidRDefault="00D91B97" w:rsidP="006A01AF">
      <w:pPr>
        <w:pStyle w:val="block"/>
        <w:numPr>
          <w:ilvl w:val="0"/>
          <w:numId w:val="26"/>
        </w:numPr>
        <w:spacing w:after="0" w:line="240" w:lineRule="auto"/>
        <w:ind w:left="540" w:right="-7" w:hanging="540"/>
        <w:jc w:val="both"/>
        <w:rPr>
          <w:rFonts w:ascii="Angsana New" w:hAnsi="Angsana New"/>
          <w:i/>
          <w:iCs/>
          <w:sz w:val="30"/>
          <w:szCs w:val="30"/>
          <w:lang w:bidi="th-TH"/>
        </w:rPr>
      </w:pPr>
      <w:r w:rsidRPr="003764A4">
        <w:rPr>
          <w:rFonts w:ascii="Angsana New" w:hAnsi="Angsana New" w:hint="cs"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5E44FA87" w14:textId="77777777" w:rsidR="00D91B97" w:rsidRPr="00176381" w:rsidRDefault="00D91B97" w:rsidP="00176381">
      <w:pPr>
        <w:rPr>
          <w:rFonts w:ascii="Angsana New" w:hAnsi="Angsana New"/>
          <w:sz w:val="30"/>
          <w:szCs w:val="30"/>
          <w:lang w:val="th-TH"/>
        </w:rPr>
      </w:pPr>
    </w:p>
    <w:p w14:paraId="174BE6CF" w14:textId="56369D7A" w:rsidR="00D91B97" w:rsidRPr="00B2145F" w:rsidRDefault="00D91B97" w:rsidP="00D91B97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B2145F">
        <w:rPr>
          <w:rFonts w:ascii="Angsana New" w:hAnsi="Angsana New" w:hint="cs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 รวมถึง</w:t>
      </w:r>
      <w:r w:rsidRPr="00B2145F">
        <w:rPr>
          <w:rFonts w:ascii="Angsana New" w:hAnsi="Angsana New" w:hint="cs"/>
          <w:spacing w:val="-4"/>
          <w:sz w:val="30"/>
          <w:szCs w:val="30"/>
          <w:cs/>
          <w:lang w:bidi="th-TH"/>
        </w:rPr>
        <w:t>ลำดับชั้นมูลค่ายุติธรรม แต่ไม่รวมถึงการแสดงข้อมูลมูลค่ายุติธรรมสำหรับสินทรัพย์ทางการเงิน</w:t>
      </w:r>
      <w:r w:rsidRPr="00B2145F">
        <w:rPr>
          <w:rFonts w:ascii="Angsana New" w:hAnsi="Angsana New" w:hint="cs"/>
          <w:sz w:val="30"/>
          <w:szCs w:val="30"/>
          <w:cs/>
          <w:lang w:bidi="th-TH"/>
        </w:rPr>
        <w:t>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  <w:r w:rsidRPr="00B2145F">
        <w:rPr>
          <w:rFonts w:ascii="Angsana New" w:hAnsi="Angsana New" w:hint="cs"/>
          <w:sz w:val="30"/>
          <w:szCs w:val="30"/>
          <w:lang w:bidi="th-TH"/>
        </w:rPr>
        <w:t xml:space="preserve"> </w:t>
      </w:r>
    </w:p>
    <w:p w14:paraId="55E25DE7" w14:textId="6FD28626" w:rsidR="005A7ADD" w:rsidRDefault="005A7A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val="th-TH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520"/>
        <w:gridCol w:w="1800"/>
        <w:gridCol w:w="184"/>
        <w:gridCol w:w="986"/>
        <w:gridCol w:w="180"/>
        <w:gridCol w:w="990"/>
        <w:gridCol w:w="180"/>
        <w:gridCol w:w="1080"/>
        <w:gridCol w:w="180"/>
        <w:gridCol w:w="1074"/>
        <w:gridCol w:w="6"/>
      </w:tblGrid>
      <w:tr w:rsidR="003464D3" w:rsidRPr="005A7ADD" w14:paraId="2E2F33E7" w14:textId="77777777" w:rsidTr="005A7ADD">
        <w:trPr>
          <w:cantSplit/>
          <w:trHeight w:val="191"/>
          <w:tblHeader/>
        </w:trPr>
        <w:tc>
          <w:tcPr>
            <w:tcW w:w="2520" w:type="dxa"/>
          </w:tcPr>
          <w:p w14:paraId="6839446D" w14:textId="77777777" w:rsidR="003464D3" w:rsidRPr="005A7ADD" w:rsidRDefault="003464D3" w:rsidP="003556C2">
            <w:pPr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  <w:highlight w:val="cyan"/>
                <w:lang w:val="en-GB" w:bidi="ar-SA"/>
              </w:rPr>
            </w:pPr>
          </w:p>
        </w:tc>
        <w:tc>
          <w:tcPr>
            <w:tcW w:w="1800" w:type="dxa"/>
          </w:tcPr>
          <w:p w14:paraId="5708BE29" w14:textId="3780CAD8" w:rsidR="003464D3" w:rsidRPr="005A7ADD" w:rsidRDefault="003464D3" w:rsidP="003556C2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5A7ADD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184" w:type="dxa"/>
          </w:tcPr>
          <w:p w14:paraId="05740184" w14:textId="77777777" w:rsidR="003464D3" w:rsidRPr="005A7ADD" w:rsidRDefault="003464D3" w:rsidP="003556C2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676" w:type="dxa"/>
            <w:gridSpan w:val="8"/>
          </w:tcPr>
          <w:p w14:paraId="25CFE3D7" w14:textId="09E1A253" w:rsidR="003464D3" w:rsidRPr="005A7ADD" w:rsidRDefault="003464D3" w:rsidP="003556C2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5A7ADD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5A7ADD" w:rsidRPr="005A7ADD" w14:paraId="0142BC4E" w14:textId="77777777" w:rsidTr="005A7ADD">
        <w:trPr>
          <w:cantSplit/>
          <w:tblHeader/>
        </w:trPr>
        <w:tc>
          <w:tcPr>
            <w:tcW w:w="2520" w:type="dxa"/>
          </w:tcPr>
          <w:p w14:paraId="63E702CD" w14:textId="77777777" w:rsidR="003464D3" w:rsidRPr="005A7ADD" w:rsidRDefault="003464D3" w:rsidP="003556C2">
            <w:pPr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3063632B" w14:textId="77777777" w:rsidR="003464D3" w:rsidRPr="005A7ADD" w:rsidRDefault="003464D3" w:rsidP="003556C2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5A7ADD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84" w:type="dxa"/>
          </w:tcPr>
          <w:p w14:paraId="6216E576" w14:textId="77777777" w:rsidR="003464D3" w:rsidRPr="005A7ADD" w:rsidRDefault="003464D3" w:rsidP="003556C2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992111E" w14:textId="77777777" w:rsidR="003464D3" w:rsidRPr="005A7ADD" w:rsidRDefault="003464D3" w:rsidP="003556C2">
            <w:pPr>
              <w:pStyle w:val="acctfourfigures"/>
              <w:tabs>
                <w:tab w:val="decimal" w:pos="-83"/>
              </w:tabs>
              <w:ind w:right="-7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A7ADD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ระดับ</w:t>
            </w:r>
            <w:r w:rsidRPr="005A7ADD">
              <w:rPr>
                <w:rFonts w:ascii="Angsana New" w:hAnsi="Angsana New"/>
                <w:sz w:val="28"/>
                <w:szCs w:val="28"/>
              </w:rPr>
              <w:t xml:space="preserve"> 1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3A770AE" w14:textId="77777777" w:rsidR="003464D3" w:rsidRPr="005A7ADD" w:rsidRDefault="003464D3" w:rsidP="003556C2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99AB9AD" w14:textId="77777777" w:rsidR="003464D3" w:rsidRPr="005A7ADD" w:rsidRDefault="003464D3" w:rsidP="003556C2">
            <w:pPr>
              <w:pStyle w:val="acctfourfigures"/>
              <w:tabs>
                <w:tab w:val="decimal" w:pos="-83"/>
              </w:tabs>
              <w:ind w:left="-83" w:right="-7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A7ADD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ระดับ</w:t>
            </w:r>
            <w:r w:rsidRPr="005A7ADD">
              <w:rPr>
                <w:rFonts w:ascii="Angsana New" w:hAnsi="Angsana New"/>
                <w:sz w:val="28"/>
                <w:szCs w:val="28"/>
              </w:rPr>
              <w:t xml:space="preserve"> 2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D1DBFE" w14:textId="77777777" w:rsidR="003464D3" w:rsidRPr="005A7ADD" w:rsidRDefault="003464D3" w:rsidP="003556C2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0F17751" w14:textId="77777777" w:rsidR="003464D3" w:rsidRPr="005A7ADD" w:rsidRDefault="003464D3" w:rsidP="003556C2">
            <w:pPr>
              <w:pStyle w:val="acctfourfigures"/>
              <w:tabs>
                <w:tab w:val="decimal" w:pos="-83"/>
              </w:tabs>
              <w:ind w:right="-7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A7ADD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ระดับ</w:t>
            </w:r>
            <w:r w:rsidRPr="005A7ADD">
              <w:rPr>
                <w:rFonts w:ascii="Angsana New" w:hAnsi="Angsana New"/>
                <w:sz w:val="28"/>
                <w:szCs w:val="28"/>
              </w:rPr>
              <w:t xml:space="preserve"> 3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A7B224F" w14:textId="77777777" w:rsidR="003464D3" w:rsidRPr="005A7ADD" w:rsidRDefault="003464D3" w:rsidP="003556C2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0E02045" w14:textId="77777777" w:rsidR="003464D3" w:rsidRPr="005A7ADD" w:rsidRDefault="003464D3" w:rsidP="003556C2">
            <w:pPr>
              <w:pStyle w:val="acctfourfigures"/>
              <w:tabs>
                <w:tab w:val="decimal" w:pos="-85"/>
              </w:tabs>
              <w:ind w:left="-85" w:right="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A7ADD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3464D3" w:rsidRPr="005A7ADD" w14:paraId="113E3668" w14:textId="77777777" w:rsidTr="005A7ADD">
        <w:trPr>
          <w:gridAfter w:val="1"/>
          <w:wAfter w:w="6" w:type="dxa"/>
          <w:cantSplit/>
          <w:tblHeader/>
        </w:trPr>
        <w:tc>
          <w:tcPr>
            <w:tcW w:w="2520" w:type="dxa"/>
            <w:hideMark/>
          </w:tcPr>
          <w:p w14:paraId="3DE185B7" w14:textId="3FACDFFE" w:rsidR="003464D3" w:rsidRPr="005A7ADD" w:rsidRDefault="003464D3" w:rsidP="003556C2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654" w:type="dxa"/>
            <w:gridSpan w:val="9"/>
          </w:tcPr>
          <w:p w14:paraId="40C6447D" w14:textId="39B449A8" w:rsidR="003464D3" w:rsidRPr="005A7ADD" w:rsidRDefault="003464D3" w:rsidP="003464D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5A7ADD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5A7ADD">
              <w:rPr>
                <w:rFonts w:ascii="Angsana New" w:hAnsi="Angsana New"/>
                <w:i/>
                <w:iCs/>
                <w:sz w:val="28"/>
                <w:szCs w:val="28"/>
                <w:cs/>
                <w:lang w:val="en-US" w:bidi="th-TH"/>
              </w:rPr>
              <w:t>พัน</w:t>
            </w:r>
            <w:r w:rsidRPr="005A7ADD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บาท</w:t>
            </w:r>
            <w:r w:rsidRPr="005A7ADD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</w:tr>
      <w:tr w:rsidR="005A7ADD" w:rsidRPr="005A7ADD" w14:paraId="2F0C735B" w14:textId="77777777" w:rsidTr="005A7ADD">
        <w:trPr>
          <w:cantSplit/>
          <w:tblHeader/>
        </w:trPr>
        <w:tc>
          <w:tcPr>
            <w:tcW w:w="2520" w:type="dxa"/>
          </w:tcPr>
          <w:p w14:paraId="052E0799" w14:textId="6619DC40" w:rsidR="003464D3" w:rsidRPr="005A7ADD" w:rsidRDefault="003464D3" w:rsidP="003556C2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5A7AD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5A7AD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5A7AD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5A7AD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1800" w:type="dxa"/>
          </w:tcPr>
          <w:p w14:paraId="51E62490" w14:textId="77777777" w:rsidR="003464D3" w:rsidRPr="005A7ADD" w:rsidRDefault="003464D3" w:rsidP="003556C2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4" w:type="dxa"/>
          </w:tcPr>
          <w:p w14:paraId="7CA57B9D" w14:textId="77777777" w:rsidR="003464D3" w:rsidRPr="005A7ADD" w:rsidRDefault="003464D3" w:rsidP="003556C2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986" w:type="dxa"/>
          </w:tcPr>
          <w:p w14:paraId="72CC5635" w14:textId="77777777" w:rsidR="003464D3" w:rsidRPr="005A7ADD" w:rsidRDefault="003464D3" w:rsidP="003556C2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24142917" w14:textId="77777777" w:rsidR="003464D3" w:rsidRPr="005A7ADD" w:rsidRDefault="003464D3" w:rsidP="003556C2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</w:tcPr>
          <w:p w14:paraId="34791852" w14:textId="77777777" w:rsidR="003464D3" w:rsidRPr="005A7ADD" w:rsidRDefault="003464D3" w:rsidP="003556C2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24A6C7C6" w14:textId="77777777" w:rsidR="003464D3" w:rsidRPr="005A7ADD" w:rsidRDefault="003464D3" w:rsidP="003556C2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2D4AC36F" w14:textId="77777777" w:rsidR="003464D3" w:rsidRPr="005A7ADD" w:rsidRDefault="003464D3" w:rsidP="003556C2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28383E43" w14:textId="77777777" w:rsidR="003464D3" w:rsidRPr="005A7ADD" w:rsidRDefault="003464D3" w:rsidP="003556C2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10B94804" w14:textId="77777777" w:rsidR="003464D3" w:rsidRPr="005A7ADD" w:rsidRDefault="003464D3" w:rsidP="003556C2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</w:tr>
      <w:tr w:rsidR="005A7ADD" w:rsidRPr="005A7ADD" w14:paraId="5E476954" w14:textId="77777777" w:rsidTr="005A7ADD">
        <w:trPr>
          <w:cantSplit/>
        </w:trPr>
        <w:tc>
          <w:tcPr>
            <w:tcW w:w="2520" w:type="dxa"/>
            <w:hideMark/>
          </w:tcPr>
          <w:p w14:paraId="1AB9FE6A" w14:textId="77777777" w:rsidR="003464D3" w:rsidRPr="005A7ADD" w:rsidRDefault="003464D3" w:rsidP="003556C2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5A7AD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1800" w:type="dxa"/>
          </w:tcPr>
          <w:p w14:paraId="6C61D8AF" w14:textId="77777777" w:rsidR="003464D3" w:rsidRPr="005A7ADD" w:rsidRDefault="003464D3" w:rsidP="00FE4B0D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left="-80" w:right="-80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4" w:type="dxa"/>
          </w:tcPr>
          <w:p w14:paraId="778F5E57" w14:textId="77777777" w:rsidR="003464D3" w:rsidRPr="005A7ADD" w:rsidRDefault="003464D3" w:rsidP="00FE4B0D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left="-80" w:right="-80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986" w:type="dxa"/>
          </w:tcPr>
          <w:p w14:paraId="2BD5F4D0" w14:textId="77777777" w:rsidR="003464D3" w:rsidRPr="005A7ADD" w:rsidRDefault="003464D3" w:rsidP="00EB0B9A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80" w:right="-80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4A1D8D14" w14:textId="77777777" w:rsidR="003464D3" w:rsidRPr="005A7ADD" w:rsidRDefault="003464D3" w:rsidP="00EB0B9A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80" w:right="-80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</w:tcPr>
          <w:p w14:paraId="6ABA16F9" w14:textId="77777777" w:rsidR="003464D3" w:rsidRPr="005A7ADD" w:rsidRDefault="003464D3" w:rsidP="00EB0B9A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80" w:right="-80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00103F14" w14:textId="77777777" w:rsidR="003464D3" w:rsidRPr="005A7ADD" w:rsidRDefault="003464D3" w:rsidP="00EB0B9A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80" w:right="-80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A5095F8" w14:textId="77777777" w:rsidR="003464D3" w:rsidRPr="005A7ADD" w:rsidRDefault="003464D3" w:rsidP="00EB0B9A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80" w:right="-80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50960B4F" w14:textId="77777777" w:rsidR="003464D3" w:rsidRPr="005A7ADD" w:rsidRDefault="003464D3" w:rsidP="00FE4B0D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left="-80" w:right="-80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273CB062" w14:textId="77777777" w:rsidR="003464D3" w:rsidRPr="005A7ADD" w:rsidRDefault="003464D3" w:rsidP="003464D3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80" w:right="102"/>
              <w:jc w:val="right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</w:tr>
      <w:tr w:rsidR="005A7ADD" w:rsidRPr="005A7ADD" w14:paraId="18A99327" w14:textId="77777777" w:rsidTr="005A7ADD">
        <w:trPr>
          <w:cantSplit/>
        </w:trPr>
        <w:tc>
          <w:tcPr>
            <w:tcW w:w="2520" w:type="dxa"/>
            <w:vAlign w:val="bottom"/>
            <w:hideMark/>
          </w:tcPr>
          <w:p w14:paraId="74A0B186" w14:textId="77777777" w:rsidR="003464D3" w:rsidRPr="005A7ADD" w:rsidRDefault="003464D3" w:rsidP="00593970">
            <w:pPr>
              <w:ind w:left="191" w:hanging="191"/>
              <w:rPr>
                <w:rFonts w:ascii="Angsana New" w:hAnsi="Angsana New"/>
                <w:sz w:val="28"/>
                <w:szCs w:val="28"/>
                <w:cs/>
              </w:rPr>
            </w:pPr>
            <w:r w:rsidRPr="005A7ADD">
              <w:rPr>
                <w:rFonts w:ascii="Angsana New" w:hAnsi="Angsana New"/>
                <w:sz w:val="28"/>
                <w:szCs w:val="28"/>
                <w:cs/>
              </w:rPr>
              <w:t>เงินลงทุนในหน่วยลงทุน</w:t>
            </w:r>
          </w:p>
        </w:tc>
        <w:tc>
          <w:tcPr>
            <w:tcW w:w="1800" w:type="dxa"/>
            <w:vAlign w:val="bottom"/>
          </w:tcPr>
          <w:p w14:paraId="53C7651A" w14:textId="214B47ED" w:rsidR="003464D3" w:rsidRPr="005A7ADD" w:rsidRDefault="003464D3" w:rsidP="003464D3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80" w:right="10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A7ADD">
              <w:rPr>
                <w:rFonts w:ascii="Angsana New" w:hAnsi="Angsana New"/>
                <w:sz w:val="28"/>
                <w:szCs w:val="28"/>
                <w:lang w:val="en-US" w:bidi="th-TH"/>
              </w:rPr>
              <w:t>246,246</w:t>
            </w:r>
          </w:p>
        </w:tc>
        <w:tc>
          <w:tcPr>
            <w:tcW w:w="184" w:type="dxa"/>
          </w:tcPr>
          <w:p w14:paraId="6D2F0183" w14:textId="77777777" w:rsidR="003464D3" w:rsidRPr="005A7ADD" w:rsidRDefault="003464D3" w:rsidP="00593970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left="-80" w:right="-80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86" w:type="dxa"/>
            <w:vAlign w:val="bottom"/>
          </w:tcPr>
          <w:p w14:paraId="098603C6" w14:textId="317225FE" w:rsidR="003464D3" w:rsidRPr="005A7ADD" w:rsidRDefault="003464D3" w:rsidP="003464D3">
            <w:pPr>
              <w:pStyle w:val="acctfourfigures"/>
              <w:tabs>
                <w:tab w:val="clear" w:pos="765"/>
                <w:tab w:val="decimal" w:pos="402"/>
                <w:tab w:val="left" w:pos="552"/>
              </w:tabs>
              <w:spacing w:line="240" w:lineRule="auto"/>
              <w:ind w:left="-80" w:right="-168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5A7ADD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54B7F18" w14:textId="77777777" w:rsidR="003464D3" w:rsidRPr="005A7ADD" w:rsidRDefault="003464D3" w:rsidP="00593970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80" w:right="-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C57B673" w14:textId="000E6A75" w:rsidR="003464D3" w:rsidRPr="005A7ADD" w:rsidRDefault="003464D3" w:rsidP="003464D3">
            <w:pPr>
              <w:pStyle w:val="acctfourfigures"/>
              <w:tabs>
                <w:tab w:val="clear" w:pos="765"/>
              </w:tabs>
              <w:spacing w:line="240" w:lineRule="auto"/>
              <w:ind w:left="-80" w:right="184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A7ADD">
              <w:rPr>
                <w:rFonts w:ascii="Angsana New" w:hAnsi="Angsana New"/>
                <w:sz w:val="28"/>
                <w:szCs w:val="28"/>
                <w:lang w:val="en-US" w:bidi="th-TH"/>
              </w:rPr>
              <w:t>246,246</w:t>
            </w:r>
          </w:p>
        </w:tc>
        <w:tc>
          <w:tcPr>
            <w:tcW w:w="180" w:type="dxa"/>
            <w:vAlign w:val="bottom"/>
          </w:tcPr>
          <w:p w14:paraId="7BFF47FE" w14:textId="77777777" w:rsidR="003464D3" w:rsidRPr="005A7ADD" w:rsidRDefault="003464D3" w:rsidP="00593970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80" w:right="-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B79E2F9" w14:textId="4950C338" w:rsidR="003464D3" w:rsidRPr="005A7ADD" w:rsidRDefault="003464D3" w:rsidP="003464D3">
            <w:pPr>
              <w:pStyle w:val="acctfourfigures"/>
              <w:tabs>
                <w:tab w:val="clear" w:pos="765"/>
                <w:tab w:val="decimal" w:pos="384"/>
              </w:tabs>
              <w:spacing w:line="240" w:lineRule="auto"/>
              <w:ind w:left="-80" w:right="10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A7ADD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E051C22" w14:textId="77777777" w:rsidR="003464D3" w:rsidRPr="005A7ADD" w:rsidRDefault="003464D3" w:rsidP="00593970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left="-80" w:right="-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05152E9B" w14:textId="345311EC" w:rsidR="003464D3" w:rsidRPr="005A7ADD" w:rsidRDefault="003464D3" w:rsidP="003464D3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80" w:right="10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A7ADD">
              <w:rPr>
                <w:rFonts w:ascii="Angsana New" w:hAnsi="Angsana New"/>
                <w:sz w:val="28"/>
                <w:szCs w:val="28"/>
                <w:lang w:val="en-US" w:bidi="th-TH"/>
              </w:rPr>
              <w:t>246,246</w:t>
            </w:r>
          </w:p>
        </w:tc>
      </w:tr>
      <w:tr w:rsidR="005A7ADD" w:rsidRPr="005A7ADD" w14:paraId="7830D30F" w14:textId="77777777" w:rsidTr="005A7ADD">
        <w:trPr>
          <w:cantSplit/>
        </w:trPr>
        <w:tc>
          <w:tcPr>
            <w:tcW w:w="2520" w:type="dxa"/>
            <w:vAlign w:val="bottom"/>
          </w:tcPr>
          <w:p w14:paraId="46CE2AD6" w14:textId="77777777" w:rsidR="003464D3" w:rsidRPr="005A7ADD" w:rsidRDefault="003464D3" w:rsidP="00593970">
            <w:pPr>
              <w:ind w:left="191" w:hanging="191"/>
              <w:rPr>
                <w:rFonts w:ascii="Angsana New" w:hAnsi="Angsana New"/>
                <w:sz w:val="28"/>
                <w:szCs w:val="28"/>
              </w:rPr>
            </w:pPr>
            <w:r w:rsidRPr="005A7ADD">
              <w:rPr>
                <w:rFonts w:ascii="Angsana New" w:hAnsi="Angsana New"/>
                <w:sz w:val="28"/>
                <w:szCs w:val="28"/>
                <w:cs/>
              </w:rPr>
              <w:t>สัญญาซื้อขายเงินตรา</w:t>
            </w:r>
          </w:p>
          <w:p w14:paraId="345E7088" w14:textId="6E4E4029" w:rsidR="003464D3" w:rsidRPr="005A7ADD" w:rsidRDefault="003464D3" w:rsidP="00593970">
            <w:pPr>
              <w:ind w:left="191" w:hanging="191"/>
              <w:rPr>
                <w:rFonts w:ascii="Angsana New" w:hAnsi="Angsana New"/>
                <w:sz w:val="28"/>
                <w:szCs w:val="28"/>
                <w:cs/>
              </w:rPr>
            </w:pPr>
            <w:r w:rsidRPr="005A7ADD">
              <w:rPr>
                <w:rFonts w:ascii="Angsana New" w:hAnsi="Angsana New"/>
                <w:sz w:val="28"/>
                <w:szCs w:val="28"/>
                <w:cs/>
              </w:rPr>
              <w:t xml:space="preserve">   ต่างประเทศล่วงหน้า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260FED32" w14:textId="0548C987" w:rsidR="003464D3" w:rsidRPr="005A7ADD" w:rsidRDefault="003464D3" w:rsidP="003464D3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80" w:right="10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A7ADD">
              <w:rPr>
                <w:rFonts w:ascii="Angsana New" w:hAnsi="Angsana New"/>
                <w:sz w:val="28"/>
                <w:szCs w:val="28"/>
                <w:lang w:val="en-US" w:bidi="th-TH"/>
              </w:rPr>
              <w:t>5,272</w:t>
            </w:r>
          </w:p>
        </w:tc>
        <w:tc>
          <w:tcPr>
            <w:tcW w:w="184" w:type="dxa"/>
          </w:tcPr>
          <w:p w14:paraId="32F3311B" w14:textId="77777777" w:rsidR="003464D3" w:rsidRPr="005A7ADD" w:rsidRDefault="003464D3" w:rsidP="00593970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left="-80" w:right="-80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86" w:type="dxa"/>
            <w:vAlign w:val="bottom"/>
          </w:tcPr>
          <w:p w14:paraId="1AE78933" w14:textId="03285ECA" w:rsidR="003464D3" w:rsidRPr="005A7ADD" w:rsidRDefault="003464D3" w:rsidP="003464D3">
            <w:pPr>
              <w:pStyle w:val="acctfourfigures"/>
              <w:tabs>
                <w:tab w:val="clear" w:pos="765"/>
                <w:tab w:val="decimal" w:pos="402"/>
                <w:tab w:val="left" w:pos="552"/>
              </w:tabs>
              <w:spacing w:line="240" w:lineRule="auto"/>
              <w:ind w:left="-80" w:right="-168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5A7ADD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F871AFB" w14:textId="77777777" w:rsidR="003464D3" w:rsidRPr="005A7ADD" w:rsidRDefault="003464D3" w:rsidP="00593970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80" w:right="-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D22E487" w14:textId="4416B3B7" w:rsidR="003464D3" w:rsidRPr="005A7ADD" w:rsidRDefault="003464D3" w:rsidP="003464D3">
            <w:pPr>
              <w:pStyle w:val="acctfourfigures"/>
              <w:tabs>
                <w:tab w:val="clear" w:pos="765"/>
              </w:tabs>
              <w:spacing w:line="240" w:lineRule="auto"/>
              <w:ind w:left="-80" w:right="184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A7ADD">
              <w:rPr>
                <w:rFonts w:ascii="Angsana New" w:hAnsi="Angsana New"/>
                <w:sz w:val="28"/>
                <w:szCs w:val="28"/>
                <w:lang w:val="en-US" w:bidi="th-TH"/>
              </w:rPr>
              <w:t>5,272</w:t>
            </w:r>
          </w:p>
        </w:tc>
        <w:tc>
          <w:tcPr>
            <w:tcW w:w="180" w:type="dxa"/>
            <w:vAlign w:val="bottom"/>
          </w:tcPr>
          <w:p w14:paraId="7EA5E49C" w14:textId="77777777" w:rsidR="003464D3" w:rsidRPr="005A7ADD" w:rsidRDefault="003464D3" w:rsidP="00593970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80" w:right="-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D401F25" w14:textId="3A5E1C27" w:rsidR="003464D3" w:rsidRPr="005A7ADD" w:rsidRDefault="003464D3" w:rsidP="003464D3">
            <w:pPr>
              <w:pStyle w:val="acctfourfigures"/>
              <w:tabs>
                <w:tab w:val="clear" w:pos="765"/>
                <w:tab w:val="decimal" w:pos="384"/>
              </w:tabs>
              <w:spacing w:line="240" w:lineRule="auto"/>
              <w:ind w:left="-80" w:right="10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A7ADD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FF7ACA0" w14:textId="77777777" w:rsidR="003464D3" w:rsidRPr="005A7ADD" w:rsidRDefault="003464D3" w:rsidP="00593970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left="-80" w:right="-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BA65C54" w14:textId="71E35955" w:rsidR="003464D3" w:rsidRPr="005A7ADD" w:rsidRDefault="003464D3" w:rsidP="003464D3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80" w:right="102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A7ADD">
              <w:rPr>
                <w:rFonts w:ascii="Angsana New" w:hAnsi="Angsana New"/>
                <w:sz w:val="28"/>
                <w:szCs w:val="28"/>
                <w:lang w:val="en-US" w:bidi="th-TH"/>
              </w:rPr>
              <w:t>5,272</w:t>
            </w:r>
          </w:p>
        </w:tc>
      </w:tr>
      <w:tr w:rsidR="005A7ADD" w:rsidRPr="005A7ADD" w14:paraId="0F1FD0E2" w14:textId="77777777" w:rsidTr="005A7ADD">
        <w:trPr>
          <w:cantSplit/>
        </w:trPr>
        <w:tc>
          <w:tcPr>
            <w:tcW w:w="2520" w:type="dxa"/>
            <w:vAlign w:val="bottom"/>
          </w:tcPr>
          <w:p w14:paraId="456001AF" w14:textId="5200B8BC" w:rsidR="003464D3" w:rsidRPr="005A7ADD" w:rsidRDefault="003464D3" w:rsidP="005A7ADD">
            <w:pPr>
              <w:ind w:left="191" w:hanging="19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5A7AD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รวมสินทรัพย์ทางการเงินอื่น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2D75BD" w14:textId="739E5526" w:rsidR="003464D3" w:rsidRPr="005A7ADD" w:rsidRDefault="003464D3" w:rsidP="003464D3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80" w:right="102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5A7ADD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251,518</w:t>
            </w:r>
          </w:p>
        </w:tc>
        <w:tc>
          <w:tcPr>
            <w:tcW w:w="184" w:type="dxa"/>
          </w:tcPr>
          <w:p w14:paraId="2B6B7C12" w14:textId="77777777" w:rsidR="003464D3" w:rsidRPr="005A7ADD" w:rsidRDefault="003464D3" w:rsidP="00593970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left="-80" w:right="-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6" w:type="dxa"/>
            <w:vAlign w:val="bottom"/>
          </w:tcPr>
          <w:p w14:paraId="146C6D91" w14:textId="77777777" w:rsidR="003464D3" w:rsidRPr="005A7ADD" w:rsidRDefault="003464D3" w:rsidP="003464D3">
            <w:pPr>
              <w:pStyle w:val="acctfourfigures"/>
              <w:tabs>
                <w:tab w:val="clear" w:pos="765"/>
                <w:tab w:val="decimal" w:pos="510"/>
                <w:tab w:val="left" w:pos="552"/>
              </w:tabs>
              <w:spacing w:line="240" w:lineRule="auto"/>
              <w:ind w:left="-80" w:right="-16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EB411A5" w14:textId="77777777" w:rsidR="003464D3" w:rsidRPr="005A7ADD" w:rsidRDefault="003464D3" w:rsidP="00593970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80" w:right="-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D15A2BB" w14:textId="77777777" w:rsidR="003464D3" w:rsidRPr="005A7ADD" w:rsidRDefault="003464D3" w:rsidP="003464D3">
            <w:pPr>
              <w:pStyle w:val="acctfourfigures"/>
              <w:tabs>
                <w:tab w:val="clear" w:pos="765"/>
              </w:tabs>
              <w:spacing w:line="240" w:lineRule="auto"/>
              <w:ind w:left="-80" w:right="184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210DE30" w14:textId="77777777" w:rsidR="003464D3" w:rsidRPr="005A7ADD" w:rsidRDefault="003464D3" w:rsidP="00593970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80" w:right="-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C28B3D4" w14:textId="77777777" w:rsidR="003464D3" w:rsidRPr="005A7ADD" w:rsidRDefault="003464D3" w:rsidP="003464D3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80" w:right="10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0877E11" w14:textId="77777777" w:rsidR="003464D3" w:rsidRPr="005A7ADD" w:rsidRDefault="003464D3" w:rsidP="00593970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left="-80" w:right="-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8FC38E7" w14:textId="77777777" w:rsidR="003464D3" w:rsidRPr="005A7ADD" w:rsidRDefault="003464D3" w:rsidP="003464D3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80" w:right="10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5A7ADD" w:rsidRPr="005A7ADD" w14:paraId="1F5FB457" w14:textId="77777777" w:rsidTr="005A7ADD">
        <w:trPr>
          <w:cantSplit/>
        </w:trPr>
        <w:tc>
          <w:tcPr>
            <w:tcW w:w="2520" w:type="dxa"/>
            <w:vAlign w:val="bottom"/>
          </w:tcPr>
          <w:p w14:paraId="176403A8" w14:textId="77777777" w:rsidR="003464D3" w:rsidRPr="005A7ADD" w:rsidRDefault="003464D3" w:rsidP="00593970">
            <w:pPr>
              <w:ind w:left="191" w:hanging="19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  <w:vAlign w:val="bottom"/>
          </w:tcPr>
          <w:p w14:paraId="72ECF1E2" w14:textId="77777777" w:rsidR="003464D3" w:rsidRPr="005A7ADD" w:rsidRDefault="003464D3" w:rsidP="003464D3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80" w:right="10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4" w:type="dxa"/>
          </w:tcPr>
          <w:p w14:paraId="56F901CD" w14:textId="77777777" w:rsidR="003464D3" w:rsidRPr="005A7ADD" w:rsidRDefault="003464D3" w:rsidP="00593970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left="-80" w:right="-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6" w:type="dxa"/>
            <w:vAlign w:val="bottom"/>
          </w:tcPr>
          <w:p w14:paraId="14275FBB" w14:textId="77777777" w:rsidR="003464D3" w:rsidRPr="005A7ADD" w:rsidRDefault="003464D3" w:rsidP="003464D3">
            <w:pPr>
              <w:pStyle w:val="acctfourfigures"/>
              <w:tabs>
                <w:tab w:val="clear" w:pos="765"/>
                <w:tab w:val="decimal" w:pos="510"/>
                <w:tab w:val="left" w:pos="552"/>
              </w:tabs>
              <w:spacing w:line="240" w:lineRule="auto"/>
              <w:ind w:left="-80" w:right="-16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59032BE" w14:textId="77777777" w:rsidR="003464D3" w:rsidRPr="005A7ADD" w:rsidRDefault="003464D3" w:rsidP="00593970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80" w:right="-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7F78A80" w14:textId="77777777" w:rsidR="003464D3" w:rsidRPr="005A7ADD" w:rsidRDefault="003464D3" w:rsidP="003464D3">
            <w:pPr>
              <w:pStyle w:val="acctfourfigures"/>
              <w:tabs>
                <w:tab w:val="clear" w:pos="765"/>
              </w:tabs>
              <w:spacing w:line="240" w:lineRule="auto"/>
              <w:ind w:left="-80" w:right="184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E89246B" w14:textId="77777777" w:rsidR="003464D3" w:rsidRPr="005A7ADD" w:rsidRDefault="003464D3" w:rsidP="00593970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80" w:right="-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E47077E" w14:textId="77777777" w:rsidR="003464D3" w:rsidRPr="005A7ADD" w:rsidRDefault="003464D3" w:rsidP="003464D3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80" w:right="10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5F758E5" w14:textId="77777777" w:rsidR="003464D3" w:rsidRPr="005A7ADD" w:rsidRDefault="003464D3" w:rsidP="00593970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left="-80" w:right="-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6D1A2739" w14:textId="77777777" w:rsidR="003464D3" w:rsidRPr="005A7ADD" w:rsidRDefault="003464D3" w:rsidP="003464D3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80" w:right="10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3464D3" w:rsidRPr="005A7ADD" w14:paraId="348732CE" w14:textId="77777777" w:rsidTr="005A7ADD">
        <w:trPr>
          <w:cantSplit/>
        </w:trPr>
        <w:tc>
          <w:tcPr>
            <w:tcW w:w="2520" w:type="dxa"/>
            <w:vAlign w:val="bottom"/>
          </w:tcPr>
          <w:p w14:paraId="34008F82" w14:textId="58764693" w:rsidR="003464D3" w:rsidRPr="005A7ADD" w:rsidRDefault="003464D3" w:rsidP="00593970">
            <w:pPr>
              <w:ind w:left="191" w:hanging="191"/>
              <w:rPr>
                <w:rFonts w:ascii="Angsana New" w:hAnsi="Angsana New"/>
                <w:sz w:val="28"/>
                <w:szCs w:val="28"/>
                <w:cs/>
              </w:rPr>
            </w:pPr>
            <w:r w:rsidRPr="005A7AD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5A7AD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5A7AD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5A7AD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1800" w:type="dxa"/>
            <w:vAlign w:val="bottom"/>
          </w:tcPr>
          <w:p w14:paraId="148E34AA" w14:textId="77777777" w:rsidR="003464D3" w:rsidRPr="005A7ADD" w:rsidRDefault="003464D3" w:rsidP="003464D3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80" w:right="10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4" w:type="dxa"/>
          </w:tcPr>
          <w:p w14:paraId="410FC76A" w14:textId="77777777" w:rsidR="003464D3" w:rsidRPr="005A7ADD" w:rsidRDefault="003464D3" w:rsidP="00593970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left="-80" w:right="-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6" w:type="dxa"/>
            <w:vAlign w:val="bottom"/>
          </w:tcPr>
          <w:p w14:paraId="3F1C79E7" w14:textId="77777777" w:rsidR="003464D3" w:rsidRPr="005A7ADD" w:rsidRDefault="003464D3" w:rsidP="003464D3">
            <w:pPr>
              <w:pStyle w:val="acctfourfigures"/>
              <w:tabs>
                <w:tab w:val="clear" w:pos="765"/>
                <w:tab w:val="decimal" w:pos="510"/>
                <w:tab w:val="left" w:pos="552"/>
              </w:tabs>
              <w:spacing w:line="240" w:lineRule="auto"/>
              <w:ind w:left="-80" w:right="-16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27D62DE" w14:textId="77777777" w:rsidR="003464D3" w:rsidRPr="005A7ADD" w:rsidRDefault="003464D3" w:rsidP="00593970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80" w:right="-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F46B138" w14:textId="77777777" w:rsidR="003464D3" w:rsidRPr="005A7ADD" w:rsidRDefault="003464D3" w:rsidP="003464D3">
            <w:pPr>
              <w:pStyle w:val="acctfourfigures"/>
              <w:tabs>
                <w:tab w:val="clear" w:pos="765"/>
              </w:tabs>
              <w:spacing w:line="240" w:lineRule="auto"/>
              <w:ind w:left="-80" w:right="184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60991A1" w14:textId="77777777" w:rsidR="003464D3" w:rsidRPr="005A7ADD" w:rsidRDefault="003464D3" w:rsidP="00593970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80" w:right="-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82490A0" w14:textId="77777777" w:rsidR="003464D3" w:rsidRPr="005A7ADD" w:rsidRDefault="003464D3" w:rsidP="003464D3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80" w:right="10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DCD1A60" w14:textId="77777777" w:rsidR="003464D3" w:rsidRPr="005A7ADD" w:rsidRDefault="003464D3" w:rsidP="00593970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left="-80" w:right="-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60799CF4" w14:textId="77777777" w:rsidR="003464D3" w:rsidRPr="005A7ADD" w:rsidRDefault="003464D3" w:rsidP="003464D3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80" w:right="10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3464D3" w:rsidRPr="005A7ADD" w14:paraId="24A2158C" w14:textId="77777777" w:rsidTr="005A7ADD">
        <w:trPr>
          <w:cantSplit/>
        </w:trPr>
        <w:tc>
          <w:tcPr>
            <w:tcW w:w="2520" w:type="dxa"/>
            <w:vAlign w:val="bottom"/>
          </w:tcPr>
          <w:p w14:paraId="57B4D0A6" w14:textId="2AA58BB0" w:rsidR="003464D3" w:rsidRPr="005A7ADD" w:rsidRDefault="003464D3" w:rsidP="00593970">
            <w:pPr>
              <w:ind w:left="191" w:hanging="191"/>
              <w:rPr>
                <w:rFonts w:ascii="Angsana New" w:hAnsi="Angsana New"/>
                <w:sz w:val="28"/>
                <w:szCs w:val="28"/>
                <w:cs/>
              </w:rPr>
            </w:pPr>
            <w:r w:rsidRPr="005A7AD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1800" w:type="dxa"/>
            <w:vAlign w:val="bottom"/>
          </w:tcPr>
          <w:p w14:paraId="4EB5469F" w14:textId="77777777" w:rsidR="003464D3" w:rsidRPr="005A7ADD" w:rsidRDefault="003464D3" w:rsidP="003464D3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80" w:right="10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4" w:type="dxa"/>
          </w:tcPr>
          <w:p w14:paraId="3F20DCCB" w14:textId="77777777" w:rsidR="003464D3" w:rsidRPr="005A7ADD" w:rsidRDefault="003464D3" w:rsidP="00593970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left="-80" w:right="-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6" w:type="dxa"/>
            <w:vAlign w:val="bottom"/>
          </w:tcPr>
          <w:p w14:paraId="102F0E9A" w14:textId="77777777" w:rsidR="003464D3" w:rsidRPr="005A7ADD" w:rsidRDefault="003464D3" w:rsidP="003464D3">
            <w:pPr>
              <w:pStyle w:val="acctfourfigures"/>
              <w:tabs>
                <w:tab w:val="clear" w:pos="765"/>
                <w:tab w:val="decimal" w:pos="510"/>
                <w:tab w:val="left" w:pos="552"/>
              </w:tabs>
              <w:spacing w:line="240" w:lineRule="auto"/>
              <w:ind w:left="-80" w:right="-16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84FEE0D" w14:textId="77777777" w:rsidR="003464D3" w:rsidRPr="005A7ADD" w:rsidRDefault="003464D3" w:rsidP="00593970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80" w:right="-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D6C6D33" w14:textId="77777777" w:rsidR="003464D3" w:rsidRPr="005A7ADD" w:rsidRDefault="003464D3" w:rsidP="003464D3">
            <w:pPr>
              <w:pStyle w:val="acctfourfigures"/>
              <w:tabs>
                <w:tab w:val="clear" w:pos="765"/>
              </w:tabs>
              <w:spacing w:line="240" w:lineRule="auto"/>
              <w:ind w:left="-80" w:right="184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3A5F666" w14:textId="77777777" w:rsidR="003464D3" w:rsidRPr="005A7ADD" w:rsidRDefault="003464D3" w:rsidP="00593970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80" w:right="-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0EA7BBA" w14:textId="77777777" w:rsidR="003464D3" w:rsidRPr="005A7ADD" w:rsidRDefault="003464D3" w:rsidP="003464D3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80" w:right="10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E994BCA" w14:textId="77777777" w:rsidR="003464D3" w:rsidRPr="005A7ADD" w:rsidRDefault="003464D3" w:rsidP="00593970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left="-80" w:right="-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19FD4739" w14:textId="77777777" w:rsidR="003464D3" w:rsidRPr="005A7ADD" w:rsidRDefault="003464D3" w:rsidP="003464D3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80" w:right="10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3464D3" w:rsidRPr="005A7ADD" w14:paraId="585110EA" w14:textId="77777777" w:rsidTr="005A7ADD">
        <w:trPr>
          <w:cantSplit/>
        </w:trPr>
        <w:tc>
          <w:tcPr>
            <w:tcW w:w="2520" w:type="dxa"/>
            <w:vAlign w:val="bottom"/>
          </w:tcPr>
          <w:p w14:paraId="78743D0A" w14:textId="2C27B258" w:rsidR="003464D3" w:rsidRPr="005A7ADD" w:rsidRDefault="003464D3" w:rsidP="00593970">
            <w:pPr>
              <w:ind w:left="191" w:hanging="191"/>
              <w:rPr>
                <w:rFonts w:ascii="Angsana New" w:hAnsi="Angsana New"/>
                <w:sz w:val="28"/>
                <w:szCs w:val="28"/>
                <w:cs/>
              </w:rPr>
            </w:pPr>
            <w:r w:rsidRPr="005A7ADD">
              <w:rPr>
                <w:rFonts w:ascii="Angsana New" w:hAnsi="Angsana New"/>
                <w:sz w:val="28"/>
                <w:szCs w:val="28"/>
                <w:cs/>
              </w:rPr>
              <w:t>เงินลงทุนในหน่วยลงทุน</w:t>
            </w:r>
          </w:p>
        </w:tc>
        <w:tc>
          <w:tcPr>
            <w:tcW w:w="1800" w:type="dxa"/>
            <w:vAlign w:val="bottom"/>
          </w:tcPr>
          <w:p w14:paraId="1E56AC6F" w14:textId="442934B3" w:rsidR="003464D3" w:rsidRPr="005A7ADD" w:rsidRDefault="003464D3" w:rsidP="003464D3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80" w:right="102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A7ADD">
              <w:rPr>
                <w:rFonts w:ascii="Angsana New" w:hAnsi="Angsana New"/>
                <w:sz w:val="28"/>
                <w:szCs w:val="28"/>
                <w:lang w:val="en-US" w:bidi="th-TH"/>
              </w:rPr>
              <w:t>354,624</w:t>
            </w:r>
          </w:p>
        </w:tc>
        <w:tc>
          <w:tcPr>
            <w:tcW w:w="184" w:type="dxa"/>
          </w:tcPr>
          <w:p w14:paraId="5EBD2B8D" w14:textId="77777777" w:rsidR="003464D3" w:rsidRPr="005A7ADD" w:rsidRDefault="003464D3" w:rsidP="00593970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left="-80" w:right="-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6" w:type="dxa"/>
            <w:vAlign w:val="bottom"/>
          </w:tcPr>
          <w:p w14:paraId="1BCEB9C3" w14:textId="66E2DEAB" w:rsidR="003464D3" w:rsidRPr="005A7ADD" w:rsidRDefault="003464D3" w:rsidP="003464D3">
            <w:pPr>
              <w:pStyle w:val="acctfourfigures"/>
              <w:tabs>
                <w:tab w:val="clear" w:pos="765"/>
                <w:tab w:val="decimal" w:pos="402"/>
                <w:tab w:val="left" w:pos="552"/>
              </w:tabs>
              <w:spacing w:line="240" w:lineRule="auto"/>
              <w:ind w:left="-80" w:right="-16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A7ADD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4B93C5D" w14:textId="77777777" w:rsidR="003464D3" w:rsidRPr="005A7ADD" w:rsidRDefault="003464D3" w:rsidP="00593970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80" w:right="-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14DA36A" w14:textId="28853338" w:rsidR="003464D3" w:rsidRPr="005A7ADD" w:rsidRDefault="003464D3" w:rsidP="003464D3">
            <w:pPr>
              <w:pStyle w:val="acctfourfigures"/>
              <w:tabs>
                <w:tab w:val="clear" w:pos="765"/>
              </w:tabs>
              <w:spacing w:line="240" w:lineRule="auto"/>
              <w:ind w:left="-80" w:right="184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A7ADD">
              <w:rPr>
                <w:rFonts w:ascii="Angsana New" w:hAnsi="Angsana New"/>
                <w:sz w:val="28"/>
                <w:szCs w:val="28"/>
                <w:lang w:bidi="th-TH"/>
              </w:rPr>
              <w:t>354,624</w:t>
            </w:r>
          </w:p>
        </w:tc>
        <w:tc>
          <w:tcPr>
            <w:tcW w:w="180" w:type="dxa"/>
            <w:vAlign w:val="bottom"/>
          </w:tcPr>
          <w:p w14:paraId="0A82D501" w14:textId="77777777" w:rsidR="003464D3" w:rsidRPr="005A7ADD" w:rsidRDefault="003464D3" w:rsidP="00593970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80" w:right="-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8324361" w14:textId="190AB0CE" w:rsidR="003464D3" w:rsidRPr="005A7ADD" w:rsidRDefault="003464D3" w:rsidP="003464D3">
            <w:pPr>
              <w:pStyle w:val="acctfourfigures"/>
              <w:tabs>
                <w:tab w:val="clear" w:pos="765"/>
                <w:tab w:val="decimal" w:pos="384"/>
              </w:tabs>
              <w:spacing w:line="240" w:lineRule="auto"/>
              <w:ind w:left="-80" w:right="10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A7ADD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B4FCD09" w14:textId="77777777" w:rsidR="003464D3" w:rsidRPr="005A7ADD" w:rsidRDefault="003464D3" w:rsidP="00593970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left="-80" w:right="-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5F79A237" w14:textId="4A2D90EC" w:rsidR="003464D3" w:rsidRPr="005A7ADD" w:rsidRDefault="003464D3" w:rsidP="003464D3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80" w:right="10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A7ADD">
              <w:rPr>
                <w:rFonts w:ascii="Angsana New" w:hAnsi="Angsana New"/>
                <w:sz w:val="28"/>
                <w:szCs w:val="28"/>
                <w:lang w:bidi="th-TH"/>
              </w:rPr>
              <w:t>354,624</w:t>
            </w:r>
          </w:p>
        </w:tc>
      </w:tr>
      <w:tr w:rsidR="003464D3" w:rsidRPr="005A7ADD" w14:paraId="20859C35" w14:textId="77777777" w:rsidTr="005A7ADD">
        <w:trPr>
          <w:cantSplit/>
        </w:trPr>
        <w:tc>
          <w:tcPr>
            <w:tcW w:w="2520" w:type="dxa"/>
            <w:vAlign w:val="bottom"/>
          </w:tcPr>
          <w:p w14:paraId="77BBA323" w14:textId="77777777" w:rsidR="003464D3" w:rsidRPr="005A7ADD" w:rsidRDefault="003464D3" w:rsidP="00593970">
            <w:pPr>
              <w:ind w:left="191" w:hanging="191"/>
              <w:rPr>
                <w:rFonts w:ascii="Angsana New" w:hAnsi="Angsana New"/>
                <w:sz w:val="28"/>
                <w:szCs w:val="28"/>
              </w:rPr>
            </w:pPr>
            <w:r w:rsidRPr="005A7ADD">
              <w:rPr>
                <w:rFonts w:ascii="Angsana New" w:hAnsi="Angsana New"/>
                <w:sz w:val="28"/>
                <w:szCs w:val="28"/>
                <w:cs/>
              </w:rPr>
              <w:t>สัญญาซื้อขายเงินตรา</w:t>
            </w:r>
          </w:p>
          <w:p w14:paraId="033256B6" w14:textId="746E6BCD" w:rsidR="003464D3" w:rsidRPr="005A7ADD" w:rsidRDefault="003464D3" w:rsidP="00593970">
            <w:pPr>
              <w:ind w:left="191" w:hanging="191"/>
              <w:rPr>
                <w:rFonts w:ascii="Angsana New" w:hAnsi="Angsana New"/>
                <w:sz w:val="28"/>
                <w:szCs w:val="28"/>
                <w:cs/>
              </w:rPr>
            </w:pPr>
            <w:r w:rsidRPr="005A7ADD">
              <w:rPr>
                <w:rFonts w:ascii="Angsana New" w:hAnsi="Angsana New"/>
                <w:sz w:val="28"/>
                <w:szCs w:val="28"/>
                <w:cs/>
              </w:rPr>
              <w:t xml:space="preserve">   ต่างประเทศล่วงหน้า</w:t>
            </w:r>
          </w:p>
        </w:tc>
        <w:tc>
          <w:tcPr>
            <w:tcW w:w="1800" w:type="dxa"/>
            <w:tcBorders>
              <w:bottom w:val="single" w:sz="4" w:space="0" w:color="000000" w:themeColor="text1"/>
            </w:tcBorders>
            <w:vAlign w:val="bottom"/>
          </w:tcPr>
          <w:p w14:paraId="3D354288" w14:textId="511D8F84" w:rsidR="003464D3" w:rsidRPr="005A7ADD" w:rsidRDefault="003464D3" w:rsidP="003464D3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80" w:right="10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A7ADD">
              <w:rPr>
                <w:rFonts w:ascii="Angsana New" w:hAnsi="Angsana New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84" w:type="dxa"/>
          </w:tcPr>
          <w:p w14:paraId="72E64778" w14:textId="77777777" w:rsidR="003464D3" w:rsidRPr="005A7ADD" w:rsidRDefault="003464D3" w:rsidP="00593970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left="-80" w:right="-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6" w:type="dxa"/>
            <w:vAlign w:val="bottom"/>
          </w:tcPr>
          <w:p w14:paraId="09E0D2ED" w14:textId="06CAA126" w:rsidR="003464D3" w:rsidRPr="005A7ADD" w:rsidRDefault="003464D3" w:rsidP="003464D3">
            <w:pPr>
              <w:pStyle w:val="acctfourfigures"/>
              <w:tabs>
                <w:tab w:val="clear" w:pos="765"/>
                <w:tab w:val="decimal" w:pos="402"/>
                <w:tab w:val="left" w:pos="552"/>
              </w:tabs>
              <w:spacing w:line="240" w:lineRule="auto"/>
              <w:ind w:left="-80" w:right="-16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A7ADD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1087FEE" w14:textId="77777777" w:rsidR="003464D3" w:rsidRPr="005A7ADD" w:rsidRDefault="003464D3" w:rsidP="00593970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80" w:right="-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E2078EC" w14:textId="2694EE6C" w:rsidR="003464D3" w:rsidRPr="005A7ADD" w:rsidRDefault="003464D3" w:rsidP="003464D3">
            <w:pPr>
              <w:pStyle w:val="acctfourfigures"/>
              <w:tabs>
                <w:tab w:val="clear" w:pos="765"/>
              </w:tabs>
              <w:spacing w:line="240" w:lineRule="auto"/>
              <w:ind w:left="-80" w:right="184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A7ADD">
              <w:rPr>
                <w:rFonts w:ascii="Angsana New" w:hAnsi="Angsana New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80" w:type="dxa"/>
            <w:vAlign w:val="bottom"/>
          </w:tcPr>
          <w:p w14:paraId="0ECBB6B3" w14:textId="77777777" w:rsidR="003464D3" w:rsidRPr="005A7ADD" w:rsidRDefault="003464D3" w:rsidP="00593970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80" w:right="-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82CB703" w14:textId="3A8B60E1" w:rsidR="003464D3" w:rsidRPr="005A7ADD" w:rsidRDefault="003464D3" w:rsidP="003464D3">
            <w:pPr>
              <w:pStyle w:val="acctfourfigures"/>
              <w:tabs>
                <w:tab w:val="clear" w:pos="765"/>
                <w:tab w:val="decimal" w:pos="384"/>
              </w:tabs>
              <w:spacing w:line="240" w:lineRule="auto"/>
              <w:ind w:left="-80" w:right="10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A7ADD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675BA98" w14:textId="77777777" w:rsidR="003464D3" w:rsidRPr="005A7ADD" w:rsidRDefault="003464D3" w:rsidP="00593970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left="-80" w:right="-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0D841E28" w14:textId="101061B2" w:rsidR="003464D3" w:rsidRPr="005A7ADD" w:rsidRDefault="003464D3" w:rsidP="003464D3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80" w:right="10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A7ADD">
              <w:rPr>
                <w:rFonts w:ascii="Angsana New" w:hAnsi="Angsana New"/>
                <w:sz w:val="28"/>
                <w:szCs w:val="28"/>
                <w:lang w:val="en-US" w:bidi="th-TH"/>
              </w:rPr>
              <w:t>8</w:t>
            </w:r>
          </w:p>
        </w:tc>
      </w:tr>
      <w:tr w:rsidR="003464D3" w:rsidRPr="005A7ADD" w14:paraId="021A1437" w14:textId="77777777" w:rsidTr="005A7ADD">
        <w:trPr>
          <w:cantSplit/>
        </w:trPr>
        <w:tc>
          <w:tcPr>
            <w:tcW w:w="2520" w:type="dxa"/>
            <w:vAlign w:val="bottom"/>
          </w:tcPr>
          <w:p w14:paraId="4450B35F" w14:textId="783AC2B7" w:rsidR="003464D3" w:rsidRPr="005A7ADD" w:rsidRDefault="003464D3" w:rsidP="005A7ADD">
            <w:pPr>
              <w:ind w:left="191" w:hanging="19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A7AD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รวมสินทรัพย์ทางการเงินอื่น</w:t>
            </w:r>
          </w:p>
        </w:tc>
        <w:tc>
          <w:tcPr>
            <w:tcW w:w="1800" w:type="dxa"/>
            <w:tcBorders>
              <w:top w:val="single" w:sz="4" w:space="0" w:color="000000" w:themeColor="text1"/>
              <w:bottom w:val="double" w:sz="4" w:space="0" w:color="auto"/>
            </w:tcBorders>
            <w:vAlign w:val="bottom"/>
          </w:tcPr>
          <w:p w14:paraId="66FE17CE" w14:textId="5F80A7DA" w:rsidR="003464D3" w:rsidRPr="005A7ADD" w:rsidRDefault="003464D3" w:rsidP="003464D3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80" w:right="102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5A7ADD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354,632</w:t>
            </w:r>
          </w:p>
        </w:tc>
        <w:tc>
          <w:tcPr>
            <w:tcW w:w="184" w:type="dxa"/>
          </w:tcPr>
          <w:p w14:paraId="5530EF5A" w14:textId="77777777" w:rsidR="003464D3" w:rsidRPr="005A7ADD" w:rsidRDefault="003464D3" w:rsidP="00593970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left="-80" w:right="-8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86" w:type="dxa"/>
            <w:vAlign w:val="bottom"/>
          </w:tcPr>
          <w:p w14:paraId="163F7A9C" w14:textId="77777777" w:rsidR="003464D3" w:rsidRPr="005A7ADD" w:rsidRDefault="003464D3" w:rsidP="003464D3">
            <w:pPr>
              <w:pStyle w:val="acctfourfigures"/>
              <w:tabs>
                <w:tab w:val="clear" w:pos="765"/>
                <w:tab w:val="decimal" w:pos="510"/>
                <w:tab w:val="left" w:pos="552"/>
              </w:tabs>
              <w:spacing w:line="240" w:lineRule="auto"/>
              <w:ind w:left="-80" w:right="-168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C4F5F7B" w14:textId="77777777" w:rsidR="003464D3" w:rsidRPr="005A7ADD" w:rsidRDefault="003464D3" w:rsidP="00593970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80" w:right="-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C0EBCFD" w14:textId="77777777" w:rsidR="003464D3" w:rsidRPr="005A7ADD" w:rsidRDefault="003464D3" w:rsidP="00593970">
            <w:pPr>
              <w:pStyle w:val="acctfourfigures"/>
              <w:tabs>
                <w:tab w:val="clear" w:pos="765"/>
                <w:tab w:val="decimal" w:pos="627"/>
              </w:tabs>
              <w:spacing w:line="240" w:lineRule="auto"/>
              <w:ind w:left="-80" w:right="-8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C74FE71" w14:textId="77777777" w:rsidR="003464D3" w:rsidRPr="005A7ADD" w:rsidRDefault="003464D3" w:rsidP="00593970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80" w:right="-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F52084C" w14:textId="77777777" w:rsidR="003464D3" w:rsidRPr="005A7ADD" w:rsidRDefault="003464D3" w:rsidP="003464D3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80" w:right="10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9151DE1" w14:textId="77777777" w:rsidR="003464D3" w:rsidRPr="005A7ADD" w:rsidRDefault="003464D3" w:rsidP="00593970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left="-80" w:right="-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A282B83" w14:textId="77777777" w:rsidR="003464D3" w:rsidRPr="005A7ADD" w:rsidRDefault="003464D3" w:rsidP="003464D3">
            <w:pPr>
              <w:pStyle w:val="acctfourfigures"/>
              <w:tabs>
                <w:tab w:val="clear" w:pos="765"/>
                <w:tab w:val="decimal" w:pos="627"/>
              </w:tabs>
              <w:spacing w:line="240" w:lineRule="auto"/>
              <w:ind w:left="-80" w:right="10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</w:tbl>
    <w:p w14:paraId="02059AF9" w14:textId="0BACF165" w:rsidR="00865944" w:rsidRPr="005A7ADD" w:rsidRDefault="008659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67E4FC45" w14:textId="77777777" w:rsidR="007F6741" w:rsidRDefault="007F67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pacing w:val="10"/>
          <w:sz w:val="30"/>
          <w:szCs w:val="30"/>
          <w:cs/>
        </w:rPr>
      </w:pPr>
      <w:r>
        <w:rPr>
          <w:rFonts w:ascii="Angsana New" w:hAnsi="Angsana New"/>
          <w:b/>
          <w:spacing w:val="10"/>
          <w:sz w:val="30"/>
          <w:szCs w:val="30"/>
          <w:cs/>
        </w:rPr>
        <w:br w:type="page"/>
      </w:r>
    </w:p>
    <w:p w14:paraId="12475BFB" w14:textId="7A714EB2" w:rsidR="00D91B97" w:rsidRDefault="00416A0F" w:rsidP="001314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13145E">
        <w:rPr>
          <w:rFonts w:ascii="Angsana New" w:hAnsi="Angsana New"/>
          <w:b/>
          <w:spacing w:val="10"/>
          <w:sz w:val="30"/>
          <w:szCs w:val="30"/>
          <w:cs/>
        </w:rPr>
        <w:lastRenderedPageBreak/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</w:t>
      </w:r>
      <w:r w:rsidRPr="00FB0F59">
        <w:rPr>
          <w:rFonts w:ascii="Angsana New" w:hAnsi="Angsana New"/>
          <w:b/>
          <w:sz w:val="30"/>
          <w:szCs w:val="30"/>
          <w:cs/>
        </w:rPr>
        <w:t>งบแสดงฐานะการเงิน</w:t>
      </w:r>
    </w:p>
    <w:p w14:paraId="712F78EC" w14:textId="77777777" w:rsidR="003764A4" w:rsidRPr="005A7ADD" w:rsidRDefault="003764A4" w:rsidP="005A7A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Style w:val="TableGrid1"/>
        <w:tblW w:w="9423" w:type="dxa"/>
        <w:tblInd w:w="38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3"/>
        <w:gridCol w:w="270"/>
        <w:gridCol w:w="4500"/>
      </w:tblGrid>
      <w:tr w:rsidR="00D91B97" w:rsidRPr="00B2145F" w14:paraId="741A900E" w14:textId="77777777" w:rsidTr="003556C2">
        <w:trPr>
          <w:tblHeader/>
        </w:trPr>
        <w:tc>
          <w:tcPr>
            <w:tcW w:w="4653" w:type="dxa"/>
          </w:tcPr>
          <w:p w14:paraId="56A05911" w14:textId="77777777" w:rsidR="00D91B97" w:rsidRPr="00B2145F" w:rsidRDefault="00D91B97" w:rsidP="0013145E">
            <w:pPr>
              <w:pStyle w:val="block"/>
              <w:spacing w:after="0" w:line="380" w:lineRule="exact"/>
              <w:ind w:left="160" w:right="-108" w:hanging="8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bookmarkStart w:id="4" w:name="_Hlk38849257"/>
            <w:r w:rsidRPr="00B214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70" w:type="dxa"/>
          </w:tcPr>
          <w:p w14:paraId="6085B372" w14:textId="77777777" w:rsidR="00D91B97" w:rsidRPr="00B2145F" w:rsidRDefault="00D91B97" w:rsidP="003556C2">
            <w:pPr>
              <w:pStyle w:val="block"/>
              <w:spacing w:after="0" w:line="380" w:lineRule="exact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4500" w:type="dxa"/>
          </w:tcPr>
          <w:p w14:paraId="04420731" w14:textId="77777777" w:rsidR="00D91B97" w:rsidRPr="00B2145F" w:rsidRDefault="00D91B97" w:rsidP="003556C2">
            <w:pPr>
              <w:pStyle w:val="block"/>
              <w:spacing w:after="0" w:line="380" w:lineRule="exact"/>
              <w:ind w:left="0" w:right="-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B214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D91B97" w:rsidRPr="00B2145F" w14:paraId="790025EC" w14:textId="77777777" w:rsidTr="003556C2">
        <w:tc>
          <w:tcPr>
            <w:tcW w:w="4653" w:type="dxa"/>
          </w:tcPr>
          <w:p w14:paraId="3A155E33" w14:textId="37309A0F" w:rsidR="00D91B97" w:rsidRPr="00B2145F" w:rsidRDefault="00D91B97" w:rsidP="005C357A">
            <w:pPr>
              <w:pStyle w:val="block"/>
              <w:spacing w:after="0" w:line="380" w:lineRule="exact"/>
              <w:ind w:left="221" w:right="-108" w:hanging="22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2145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เงินลงทุนในหน่วยลงทุนที่วัดมูลค่าด้วย</w:t>
            </w:r>
            <w:r w:rsidRPr="00B2145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มูลค่ายุติธรรมผ่านกำไรหรือขาดทุน</w:t>
            </w:r>
            <w:r w:rsidR="006328A7" w:rsidRPr="00B2145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</w:p>
        </w:tc>
        <w:tc>
          <w:tcPr>
            <w:tcW w:w="270" w:type="dxa"/>
          </w:tcPr>
          <w:p w14:paraId="60CBA0C5" w14:textId="77777777" w:rsidR="00D91B97" w:rsidRPr="00B2145F" w:rsidRDefault="00D91B97" w:rsidP="003556C2">
            <w:pPr>
              <w:pStyle w:val="block"/>
              <w:spacing w:after="0" w:line="380" w:lineRule="exact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4500" w:type="dxa"/>
          </w:tcPr>
          <w:p w14:paraId="7EE38206" w14:textId="77777777" w:rsidR="00D91B97" w:rsidRPr="00B2145F" w:rsidRDefault="00D91B97" w:rsidP="003556C2">
            <w:pPr>
              <w:pStyle w:val="block"/>
              <w:spacing w:after="0" w:line="380" w:lineRule="exact"/>
              <w:ind w:left="0" w:right="-20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B2145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อ้างอิงราคาจากมูลค่าสินทรัพย์สุทธิ </w:t>
            </w:r>
            <w:r w:rsidRPr="00B2145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ณ วันที่รายงาน</w:t>
            </w:r>
          </w:p>
        </w:tc>
      </w:tr>
      <w:tr w:rsidR="00D91B97" w:rsidRPr="00B2145F" w14:paraId="3FC7281B" w14:textId="77777777" w:rsidTr="003556C2">
        <w:tc>
          <w:tcPr>
            <w:tcW w:w="4653" w:type="dxa"/>
          </w:tcPr>
          <w:p w14:paraId="15BBD7C8" w14:textId="77777777" w:rsidR="00D91B97" w:rsidRPr="00B2145F" w:rsidRDefault="00D91B97" w:rsidP="005C357A">
            <w:pPr>
              <w:pStyle w:val="block"/>
              <w:spacing w:after="0" w:line="380" w:lineRule="exact"/>
              <w:ind w:left="131" w:right="-108" w:hanging="13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2145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70" w:type="dxa"/>
          </w:tcPr>
          <w:p w14:paraId="6251CFAC" w14:textId="77777777" w:rsidR="00D91B97" w:rsidRPr="00B2145F" w:rsidRDefault="00D91B97" w:rsidP="003556C2">
            <w:pPr>
              <w:pStyle w:val="block"/>
              <w:spacing w:after="0" w:line="380" w:lineRule="exact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4500" w:type="dxa"/>
          </w:tcPr>
          <w:p w14:paraId="77BAD4B4" w14:textId="77777777" w:rsidR="007416F0" w:rsidRDefault="00D91B97" w:rsidP="003556C2">
            <w:pPr>
              <w:pStyle w:val="block"/>
              <w:spacing w:after="0" w:line="380" w:lineRule="exact"/>
              <w:ind w:left="0" w:right="-20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2145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อ้างอิงราคาซื้อขายสัญญาซื้อขายเงินตราต่างประเท</w:t>
            </w:r>
            <w:r w:rsidR="007416F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ศ</w:t>
            </w:r>
          </w:p>
          <w:p w14:paraId="7798E647" w14:textId="6C078B8E" w:rsidR="00D91B97" w:rsidRPr="00B2145F" w:rsidRDefault="007416F0" w:rsidP="003556C2">
            <w:pPr>
              <w:pStyle w:val="block"/>
              <w:spacing w:after="0" w:line="380" w:lineRule="exact"/>
              <w:ind w:left="0" w:right="-20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  </w:t>
            </w:r>
            <w:r w:rsidR="00D91B97" w:rsidRPr="00B2145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ล่วงหน้า ณ วันที่รายงาน</w:t>
            </w:r>
          </w:p>
        </w:tc>
      </w:tr>
      <w:bookmarkEnd w:id="4"/>
    </w:tbl>
    <w:p w14:paraId="565A6674" w14:textId="09E37E04" w:rsidR="00D91B97" w:rsidRPr="005A7ADD" w:rsidRDefault="00D91B97" w:rsidP="005A7A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77660CDB" w14:textId="2108309C" w:rsidR="00FB0F59" w:rsidRPr="00FB0F59" w:rsidRDefault="00FB0F59" w:rsidP="00D91B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FB0F59">
        <w:rPr>
          <w:rFonts w:ascii="Angsana New" w:hAnsi="Angsana New"/>
          <w:b/>
          <w:sz w:val="30"/>
          <w:szCs w:val="30"/>
          <w:cs/>
        </w:rPr>
        <w:t>มูลค่ายุติธรรมของ</w:t>
      </w:r>
      <w:r w:rsidRPr="00FB0F59">
        <w:rPr>
          <w:rFonts w:ascii="Angsana New" w:hAnsi="Angsana New" w:hint="cs"/>
          <w:b/>
          <w:sz w:val="30"/>
          <w:szCs w:val="30"/>
          <w:cs/>
        </w:rPr>
        <w:t>เงินลงทุนใน</w:t>
      </w:r>
      <w:r w:rsidRPr="00FB0F59">
        <w:rPr>
          <w:rFonts w:ascii="Angsana New" w:hAnsi="Angsana New"/>
          <w:b/>
          <w:sz w:val="30"/>
          <w:szCs w:val="30"/>
          <w:cs/>
        </w:rPr>
        <w:t>ตราสารหนี้และหนี้สินทางการเงินที่วัดมูลค่าด้วยราคาทุนตัดจำหน่ายคำนวณโดยใช้วิธีคิดลดกระแสเงินสด</w:t>
      </w:r>
    </w:p>
    <w:p w14:paraId="5EB43F8C" w14:textId="77777777" w:rsidR="005A7ADD" w:rsidRPr="005A7ADD" w:rsidRDefault="005A7ADD" w:rsidP="005A7A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2F903567" w14:textId="057DE53F" w:rsidR="00596426" w:rsidRPr="003764A4" w:rsidRDefault="00596426" w:rsidP="006A01AF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3764A4">
        <w:rPr>
          <w:rFonts w:ascii="Angsana New" w:hAnsi="Angsana New" w:hint="cs"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14:paraId="4A5D8F47" w14:textId="77777777" w:rsidR="00851EAC" w:rsidRPr="005A7ADD" w:rsidRDefault="00851EAC" w:rsidP="00851EAC">
      <w:pPr>
        <w:tabs>
          <w:tab w:val="clear" w:pos="907"/>
          <w:tab w:val="left" w:pos="900"/>
        </w:tabs>
        <w:jc w:val="both"/>
        <w:rPr>
          <w:rFonts w:ascii="Angsana New" w:hAnsi="Angsana New"/>
          <w:sz w:val="28"/>
          <w:szCs w:val="28"/>
        </w:rPr>
      </w:pPr>
    </w:p>
    <w:p w14:paraId="16048B5F" w14:textId="73A2BEF9" w:rsidR="00851EAC" w:rsidRDefault="00851EAC" w:rsidP="00D7315B">
      <w:pPr>
        <w:ind w:firstLine="540"/>
        <w:jc w:val="both"/>
        <w:rPr>
          <w:rFonts w:ascii="Angsana New" w:hAnsi="Angsana New"/>
          <w:i/>
          <w:iCs/>
          <w:sz w:val="30"/>
          <w:szCs w:val="30"/>
        </w:rPr>
      </w:pPr>
      <w:r w:rsidRPr="00D7315B">
        <w:rPr>
          <w:rFonts w:ascii="Angsana New" w:hAnsi="Angsana New" w:hint="cs"/>
          <w:i/>
          <w:iCs/>
          <w:sz w:val="30"/>
          <w:szCs w:val="30"/>
          <w:cs/>
        </w:rPr>
        <w:t xml:space="preserve">กรอบการบริหารจัดการความเสี่ยง </w:t>
      </w:r>
    </w:p>
    <w:p w14:paraId="45854D38" w14:textId="77777777" w:rsidR="003764A4" w:rsidRPr="005A7ADD" w:rsidRDefault="003764A4" w:rsidP="005A7ADD">
      <w:pPr>
        <w:jc w:val="both"/>
        <w:rPr>
          <w:rFonts w:ascii="Angsana New" w:hAnsi="Angsana New"/>
          <w:sz w:val="28"/>
          <w:szCs w:val="28"/>
        </w:rPr>
      </w:pPr>
    </w:p>
    <w:p w14:paraId="47637C7A" w14:textId="6C8C759E" w:rsidR="00851EAC" w:rsidRPr="00B2145F" w:rsidRDefault="00851EAC" w:rsidP="00851EAC">
      <w:pPr>
        <w:pStyle w:val="ListParagraph"/>
        <w:tabs>
          <w:tab w:val="clear" w:pos="907"/>
          <w:tab w:val="left" w:pos="540"/>
        </w:tabs>
        <w:spacing w:line="240" w:lineRule="auto"/>
        <w:ind w:left="540" w:right="-7"/>
        <w:jc w:val="thaiDistribute"/>
        <w:rPr>
          <w:rFonts w:ascii="Angsana New" w:hAnsi="Angsana New"/>
          <w:sz w:val="30"/>
          <w:szCs w:val="30"/>
        </w:rPr>
      </w:pPr>
      <w:r w:rsidRPr="00B2145F">
        <w:rPr>
          <w:rFonts w:ascii="Angsana New" w:hAnsi="Angsana New" w:hint="cs"/>
          <w:sz w:val="30"/>
          <w:szCs w:val="30"/>
          <w:cs/>
        </w:rPr>
        <w:t>คณะกรรมการบริษัทของบริษัทมีความรับผิดชอบโดยรวมในการจัดให้มีและการควบคุมกรอบการบริหาร</w:t>
      </w:r>
      <w:r w:rsidR="00AD2948" w:rsidRPr="00B2145F">
        <w:rPr>
          <w:rFonts w:ascii="Angsana New" w:hAnsi="Angsana New" w:hint="cs"/>
          <w:sz w:val="30"/>
          <w:szCs w:val="30"/>
          <w:cs/>
        </w:rPr>
        <w:t xml:space="preserve">     </w:t>
      </w:r>
      <w:r w:rsidR="009C186C" w:rsidRPr="00B2145F">
        <w:rPr>
          <w:rFonts w:ascii="Angsana New" w:hAnsi="Angsana New" w:hint="cs"/>
          <w:sz w:val="30"/>
          <w:szCs w:val="30"/>
          <w:cs/>
        </w:rPr>
        <w:br/>
        <w:t>ความ</w:t>
      </w:r>
      <w:r w:rsidRPr="00B2145F">
        <w:rPr>
          <w:rFonts w:ascii="Angsana New" w:hAnsi="Angsana New" w:hint="cs"/>
          <w:sz w:val="30"/>
          <w:szCs w:val="30"/>
          <w:cs/>
        </w:rPr>
        <w:t>เสี่ยงของบริษัท</w:t>
      </w:r>
      <w:r w:rsidRPr="00B2145F">
        <w:rPr>
          <w:rFonts w:ascii="Angsana New" w:hAnsi="Angsana New" w:hint="cs"/>
          <w:sz w:val="30"/>
          <w:szCs w:val="30"/>
        </w:rPr>
        <w:t xml:space="preserve"> </w:t>
      </w:r>
      <w:r w:rsidRPr="00B2145F">
        <w:rPr>
          <w:rFonts w:ascii="Angsana New" w:hAnsi="Angsana New" w:hint="cs"/>
          <w:sz w:val="30"/>
          <w:szCs w:val="30"/>
          <w:cs/>
        </w:rPr>
        <w:t>คณะกรรมการบริษัทจัดตั้งคณะกรรมการ</w:t>
      </w:r>
      <w:r w:rsidR="00B51124">
        <w:rPr>
          <w:rFonts w:ascii="Angsana New" w:hAnsi="Angsana New" w:hint="cs"/>
          <w:sz w:val="30"/>
          <w:szCs w:val="30"/>
          <w:cs/>
        </w:rPr>
        <w:t>ตรวจสอบและ</w:t>
      </w:r>
      <w:r w:rsidRPr="00B2145F">
        <w:rPr>
          <w:rFonts w:ascii="Angsana New" w:hAnsi="Angsana New" w:hint="cs"/>
          <w:sz w:val="30"/>
          <w:szCs w:val="30"/>
          <w:cs/>
        </w:rPr>
        <w:t>บริหารความเสี่ยงซึ่งรับผิดชอบในการพัฒนาและติดตามนโยบายการบริหารความเสี่ยงของบริษัท คณะกรรมการ</w:t>
      </w:r>
      <w:r w:rsidR="00B51124">
        <w:rPr>
          <w:rFonts w:ascii="Angsana New" w:hAnsi="Angsana New" w:hint="cs"/>
          <w:sz w:val="30"/>
          <w:szCs w:val="30"/>
          <w:cs/>
        </w:rPr>
        <w:t>ตรวจสอบและ</w:t>
      </w:r>
      <w:r w:rsidRPr="00B2145F">
        <w:rPr>
          <w:rFonts w:ascii="Angsana New" w:hAnsi="Angsana New" w:hint="cs"/>
          <w:sz w:val="30"/>
          <w:szCs w:val="30"/>
          <w:cs/>
        </w:rPr>
        <w:t>บริหารความเสี่ยง</w:t>
      </w:r>
      <w:r w:rsidR="00B51124">
        <w:rPr>
          <w:rFonts w:ascii="Angsana New" w:hAnsi="Angsana New"/>
          <w:sz w:val="30"/>
          <w:szCs w:val="30"/>
          <w:cs/>
        </w:rPr>
        <w:br/>
      </w:r>
      <w:r w:rsidRPr="00B2145F">
        <w:rPr>
          <w:rFonts w:ascii="Angsana New" w:hAnsi="Angsana New" w:hint="cs"/>
          <w:sz w:val="30"/>
          <w:szCs w:val="30"/>
          <w:cs/>
        </w:rPr>
        <w:t>จะรายงานการดำเนินการดังกล่าวต่อคณะกรรมการบริษัทอย่างสม่ำเสมอ</w:t>
      </w:r>
    </w:p>
    <w:p w14:paraId="188F6723" w14:textId="599B349E" w:rsidR="007815F0" w:rsidRPr="005A7ADD" w:rsidRDefault="007815F0" w:rsidP="005A7ADD">
      <w:pPr>
        <w:tabs>
          <w:tab w:val="clear" w:pos="907"/>
          <w:tab w:val="left" w:pos="900"/>
        </w:tabs>
        <w:jc w:val="both"/>
        <w:rPr>
          <w:rFonts w:ascii="Angsana New" w:hAnsi="Angsana New"/>
          <w:sz w:val="28"/>
          <w:szCs w:val="28"/>
          <w:cs/>
        </w:rPr>
      </w:pPr>
    </w:p>
    <w:p w14:paraId="50746F79" w14:textId="77777777" w:rsidR="00851EAC" w:rsidRPr="00B2145F" w:rsidRDefault="00851EAC" w:rsidP="00851EAC">
      <w:pPr>
        <w:pStyle w:val="ListParagraph"/>
        <w:tabs>
          <w:tab w:val="clear" w:pos="907"/>
        </w:tabs>
        <w:spacing w:line="240" w:lineRule="auto"/>
        <w:ind w:left="540" w:right="-7"/>
        <w:jc w:val="thaiDistribute"/>
        <w:rPr>
          <w:rFonts w:ascii="Angsana New" w:hAnsi="Angsana New"/>
          <w:sz w:val="30"/>
          <w:szCs w:val="30"/>
        </w:rPr>
      </w:pPr>
      <w:r w:rsidRPr="00B2145F">
        <w:rPr>
          <w:rFonts w:ascii="Angsana New" w:hAnsi="Angsana New" w:hint="cs"/>
          <w:sz w:val="30"/>
          <w:szCs w:val="30"/>
          <w:cs/>
        </w:rPr>
        <w:t>นโยบายการบริหารความเสี่ยงของบริษัทจัดทำขึ้นเพื่อระบุและวิเคราะห์ความเสี่ยงที่บริษัทเผชิญเพื่อกำหนดระดับ</w:t>
      </w:r>
      <w:r w:rsidRPr="003764A4">
        <w:rPr>
          <w:rFonts w:ascii="Angsana New" w:hAnsi="Angsana New" w:hint="cs"/>
          <w:spacing w:val="-4"/>
          <w:sz w:val="30"/>
          <w:szCs w:val="30"/>
          <w:cs/>
        </w:rPr>
        <w:t>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</w:t>
      </w:r>
      <w:r w:rsidRPr="00B2145F">
        <w:rPr>
          <w:rFonts w:ascii="Angsana New" w:hAnsi="Angsana New" w:hint="cs"/>
          <w:sz w:val="30"/>
          <w:szCs w:val="30"/>
          <w:cs/>
        </w:rPr>
        <w:t>ของบริษัท</w:t>
      </w:r>
      <w:r w:rsidRPr="00B2145F">
        <w:rPr>
          <w:rFonts w:ascii="Angsana New" w:hAnsi="Angsana New" w:hint="cs"/>
          <w:sz w:val="30"/>
          <w:szCs w:val="30"/>
        </w:rPr>
        <w:t xml:space="preserve">  </w:t>
      </w:r>
      <w:r w:rsidRPr="00B2145F">
        <w:rPr>
          <w:rFonts w:ascii="Angsana New" w:hAnsi="Angsana New" w:hint="cs"/>
          <w:sz w:val="30"/>
          <w:szCs w:val="30"/>
          <w:cs/>
        </w:rPr>
        <w:t>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1DE552EB" w14:textId="77777777" w:rsidR="003556C2" w:rsidRPr="005A7ADD" w:rsidRDefault="003556C2" w:rsidP="005A7ADD">
      <w:pPr>
        <w:tabs>
          <w:tab w:val="clear" w:pos="907"/>
          <w:tab w:val="left" w:pos="900"/>
        </w:tabs>
        <w:jc w:val="both"/>
        <w:rPr>
          <w:rFonts w:ascii="Angsana New" w:hAnsi="Angsana New"/>
          <w:sz w:val="28"/>
          <w:szCs w:val="28"/>
          <w:cs/>
        </w:rPr>
      </w:pPr>
    </w:p>
    <w:p w14:paraId="01AAD2AC" w14:textId="37346F2F" w:rsidR="00596426" w:rsidRPr="00B2145F" w:rsidRDefault="00851EAC" w:rsidP="003556C2">
      <w:pPr>
        <w:pStyle w:val="ListParagraph"/>
        <w:tabs>
          <w:tab w:val="clear" w:pos="907"/>
          <w:tab w:val="left" w:pos="540"/>
          <w:tab w:val="left" w:pos="990"/>
        </w:tabs>
        <w:spacing w:line="240" w:lineRule="auto"/>
        <w:ind w:left="540" w:right="-7"/>
        <w:jc w:val="thaiDistribute"/>
        <w:rPr>
          <w:rFonts w:ascii="Angsana New" w:hAnsi="Angsana New"/>
          <w:sz w:val="30"/>
          <w:szCs w:val="30"/>
          <w:cs/>
        </w:rPr>
      </w:pPr>
      <w:r w:rsidRPr="00B2145F">
        <w:rPr>
          <w:rFonts w:ascii="Angsana New" w:hAnsi="Angsana New" w:hint="cs"/>
          <w:sz w:val="30"/>
          <w:szCs w:val="30"/>
          <w:cs/>
        </w:rPr>
        <w:t xml:space="preserve">คณะกรรมการ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บริษัทเผชิญอยู่ </w:t>
      </w:r>
    </w:p>
    <w:p w14:paraId="1160C709" w14:textId="77777777" w:rsidR="003556C2" w:rsidRPr="005A7ADD" w:rsidRDefault="003556C2" w:rsidP="005A7ADD">
      <w:pPr>
        <w:jc w:val="both"/>
        <w:rPr>
          <w:rFonts w:ascii="Angsana New" w:hAnsi="Angsana New"/>
          <w:sz w:val="28"/>
          <w:szCs w:val="28"/>
        </w:rPr>
      </w:pPr>
    </w:p>
    <w:p w14:paraId="3C1DC825" w14:textId="77777777" w:rsidR="007F6741" w:rsidRDefault="007F67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48C060BD" w14:textId="235AC83A" w:rsidR="003556C2" w:rsidRPr="00242B79" w:rsidRDefault="00E8572B" w:rsidP="00E11C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43"/>
        <w:jc w:val="both"/>
        <w:rPr>
          <w:rFonts w:ascii="Angsana New" w:hAnsi="Angsana New"/>
          <w:i/>
          <w:iCs/>
          <w:sz w:val="30"/>
          <w:szCs w:val="30"/>
          <w:cs/>
        </w:rPr>
      </w:pPr>
      <w:r w:rsidRPr="00242B79">
        <w:rPr>
          <w:rFonts w:ascii="Angsana New" w:hAnsi="Angsana New" w:hint="cs"/>
          <w:i/>
          <w:iCs/>
          <w:sz w:val="30"/>
          <w:szCs w:val="30"/>
          <w:cs/>
        </w:rPr>
        <w:lastRenderedPageBreak/>
        <w:t>(</w:t>
      </w:r>
      <w:r w:rsidR="00242B79" w:rsidRPr="00242B79">
        <w:rPr>
          <w:rFonts w:ascii="Angsana New" w:hAnsi="Angsana New" w:hint="cs"/>
          <w:i/>
          <w:iCs/>
          <w:sz w:val="30"/>
          <w:szCs w:val="30"/>
          <w:cs/>
        </w:rPr>
        <w:t>ข</w:t>
      </w:r>
      <w:r w:rsidRPr="00242B79">
        <w:rPr>
          <w:rFonts w:ascii="Angsana New" w:hAnsi="Angsana New" w:hint="cs"/>
          <w:i/>
          <w:iCs/>
          <w:sz w:val="30"/>
          <w:szCs w:val="30"/>
          <w:cs/>
        </w:rPr>
        <w:t>.</w:t>
      </w:r>
      <w:r w:rsidRPr="00242B79">
        <w:rPr>
          <w:rFonts w:ascii="Angsana New" w:hAnsi="Angsana New" w:hint="cs"/>
          <w:i/>
          <w:iCs/>
          <w:sz w:val="30"/>
          <w:szCs w:val="30"/>
        </w:rPr>
        <w:t>1)</w:t>
      </w:r>
      <w:r w:rsidR="00E11C17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3556C2" w:rsidRPr="00242B79">
        <w:rPr>
          <w:rFonts w:ascii="Angsana New" w:hAnsi="Angsana New" w:hint="cs"/>
          <w:i/>
          <w:iCs/>
          <w:sz w:val="30"/>
          <w:szCs w:val="30"/>
          <w:cs/>
        </w:rPr>
        <w:t>ความเสี่ยงด้าน</w:t>
      </w:r>
      <w:r w:rsidRPr="00242B79">
        <w:rPr>
          <w:rFonts w:ascii="Angsana New" w:hAnsi="Angsana New" w:hint="cs"/>
          <w:i/>
          <w:iCs/>
          <w:sz w:val="30"/>
          <w:szCs w:val="30"/>
          <w:cs/>
        </w:rPr>
        <w:t>เครดิต</w:t>
      </w:r>
    </w:p>
    <w:p w14:paraId="174C138C" w14:textId="77777777" w:rsidR="003556C2" w:rsidRPr="007F6741" w:rsidRDefault="003556C2" w:rsidP="005A7ADD">
      <w:pPr>
        <w:tabs>
          <w:tab w:val="clear" w:pos="907"/>
          <w:tab w:val="left" w:pos="900"/>
        </w:tabs>
        <w:jc w:val="both"/>
        <w:rPr>
          <w:rFonts w:ascii="Angsana New" w:hAnsi="Angsana New"/>
          <w:sz w:val="30"/>
          <w:szCs w:val="30"/>
        </w:rPr>
      </w:pPr>
    </w:p>
    <w:p w14:paraId="5C969004" w14:textId="77777777" w:rsidR="00EB3CB6" w:rsidRPr="00B2145F" w:rsidRDefault="00EB3CB6" w:rsidP="00E11C17">
      <w:pPr>
        <w:tabs>
          <w:tab w:val="clear" w:pos="454"/>
          <w:tab w:val="clear" w:pos="907"/>
          <w:tab w:val="clear" w:pos="1644"/>
          <w:tab w:val="left" w:pos="1620"/>
          <w:tab w:val="left" w:pos="2070"/>
        </w:tabs>
        <w:ind w:left="900"/>
        <w:jc w:val="thaiDistribute"/>
        <w:rPr>
          <w:rFonts w:ascii="Angsana New" w:hAnsi="Angsana New"/>
          <w:sz w:val="30"/>
          <w:szCs w:val="30"/>
        </w:rPr>
      </w:pPr>
      <w:r w:rsidRPr="00B2145F">
        <w:rPr>
          <w:rFonts w:ascii="Angsana New" w:hAnsi="Angsana New" w:hint="cs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ความเสี่ยงด้านเครดิตเป็นความเสี่ยงจากการสูญเสียทางการเงินของบริษัท หากลูกค้าหรือคู่สัญญาตามเครื่องมือ</w:t>
      </w:r>
      <w:r w:rsidRPr="00B2145F">
        <w:rPr>
          <w:rFonts w:ascii="Angsana New" w:hAnsi="Angsana New" w:hint="cs"/>
          <w:spacing w:val="6"/>
          <w:sz w:val="30"/>
          <w:szCs w:val="30"/>
          <w:cs/>
        </w:rPr>
        <w:t>ทางการเงินไม่สามารถปฏิบัติตามภาระผูกพันตามสัญญา ซึ่งโดยส่วนใหญ่เกิดจากลูกหนี้ที่เป็นลูกค้าและ</w:t>
      </w:r>
      <w:r w:rsidRPr="00B2145F">
        <w:rPr>
          <w:rFonts w:ascii="Angsana New" w:hAnsi="Angsana New" w:hint="cs"/>
          <w:sz w:val="30"/>
          <w:szCs w:val="30"/>
          <w:cs/>
        </w:rPr>
        <w:t>เงินลงทุนในตราสารหนี้ของบริษัท</w:t>
      </w:r>
    </w:p>
    <w:p w14:paraId="171FBF19" w14:textId="77777777" w:rsidR="00EB3CB6" w:rsidRPr="007F6741" w:rsidRDefault="00EB3CB6" w:rsidP="005A7ADD">
      <w:pPr>
        <w:tabs>
          <w:tab w:val="clear" w:pos="907"/>
          <w:tab w:val="left" w:pos="900"/>
        </w:tabs>
        <w:jc w:val="both"/>
        <w:rPr>
          <w:rFonts w:ascii="Angsana New" w:hAnsi="Angsana New"/>
          <w:sz w:val="30"/>
          <w:szCs w:val="30"/>
        </w:rPr>
      </w:pPr>
    </w:p>
    <w:p w14:paraId="37F2ED29" w14:textId="1131F466" w:rsidR="00B54244" w:rsidRPr="00B2145F" w:rsidRDefault="00EB3CB6" w:rsidP="009D45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540" w:firstLine="180"/>
        <w:rPr>
          <w:rFonts w:ascii="Angsana New" w:hAnsi="Angsana New"/>
          <w:sz w:val="30"/>
          <w:szCs w:val="30"/>
        </w:rPr>
      </w:pPr>
      <w:r w:rsidRPr="00B2145F">
        <w:rPr>
          <w:rFonts w:ascii="Angsana New" w:hAnsi="Angsana New" w:hint="cs"/>
          <w:sz w:val="30"/>
          <w:szCs w:val="30"/>
          <w:cs/>
        </w:rPr>
        <w:tab/>
      </w:r>
      <w:r w:rsidRPr="00B2145F">
        <w:rPr>
          <w:rFonts w:ascii="Angsana New" w:hAnsi="Angsana New" w:hint="cs"/>
          <w:sz w:val="30"/>
          <w:szCs w:val="30"/>
        </w:rPr>
        <w:t>(</w:t>
      </w:r>
      <w:r w:rsidR="00242B79">
        <w:rPr>
          <w:rFonts w:ascii="Angsana New" w:hAnsi="Angsana New" w:hint="cs"/>
          <w:sz w:val="30"/>
          <w:szCs w:val="30"/>
          <w:cs/>
        </w:rPr>
        <w:t>ข</w:t>
      </w:r>
      <w:r w:rsidRPr="00B2145F">
        <w:rPr>
          <w:rFonts w:ascii="Angsana New" w:hAnsi="Angsana New" w:hint="cs"/>
          <w:sz w:val="30"/>
          <w:szCs w:val="30"/>
        </w:rPr>
        <w:t xml:space="preserve">.1.1) </w:t>
      </w:r>
      <w:r w:rsidRPr="00B2145F">
        <w:rPr>
          <w:rFonts w:ascii="Angsana New" w:hAnsi="Angsana New" w:hint="cs"/>
          <w:sz w:val="30"/>
          <w:szCs w:val="30"/>
          <w:cs/>
        </w:rPr>
        <w:t>ลูกหนี้การค้า</w:t>
      </w:r>
    </w:p>
    <w:p w14:paraId="7D8117E1" w14:textId="77777777" w:rsidR="00965F8A" w:rsidRPr="007F6741" w:rsidRDefault="00965F8A" w:rsidP="007F6741">
      <w:pPr>
        <w:tabs>
          <w:tab w:val="clear" w:pos="907"/>
          <w:tab w:val="left" w:pos="90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5C7E18B5" w14:textId="76BE8986" w:rsidR="00996736" w:rsidRPr="00B2145F" w:rsidRDefault="00996736" w:rsidP="00996736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="Angsana New" w:hAnsi="Angsana New"/>
          <w:sz w:val="30"/>
          <w:szCs w:val="30"/>
          <w:cs/>
        </w:rPr>
      </w:pPr>
      <w:r w:rsidRPr="00B75DCF">
        <w:rPr>
          <w:rFonts w:ascii="Angsana New" w:hAnsi="Angsana New" w:hint="cs"/>
          <w:spacing w:val="-4"/>
          <w:sz w:val="30"/>
          <w:szCs w:val="30"/>
          <w:cs/>
        </w:rPr>
        <w:t xml:space="preserve">ความเสี่ยงด้านเครดิตของบริษัทได้รับอิทธิพลมาจากลักษณะเฉพาะตัวของลูกค้าแต่ละราย อย่างไรก็ตาม </w:t>
      </w:r>
      <w:r w:rsidRPr="00EC679A">
        <w:rPr>
          <w:rFonts w:ascii="Angsana New" w:hAnsi="Angsana New" w:hint="cs"/>
          <w:spacing w:val="-4"/>
          <w:sz w:val="30"/>
          <w:szCs w:val="30"/>
          <w:cs/>
        </w:rPr>
        <w:t>ผู้บริหารต้องพิจารณาถึงปัจจัยอื่น</w:t>
      </w:r>
      <w:r w:rsidR="003035E9" w:rsidRPr="00EC679A">
        <w:rPr>
          <w:rFonts w:ascii="Angsana New" w:hAnsi="Angsana New"/>
          <w:spacing w:val="-4"/>
          <w:sz w:val="30"/>
          <w:szCs w:val="30"/>
        </w:rPr>
        <w:t xml:space="preserve"> </w:t>
      </w:r>
      <w:r w:rsidRPr="00EC679A">
        <w:rPr>
          <w:rFonts w:ascii="Angsana New" w:hAnsi="Angsana New" w:hint="cs"/>
          <w:spacing w:val="-4"/>
          <w:sz w:val="30"/>
          <w:szCs w:val="30"/>
          <w:cs/>
        </w:rPr>
        <w:t>ๆ ซึ่งอาจส่งผลต่อความเสี่ยงด้านเครดิตของลูกค้า ซึ่งรวมถึงความเสี่ยง</w:t>
      </w:r>
      <w:r w:rsidRPr="00B2145F">
        <w:rPr>
          <w:rFonts w:ascii="Angsana New" w:hAnsi="Angsana New" w:hint="cs"/>
          <w:sz w:val="30"/>
          <w:szCs w:val="30"/>
          <w:cs/>
        </w:rPr>
        <w:t>ของการผิดนัดชำระซึ่งเกี่ยวข้องกับอุตสาหกรรมและประเทศที่ลูกค้าดำเนินธุรกิจอยู่</w:t>
      </w:r>
      <w:r w:rsidRPr="00B2145F">
        <w:rPr>
          <w:rFonts w:ascii="Angsana New" w:hAnsi="Angsana New" w:hint="cs"/>
          <w:sz w:val="30"/>
          <w:szCs w:val="30"/>
        </w:rPr>
        <w:t xml:space="preserve"> </w:t>
      </w:r>
    </w:p>
    <w:p w14:paraId="4314F5A9" w14:textId="26B6D150" w:rsidR="00D2730B" w:rsidRPr="007F6741" w:rsidRDefault="00D2730B" w:rsidP="005A7ADD">
      <w:pPr>
        <w:tabs>
          <w:tab w:val="clear" w:pos="907"/>
          <w:tab w:val="left" w:pos="900"/>
        </w:tabs>
        <w:jc w:val="both"/>
        <w:rPr>
          <w:rFonts w:ascii="Angsana New" w:hAnsi="Angsana New"/>
          <w:sz w:val="30"/>
          <w:szCs w:val="30"/>
        </w:rPr>
      </w:pPr>
    </w:p>
    <w:p w14:paraId="49E7439B" w14:textId="541BA1A4" w:rsidR="00996736" w:rsidRPr="00B2145F" w:rsidRDefault="00996736" w:rsidP="00996736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="Angsana New" w:hAnsi="Angsana New"/>
          <w:sz w:val="30"/>
          <w:szCs w:val="30"/>
          <w:cs/>
        </w:rPr>
      </w:pPr>
      <w:r w:rsidRPr="00435012">
        <w:rPr>
          <w:rFonts w:ascii="Angsana New" w:hAnsi="Angsana New" w:hint="cs"/>
          <w:spacing w:val="-4"/>
          <w:sz w:val="30"/>
          <w:szCs w:val="30"/>
          <w:cs/>
        </w:rPr>
        <w:t xml:space="preserve">บริษัทจำกัดความเสี่ยงด้านเครดิตของลูกหนี้การค้าด้วยการกำหนดระยะเวลาการจ่ายชำระสูงสุดที่ </w:t>
      </w:r>
      <w:r w:rsidR="00AC7F6E" w:rsidRPr="00435012">
        <w:rPr>
          <w:rFonts w:ascii="Angsana New" w:hAnsi="Angsana New" w:hint="cs"/>
          <w:spacing w:val="-4"/>
          <w:sz w:val="30"/>
          <w:szCs w:val="30"/>
        </w:rPr>
        <w:t xml:space="preserve">60 </w:t>
      </w:r>
      <w:r w:rsidR="00AC7F6E" w:rsidRPr="00435012">
        <w:rPr>
          <w:rFonts w:ascii="Angsana New" w:hAnsi="Angsana New" w:hint="cs"/>
          <w:spacing w:val="-4"/>
          <w:sz w:val="30"/>
          <w:szCs w:val="30"/>
          <w:cs/>
        </w:rPr>
        <w:t>วัน</w:t>
      </w:r>
      <w:r w:rsidR="008A685A" w:rsidRPr="008A685A">
        <w:rPr>
          <w:rFonts w:ascii="Angsana New" w:hAnsi="Angsana New"/>
          <w:i/>
          <w:iCs/>
          <w:spacing w:val="-4"/>
          <w:sz w:val="30"/>
          <w:szCs w:val="30"/>
        </w:rPr>
        <w:t xml:space="preserve">(2564 : 60 </w:t>
      </w:r>
      <w:r w:rsidR="008A685A" w:rsidRPr="008A685A">
        <w:rPr>
          <w:rFonts w:ascii="Angsana New" w:hAnsi="Angsana New" w:hint="cs"/>
          <w:i/>
          <w:iCs/>
          <w:spacing w:val="-4"/>
          <w:sz w:val="30"/>
          <w:szCs w:val="30"/>
          <w:cs/>
        </w:rPr>
        <w:t>วัน</w:t>
      </w:r>
      <w:r w:rsidR="008A685A" w:rsidRPr="008A685A">
        <w:rPr>
          <w:rFonts w:ascii="Angsana New" w:hAnsi="Angsana New"/>
          <w:i/>
          <w:iCs/>
          <w:spacing w:val="-4"/>
          <w:sz w:val="30"/>
          <w:szCs w:val="30"/>
        </w:rPr>
        <w:t>)</w:t>
      </w:r>
      <w:r w:rsidR="008A685A">
        <w:rPr>
          <w:rFonts w:ascii="Angsana New" w:hAnsi="Angsana New"/>
          <w:spacing w:val="-4"/>
          <w:sz w:val="30"/>
          <w:szCs w:val="30"/>
        </w:rPr>
        <w:t xml:space="preserve"> </w:t>
      </w:r>
      <w:r w:rsidR="00D7315B" w:rsidRPr="00D7315B">
        <w:rPr>
          <w:rFonts w:ascii="Angsana New" w:hAnsi="Angsana New" w:hint="cs"/>
          <w:sz w:val="30"/>
          <w:szCs w:val="30"/>
          <w:cs/>
        </w:rPr>
        <w:t xml:space="preserve">และมีการติดตามยอดคงค้างของลูกหนี้การค้าอย่างสม่ำเสมอ </w:t>
      </w:r>
      <w:bookmarkStart w:id="5" w:name="_Hlk59433075"/>
      <w:r w:rsidR="00D7315B" w:rsidRPr="00D7315B">
        <w:rPr>
          <w:rFonts w:ascii="Angsana New" w:hAnsi="Angsana New" w:hint="cs"/>
          <w:sz w:val="30"/>
          <w:szCs w:val="30"/>
          <w:cs/>
        </w:rPr>
        <w:t>บริษัทพิจารณาการด้อยค่าทุกวันสิ้นรอบ</w:t>
      </w:r>
      <w:r w:rsidR="00D7315B" w:rsidRPr="00435012">
        <w:rPr>
          <w:rFonts w:ascii="Angsana New" w:hAnsi="Angsana New" w:hint="cs"/>
          <w:spacing w:val="-4"/>
          <w:sz w:val="30"/>
          <w:szCs w:val="30"/>
          <w:cs/>
        </w:rPr>
        <w:t>ระยะเวลารายงาน อัตราการตั้งสำรองของผลขาดทุนด้านเครดิตที่คาดว่าจะเกิดขึ้นคำนวณโดยพิจารณาจาก</w:t>
      </w:r>
      <w:r w:rsidR="00D7315B" w:rsidRPr="00D7315B">
        <w:rPr>
          <w:rFonts w:ascii="Angsana New" w:hAnsi="Angsana New" w:hint="cs"/>
          <w:sz w:val="30"/>
          <w:szCs w:val="30"/>
          <w:cs/>
        </w:rPr>
        <w:t>อายุหนี้คงค้างนับจากวันที่ถึงกำหนดชำระสำหรับลูกหนี้แต่ละราย</w:t>
      </w:r>
      <w:bookmarkEnd w:id="5"/>
      <w:r w:rsidR="00D7315B" w:rsidRPr="00D7315B">
        <w:rPr>
          <w:rFonts w:ascii="Angsana New" w:hAnsi="Angsana New" w:hint="cs"/>
          <w:sz w:val="30"/>
          <w:szCs w:val="30"/>
          <w:cs/>
        </w:rPr>
        <w:t>และสะท้อน</w:t>
      </w:r>
      <w:r w:rsidR="00435012">
        <w:rPr>
          <w:rFonts w:ascii="Angsana New" w:hAnsi="Angsana New" w:hint="cs"/>
          <w:sz w:val="30"/>
          <w:szCs w:val="30"/>
          <w:cs/>
        </w:rPr>
        <w:t>ผลแตกต่างระหว่าง</w:t>
      </w:r>
      <w:r w:rsidR="00435012" w:rsidRPr="00052D20">
        <w:rPr>
          <w:rFonts w:ascii="Angsana New" w:hAnsi="Angsana New" w:hint="cs"/>
          <w:spacing w:val="-6"/>
          <w:sz w:val="30"/>
          <w:szCs w:val="30"/>
          <w:cs/>
        </w:rPr>
        <w:t>สภาวะเศรษฐกิจในอดีตที่ผ่านมา สภาวะเศรษฐกิจในปัจจุบันและมุมมองของบริษัทที่มีต่อสภาวะเศรษฐกิจ</w:t>
      </w:r>
      <w:r w:rsidR="00435012">
        <w:rPr>
          <w:rFonts w:ascii="Angsana New" w:hAnsi="Angsana New" w:hint="cs"/>
          <w:sz w:val="30"/>
          <w:szCs w:val="30"/>
          <w:cs/>
        </w:rPr>
        <w:t>ตลอดอายุที่คาดการณ์ไว้ของลูกหนี้</w:t>
      </w:r>
    </w:p>
    <w:p w14:paraId="48196DB2" w14:textId="77777777" w:rsidR="00996736" w:rsidRPr="007F6741" w:rsidRDefault="00996736" w:rsidP="00E34CFE">
      <w:pPr>
        <w:tabs>
          <w:tab w:val="clear" w:pos="907"/>
          <w:tab w:val="left" w:pos="900"/>
        </w:tabs>
        <w:jc w:val="both"/>
        <w:rPr>
          <w:rFonts w:ascii="Angsana New" w:hAnsi="Angsana New"/>
          <w:sz w:val="30"/>
          <w:szCs w:val="30"/>
        </w:rPr>
      </w:pPr>
    </w:p>
    <w:p w14:paraId="46E6D764" w14:textId="34D45DCF" w:rsidR="00AE3351" w:rsidRPr="00AE3351" w:rsidRDefault="00AE3351" w:rsidP="00AE33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firstLine="360"/>
        <w:jc w:val="thaiDistribute"/>
        <w:rPr>
          <w:rFonts w:ascii="Angsana New" w:hAnsi="Angsana New"/>
          <w:sz w:val="30"/>
          <w:szCs w:val="30"/>
        </w:rPr>
      </w:pPr>
      <w:r w:rsidRPr="00AE3351">
        <w:rPr>
          <w:rFonts w:ascii="Angsana New" w:hAnsi="Angsana New"/>
          <w:sz w:val="30"/>
          <w:szCs w:val="30"/>
          <w:cs/>
        </w:rPr>
        <w:t>ข้อมูล</w:t>
      </w:r>
      <w:r w:rsidRPr="003129EF">
        <w:rPr>
          <w:rFonts w:ascii="Angsana New" w:hAnsi="Angsana New"/>
          <w:sz w:val="30"/>
          <w:szCs w:val="30"/>
          <w:cs/>
        </w:rPr>
        <w:t>เกี่ยวกับลูกหนี้การค้า</w:t>
      </w:r>
      <w:r w:rsidRPr="00AE3351">
        <w:rPr>
          <w:rFonts w:ascii="Angsana New" w:hAnsi="Angsana New"/>
          <w:sz w:val="30"/>
          <w:szCs w:val="30"/>
          <w:cs/>
        </w:rPr>
        <w:t xml:space="preserve">เปิดเผยในหมายเหตุข้อ </w:t>
      </w:r>
      <w:r w:rsidR="00E42168">
        <w:rPr>
          <w:rFonts w:ascii="Angsana New" w:hAnsi="Angsana New"/>
          <w:sz w:val="30"/>
          <w:szCs w:val="30"/>
        </w:rPr>
        <w:t>6</w:t>
      </w:r>
    </w:p>
    <w:p w14:paraId="455AC93C" w14:textId="77777777" w:rsidR="00AE3351" w:rsidRPr="007F6741" w:rsidRDefault="00AE3351" w:rsidP="00E34CFE">
      <w:pPr>
        <w:tabs>
          <w:tab w:val="clear" w:pos="907"/>
          <w:tab w:val="left" w:pos="900"/>
        </w:tabs>
        <w:jc w:val="both"/>
        <w:rPr>
          <w:rFonts w:ascii="Angsana New" w:hAnsi="Angsana New"/>
          <w:sz w:val="30"/>
          <w:szCs w:val="30"/>
        </w:rPr>
      </w:pPr>
    </w:p>
    <w:p w14:paraId="25003B58" w14:textId="30FAFEE8" w:rsidR="00AC7F6E" w:rsidRPr="00B2145F" w:rsidRDefault="00A9625B" w:rsidP="00A962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B2145F">
        <w:rPr>
          <w:rFonts w:ascii="Angsana New" w:hAnsi="Angsana New" w:hint="cs"/>
          <w:sz w:val="30"/>
          <w:szCs w:val="30"/>
        </w:rPr>
        <w:t>(</w:t>
      </w:r>
      <w:r w:rsidR="00242B79">
        <w:rPr>
          <w:rFonts w:ascii="Angsana New" w:hAnsi="Angsana New" w:hint="cs"/>
          <w:sz w:val="30"/>
          <w:szCs w:val="30"/>
          <w:cs/>
        </w:rPr>
        <w:t>ข</w:t>
      </w:r>
      <w:r w:rsidRPr="00B2145F">
        <w:rPr>
          <w:rFonts w:ascii="Angsana New" w:hAnsi="Angsana New" w:hint="cs"/>
          <w:sz w:val="30"/>
          <w:szCs w:val="30"/>
        </w:rPr>
        <w:t xml:space="preserve">.1.2) </w:t>
      </w:r>
      <w:r w:rsidRPr="00B2145F">
        <w:rPr>
          <w:rFonts w:ascii="Angsana New" w:hAnsi="Angsana New" w:hint="cs"/>
          <w:sz w:val="30"/>
          <w:szCs w:val="30"/>
          <w:cs/>
        </w:rPr>
        <w:t>เงินลงทุนในตราสารหนี้</w:t>
      </w:r>
    </w:p>
    <w:p w14:paraId="14F15E70" w14:textId="77777777" w:rsidR="00A9625B" w:rsidRPr="007F6741" w:rsidRDefault="00A9625B" w:rsidP="00E34CFE">
      <w:pPr>
        <w:tabs>
          <w:tab w:val="clear" w:pos="907"/>
          <w:tab w:val="left" w:pos="900"/>
        </w:tabs>
        <w:jc w:val="both"/>
        <w:rPr>
          <w:rFonts w:ascii="Angsana New" w:hAnsi="Angsana New"/>
          <w:sz w:val="30"/>
          <w:szCs w:val="30"/>
        </w:rPr>
      </w:pPr>
    </w:p>
    <w:p w14:paraId="56C4B2A2" w14:textId="5C64C554" w:rsidR="003129EF" w:rsidRDefault="003129EF" w:rsidP="003129EF">
      <w:pPr>
        <w:tabs>
          <w:tab w:val="clear" w:pos="907"/>
          <w:tab w:val="left" w:pos="1080"/>
        </w:tabs>
        <w:ind w:left="1530"/>
        <w:jc w:val="thaiDistribute"/>
        <w:rPr>
          <w:rFonts w:ascii="Angsana New" w:hAnsi="Angsana New"/>
          <w:sz w:val="30"/>
          <w:szCs w:val="30"/>
        </w:rPr>
      </w:pPr>
      <w:r w:rsidRPr="003129EF">
        <w:rPr>
          <w:rFonts w:ascii="Angsana New" w:hAnsi="Angsana New" w:hint="cs"/>
          <w:sz w:val="30"/>
          <w:szCs w:val="30"/>
          <w:cs/>
        </w:rPr>
        <w:t xml:space="preserve">บริษัทพิจารณาว่าเงินลงทุนในตราสารหนี้ซึ่งวัดมูลค่าด้วยราคาทุนตัดจำหน่ายมีความเสี่ยงด้านเครดิตต่ำ ดังนั้น ค่าเผื่อผลขาดทุนด้านเครดิตที่คาดว่าจะเกิดขึ้นซึ่งประเมินในระหว่างปีจำกัดอยู่ที่ผลขาดทุนด้านเครดิตที่คาดว่าจะเกิดขึ้นภายใน </w:t>
      </w:r>
      <w:r w:rsidRPr="003129EF">
        <w:rPr>
          <w:rFonts w:ascii="Angsana New" w:hAnsi="Angsana New" w:hint="cs"/>
          <w:sz w:val="30"/>
          <w:szCs w:val="30"/>
        </w:rPr>
        <w:t xml:space="preserve">12 </w:t>
      </w:r>
      <w:r w:rsidRPr="003129EF">
        <w:rPr>
          <w:rFonts w:ascii="Angsana New" w:hAnsi="Angsana New" w:hint="cs"/>
          <w:sz w:val="30"/>
          <w:szCs w:val="30"/>
          <w:cs/>
        </w:rPr>
        <w:t xml:space="preserve">เดือนหรือ “ความเสี่ยงด้านเครดิตต่ำ” สำหรับตราสารหนี้ที่อยู่ในความต้องการของตลาดโดยพิจารณาจากอันดับเครดิตที่อยู่ในระดับน่าลงทุน </w:t>
      </w:r>
      <w:r w:rsidRPr="003129EF">
        <w:rPr>
          <w:rFonts w:ascii="Angsana New" w:hAnsi="Angsana New" w:hint="cs"/>
          <w:sz w:val="30"/>
          <w:szCs w:val="30"/>
        </w:rPr>
        <w:t xml:space="preserve">(Investment grade credit rating) </w:t>
      </w:r>
      <w:r w:rsidRPr="003129EF">
        <w:rPr>
          <w:rFonts w:ascii="Angsana New" w:hAnsi="Angsana New" w:hint="cs"/>
          <w:sz w:val="30"/>
          <w:szCs w:val="30"/>
          <w:cs/>
        </w:rPr>
        <w:t>จากหน่วยงานจัดอันดับเครดิตภายนอกที่มีการเผยแพร่</w:t>
      </w:r>
      <w:r w:rsidRPr="003129EF">
        <w:rPr>
          <w:rFonts w:ascii="Angsana New" w:hAnsi="Angsana New" w:hint="cs"/>
          <w:sz w:val="30"/>
          <w:szCs w:val="30"/>
        </w:rPr>
        <w:t xml:space="preserve"> </w:t>
      </w:r>
      <w:r w:rsidRPr="003129EF">
        <w:rPr>
          <w:rFonts w:ascii="Angsana New" w:hAnsi="Angsana New" w:hint="cs"/>
          <w:sz w:val="30"/>
          <w:szCs w:val="30"/>
          <w:cs/>
        </w:rPr>
        <w:t>ตราสารอื่น</w:t>
      </w:r>
      <w:r w:rsidRPr="003129EF">
        <w:rPr>
          <w:rFonts w:ascii="Angsana New" w:hAnsi="Angsana New" w:hint="cs"/>
          <w:sz w:val="30"/>
          <w:szCs w:val="30"/>
        </w:rPr>
        <w:t xml:space="preserve"> </w:t>
      </w:r>
      <w:r w:rsidRPr="003129EF">
        <w:rPr>
          <w:rFonts w:ascii="Angsana New" w:hAnsi="Angsana New" w:hint="cs"/>
          <w:sz w:val="30"/>
          <w:szCs w:val="30"/>
          <w:cs/>
        </w:rPr>
        <w:t>ๆ จะพิจารณาว่ามีความเสี่ยงด้านเครดิตต่ำเมื่อความเสี่ยงจากการผิดนัดชำระหนี้อยู่ในระดับต่ำ และ</w:t>
      </w:r>
      <w:r w:rsidRPr="003129EF">
        <w:rPr>
          <w:rFonts w:ascii="Angsana New" w:hAnsi="Angsana New" w:hint="cs"/>
          <w:sz w:val="30"/>
          <w:szCs w:val="30"/>
        </w:rPr>
        <w:t xml:space="preserve"> </w:t>
      </w:r>
      <w:r w:rsidRPr="003129EF">
        <w:rPr>
          <w:rFonts w:ascii="Angsana New" w:hAnsi="Angsana New" w:hint="cs"/>
          <w:sz w:val="30"/>
          <w:szCs w:val="30"/>
          <w:cs/>
        </w:rPr>
        <w:t>ผู้ออกตราสารมีความสามารถทางการเงินที่จะปฏิบัติตามภาระผูกพันตามสัญญาได้</w:t>
      </w:r>
    </w:p>
    <w:p w14:paraId="7CBADAEA" w14:textId="276D4349" w:rsidR="00435012" w:rsidRPr="007F6741" w:rsidRDefault="00435012" w:rsidP="00E34CFE">
      <w:pPr>
        <w:tabs>
          <w:tab w:val="clear" w:pos="907"/>
          <w:tab w:val="left" w:pos="900"/>
        </w:tabs>
        <w:jc w:val="both"/>
        <w:rPr>
          <w:rFonts w:ascii="Angsana New" w:hAnsi="Angsana New"/>
          <w:sz w:val="16"/>
          <w:szCs w:val="16"/>
        </w:rPr>
      </w:pPr>
    </w:p>
    <w:p w14:paraId="7016F225" w14:textId="77777777" w:rsidR="007F6741" w:rsidRDefault="007F67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2"/>
          <w:sz w:val="30"/>
          <w:szCs w:val="30"/>
          <w:cs/>
        </w:rPr>
      </w:pPr>
      <w:r>
        <w:rPr>
          <w:rFonts w:ascii="Angsana New" w:hAnsi="Angsana New"/>
          <w:spacing w:val="2"/>
          <w:sz w:val="30"/>
          <w:szCs w:val="30"/>
          <w:cs/>
        </w:rPr>
        <w:br w:type="page"/>
      </w:r>
    </w:p>
    <w:p w14:paraId="0973C049" w14:textId="19F53C4C" w:rsidR="0013131A" w:rsidRDefault="00435012" w:rsidP="0013131A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Theme="majorBidi" w:hAnsiTheme="majorBidi" w:cstheme="majorBidi"/>
          <w:sz w:val="28"/>
          <w:szCs w:val="28"/>
          <w:highlight w:val="lightGray"/>
          <w:shd w:val="clear" w:color="auto" w:fill="E0E0E0"/>
        </w:rPr>
      </w:pPr>
      <w:r w:rsidRPr="00242B79">
        <w:rPr>
          <w:rFonts w:ascii="Angsana New" w:hAnsi="Angsana New" w:hint="cs"/>
          <w:spacing w:val="2"/>
          <w:sz w:val="30"/>
          <w:szCs w:val="30"/>
          <w:cs/>
        </w:rPr>
        <w:lastRenderedPageBreak/>
        <w:t>บริษัทติดตามการเปลี่ยนแปลงของความเสี่ยงด้านเครดิตด้วยการติดตามการจัดอันดับเครดิตภายนอก</w:t>
      </w:r>
      <w:r>
        <w:rPr>
          <w:rFonts w:ascii="Angsana New" w:hAnsi="Angsana New" w:hint="cs"/>
          <w:sz w:val="30"/>
          <w:szCs w:val="30"/>
          <w:cs/>
        </w:rPr>
        <w:t xml:space="preserve">ที่มีการเผยแพร่ เพื่อประเมินว่าความเสี่ยงด้านเครดิตเพิ่มขึ้นอย่างมีนัยสำคัญ </w:t>
      </w:r>
      <w:r w:rsidR="0013131A" w:rsidRPr="0013131A">
        <w:rPr>
          <w:rFonts w:ascii="Angsana New" w:hAnsi="Angsana New"/>
          <w:sz w:val="30"/>
          <w:szCs w:val="30"/>
          <w:cs/>
        </w:rPr>
        <w:t>ณ วันที่รายงาน โดยไม่ได้</w:t>
      </w:r>
      <w:r w:rsidR="0013131A" w:rsidRPr="00242B79">
        <w:rPr>
          <w:rFonts w:ascii="Angsana New" w:hAnsi="Angsana New"/>
          <w:spacing w:val="8"/>
          <w:sz w:val="30"/>
          <w:szCs w:val="30"/>
          <w:cs/>
        </w:rPr>
        <w:t>ถูกสะท้อนในอันดับเครดิตที่เผยแพร่หรือไม่ เพื่อประกอบในการพิจารณาบริษัทมีการทบทวน</w:t>
      </w:r>
      <w:r w:rsidR="0013131A" w:rsidRPr="0013131A">
        <w:rPr>
          <w:rFonts w:ascii="Angsana New" w:hAnsi="Angsana New"/>
          <w:sz w:val="30"/>
          <w:szCs w:val="30"/>
          <w:cs/>
        </w:rPr>
        <w:t>การเปลี่ยนแปลงของผลตอบแทนในหุ้นกู้ และราคาของอนุพันธ์ด้านเครดิต หากสามารถหาได้ ประกอบกับข่าวที่มีการเผยแพร่และข้อมูลการกำกับดูแลของหน่วยงานกำกับดูแลของลูกหนี้</w:t>
      </w:r>
      <w:r w:rsidR="0013131A" w:rsidRPr="00FC6A0C">
        <w:rPr>
          <w:rFonts w:asciiTheme="majorBidi" w:hAnsiTheme="majorBidi" w:cstheme="majorBidi"/>
          <w:sz w:val="28"/>
          <w:szCs w:val="28"/>
          <w:shd w:val="clear" w:color="auto" w:fill="E0E0E0"/>
          <w:cs/>
        </w:rPr>
        <w:t xml:space="preserve"> </w:t>
      </w:r>
    </w:p>
    <w:p w14:paraId="6B77700E" w14:textId="3F4CA0CB" w:rsidR="00242B79" w:rsidRPr="00B6323B" w:rsidRDefault="00242B79" w:rsidP="00B6323B">
      <w:pPr>
        <w:tabs>
          <w:tab w:val="clear" w:pos="907"/>
          <w:tab w:val="left" w:pos="900"/>
        </w:tabs>
        <w:spacing w:line="240" w:lineRule="auto"/>
        <w:jc w:val="both"/>
        <w:rPr>
          <w:rFonts w:ascii="Angsana New" w:hAnsi="Angsana New"/>
        </w:rPr>
      </w:pPr>
    </w:p>
    <w:p w14:paraId="34B6D193" w14:textId="2811D6C9" w:rsidR="00A9625B" w:rsidRPr="00B2145F" w:rsidRDefault="00A9625B" w:rsidP="00A962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B2145F">
        <w:rPr>
          <w:rFonts w:ascii="Angsana New" w:hAnsi="Angsana New" w:hint="cs"/>
          <w:sz w:val="30"/>
          <w:szCs w:val="30"/>
        </w:rPr>
        <w:t>(</w:t>
      </w:r>
      <w:r w:rsidR="00242B79">
        <w:rPr>
          <w:rFonts w:ascii="Angsana New" w:hAnsi="Angsana New" w:hint="cs"/>
          <w:sz w:val="30"/>
          <w:szCs w:val="30"/>
          <w:cs/>
        </w:rPr>
        <w:t>ข</w:t>
      </w:r>
      <w:r w:rsidRPr="00B2145F">
        <w:rPr>
          <w:rFonts w:ascii="Angsana New" w:hAnsi="Angsana New" w:hint="cs"/>
          <w:sz w:val="30"/>
          <w:szCs w:val="30"/>
        </w:rPr>
        <w:t xml:space="preserve">.1.3) </w:t>
      </w:r>
      <w:r w:rsidRPr="00B2145F">
        <w:rPr>
          <w:rFonts w:ascii="Angsana New" w:hAnsi="Angsana New" w:hint="cs"/>
          <w:sz w:val="30"/>
          <w:szCs w:val="30"/>
          <w:cs/>
        </w:rPr>
        <w:t>เงินสดและรายการเทียบเท่าเงินสด และอนุพันธ์</w:t>
      </w:r>
    </w:p>
    <w:p w14:paraId="6492CE17" w14:textId="77777777" w:rsidR="00A9625B" w:rsidRPr="00B6323B" w:rsidRDefault="00A9625B" w:rsidP="00B6323B">
      <w:pPr>
        <w:tabs>
          <w:tab w:val="clear" w:pos="907"/>
          <w:tab w:val="left" w:pos="900"/>
        </w:tabs>
        <w:spacing w:line="240" w:lineRule="auto"/>
        <w:jc w:val="both"/>
        <w:rPr>
          <w:rFonts w:ascii="Angsana New" w:hAnsi="Angsana New"/>
        </w:rPr>
      </w:pPr>
    </w:p>
    <w:p w14:paraId="6EF93274" w14:textId="31D8F94E" w:rsidR="00A9625B" w:rsidRPr="0023001B" w:rsidRDefault="00A9625B" w:rsidP="00DA2977">
      <w:pPr>
        <w:pStyle w:val="block"/>
        <w:spacing w:after="0" w:line="240" w:lineRule="auto"/>
        <w:ind w:left="1530" w:right="-7"/>
        <w:jc w:val="thaiDistribute"/>
        <w:rPr>
          <w:rFonts w:ascii="Angsana New" w:hAnsi="Angsana New"/>
          <w:spacing w:val="-2"/>
          <w:sz w:val="30"/>
          <w:szCs w:val="30"/>
          <w:cs/>
          <w:lang w:val="th-TH" w:eastAsia="x-none"/>
        </w:rPr>
      </w:pPr>
      <w:r w:rsidRPr="00B2145F">
        <w:rPr>
          <w:rFonts w:ascii="Angsana New" w:hAnsi="Angsana New" w:hint="cs"/>
          <w:spacing w:val="4"/>
          <w:sz w:val="30"/>
          <w:szCs w:val="30"/>
          <w:cs/>
          <w:lang w:val="th-TH" w:eastAsia="x-none"/>
        </w:rPr>
        <w:t>ความเสี่ยงด้านเครดิตของบริษัทที่เกิดจากเงินสดและรายการเทียบเท่าเงินสดและ</w:t>
      </w:r>
      <w:r w:rsidRPr="00B2145F">
        <w:rPr>
          <w:rFonts w:ascii="Angsana New" w:hAnsi="Angsana New" w:hint="cs"/>
          <w:spacing w:val="2"/>
          <w:sz w:val="30"/>
          <w:szCs w:val="30"/>
          <w:cs/>
          <w:lang w:val="th-TH" w:eastAsia="x-none"/>
        </w:rPr>
        <w:t>สินทรัพย์อนุพันธ์</w:t>
      </w:r>
      <w:r w:rsidR="00640832" w:rsidRPr="00B2145F">
        <w:rPr>
          <w:rFonts w:ascii="Angsana New" w:hAnsi="Angsana New" w:hint="cs"/>
          <w:spacing w:val="2"/>
          <w:sz w:val="30"/>
          <w:szCs w:val="30"/>
          <w:cs/>
          <w:lang w:val="th-TH" w:eastAsia="x-none" w:bidi="th-TH"/>
        </w:rPr>
        <w:t xml:space="preserve"> </w:t>
      </w:r>
      <w:r w:rsidR="00242B79">
        <w:rPr>
          <w:rFonts w:ascii="Angsana New" w:hAnsi="Angsana New" w:hint="cs"/>
          <w:spacing w:val="2"/>
          <w:sz w:val="30"/>
          <w:szCs w:val="30"/>
          <w:cs/>
          <w:lang w:val="th-TH" w:eastAsia="x-none" w:bidi="th-TH"/>
        </w:rPr>
        <w:t xml:space="preserve"> </w:t>
      </w:r>
      <w:r w:rsidR="003129EF" w:rsidRPr="0023001B">
        <w:rPr>
          <w:rFonts w:ascii="Angsana New" w:hAnsi="Angsana New" w:hint="cs"/>
          <w:spacing w:val="-2"/>
          <w:sz w:val="30"/>
          <w:szCs w:val="30"/>
          <w:cs/>
          <w:lang w:val="en-US" w:eastAsia="x-none" w:bidi="th-TH"/>
        </w:rPr>
        <w:t>มี</w:t>
      </w:r>
      <w:r w:rsidRPr="0023001B">
        <w:rPr>
          <w:rFonts w:ascii="Angsana New" w:hAnsi="Angsana New" w:hint="cs"/>
          <w:spacing w:val="-2"/>
          <w:sz w:val="30"/>
          <w:szCs w:val="30"/>
          <w:cs/>
          <w:lang w:val="th-TH" w:eastAsia="x-none"/>
        </w:rPr>
        <w:t>จำกัดเนื่องจากคู่สัญญาเป็นธนาคาร</w:t>
      </w:r>
      <w:r w:rsidR="0023001B" w:rsidRPr="0023001B">
        <w:rPr>
          <w:rFonts w:ascii="Angsana New" w:hAnsi="Angsana New" w:hint="cs"/>
          <w:spacing w:val="-2"/>
          <w:sz w:val="30"/>
          <w:szCs w:val="30"/>
          <w:cs/>
          <w:lang w:val="th-TH" w:eastAsia="x-none" w:bidi="th-TH"/>
        </w:rPr>
        <w:t>และสถาบันการเงิน</w:t>
      </w:r>
      <w:r w:rsidRPr="0023001B">
        <w:rPr>
          <w:rFonts w:ascii="Angsana New" w:hAnsi="Angsana New" w:hint="cs"/>
          <w:spacing w:val="-2"/>
          <w:sz w:val="30"/>
          <w:szCs w:val="30"/>
          <w:cs/>
          <w:lang w:val="th-TH" w:eastAsia="x-none"/>
        </w:rPr>
        <w:t xml:space="preserve"> ซึ่งบริษัทพิจารณาว่ามีความเสี่ยงด้านเครดิตต่ำ</w:t>
      </w:r>
    </w:p>
    <w:p w14:paraId="7DC7C462" w14:textId="77777777" w:rsidR="00E34CFE" w:rsidRPr="00B6323B" w:rsidRDefault="00E34CFE" w:rsidP="00B6323B">
      <w:pPr>
        <w:tabs>
          <w:tab w:val="clear" w:pos="907"/>
          <w:tab w:val="left" w:pos="900"/>
        </w:tabs>
        <w:spacing w:line="240" w:lineRule="auto"/>
        <w:jc w:val="both"/>
        <w:rPr>
          <w:rFonts w:ascii="Angsana New" w:hAnsi="Angsana New"/>
        </w:rPr>
      </w:pPr>
    </w:p>
    <w:p w14:paraId="5CAD127B" w14:textId="7629B55E" w:rsidR="00276256" w:rsidRPr="00242B79" w:rsidRDefault="00276256" w:rsidP="00E11C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43"/>
        <w:jc w:val="both"/>
        <w:rPr>
          <w:rFonts w:ascii="Angsana New" w:hAnsi="Angsana New"/>
          <w:i/>
          <w:iCs/>
          <w:sz w:val="30"/>
          <w:szCs w:val="30"/>
          <w:lang w:val="th-TH"/>
        </w:rPr>
      </w:pPr>
      <w:r w:rsidRPr="00242B79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242B79">
        <w:rPr>
          <w:rFonts w:ascii="Angsana New" w:hAnsi="Angsana New" w:hint="cs"/>
          <w:i/>
          <w:iCs/>
          <w:sz w:val="30"/>
          <w:szCs w:val="30"/>
          <w:cs/>
        </w:rPr>
        <w:t>ข</w:t>
      </w:r>
      <w:r w:rsidRPr="00242B79">
        <w:rPr>
          <w:rFonts w:ascii="Angsana New" w:hAnsi="Angsana New" w:hint="cs"/>
          <w:i/>
          <w:iCs/>
          <w:sz w:val="30"/>
          <w:szCs w:val="30"/>
          <w:cs/>
        </w:rPr>
        <w:t>.</w:t>
      </w:r>
      <w:r w:rsidRPr="00242B79">
        <w:rPr>
          <w:rFonts w:ascii="Angsana New" w:hAnsi="Angsana New" w:hint="cs"/>
          <w:i/>
          <w:iCs/>
          <w:sz w:val="30"/>
          <w:szCs w:val="30"/>
        </w:rPr>
        <w:t>2)</w:t>
      </w:r>
      <w:r w:rsidRPr="00242B79">
        <w:rPr>
          <w:rFonts w:ascii="Angsana New" w:hAnsi="Angsana New" w:hint="cs"/>
          <w:i/>
          <w:iCs/>
          <w:sz w:val="30"/>
          <w:szCs w:val="30"/>
          <w:cs/>
        </w:rPr>
        <w:t xml:space="preserve"> ความเสี่ยงด้านสภาพคล่อง</w:t>
      </w:r>
    </w:p>
    <w:p w14:paraId="76AAD272" w14:textId="77777777" w:rsidR="00A9625B" w:rsidRPr="00B6323B" w:rsidRDefault="00A9625B" w:rsidP="00B6323B">
      <w:pPr>
        <w:tabs>
          <w:tab w:val="clear" w:pos="907"/>
          <w:tab w:val="left" w:pos="900"/>
        </w:tabs>
        <w:spacing w:line="240" w:lineRule="auto"/>
        <w:jc w:val="both"/>
        <w:rPr>
          <w:rFonts w:ascii="Angsana New" w:hAnsi="Angsana New"/>
        </w:rPr>
      </w:pPr>
    </w:p>
    <w:p w14:paraId="1258507C" w14:textId="3314EBA3" w:rsidR="00A9625B" w:rsidRPr="00B2145F" w:rsidRDefault="00A9625B" w:rsidP="002762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43"/>
        <w:jc w:val="thaiDistribute"/>
        <w:rPr>
          <w:rFonts w:ascii="Angsana New" w:hAnsi="Angsana New"/>
          <w:sz w:val="30"/>
          <w:szCs w:val="30"/>
        </w:rPr>
      </w:pPr>
      <w:r w:rsidRPr="00B2145F">
        <w:rPr>
          <w:rFonts w:ascii="Angsana New" w:hAnsi="Angsana New" w:hint="cs"/>
          <w:sz w:val="30"/>
          <w:szCs w:val="30"/>
          <w:cs/>
        </w:rPr>
        <w:t>บริษัท</w:t>
      </w:r>
      <w:r w:rsidR="00276256" w:rsidRPr="00B2145F">
        <w:rPr>
          <w:rFonts w:ascii="Angsana New" w:hAnsi="Angsana New" w:hint="cs"/>
          <w:sz w:val="30"/>
          <w:szCs w:val="30"/>
          <w:cs/>
        </w:rPr>
        <w:t>กำกับดูแล</w:t>
      </w:r>
      <w:r w:rsidRPr="00B2145F">
        <w:rPr>
          <w:rFonts w:ascii="Angsana New" w:hAnsi="Angsana New" w:hint="cs"/>
          <w:sz w:val="30"/>
          <w:szCs w:val="30"/>
          <w:cs/>
        </w:rPr>
        <w:t>ความเสี่ยง</w:t>
      </w:r>
      <w:r w:rsidR="00276256" w:rsidRPr="00B2145F">
        <w:rPr>
          <w:rFonts w:ascii="Angsana New" w:hAnsi="Angsana New" w:hint="cs"/>
          <w:sz w:val="30"/>
          <w:szCs w:val="30"/>
          <w:cs/>
        </w:rPr>
        <w:t>ด้าน</w:t>
      </w:r>
      <w:r w:rsidRPr="00B2145F">
        <w:rPr>
          <w:rFonts w:ascii="Angsana New" w:hAnsi="Angsana New" w:hint="cs"/>
          <w:sz w:val="30"/>
          <w:szCs w:val="30"/>
          <w:cs/>
        </w:rPr>
        <w:t>สภาพคล่อง</w:t>
      </w:r>
      <w:r w:rsidR="00276256" w:rsidRPr="00B2145F">
        <w:rPr>
          <w:rFonts w:ascii="Angsana New" w:hAnsi="Angsana New" w:hint="cs"/>
          <w:sz w:val="30"/>
          <w:szCs w:val="30"/>
          <w:cs/>
        </w:rPr>
        <w:t>และ</w:t>
      </w:r>
      <w:r w:rsidRPr="00B2145F">
        <w:rPr>
          <w:rFonts w:ascii="Angsana New" w:hAnsi="Angsana New" w:hint="cs"/>
          <w:sz w:val="30"/>
          <w:szCs w:val="30"/>
          <w:cs/>
        </w:rPr>
        <w:t>การรักษาระดับของเงินสดและรายการเทียบเท่าเงินสด</w:t>
      </w:r>
      <w:r w:rsidR="009C186C" w:rsidRPr="00B2145F">
        <w:rPr>
          <w:rFonts w:ascii="Angsana New" w:hAnsi="Angsana New" w:hint="cs"/>
          <w:sz w:val="30"/>
          <w:szCs w:val="30"/>
          <w:cs/>
        </w:rPr>
        <w:br/>
      </w:r>
      <w:r w:rsidR="00276256" w:rsidRPr="00B2145F">
        <w:rPr>
          <w:rFonts w:ascii="Angsana New" w:hAnsi="Angsana New" w:hint="cs"/>
          <w:spacing w:val="4"/>
          <w:sz w:val="30"/>
          <w:szCs w:val="30"/>
          <w:cs/>
        </w:rPr>
        <w:t>ที่ผู้บริหารพิจารณาว่า</w:t>
      </w:r>
      <w:r w:rsidRPr="00B2145F">
        <w:rPr>
          <w:rFonts w:ascii="Angsana New" w:hAnsi="Angsana New" w:hint="cs"/>
          <w:spacing w:val="4"/>
          <w:sz w:val="30"/>
          <w:szCs w:val="30"/>
          <w:cs/>
        </w:rPr>
        <w:t>เพียงพอ</w:t>
      </w:r>
      <w:r w:rsidR="00276256" w:rsidRPr="00B2145F">
        <w:rPr>
          <w:rFonts w:ascii="Angsana New" w:hAnsi="Angsana New" w:hint="cs"/>
          <w:spacing w:val="4"/>
          <w:sz w:val="30"/>
          <w:szCs w:val="30"/>
          <w:cs/>
        </w:rPr>
        <w:t>ในการจัดหาเงินเพื่อใช้ใน</w:t>
      </w:r>
      <w:r w:rsidRPr="00B2145F">
        <w:rPr>
          <w:rFonts w:ascii="Angsana New" w:hAnsi="Angsana New" w:hint="cs"/>
          <w:spacing w:val="4"/>
          <w:sz w:val="30"/>
          <w:szCs w:val="30"/>
          <w:cs/>
        </w:rPr>
        <w:t>การดำเนินงานของบริษัท และ</w:t>
      </w:r>
      <w:r w:rsidR="00276256" w:rsidRPr="00B2145F">
        <w:rPr>
          <w:rFonts w:ascii="Angsana New" w:hAnsi="Angsana New" w:hint="cs"/>
          <w:spacing w:val="4"/>
          <w:sz w:val="30"/>
          <w:szCs w:val="30"/>
          <w:cs/>
        </w:rPr>
        <w:t>ลด</w:t>
      </w:r>
      <w:r w:rsidRPr="00B2145F">
        <w:rPr>
          <w:rFonts w:ascii="Angsana New" w:hAnsi="Angsana New" w:hint="cs"/>
          <w:spacing w:val="4"/>
          <w:sz w:val="30"/>
          <w:szCs w:val="30"/>
          <w:cs/>
        </w:rPr>
        <w:t>ผลกระทบจากความผันผวน</w:t>
      </w:r>
      <w:r w:rsidR="00276256" w:rsidRPr="00B2145F">
        <w:rPr>
          <w:rFonts w:ascii="Angsana New" w:hAnsi="Angsana New" w:hint="cs"/>
          <w:sz w:val="30"/>
          <w:szCs w:val="30"/>
          <w:cs/>
        </w:rPr>
        <w:t>ใน</w:t>
      </w:r>
      <w:r w:rsidRPr="00B2145F">
        <w:rPr>
          <w:rFonts w:ascii="Angsana New" w:hAnsi="Angsana New" w:hint="cs"/>
          <w:sz w:val="30"/>
          <w:szCs w:val="30"/>
          <w:cs/>
        </w:rPr>
        <w:t>กระแสเงินสด</w:t>
      </w:r>
    </w:p>
    <w:p w14:paraId="2116F9FD" w14:textId="0981196F" w:rsidR="009573CD" w:rsidRPr="00B6323B" w:rsidRDefault="009573CD" w:rsidP="00B632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43"/>
        <w:jc w:val="thaiDistribute"/>
        <w:rPr>
          <w:rFonts w:ascii="Angsana New" w:hAnsi="Angsana New"/>
        </w:rPr>
      </w:pPr>
    </w:p>
    <w:p w14:paraId="38B9657B" w14:textId="4802BFEA" w:rsidR="009573CD" w:rsidRPr="00E34CFE" w:rsidRDefault="009573CD" w:rsidP="009573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43"/>
        <w:jc w:val="thaiDistribute"/>
        <w:rPr>
          <w:rFonts w:ascii="Angsana New" w:hAnsi="Angsana New"/>
          <w:sz w:val="30"/>
          <w:szCs w:val="30"/>
        </w:rPr>
      </w:pPr>
      <w:r w:rsidRPr="00E34CFE">
        <w:rPr>
          <w:rFonts w:ascii="Angsana New" w:hAnsi="Angsana New" w:hint="cs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E34CFE">
        <w:rPr>
          <w:rFonts w:ascii="Angsana New" w:hAnsi="Angsana New" w:hint="cs"/>
          <w:sz w:val="30"/>
          <w:szCs w:val="30"/>
        </w:rPr>
        <w:t xml:space="preserve"> </w:t>
      </w:r>
      <w:r w:rsidRPr="00E34CFE">
        <w:rPr>
          <w:rFonts w:ascii="Angsana New" w:hAnsi="Angsana New" w:hint="cs"/>
          <w:sz w:val="30"/>
          <w:szCs w:val="30"/>
          <w:cs/>
        </w:rPr>
        <w:t>ณ วันที่รายงาน</w:t>
      </w:r>
      <w:r w:rsidR="00E34CFE">
        <w:rPr>
          <w:rFonts w:ascii="Angsana New" w:hAnsi="Angsana New"/>
          <w:sz w:val="30"/>
          <w:szCs w:val="30"/>
        </w:rPr>
        <w:br/>
      </w:r>
      <w:r w:rsidRPr="00E34CFE">
        <w:rPr>
          <w:rFonts w:ascii="Angsana New" w:hAnsi="Angsana New" w:hint="cs"/>
          <w:spacing w:val="-2"/>
          <w:sz w:val="30"/>
          <w:szCs w:val="30"/>
          <w:cs/>
        </w:rPr>
        <w:t>โดย</w:t>
      </w:r>
      <w:r w:rsidR="006F017F" w:rsidRPr="00E34CFE">
        <w:rPr>
          <w:rFonts w:ascii="Angsana New" w:hAnsi="Angsana New" w:hint="cs"/>
          <w:spacing w:val="-2"/>
          <w:sz w:val="30"/>
          <w:szCs w:val="30"/>
          <w:cs/>
        </w:rPr>
        <w:t>แสดง</w:t>
      </w:r>
      <w:r w:rsidRPr="00E34CFE">
        <w:rPr>
          <w:rFonts w:ascii="Angsana New" w:hAnsi="Angsana New" w:hint="cs"/>
          <w:spacing w:val="-2"/>
          <w:sz w:val="30"/>
          <w:szCs w:val="30"/>
          <w:cs/>
        </w:rPr>
        <w:t>จำนวนเงินขั้นต้นซึ่งไม่ได้คิดลด รวมดอกเบี้ยตามสัญญาและไม่รวมผลกระทบหากหักกลบตามสัญญา</w:t>
      </w:r>
    </w:p>
    <w:p w14:paraId="61145C44" w14:textId="0CD93D18" w:rsidR="00276256" w:rsidRPr="00B6323B" w:rsidRDefault="00276256" w:rsidP="00E34C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43"/>
        <w:jc w:val="thaiDistribute"/>
        <w:rPr>
          <w:rFonts w:ascii="Angsana New" w:hAnsi="Angsana New"/>
        </w:rPr>
      </w:pPr>
    </w:p>
    <w:tbl>
      <w:tblPr>
        <w:tblStyle w:val="TableGrid"/>
        <w:tblW w:w="8924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0"/>
        <w:gridCol w:w="990"/>
        <w:gridCol w:w="270"/>
        <w:gridCol w:w="1258"/>
        <w:gridCol w:w="272"/>
        <w:gridCol w:w="1170"/>
        <w:gridCol w:w="236"/>
        <w:gridCol w:w="1204"/>
        <w:gridCol w:w="236"/>
        <w:gridCol w:w="930"/>
        <w:gridCol w:w="10"/>
        <w:gridCol w:w="8"/>
      </w:tblGrid>
      <w:tr w:rsidR="00A11A24" w:rsidRPr="00B2145F" w14:paraId="1579C2C4" w14:textId="77777777" w:rsidTr="00147E0B">
        <w:trPr>
          <w:gridAfter w:val="1"/>
          <w:wAfter w:w="8" w:type="dxa"/>
          <w:tblHeader/>
        </w:trPr>
        <w:tc>
          <w:tcPr>
            <w:tcW w:w="2340" w:type="dxa"/>
            <w:shd w:val="clear" w:color="auto" w:fill="auto"/>
            <w:vAlign w:val="bottom"/>
          </w:tcPr>
          <w:p w14:paraId="5931F632" w14:textId="77777777" w:rsidR="00A11A24" w:rsidRPr="00B2145F" w:rsidRDefault="00A11A24" w:rsidP="00A11A24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CBEB09B" w14:textId="77777777" w:rsidR="00A11A24" w:rsidRPr="00B2145F" w:rsidRDefault="00A11A24" w:rsidP="00A11A24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A8A1F58" w14:textId="77777777" w:rsidR="00A11A24" w:rsidRPr="00B2145F" w:rsidRDefault="00A11A24" w:rsidP="00A11A24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6" w:type="dxa"/>
            <w:gridSpan w:val="8"/>
            <w:shd w:val="clear" w:color="auto" w:fill="auto"/>
            <w:vAlign w:val="bottom"/>
          </w:tcPr>
          <w:p w14:paraId="4FE168AE" w14:textId="77777777" w:rsidR="00A11A24" w:rsidRPr="00B2145F" w:rsidRDefault="00A11A24" w:rsidP="00A11A24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A11A24" w:rsidRPr="00B2145F" w14:paraId="21FCC55A" w14:textId="77777777" w:rsidTr="00147E0B">
        <w:trPr>
          <w:tblHeader/>
        </w:trPr>
        <w:tc>
          <w:tcPr>
            <w:tcW w:w="2340" w:type="dxa"/>
            <w:shd w:val="clear" w:color="auto" w:fill="auto"/>
            <w:vAlign w:val="bottom"/>
            <w:hideMark/>
          </w:tcPr>
          <w:p w14:paraId="7B318DB9" w14:textId="3A533069" w:rsidR="00A11A24" w:rsidRPr="00B2145F" w:rsidRDefault="00A11A24" w:rsidP="00A11A24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B2145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B2145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90" w:type="dxa"/>
            <w:shd w:val="clear" w:color="auto" w:fill="auto"/>
            <w:vAlign w:val="bottom"/>
            <w:hideMark/>
          </w:tcPr>
          <w:p w14:paraId="3716FF13" w14:textId="77777777" w:rsidR="00A11A24" w:rsidRPr="00B2145F" w:rsidRDefault="00A11A24" w:rsidP="00A11A24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มูลค่า</w:t>
            </w:r>
          </w:p>
          <w:p w14:paraId="084441F7" w14:textId="77777777" w:rsidR="00A11A24" w:rsidRPr="00B2145F" w:rsidRDefault="00A11A24" w:rsidP="00A11A24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70" w:type="dxa"/>
            <w:shd w:val="clear" w:color="auto" w:fill="auto"/>
          </w:tcPr>
          <w:p w14:paraId="3DA34DD6" w14:textId="77777777" w:rsidR="00A11A24" w:rsidRPr="00B2145F" w:rsidRDefault="00A11A24" w:rsidP="00A11A24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  <w:shd w:val="clear" w:color="auto" w:fill="auto"/>
            <w:vAlign w:val="bottom"/>
            <w:hideMark/>
          </w:tcPr>
          <w:p w14:paraId="3CEDF1EB" w14:textId="77777777" w:rsidR="00A11A24" w:rsidRPr="00B2145F" w:rsidRDefault="00A11A24" w:rsidP="00A11A24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ภายใน</w:t>
            </w:r>
            <w:r w:rsidRPr="00B2145F">
              <w:rPr>
                <w:rFonts w:ascii="Angsana New" w:hAnsi="Angsana New" w:hint="cs"/>
                <w:sz w:val="30"/>
                <w:szCs w:val="30"/>
              </w:rPr>
              <w:t xml:space="preserve"> 1 </w:t>
            </w: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ปีหรือน้อยกว่า</w:t>
            </w:r>
          </w:p>
        </w:tc>
        <w:tc>
          <w:tcPr>
            <w:tcW w:w="272" w:type="dxa"/>
            <w:shd w:val="clear" w:color="auto" w:fill="auto"/>
          </w:tcPr>
          <w:p w14:paraId="0F66A2C9" w14:textId="77777777" w:rsidR="00A11A24" w:rsidRPr="00B2145F" w:rsidRDefault="00A11A24" w:rsidP="00A11A24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6F7FA766" w14:textId="77777777" w:rsidR="00A11A24" w:rsidRPr="00B2145F" w:rsidRDefault="00A11A24" w:rsidP="00A11A24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 w:rsidRPr="00B2145F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  <w:r w:rsidRPr="00B2145F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 xml:space="preserve">แต่ไม่เกิน </w:t>
            </w:r>
            <w:r w:rsidRPr="00B2145F">
              <w:rPr>
                <w:rFonts w:ascii="Angsana New" w:hAnsi="Angsana New" w:hint="cs"/>
                <w:sz w:val="30"/>
                <w:szCs w:val="30"/>
              </w:rPr>
              <w:t xml:space="preserve">5 </w:t>
            </w: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0F45DE9B" w14:textId="77777777" w:rsidR="00A11A24" w:rsidRPr="00B2145F" w:rsidRDefault="00A11A24" w:rsidP="00A11A24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  <w:shd w:val="clear" w:color="auto" w:fill="auto"/>
            <w:vAlign w:val="bottom"/>
            <w:hideMark/>
          </w:tcPr>
          <w:p w14:paraId="06799F2D" w14:textId="77777777" w:rsidR="00A11A24" w:rsidRPr="00B2145F" w:rsidRDefault="00A11A24" w:rsidP="00A11A24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 w:rsidRPr="00B2145F">
              <w:rPr>
                <w:rFonts w:ascii="Angsana New" w:hAnsi="Angsana New" w:hint="cs"/>
                <w:sz w:val="30"/>
                <w:szCs w:val="30"/>
              </w:rPr>
              <w:t xml:space="preserve">5 </w:t>
            </w: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  <w:r w:rsidRPr="00B2145F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2DC440A" w14:textId="77777777" w:rsidR="00A11A24" w:rsidRPr="00B2145F" w:rsidRDefault="00A11A24" w:rsidP="00A11A24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8" w:type="dxa"/>
            <w:gridSpan w:val="3"/>
            <w:shd w:val="clear" w:color="auto" w:fill="auto"/>
            <w:vAlign w:val="bottom"/>
            <w:hideMark/>
          </w:tcPr>
          <w:p w14:paraId="572ADA12" w14:textId="77777777" w:rsidR="00A11A24" w:rsidRPr="00B2145F" w:rsidRDefault="00A11A24" w:rsidP="00A11A24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A11A24" w:rsidRPr="00B2145F" w14:paraId="5BF5DADC" w14:textId="77777777" w:rsidTr="00B6323B">
        <w:trPr>
          <w:gridAfter w:val="2"/>
          <w:wAfter w:w="18" w:type="dxa"/>
          <w:trHeight w:hRule="exact" w:val="389"/>
          <w:tblHeader/>
        </w:trPr>
        <w:tc>
          <w:tcPr>
            <w:tcW w:w="2340" w:type="dxa"/>
            <w:shd w:val="clear" w:color="auto" w:fill="auto"/>
          </w:tcPr>
          <w:p w14:paraId="792BCBE2" w14:textId="77777777" w:rsidR="00A11A24" w:rsidRPr="00B2145F" w:rsidRDefault="00A11A24" w:rsidP="00A11A24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566" w:type="dxa"/>
            <w:gridSpan w:val="9"/>
            <w:shd w:val="clear" w:color="auto" w:fill="auto"/>
          </w:tcPr>
          <w:p w14:paraId="2039942A" w14:textId="77777777" w:rsidR="00A11A24" w:rsidRPr="00B2145F" w:rsidRDefault="00A11A24" w:rsidP="00A11A24">
            <w:pPr>
              <w:tabs>
                <w:tab w:val="decimal" w:pos="708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B2145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A11A24" w:rsidRPr="00B2145F" w14:paraId="7F0F4533" w14:textId="77777777" w:rsidTr="00B6323B">
        <w:trPr>
          <w:trHeight w:hRule="exact" w:val="452"/>
        </w:trPr>
        <w:tc>
          <w:tcPr>
            <w:tcW w:w="2340" w:type="dxa"/>
            <w:shd w:val="clear" w:color="auto" w:fill="auto"/>
            <w:hideMark/>
          </w:tcPr>
          <w:p w14:paraId="25646F47" w14:textId="44A09D96" w:rsidR="00A11A24" w:rsidRPr="00B2145F" w:rsidRDefault="006F017F" w:rsidP="00A11A24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EB0B9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990" w:type="dxa"/>
            <w:shd w:val="clear" w:color="auto" w:fill="auto"/>
          </w:tcPr>
          <w:p w14:paraId="190DCA91" w14:textId="77777777" w:rsidR="00A11A24" w:rsidRPr="00B2145F" w:rsidRDefault="00A11A24" w:rsidP="00A11A24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120EA01" w14:textId="77777777" w:rsidR="00A11A24" w:rsidRPr="00B2145F" w:rsidRDefault="00A11A24" w:rsidP="00A11A24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shd w:val="clear" w:color="auto" w:fill="auto"/>
          </w:tcPr>
          <w:p w14:paraId="26BDED39" w14:textId="77777777" w:rsidR="00A11A24" w:rsidRPr="00B2145F" w:rsidRDefault="00A11A24" w:rsidP="00A11A24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shd w:val="clear" w:color="auto" w:fill="auto"/>
          </w:tcPr>
          <w:p w14:paraId="5F427AC6" w14:textId="77777777" w:rsidR="00A11A24" w:rsidRPr="00B2145F" w:rsidRDefault="00A11A24" w:rsidP="00A11A24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46CDA52" w14:textId="77777777" w:rsidR="00A11A24" w:rsidRPr="00B2145F" w:rsidRDefault="00A11A24" w:rsidP="00A11A24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F002DD8" w14:textId="77777777" w:rsidR="00A11A24" w:rsidRPr="00B2145F" w:rsidRDefault="00A11A24" w:rsidP="00A11A24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</w:tcPr>
          <w:p w14:paraId="34EB77D5" w14:textId="77777777" w:rsidR="00A11A24" w:rsidRPr="00B2145F" w:rsidRDefault="00A11A24" w:rsidP="00A11A24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8610157" w14:textId="77777777" w:rsidR="00A11A24" w:rsidRPr="00B2145F" w:rsidRDefault="00A11A24" w:rsidP="00A11A24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48" w:type="dxa"/>
            <w:gridSpan w:val="3"/>
          </w:tcPr>
          <w:p w14:paraId="4C7D5413" w14:textId="77777777" w:rsidR="00A11A24" w:rsidRPr="00B2145F" w:rsidRDefault="00A11A24" w:rsidP="00A11A24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F017F" w:rsidRPr="00B2145F" w14:paraId="0D0284A2" w14:textId="77777777" w:rsidTr="00147E0B">
        <w:tc>
          <w:tcPr>
            <w:tcW w:w="2340" w:type="dxa"/>
            <w:shd w:val="clear" w:color="auto" w:fill="auto"/>
          </w:tcPr>
          <w:p w14:paraId="135B48DF" w14:textId="77777777" w:rsidR="006F017F" w:rsidRPr="00B2145F" w:rsidRDefault="006F017F" w:rsidP="006F017F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  <w:p w14:paraId="03BEBA32" w14:textId="30073D46" w:rsidR="006F017F" w:rsidRPr="00B2145F" w:rsidRDefault="006F017F" w:rsidP="006F017F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ที่ไม่ใช่อนุพันธ์</w:t>
            </w:r>
          </w:p>
        </w:tc>
        <w:tc>
          <w:tcPr>
            <w:tcW w:w="990" w:type="dxa"/>
            <w:shd w:val="clear" w:color="auto" w:fill="auto"/>
          </w:tcPr>
          <w:p w14:paraId="46F9C789" w14:textId="3966CC57" w:rsidR="00943868" w:rsidRPr="00B2145F" w:rsidRDefault="00943868" w:rsidP="00A11A2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768B586" w14:textId="77777777" w:rsidR="006F017F" w:rsidRPr="00B2145F" w:rsidRDefault="006F017F" w:rsidP="00A11A2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  <w:shd w:val="clear" w:color="auto" w:fill="auto"/>
          </w:tcPr>
          <w:p w14:paraId="0708BEF5" w14:textId="7B59A6F4" w:rsidR="006F017F" w:rsidRPr="00B2145F" w:rsidRDefault="006F017F" w:rsidP="00A11A2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  <w:shd w:val="clear" w:color="auto" w:fill="auto"/>
          </w:tcPr>
          <w:p w14:paraId="7592786B" w14:textId="77777777" w:rsidR="006F017F" w:rsidRPr="00B2145F" w:rsidRDefault="006F017F" w:rsidP="00A11A2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F22A2A6" w14:textId="035552E4" w:rsidR="006F017F" w:rsidRPr="00B2145F" w:rsidRDefault="006F017F" w:rsidP="00A11A24">
            <w:pPr>
              <w:tabs>
                <w:tab w:val="clear" w:pos="907"/>
                <w:tab w:val="left" w:pos="426"/>
                <w:tab w:val="decimal" w:pos="706"/>
              </w:tabs>
              <w:spacing w:line="240" w:lineRule="auto"/>
              <w:ind w:right="-37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EC684DC" w14:textId="77777777" w:rsidR="006F017F" w:rsidRPr="00B2145F" w:rsidRDefault="006F017F" w:rsidP="00A11A2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60E3BB7E" w14:textId="254FD970" w:rsidR="006F017F" w:rsidRPr="00B2145F" w:rsidRDefault="006F017F" w:rsidP="00A11A24">
            <w:pPr>
              <w:tabs>
                <w:tab w:val="clear" w:pos="907"/>
                <w:tab w:val="left" w:pos="426"/>
                <w:tab w:val="decimal" w:pos="706"/>
              </w:tabs>
              <w:spacing w:line="240" w:lineRule="auto"/>
              <w:ind w:right="-37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B9CCD3B" w14:textId="77777777" w:rsidR="006F017F" w:rsidRPr="00B2145F" w:rsidRDefault="006F017F" w:rsidP="00A11A2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8" w:type="dxa"/>
            <w:gridSpan w:val="3"/>
            <w:shd w:val="clear" w:color="auto" w:fill="auto"/>
          </w:tcPr>
          <w:p w14:paraId="697A1EF5" w14:textId="36FD0FB1" w:rsidR="006F017F" w:rsidRPr="00B2145F" w:rsidRDefault="006F017F" w:rsidP="00A11A2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93970" w:rsidRPr="00B2145F" w14:paraId="75545184" w14:textId="77777777" w:rsidTr="00147E0B">
        <w:tc>
          <w:tcPr>
            <w:tcW w:w="2340" w:type="dxa"/>
            <w:shd w:val="clear" w:color="auto" w:fill="auto"/>
            <w:hideMark/>
          </w:tcPr>
          <w:p w14:paraId="07DEAFBD" w14:textId="77777777" w:rsidR="00593970" w:rsidRPr="00B2145F" w:rsidRDefault="00593970" w:rsidP="00593970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990" w:type="dxa"/>
            <w:shd w:val="clear" w:color="auto" w:fill="auto"/>
          </w:tcPr>
          <w:p w14:paraId="0508A308" w14:textId="1B3AD03F" w:rsidR="00593970" w:rsidRPr="00494C28" w:rsidRDefault="00593970" w:rsidP="0059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92,484</w:t>
            </w:r>
          </w:p>
        </w:tc>
        <w:tc>
          <w:tcPr>
            <w:tcW w:w="270" w:type="dxa"/>
            <w:shd w:val="clear" w:color="auto" w:fill="auto"/>
          </w:tcPr>
          <w:p w14:paraId="37631451" w14:textId="77777777" w:rsidR="00593970" w:rsidRPr="00494C28" w:rsidRDefault="00593970" w:rsidP="0059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  <w:shd w:val="clear" w:color="auto" w:fill="auto"/>
          </w:tcPr>
          <w:p w14:paraId="6F0F39EB" w14:textId="601F162E" w:rsidR="00593970" w:rsidRPr="00494C28" w:rsidRDefault="00593970" w:rsidP="0059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92,484</w:t>
            </w:r>
          </w:p>
        </w:tc>
        <w:tc>
          <w:tcPr>
            <w:tcW w:w="272" w:type="dxa"/>
            <w:shd w:val="clear" w:color="auto" w:fill="auto"/>
          </w:tcPr>
          <w:p w14:paraId="362DEC0D" w14:textId="77777777" w:rsidR="00593970" w:rsidRPr="00494C28" w:rsidRDefault="00593970" w:rsidP="0059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AC575FB" w14:textId="467D366C" w:rsidR="00593970" w:rsidRPr="00494C28" w:rsidRDefault="00593970" w:rsidP="0059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44BEE0F" w14:textId="77777777" w:rsidR="00593970" w:rsidRPr="00494C28" w:rsidRDefault="00593970" w:rsidP="0059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0FF8810E" w14:textId="4996CA7B" w:rsidR="00593970" w:rsidRPr="00494C28" w:rsidRDefault="00593970" w:rsidP="0059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B7BB420" w14:textId="77777777" w:rsidR="00593970" w:rsidRPr="00494C28" w:rsidRDefault="00593970" w:rsidP="0059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8" w:type="dxa"/>
            <w:gridSpan w:val="3"/>
            <w:shd w:val="clear" w:color="auto" w:fill="auto"/>
          </w:tcPr>
          <w:p w14:paraId="63BA18BF" w14:textId="0EF7958D" w:rsidR="00593970" w:rsidRPr="00494C28" w:rsidRDefault="00593970" w:rsidP="0059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92,484</w:t>
            </w:r>
          </w:p>
        </w:tc>
      </w:tr>
      <w:tr w:rsidR="00593970" w:rsidRPr="00B2145F" w14:paraId="1726ED0C" w14:textId="77777777" w:rsidTr="00147E0B">
        <w:trPr>
          <w:trHeight w:val="119"/>
        </w:trPr>
        <w:tc>
          <w:tcPr>
            <w:tcW w:w="2340" w:type="dxa"/>
            <w:shd w:val="clear" w:color="auto" w:fill="auto"/>
          </w:tcPr>
          <w:p w14:paraId="12B6880D" w14:textId="348E7E34" w:rsidR="00593970" w:rsidRPr="00B2145F" w:rsidRDefault="00593970" w:rsidP="00593970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F8E07FA" w14:textId="1AFBBA7E" w:rsidR="00593970" w:rsidRPr="00494C28" w:rsidRDefault="00593970" w:rsidP="0059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75,552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6D4F6F0" w14:textId="77777777" w:rsidR="00593970" w:rsidRPr="00494C28" w:rsidRDefault="00593970" w:rsidP="0059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33120511" w14:textId="2520A9C2" w:rsidR="00593970" w:rsidRPr="00494C28" w:rsidRDefault="00593970" w:rsidP="0059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75,552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555939A3" w14:textId="77777777" w:rsidR="00593970" w:rsidRPr="00494C28" w:rsidRDefault="00593970" w:rsidP="0059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B050199" w14:textId="4C9D9637" w:rsidR="00593970" w:rsidRPr="00494C28" w:rsidRDefault="00593970" w:rsidP="0059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10" w:right="-110" w:hanging="2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A1B2D2F" w14:textId="77777777" w:rsidR="00593970" w:rsidRPr="00494C28" w:rsidRDefault="00593970" w:rsidP="0059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2FA165C7" w14:textId="38E2A7D3" w:rsidR="00593970" w:rsidRPr="00494C28" w:rsidRDefault="00593970" w:rsidP="0059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DCA46E0" w14:textId="77777777" w:rsidR="00593970" w:rsidRPr="00494C28" w:rsidRDefault="00593970" w:rsidP="0059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8" w:type="dxa"/>
            <w:gridSpan w:val="3"/>
            <w:shd w:val="clear" w:color="auto" w:fill="auto"/>
            <w:vAlign w:val="bottom"/>
          </w:tcPr>
          <w:p w14:paraId="340DF96F" w14:textId="4B30EDE8" w:rsidR="00593970" w:rsidRPr="00494C28" w:rsidRDefault="00593970" w:rsidP="0059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75,552</w:t>
            </w:r>
          </w:p>
        </w:tc>
      </w:tr>
      <w:tr w:rsidR="00593970" w:rsidRPr="00B2145F" w14:paraId="447112F4" w14:textId="77777777" w:rsidTr="00147E0B">
        <w:trPr>
          <w:trHeight w:val="119"/>
        </w:trPr>
        <w:tc>
          <w:tcPr>
            <w:tcW w:w="2340" w:type="dxa"/>
            <w:shd w:val="clear" w:color="auto" w:fill="auto"/>
          </w:tcPr>
          <w:p w14:paraId="3EC83801" w14:textId="77777777" w:rsidR="00593970" w:rsidRPr="00B2145F" w:rsidRDefault="00593970" w:rsidP="00593970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หนี้สินที่เกิดจากสัญญา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2194C5E" w14:textId="6C9F076A" w:rsidR="00593970" w:rsidRPr="00494C28" w:rsidRDefault="00593970" w:rsidP="0059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14,083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F9368FF" w14:textId="77777777" w:rsidR="00593970" w:rsidRPr="00494C28" w:rsidRDefault="00593970" w:rsidP="0059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152FD6FB" w14:textId="676B5C40" w:rsidR="00593970" w:rsidRPr="00494C28" w:rsidRDefault="00593970" w:rsidP="0059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14,083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67571494" w14:textId="77777777" w:rsidR="00593970" w:rsidRPr="00494C28" w:rsidRDefault="00593970" w:rsidP="0059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2BD50DA" w14:textId="549892AC" w:rsidR="00593970" w:rsidRPr="00494C28" w:rsidRDefault="00593970" w:rsidP="0059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3D381EE" w14:textId="77777777" w:rsidR="00593970" w:rsidRPr="00494C28" w:rsidRDefault="00593970" w:rsidP="0059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642C4CEB" w14:textId="6A4D2D01" w:rsidR="00593970" w:rsidRPr="00494C28" w:rsidRDefault="00593970" w:rsidP="0059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28FBBD3" w14:textId="77777777" w:rsidR="00593970" w:rsidRPr="00494C28" w:rsidRDefault="00593970" w:rsidP="0059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8" w:type="dxa"/>
            <w:gridSpan w:val="3"/>
            <w:shd w:val="clear" w:color="auto" w:fill="auto"/>
            <w:vAlign w:val="bottom"/>
          </w:tcPr>
          <w:p w14:paraId="2F254912" w14:textId="2F23B327" w:rsidR="00593970" w:rsidRPr="00494C28" w:rsidRDefault="00593970" w:rsidP="0059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14,083</w:t>
            </w:r>
          </w:p>
        </w:tc>
      </w:tr>
      <w:tr w:rsidR="008B0945" w:rsidRPr="00B2145F" w14:paraId="7F2DCF12" w14:textId="77777777" w:rsidTr="002A0D30">
        <w:trPr>
          <w:trHeight w:val="119"/>
        </w:trPr>
        <w:tc>
          <w:tcPr>
            <w:tcW w:w="2340" w:type="dxa"/>
            <w:shd w:val="clear" w:color="auto" w:fill="auto"/>
          </w:tcPr>
          <w:p w14:paraId="7978E350" w14:textId="543CA4E2" w:rsidR="008B0945" w:rsidRPr="00B2145F" w:rsidRDefault="008B0945" w:rsidP="000801F3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right="-24"/>
              <w:rPr>
                <w:rFonts w:ascii="Angsana New" w:hAnsi="Angsana New"/>
                <w:sz w:val="30"/>
                <w:szCs w:val="30"/>
                <w:cs/>
              </w:rPr>
            </w:pPr>
            <w:r w:rsidRPr="00B6323B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</w:t>
            </w:r>
            <w:r w:rsidR="000801F3">
              <w:rPr>
                <w:rFonts w:ascii="Angsana New" w:hAnsi="Angsana New" w:hint="cs"/>
                <w:sz w:val="30"/>
                <w:szCs w:val="30"/>
                <w:cs/>
              </w:rPr>
              <w:t>ก</w:t>
            </w:r>
            <w:r w:rsidR="000801F3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0801F3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B6323B">
              <w:rPr>
                <w:rFonts w:ascii="Angsana New" w:hAnsi="Angsana New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DB5783D" w14:textId="7958A682" w:rsidR="008B0945" w:rsidRDefault="008B0945" w:rsidP="008B0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100,442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5D27F86" w14:textId="77777777" w:rsidR="008B0945" w:rsidRPr="00494C28" w:rsidRDefault="008B0945" w:rsidP="008B0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1772F679" w14:textId="58F8BDAA" w:rsidR="008B0945" w:rsidRDefault="008B0945" w:rsidP="008B0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27,219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30663BAD" w14:textId="77777777" w:rsidR="008B0945" w:rsidRPr="00494C28" w:rsidRDefault="008B0945" w:rsidP="008B0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D0C2CC5" w14:textId="59910716" w:rsidR="008B0945" w:rsidRDefault="008B0945" w:rsidP="00080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73,223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71E6200" w14:textId="77777777" w:rsidR="008B0945" w:rsidRPr="00494C28" w:rsidRDefault="008B0945" w:rsidP="008B0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23A26B13" w14:textId="2BC9B926" w:rsidR="008B0945" w:rsidRDefault="008B0945" w:rsidP="008B0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F27FE9" w14:textId="77777777" w:rsidR="008B0945" w:rsidRPr="00494C28" w:rsidRDefault="008B0945" w:rsidP="008B0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8" w:type="dxa"/>
            <w:gridSpan w:val="3"/>
            <w:shd w:val="clear" w:color="auto" w:fill="auto"/>
            <w:vAlign w:val="bottom"/>
          </w:tcPr>
          <w:p w14:paraId="7A21D679" w14:textId="74D0BEB1" w:rsidR="008B0945" w:rsidRDefault="008B0945" w:rsidP="008B0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100,442</w:t>
            </w:r>
          </w:p>
        </w:tc>
      </w:tr>
      <w:tr w:rsidR="008B0945" w:rsidRPr="00B2145F" w14:paraId="5BB511F4" w14:textId="77777777" w:rsidTr="002A0D30">
        <w:trPr>
          <w:trHeight w:val="119"/>
        </w:trPr>
        <w:tc>
          <w:tcPr>
            <w:tcW w:w="2340" w:type="dxa"/>
            <w:shd w:val="clear" w:color="auto" w:fill="auto"/>
            <w:hideMark/>
          </w:tcPr>
          <w:p w14:paraId="40F0E532" w14:textId="77777777" w:rsidR="008B0945" w:rsidRPr="00B2145F" w:rsidRDefault="008B0945" w:rsidP="008B0945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957EBC" w14:textId="4CE67DF6" w:rsidR="008B0945" w:rsidRPr="00621A4F" w:rsidRDefault="008B0945" w:rsidP="008B0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37,907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62BEEC1" w14:textId="77777777" w:rsidR="008B0945" w:rsidRPr="00621A4F" w:rsidRDefault="008B0945" w:rsidP="008B0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7330B6" w14:textId="73DDD16D" w:rsidR="008B0945" w:rsidRPr="00621A4F" w:rsidRDefault="008B0945" w:rsidP="008B0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9,637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2420A4B7" w14:textId="77777777" w:rsidR="008B0945" w:rsidRPr="00621A4F" w:rsidRDefault="008B0945" w:rsidP="008B0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5BB7DB" w14:textId="478FBD98" w:rsidR="008B0945" w:rsidRPr="00621A4F" w:rsidRDefault="008B0945" w:rsidP="008B0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12,585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0A908F3" w14:textId="77777777" w:rsidR="008B0945" w:rsidRPr="00621A4F" w:rsidRDefault="008B0945" w:rsidP="008B0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C93B8E" w14:textId="52A2D554" w:rsidR="008B0945" w:rsidRPr="00621A4F" w:rsidRDefault="008B0945" w:rsidP="008B0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30,238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5FE71EE" w14:textId="77777777" w:rsidR="008B0945" w:rsidRPr="00621A4F" w:rsidRDefault="008B0945" w:rsidP="008B0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8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658BE8" w14:textId="32E7B39C" w:rsidR="008B0945" w:rsidRPr="00621A4F" w:rsidRDefault="008B0945" w:rsidP="008B0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52,460</w:t>
            </w:r>
          </w:p>
        </w:tc>
      </w:tr>
      <w:tr w:rsidR="008B0945" w:rsidRPr="00B2145F" w14:paraId="6FE421C2" w14:textId="77777777" w:rsidTr="002A0D30">
        <w:tc>
          <w:tcPr>
            <w:tcW w:w="2340" w:type="dxa"/>
            <w:shd w:val="clear" w:color="auto" w:fill="auto"/>
          </w:tcPr>
          <w:p w14:paraId="4C7EB334" w14:textId="77777777" w:rsidR="008B0945" w:rsidRPr="00B2145F" w:rsidRDefault="008B0945" w:rsidP="008B0945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3ADAB82" w14:textId="5A366290" w:rsidR="008B0945" w:rsidRPr="00621A4F" w:rsidRDefault="008B0945" w:rsidP="008B0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320,468</w:t>
            </w:r>
          </w:p>
        </w:tc>
        <w:tc>
          <w:tcPr>
            <w:tcW w:w="270" w:type="dxa"/>
            <w:shd w:val="clear" w:color="auto" w:fill="auto"/>
          </w:tcPr>
          <w:p w14:paraId="289956FF" w14:textId="77777777" w:rsidR="008B0945" w:rsidRPr="00621A4F" w:rsidRDefault="008B0945" w:rsidP="008B0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DAB3407" w14:textId="06C8CDEF" w:rsidR="008B0945" w:rsidRPr="00621A4F" w:rsidRDefault="008B0945" w:rsidP="008B0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218,975</w:t>
            </w:r>
          </w:p>
        </w:tc>
        <w:tc>
          <w:tcPr>
            <w:tcW w:w="272" w:type="dxa"/>
            <w:shd w:val="clear" w:color="auto" w:fill="auto"/>
          </w:tcPr>
          <w:p w14:paraId="4BF7BDA5" w14:textId="77777777" w:rsidR="008B0945" w:rsidRPr="00621A4F" w:rsidRDefault="008B0945" w:rsidP="008B0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A333941" w14:textId="33416A2E" w:rsidR="008B0945" w:rsidRPr="00593970" w:rsidRDefault="008B0945" w:rsidP="008B0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85,808</w:t>
            </w:r>
          </w:p>
        </w:tc>
        <w:tc>
          <w:tcPr>
            <w:tcW w:w="236" w:type="dxa"/>
            <w:shd w:val="clear" w:color="auto" w:fill="auto"/>
          </w:tcPr>
          <w:p w14:paraId="1A287C69" w14:textId="77777777" w:rsidR="008B0945" w:rsidRPr="00621A4F" w:rsidRDefault="008B0945" w:rsidP="008B0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E397D1F" w14:textId="58E0AD8F" w:rsidR="008B0945" w:rsidRPr="00593970" w:rsidRDefault="008B0945" w:rsidP="008B0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30,238</w:t>
            </w:r>
          </w:p>
        </w:tc>
        <w:tc>
          <w:tcPr>
            <w:tcW w:w="236" w:type="dxa"/>
            <w:shd w:val="clear" w:color="auto" w:fill="auto"/>
          </w:tcPr>
          <w:p w14:paraId="1E81D1D9" w14:textId="77777777" w:rsidR="008B0945" w:rsidRPr="00621A4F" w:rsidRDefault="008B0945" w:rsidP="008B0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48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55C4586" w14:textId="549FB68E" w:rsidR="008B0945" w:rsidRPr="00621A4F" w:rsidRDefault="008B0945" w:rsidP="008B0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335,021</w:t>
            </w:r>
          </w:p>
        </w:tc>
      </w:tr>
      <w:tr w:rsidR="008B0945" w:rsidRPr="00B2145F" w14:paraId="64DFE4F7" w14:textId="77777777" w:rsidTr="00147E0B">
        <w:tc>
          <w:tcPr>
            <w:tcW w:w="2340" w:type="dxa"/>
            <w:shd w:val="clear" w:color="auto" w:fill="auto"/>
          </w:tcPr>
          <w:p w14:paraId="77D9DBA3" w14:textId="5AA9DDB1" w:rsidR="008B0945" w:rsidRPr="00B2145F" w:rsidRDefault="008B0945" w:rsidP="008B0945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lastRenderedPageBreak/>
              <w:t>2564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7BCBEA0E" w14:textId="77777777" w:rsidR="008B0945" w:rsidRPr="00B2145F" w:rsidRDefault="008B0945" w:rsidP="008B0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8DF2660" w14:textId="77777777" w:rsidR="008B0945" w:rsidRPr="00B2145F" w:rsidRDefault="008B0945" w:rsidP="008B0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left w:val="nil"/>
              <w:right w:val="nil"/>
            </w:tcBorders>
            <w:shd w:val="clear" w:color="auto" w:fill="auto"/>
          </w:tcPr>
          <w:p w14:paraId="03D0247E" w14:textId="77777777" w:rsidR="008B0945" w:rsidRPr="00B2145F" w:rsidRDefault="008B0945" w:rsidP="008B0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shd w:val="clear" w:color="auto" w:fill="auto"/>
          </w:tcPr>
          <w:p w14:paraId="6314B3AA" w14:textId="77777777" w:rsidR="008B0945" w:rsidRPr="00B2145F" w:rsidRDefault="008B0945" w:rsidP="008B0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2C3D5BF2" w14:textId="77777777" w:rsidR="008B0945" w:rsidRPr="00B2145F" w:rsidRDefault="008B0945" w:rsidP="008B0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8FD2EED" w14:textId="77777777" w:rsidR="008B0945" w:rsidRPr="00B2145F" w:rsidRDefault="008B0945" w:rsidP="008B0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left w:val="nil"/>
              <w:right w:val="nil"/>
            </w:tcBorders>
            <w:shd w:val="clear" w:color="auto" w:fill="auto"/>
          </w:tcPr>
          <w:p w14:paraId="33FE1609" w14:textId="77777777" w:rsidR="008B0945" w:rsidRPr="00B2145F" w:rsidRDefault="008B0945" w:rsidP="008B0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5A02C3D" w14:textId="77777777" w:rsidR="008B0945" w:rsidRPr="00B2145F" w:rsidRDefault="008B0945" w:rsidP="008B0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48" w:type="dxa"/>
            <w:gridSpan w:val="3"/>
            <w:tcBorders>
              <w:left w:val="nil"/>
              <w:right w:val="nil"/>
            </w:tcBorders>
            <w:shd w:val="clear" w:color="auto" w:fill="auto"/>
          </w:tcPr>
          <w:p w14:paraId="5CCDF940" w14:textId="77777777" w:rsidR="008B0945" w:rsidRPr="00B2145F" w:rsidRDefault="008B0945" w:rsidP="008B0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B0945" w:rsidRPr="00B2145F" w14:paraId="0129F966" w14:textId="77777777" w:rsidTr="00147E0B">
        <w:tc>
          <w:tcPr>
            <w:tcW w:w="2340" w:type="dxa"/>
            <w:shd w:val="clear" w:color="auto" w:fill="auto"/>
          </w:tcPr>
          <w:p w14:paraId="1EA4E09D" w14:textId="77777777" w:rsidR="008B0945" w:rsidRPr="00B2145F" w:rsidRDefault="008B0945" w:rsidP="008B0945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  <w:p w14:paraId="7A527C1F" w14:textId="3649A886" w:rsidR="008B0945" w:rsidRPr="00B2145F" w:rsidRDefault="008B0945" w:rsidP="008B0945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ที่ไม่ใช่อนุพันธ์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49709B36" w14:textId="77777777" w:rsidR="008B0945" w:rsidRPr="00B2145F" w:rsidRDefault="008B0945" w:rsidP="008B0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FFF3A75" w14:textId="77777777" w:rsidR="008B0945" w:rsidRPr="00B2145F" w:rsidRDefault="008B0945" w:rsidP="008B0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left w:val="nil"/>
              <w:right w:val="nil"/>
            </w:tcBorders>
            <w:shd w:val="clear" w:color="auto" w:fill="auto"/>
          </w:tcPr>
          <w:p w14:paraId="7D72A485" w14:textId="77777777" w:rsidR="008B0945" w:rsidRPr="00B2145F" w:rsidRDefault="008B0945" w:rsidP="008B0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shd w:val="clear" w:color="auto" w:fill="auto"/>
          </w:tcPr>
          <w:p w14:paraId="321E72A3" w14:textId="77777777" w:rsidR="008B0945" w:rsidRPr="00B2145F" w:rsidRDefault="008B0945" w:rsidP="008B0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5520957B" w14:textId="77777777" w:rsidR="008B0945" w:rsidRPr="00B2145F" w:rsidRDefault="008B0945" w:rsidP="008B0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E136759" w14:textId="77777777" w:rsidR="008B0945" w:rsidRPr="00B2145F" w:rsidRDefault="008B0945" w:rsidP="008B0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left w:val="nil"/>
              <w:right w:val="nil"/>
            </w:tcBorders>
            <w:shd w:val="clear" w:color="auto" w:fill="auto"/>
          </w:tcPr>
          <w:p w14:paraId="2970AF1B" w14:textId="77777777" w:rsidR="008B0945" w:rsidRPr="00B2145F" w:rsidRDefault="008B0945" w:rsidP="008B0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2FA5641" w14:textId="77777777" w:rsidR="008B0945" w:rsidRPr="00B2145F" w:rsidRDefault="008B0945" w:rsidP="008B0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48" w:type="dxa"/>
            <w:gridSpan w:val="3"/>
            <w:tcBorders>
              <w:left w:val="nil"/>
              <w:right w:val="nil"/>
            </w:tcBorders>
            <w:shd w:val="clear" w:color="auto" w:fill="auto"/>
          </w:tcPr>
          <w:p w14:paraId="38CBE556" w14:textId="77777777" w:rsidR="008B0945" w:rsidRPr="00B2145F" w:rsidRDefault="008B0945" w:rsidP="008B0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B0945" w:rsidRPr="00B2145F" w14:paraId="6DC84099" w14:textId="77777777" w:rsidTr="00147E0B">
        <w:tc>
          <w:tcPr>
            <w:tcW w:w="2340" w:type="dxa"/>
            <w:shd w:val="clear" w:color="auto" w:fill="auto"/>
          </w:tcPr>
          <w:p w14:paraId="425179C6" w14:textId="42D2ED14" w:rsidR="008B0945" w:rsidRPr="00B2145F" w:rsidRDefault="008B0945" w:rsidP="008B0945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4AB971DA" w14:textId="35A7436C" w:rsidR="008B0945" w:rsidRPr="006F017F" w:rsidRDefault="008B0945" w:rsidP="008B0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494C28">
              <w:rPr>
                <w:rFonts w:ascii="Angsana New" w:hAnsi="Angsana New"/>
                <w:sz w:val="30"/>
                <w:szCs w:val="30"/>
              </w:rPr>
              <w:t>80,260</w:t>
            </w:r>
          </w:p>
        </w:tc>
        <w:tc>
          <w:tcPr>
            <w:tcW w:w="270" w:type="dxa"/>
            <w:shd w:val="clear" w:color="auto" w:fill="auto"/>
          </w:tcPr>
          <w:p w14:paraId="4751A418" w14:textId="77777777" w:rsidR="008B0945" w:rsidRPr="006F017F" w:rsidRDefault="008B0945" w:rsidP="008B0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  <w:tcBorders>
              <w:left w:val="nil"/>
              <w:right w:val="nil"/>
            </w:tcBorders>
            <w:shd w:val="clear" w:color="auto" w:fill="auto"/>
          </w:tcPr>
          <w:p w14:paraId="2210F5C7" w14:textId="6CD268C3" w:rsidR="008B0945" w:rsidRPr="006F017F" w:rsidRDefault="008B0945" w:rsidP="008B0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494C28">
              <w:rPr>
                <w:rFonts w:ascii="Angsana New" w:hAnsi="Angsana New"/>
                <w:sz w:val="30"/>
                <w:szCs w:val="30"/>
              </w:rPr>
              <w:t>80,260</w:t>
            </w:r>
          </w:p>
        </w:tc>
        <w:tc>
          <w:tcPr>
            <w:tcW w:w="272" w:type="dxa"/>
            <w:shd w:val="clear" w:color="auto" w:fill="auto"/>
          </w:tcPr>
          <w:p w14:paraId="7FB18A96" w14:textId="77777777" w:rsidR="008B0945" w:rsidRPr="006F017F" w:rsidRDefault="008B0945" w:rsidP="008B0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591E9EA4" w14:textId="5F09FB92" w:rsidR="008B0945" w:rsidRPr="006F017F" w:rsidRDefault="008B0945" w:rsidP="008B0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494C2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6B8E70D" w14:textId="77777777" w:rsidR="008B0945" w:rsidRPr="006F017F" w:rsidRDefault="008B0945" w:rsidP="008B0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left w:val="nil"/>
              <w:right w:val="nil"/>
            </w:tcBorders>
            <w:shd w:val="clear" w:color="auto" w:fill="auto"/>
          </w:tcPr>
          <w:p w14:paraId="7E849FA8" w14:textId="1D04FE43" w:rsidR="008B0945" w:rsidRPr="006F017F" w:rsidRDefault="008B0945" w:rsidP="008B0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494C2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0EDEA3D" w14:textId="77777777" w:rsidR="008B0945" w:rsidRPr="006F017F" w:rsidRDefault="008B0945" w:rsidP="008B0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8" w:type="dxa"/>
            <w:gridSpan w:val="3"/>
            <w:tcBorders>
              <w:left w:val="nil"/>
              <w:right w:val="nil"/>
            </w:tcBorders>
            <w:shd w:val="clear" w:color="auto" w:fill="auto"/>
          </w:tcPr>
          <w:p w14:paraId="024009E5" w14:textId="639B0B3B" w:rsidR="008B0945" w:rsidRPr="006F017F" w:rsidRDefault="008B0945" w:rsidP="008B0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494C28">
              <w:rPr>
                <w:rFonts w:ascii="Angsana New" w:hAnsi="Angsana New"/>
                <w:sz w:val="30"/>
                <w:szCs w:val="30"/>
              </w:rPr>
              <w:t>80,260</w:t>
            </w:r>
          </w:p>
        </w:tc>
      </w:tr>
      <w:tr w:rsidR="008B0945" w:rsidRPr="00B2145F" w14:paraId="33A5A109" w14:textId="77777777" w:rsidTr="00147E0B">
        <w:tc>
          <w:tcPr>
            <w:tcW w:w="2340" w:type="dxa"/>
            <w:shd w:val="clear" w:color="auto" w:fill="auto"/>
          </w:tcPr>
          <w:p w14:paraId="36632672" w14:textId="30DDEE49" w:rsidR="008B0945" w:rsidRPr="00B2145F" w:rsidRDefault="008B0945" w:rsidP="008B0945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C6AD5F" w14:textId="4E0ACDCB" w:rsidR="008B0945" w:rsidRPr="006F017F" w:rsidRDefault="008B0945" w:rsidP="008B0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494C28">
              <w:rPr>
                <w:rFonts w:ascii="Angsana New" w:hAnsi="Angsana New"/>
                <w:sz w:val="30"/>
                <w:szCs w:val="30"/>
              </w:rPr>
              <w:t>89,57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4F5D3B4" w14:textId="77777777" w:rsidR="008B0945" w:rsidRPr="006F017F" w:rsidRDefault="008B0945" w:rsidP="008B0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C77118" w14:textId="0F85CC27" w:rsidR="008B0945" w:rsidRPr="006F017F" w:rsidRDefault="008B0945" w:rsidP="008B0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494C28">
              <w:rPr>
                <w:rFonts w:ascii="Angsana New" w:hAnsi="Angsana New"/>
                <w:sz w:val="30"/>
                <w:szCs w:val="30"/>
              </w:rPr>
              <w:t>89,57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4F4A4AE2" w14:textId="77777777" w:rsidR="008B0945" w:rsidRPr="006F017F" w:rsidRDefault="008B0945" w:rsidP="008B0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70279D89" w14:textId="1AF59AC2" w:rsidR="008B0945" w:rsidRPr="006F017F" w:rsidRDefault="008B0945" w:rsidP="008B0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494C2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AD37E04" w14:textId="77777777" w:rsidR="008B0945" w:rsidRPr="006F017F" w:rsidRDefault="008B0945" w:rsidP="008B0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left w:val="nil"/>
              <w:right w:val="nil"/>
            </w:tcBorders>
            <w:shd w:val="clear" w:color="auto" w:fill="auto"/>
          </w:tcPr>
          <w:p w14:paraId="5E9632FF" w14:textId="5B3ECCDB" w:rsidR="008B0945" w:rsidRPr="006F017F" w:rsidRDefault="008B0945" w:rsidP="008B0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494C2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32F4EC8" w14:textId="77777777" w:rsidR="008B0945" w:rsidRPr="006F017F" w:rsidRDefault="008B0945" w:rsidP="008B0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8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EE28F3" w14:textId="1345D93C" w:rsidR="008B0945" w:rsidRPr="006F017F" w:rsidRDefault="008B0945" w:rsidP="008B0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494C28">
              <w:rPr>
                <w:rFonts w:ascii="Angsana New" w:hAnsi="Angsana New"/>
                <w:sz w:val="30"/>
                <w:szCs w:val="30"/>
              </w:rPr>
              <w:t>89,57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8B0945" w:rsidRPr="00B2145F" w14:paraId="3F9E4697" w14:textId="77777777" w:rsidTr="00147E0B">
        <w:tc>
          <w:tcPr>
            <w:tcW w:w="2340" w:type="dxa"/>
            <w:shd w:val="clear" w:color="auto" w:fill="auto"/>
          </w:tcPr>
          <w:p w14:paraId="741F96EE" w14:textId="4D0B2E13" w:rsidR="008B0945" w:rsidRPr="00B2145F" w:rsidRDefault="008B0945" w:rsidP="008B0945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หนี้สินที่เกิดจากสัญญา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EE1F4B" w14:textId="79AB86F2" w:rsidR="008B0945" w:rsidRPr="006F017F" w:rsidRDefault="008B0945" w:rsidP="008B0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494C28">
              <w:rPr>
                <w:rFonts w:ascii="Angsana New" w:hAnsi="Angsana New"/>
                <w:sz w:val="30"/>
                <w:szCs w:val="30"/>
              </w:rPr>
              <w:t>14,229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C3383BF" w14:textId="77777777" w:rsidR="008B0945" w:rsidRPr="006F017F" w:rsidRDefault="008B0945" w:rsidP="008B0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5207D5" w14:textId="4464DBF0" w:rsidR="008B0945" w:rsidRPr="006F017F" w:rsidRDefault="008B0945" w:rsidP="008B0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494C28">
              <w:rPr>
                <w:rFonts w:ascii="Angsana New" w:hAnsi="Angsana New"/>
                <w:sz w:val="30"/>
                <w:szCs w:val="30"/>
              </w:rPr>
              <w:t>14,229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0903613B" w14:textId="77777777" w:rsidR="008B0945" w:rsidRPr="006F017F" w:rsidRDefault="008B0945" w:rsidP="008B0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61B5C8CF" w14:textId="6C5660EC" w:rsidR="008B0945" w:rsidRPr="006F017F" w:rsidRDefault="008B0945" w:rsidP="008B0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494C2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5E585C4" w14:textId="77777777" w:rsidR="008B0945" w:rsidRPr="006F017F" w:rsidRDefault="008B0945" w:rsidP="008B0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left w:val="nil"/>
              <w:right w:val="nil"/>
            </w:tcBorders>
            <w:shd w:val="clear" w:color="auto" w:fill="auto"/>
          </w:tcPr>
          <w:p w14:paraId="21497E81" w14:textId="48D13CAA" w:rsidR="008B0945" w:rsidRPr="006F017F" w:rsidRDefault="008B0945" w:rsidP="008B0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494C2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B86ED96" w14:textId="77777777" w:rsidR="008B0945" w:rsidRPr="006F017F" w:rsidRDefault="008B0945" w:rsidP="008B0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8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555B5A" w14:textId="1E111436" w:rsidR="008B0945" w:rsidRPr="006F017F" w:rsidRDefault="008B0945" w:rsidP="008B0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494C28">
              <w:rPr>
                <w:rFonts w:ascii="Angsana New" w:hAnsi="Angsana New"/>
                <w:sz w:val="30"/>
                <w:szCs w:val="30"/>
              </w:rPr>
              <w:t>14,229</w:t>
            </w:r>
          </w:p>
        </w:tc>
      </w:tr>
      <w:tr w:rsidR="008B0945" w:rsidRPr="00B2145F" w14:paraId="6DAAFB65" w14:textId="77777777" w:rsidTr="00147E0B">
        <w:tc>
          <w:tcPr>
            <w:tcW w:w="2340" w:type="dxa"/>
            <w:shd w:val="clear" w:color="auto" w:fill="auto"/>
          </w:tcPr>
          <w:p w14:paraId="3606DFDB" w14:textId="40F37AA6" w:rsidR="008B0945" w:rsidRPr="00B2145F" w:rsidRDefault="008B0945" w:rsidP="008B0945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C69599" w14:textId="104115EA" w:rsidR="008B0945" w:rsidRPr="006F017F" w:rsidRDefault="008B0945" w:rsidP="008B0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621A4F">
              <w:rPr>
                <w:rFonts w:ascii="Angsana New" w:hAnsi="Angsana New"/>
                <w:sz w:val="30"/>
                <w:szCs w:val="30"/>
              </w:rPr>
              <w:t>41,61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D65DB89" w14:textId="77777777" w:rsidR="008B0945" w:rsidRPr="006F017F" w:rsidRDefault="008B0945" w:rsidP="008B0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A3DF26" w14:textId="2BF271A0" w:rsidR="008B0945" w:rsidRPr="006F017F" w:rsidRDefault="008B0945" w:rsidP="008B0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621A4F">
              <w:rPr>
                <w:rFonts w:ascii="Angsana New" w:hAnsi="Angsana New"/>
                <w:sz w:val="30"/>
                <w:szCs w:val="30"/>
              </w:rPr>
              <w:t>11,225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14B4A07B" w14:textId="77777777" w:rsidR="008B0945" w:rsidRPr="006F017F" w:rsidRDefault="008B0945" w:rsidP="008B0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7D42D5" w14:textId="0EFDC2C5" w:rsidR="008B0945" w:rsidRPr="006F017F" w:rsidRDefault="008B0945" w:rsidP="008B0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621A4F">
              <w:rPr>
                <w:rFonts w:ascii="Angsana New" w:hAnsi="Angsana New"/>
                <w:sz w:val="30"/>
                <w:szCs w:val="30"/>
              </w:rPr>
              <w:t>14,336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079CF68" w14:textId="77777777" w:rsidR="008B0945" w:rsidRPr="006F017F" w:rsidRDefault="008B0945" w:rsidP="008B0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167D28" w14:textId="3825C985" w:rsidR="008B0945" w:rsidRPr="006F017F" w:rsidRDefault="008B0945" w:rsidP="008B0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621A4F">
              <w:rPr>
                <w:rFonts w:ascii="Angsana New" w:hAnsi="Angsana New"/>
                <w:sz w:val="30"/>
                <w:szCs w:val="30"/>
              </w:rPr>
              <w:t>31,707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5CC4018" w14:textId="77777777" w:rsidR="008B0945" w:rsidRPr="006F017F" w:rsidRDefault="008B0945" w:rsidP="008B0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8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C3CD62" w14:textId="1CB0D7DF" w:rsidR="008B0945" w:rsidRPr="006F017F" w:rsidRDefault="008B0945" w:rsidP="008B0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621A4F">
              <w:rPr>
                <w:rFonts w:ascii="Angsana New" w:hAnsi="Angsana New"/>
                <w:sz w:val="30"/>
                <w:szCs w:val="30"/>
              </w:rPr>
              <w:t>57,268</w:t>
            </w:r>
          </w:p>
        </w:tc>
      </w:tr>
      <w:tr w:rsidR="008B0945" w:rsidRPr="00B2145F" w14:paraId="0008C545" w14:textId="77777777" w:rsidTr="00147E0B">
        <w:tc>
          <w:tcPr>
            <w:tcW w:w="2340" w:type="dxa"/>
            <w:shd w:val="clear" w:color="auto" w:fill="auto"/>
          </w:tcPr>
          <w:p w14:paraId="537B46E1" w14:textId="77777777" w:rsidR="008B0945" w:rsidRPr="00B2145F" w:rsidRDefault="008B0945" w:rsidP="008B0945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B5B02E0" w14:textId="475656B6" w:rsidR="008B0945" w:rsidRPr="00B2145F" w:rsidRDefault="008B0945" w:rsidP="008B0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21A4F">
              <w:rPr>
                <w:rFonts w:ascii="Angsana New" w:hAnsi="Angsana New"/>
                <w:b/>
                <w:bCs/>
                <w:sz w:val="30"/>
                <w:szCs w:val="30"/>
              </w:rPr>
              <w:t>225,68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2D8A1CC0" w14:textId="77777777" w:rsidR="008B0945" w:rsidRPr="00B2145F" w:rsidRDefault="008B0945" w:rsidP="008B0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67DAF45" w14:textId="56494FA5" w:rsidR="008B0945" w:rsidRPr="00B2145F" w:rsidRDefault="008B0945" w:rsidP="008B0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21A4F">
              <w:rPr>
                <w:rFonts w:ascii="Angsana New" w:hAnsi="Angsana New"/>
                <w:b/>
                <w:bCs/>
                <w:sz w:val="30"/>
                <w:szCs w:val="30"/>
              </w:rPr>
              <w:t>195,29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2" w:type="dxa"/>
            <w:shd w:val="clear" w:color="auto" w:fill="auto"/>
          </w:tcPr>
          <w:p w14:paraId="3EB9A26A" w14:textId="77777777" w:rsidR="008B0945" w:rsidRPr="00B2145F" w:rsidRDefault="008B0945" w:rsidP="008B0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29886C2" w14:textId="55814A60" w:rsidR="008B0945" w:rsidRPr="00B2145F" w:rsidRDefault="008B0945" w:rsidP="008B0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21A4F">
              <w:rPr>
                <w:rFonts w:ascii="Angsana New" w:hAnsi="Angsana New"/>
                <w:b/>
                <w:bCs/>
                <w:sz w:val="30"/>
                <w:szCs w:val="30"/>
              </w:rPr>
              <w:t>14,336</w:t>
            </w:r>
          </w:p>
        </w:tc>
        <w:tc>
          <w:tcPr>
            <w:tcW w:w="236" w:type="dxa"/>
            <w:shd w:val="clear" w:color="auto" w:fill="auto"/>
          </w:tcPr>
          <w:p w14:paraId="6076C0E7" w14:textId="77777777" w:rsidR="008B0945" w:rsidRPr="00B2145F" w:rsidRDefault="008B0945" w:rsidP="008B0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6D344A5" w14:textId="5C0F321E" w:rsidR="008B0945" w:rsidRPr="00B2145F" w:rsidRDefault="008B0945" w:rsidP="008B0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21A4F">
              <w:rPr>
                <w:rFonts w:ascii="Angsana New" w:hAnsi="Angsana New"/>
                <w:b/>
                <w:bCs/>
                <w:sz w:val="30"/>
                <w:szCs w:val="30"/>
              </w:rPr>
              <w:t>31,707</w:t>
            </w:r>
          </w:p>
        </w:tc>
        <w:tc>
          <w:tcPr>
            <w:tcW w:w="236" w:type="dxa"/>
            <w:shd w:val="clear" w:color="auto" w:fill="auto"/>
          </w:tcPr>
          <w:p w14:paraId="31FD48E8" w14:textId="77777777" w:rsidR="008B0945" w:rsidRPr="00B2145F" w:rsidRDefault="008B0945" w:rsidP="008B0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48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CE2B363" w14:textId="4E02A2A8" w:rsidR="008B0945" w:rsidRPr="00B2145F" w:rsidRDefault="008B0945" w:rsidP="008B0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21A4F">
              <w:rPr>
                <w:rFonts w:ascii="Angsana New" w:hAnsi="Angsana New"/>
                <w:b/>
                <w:bCs/>
                <w:sz w:val="30"/>
                <w:szCs w:val="30"/>
              </w:rPr>
              <w:t>241,33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</w:tr>
    </w:tbl>
    <w:p w14:paraId="050984A2" w14:textId="77777777" w:rsidR="00A11A24" w:rsidRPr="00B2145F" w:rsidRDefault="00A11A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cs/>
        </w:rPr>
      </w:pPr>
    </w:p>
    <w:p w14:paraId="652497E2" w14:textId="248D2664" w:rsidR="00864EC6" w:rsidRPr="00C10F92" w:rsidRDefault="00640832" w:rsidP="007F67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C10F92">
        <w:rPr>
          <w:rFonts w:ascii="Angsana New" w:hAnsi="Angsana New" w:hint="cs"/>
          <w:i/>
          <w:iCs/>
          <w:sz w:val="30"/>
          <w:szCs w:val="30"/>
          <w:cs/>
        </w:rPr>
        <w:t xml:space="preserve">            </w:t>
      </w:r>
      <w:r w:rsidR="00864EC6" w:rsidRPr="00C10F92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C10F92" w:rsidRPr="00C10F92">
        <w:rPr>
          <w:rFonts w:ascii="Angsana New" w:hAnsi="Angsana New" w:hint="cs"/>
          <w:i/>
          <w:iCs/>
          <w:sz w:val="30"/>
          <w:szCs w:val="30"/>
          <w:cs/>
        </w:rPr>
        <w:t>ข</w:t>
      </w:r>
      <w:r w:rsidR="00864EC6" w:rsidRPr="00C10F92">
        <w:rPr>
          <w:rFonts w:ascii="Angsana New" w:hAnsi="Angsana New" w:hint="cs"/>
          <w:i/>
          <w:iCs/>
          <w:sz w:val="30"/>
          <w:szCs w:val="30"/>
          <w:cs/>
        </w:rPr>
        <w:t>.</w:t>
      </w:r>
      <w:r w:rsidR="002B02F3" w:rsidRPr="00C10F92">
        <w:rPr>
          <w:rFonts w:ascii="Angsana New" w:hAnsi="Angsana New" w:hint="cs"/>
          <w:i/>
          <w:iCs/>
          <w:sz w:val="30"/>
          <w:szCs w:val="30"/>
        </w:rPr>
        <w:t>3</w:t>
      </w:r>
      <w:r w:rsidR="00864EC6" w:rsidRPr="00C10F92">
        <w:rPr>
          <w:rFonts w:ascii="Angsana New" w:hAnsi="Angsana New" w:hint="cs"/>
          <w:i/>
          <w:iCs/>
          <w:sz w:val="30"/>
          <w:szCs w:val="30"/>
        </w:rPr>
        <w:t>)</w:t>
      </w:r>
      <w:r w:rsidR="00864EC6" w:rsidRPr="00C10F92">
        <w:rPr>
          <w:rFonts w:ascii="Angsana New" w:hAnsi="Angsana New" w:hint="cs"/>
          <w:i/>
          <w:iCs/>
          <w:sz w:val="30"/>
          <w:szCs w:val="30"/>
          <w:cs/>
        </w:rPr>
        <w:t xml:space="preserve"> ความเสี่ยงด้านตลาด</w:t>
      </w:r>
    </w:p>
    <w:p w14:paraId="47E3AA9E" w14:textId="77777777" w:rsidR="00864EC6" w:rsidRPr="006822EF" w:rsidRDefault="00864EC6" w:rsidP="00864E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both"/>
        <w:rPr>
          <w:rFonts w:ascii="Angsana New" w:hAnsi="Angsana New"/>
          <w:sz w:val="26"/>
          <w:szCs w:val="26"/>
        </w:rPr>
      </w:pPr>
    </w:p>
    <w:p w14:paraId="79FC908D" w14:textId="44FDCA75" w:rsidR="004F4549" w:rsidRPr="00655BAF" w:rsidRDefault="004F4549" w:rsidP="00864E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43"/>
        <w:jc w:val="thaiDistribute"/>
        <w:rPr>
          <w:rFonts w:ascii="Angsana New" w:hAnsi="Angsana New"/>
          <w:sz w:val="30"/>
          <w:szCs w:val="30"/>
          <w:cs/>
        </w:rPr>
      </w:pPr>
      <w:bookmarkStart w:id="6" w:name="_Hlk93695160"/>
      <w:r w:rsidRPr="00655BAF">
        <w:rPr>
          <w:rFonts w:ascii="Angsana New" w:hAnsi="Angsana New" w:hint="cs"/>
          <w:sz w:val="30"/>
          <w:szCs w:val="30"/>
          <w:cs/>
        </w:rPr>
        <w:t>บริษัทมีความเสี่ยงที่มูลค่ายุติธรรมหรือกระแสเงินสดในอนาคตของเครื่องมือทางการเงินจะมีความผันผวน</w:t>
      </w:r>
      <w:r w:rsidR="00655BAF" w:rsidRPr="00655BAF">
        <w:rPr>
          <w:rFonts w:ascii="Angsana New" w:hAnsi="Angsana New"/>
          <w:sz w:val="30"/>
          <w:szCs w:val="30"/>
        </w:rPr>
        <w:br/>
      </w:r>
      <w:r w:rsidRPr="00655BAF">
        <w:rPr>
          <w:rFonts w:ascii="Angsana New" w:hAnsi="Angsana New" w:hint="cs"/>
          <w:sz w:val="30"/>
          <w:szCs w:val="30"/>
          <w:cs/>
        </w:rPr>
        <w:t>อันเนื่องมาจากการเปลี่ยนแปลงของราคาตลาด ความเสี่ยงด้านตลาดมีดังนี้</w:t>
      </w:r>
      <w:bookmarkEnd w:id="6"/>
    </w:p>
    <w:p w14:paraId="0B1CDAE0" w14:textId="77777777" w:rsidR="00C10F92" w:rsidRPr="006822EF" w:rsidRDefault="00C10F92" w:rsidP="006822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both"/>
        <w:rPr>
          <w:rFonts w:ascii="Angsana New" w:hAnsi="Angsana New"/>
          <w:sz w:val="26"/>
          <w:szCs w:val="26"/>
        </w:rPr>
      </w:pPr>
    </w:p>
    <w:p w14:paraId="694279AA" w14:textId="120B0228" w:rsidR="00065D11" w:rsidRPr="00B2145F" w:rsidRDefault="002B02F3" w:rsidP="00A664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B2145F">
        <w:rPr>
          <w:rFonts w:ascii="Angsana New" w:hAnsi="Angsana New" w:hint="cs"/>
          <w:sz w:val="30"/>
          <w:szCs w:val="30"/>
        </w:rPr>
        <w:t>(</w:t>
      </w:r>
      <w:r w:rsidR="00C10F92">
        <w:rPr>
          <w:rFonts w:ascii="Angsana New" w:hAnsi="Angsana New" w:hint="cs"/>
          <w:sz w:val="30"/>
          <w:szCs w:val="30"/>
          <w:cs/>
        </w:rPr>
        <w:t>ข</w:t>
      </w:r>
      <w:r w:rsidRPr="00B2145F">
        <w:rPr>
          <w:rFonts w:ascii="Angsana New" w:hAnsi="Angsana New" w:hint="cs"/>
          <w:sz w:val="30"/>
          <w:szCs w:val="30"/>
        </w:rPr>
        <w:t xml:space="preserve">.3.1) </w:t>
      </w:r>
      <w:r w:rsidRPr="00B2145F">
        <w:rPr>
          <w:rFonts w:ascii="Angsana New" w:hAnsi="Angsana New" w:hint="cs"/>
          <w:sz w:val="30"/>
          <w:szCs w:val="30"/>
          <w:cs/>
        </w:rPr>
        <w:t>ความเสี่ยงด้านอัตราแลกเปลี่ยน</w:t>
      </w:r>
    </w:p>
    <w:p w14:paraId="3642661F" w14:textId="77777777" w:rsidR="002B02F3" w:rsidRPr="006822EF" w:rsidRDefault="002B02F3" w:rsidP="006822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both"/>
        <w:rPr>
          <w:rFonts w:ascii="Angsana New" w:hAnsi="Angsana New"/>
          <w:sz w:val="26"/>
          <w:szCs w:val="26"/>
        </w:rPr>
      </w:pPr>
    </w:p>
    <w:p w14:paraId="2C54744D" w14:textId="07F0FB2A" w:rsidR="00834BB0" w:rsidRPr="00B2145F" w:rsidRDefault="002950FA" w:rsidP="00A664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530"/>
        <w:jc w:val="thaiDistribute"/>
        <w:rPr>
          <w:rFonts w:ascii="Angsana New" w:hAnsi="Angsana New"/>
          <w:sz w:val="30"/>
          <w:szCs w:val="30"/>
        </w:rPr>
      </w:pPr>
      <w:r w:rsidRPr="00C10F92">
        <w:rPr>
          <w:rFonts w:ascii="Angsana New" w:hAnsi="Angsana New" w:hint="cs"/>
          <w:spacing w:val="-4"/>
          <w:sz w:val="30"/>
          <w:szCs w:val="30"/>
          <w:cs/>
        </w:rPr>
        <w:t>บริษัท</w:t>
      </w:r>
      <w:r w:rsidR="004C0B85" w:rsidRPr="00C10F92">
        <w:rPr>
          <w:rFonts w:ascii="Angsana New" w:hAnsi="Angsana New" w:hint="cs"/>
          <w:spacing w:val="-4"/>
          <w:sz w:val="30"/>
          <w:szCs w:val="30"/>
          <w:cs/>
        </w:rPr>
        <w:t>มี</w:t>
      </w:r>
      <w:r w:rsidR="002B02F3" w:rsidRPr="00C10F92">
        <w:rPr>
          <w:rFonts w:ascii="Angsana New" w:hAnsi="Angsana New" w:hint="cs"/>
          <w:spacing w:val="-4"/>
          <w:sz w:val="30"/>
          <w:szCs w:val="30"/>
          <w:cs/>
        </w:rPr>
        <w:t>ความเสี่ยงด้านอัตราแลกเปลี่ยนที่เกี่ยวข้องกับ</w:t>
      </w:r>
      <w:r w:rsidR="004C0B85" w:rsidRPr="00C10F92">
        <w:rPr>
          <w:rFonts w:ascii="Angsana New" w:hAnsi="Angsana New" w:hint="cs"/>
          <w:spacing w:val="-4"/>
          <w:sz w:val="30"/>
          <w:szCs w:val="30"/>
          <w:cs/>
        </w:rPr>
        <w:t>การซื้อสินค้าและการขายสินค้าที่เป็น</w:t>
      </w:r>
      <w:r w:rsidR="002B02F3" w:rsidRPr="00C10F92">
        <w:rPr>
          <w:rFonts w:ascii="Angsana New" w:hAnsi="Angsana New" w:hint="cs"/>
          <w:spacing w:val="-4"/>
          <w:sz w:val="30"/>
          <w:szCs w:val="30"/>
          <w:cs/>
        </w:rPr>
        <w:t>สกุล</w:t>
      </w:r>
      <w:r w:rsidR="004C0B85" w:rsidRPr="00C10F92">
        <w:rPr>
          <w:rFonts w:ascii="Angsana New" w:hAnsi="Angsana New" w:hint="cs"/>
          <w:spacing w:val="-4"/>
          <w:sz w:val="30"/>
          <w:szCs w:val="30"/>
          <w:cs/>
        </w:rPr>
        <w:t>เงินตรา</w:t>
      </w:r>
      <w:r w:rsidR="004C0B85" w:rsidRPr="00B2145F">
        <w:rPr>
          <w:rFonts w:ascii="Angsana New" w:hAnsi="Angsana New" w:hint="cs"/>
          <w:sz w:val="30"/>
          <w:szCs w:val="30"/>
          <w:cs/>
        </w:rPr>
        <w:t>ต่างประเทศ</w:t>
      </w:r>
      <w:r w:rsidR="004C0B85" w:rsidRPr="00B2145F">
        <w:rPr>
          <w:rFonts w:ascii="Angsana New" w:hAnsi="Angsana New" w:hint="cs"/>
          <w:sz w:val="30"/>
          <w:szCs w:val="30"/>
        </w:rPr>
        <w:t xml:space="preserve"> </w:t>
      </w:r>
      <w:r w:rsidR="00186413" w:rsidRPr="00B2145F">
        <w:rPr>
          <w:rFonts w:ascii="Angsana New" w:hAnsi="Angsana New" w:hint="cs"/>
          <w:sz w:val="30"/>
          <w:szCs w:val="30"/>
          <w:cs/>
        </w:rPr>
        <w:t>บริษัท</w:t>
      </w:r>
      <w:r w:rsidR="009344D5" w:rsidRPr="00B2145F">
        <w:rPr>
          <w:rFonts w:ascii="Angsana New" w:hAnsi="Angsana New" w:hint="cs"/>
          <w:sz w:val="30"/>
          <w:szCs w:val="30"/>
          <w:cs/>
        </w:rPr>
        <w:t>ใ</w:t>
      </w:r>
      <w:r w:rsidR="00186413" w:rsidRPr="00B2145F">
        <w:rPr>
          <w:rFonts w:ascii="Angsana New" w:hAnsi="Angsana New" w:hint="cs"/>
          <w:sz w:val="30"/>
          <w:szCs w:val="30"/>
          <w:cs/>
        </w:rPr>
        <w:t>ช้สัญญาขายเงินตราต่างประเทศล่วงหน้าเป็นหลักเพื่อป้องกัน</w:t>
      </w:r>
      <w:r w:rsidR="00186413" w:rsidRPr="00B2145F">
        <w:rPr>
          <w:rFonts w:ascii="Angsana New" w:hAnsi="Angsana New" w:hint="cs"/>
          <w:spacing w:val="-6"/>
          <w:sz w:val="30"/>
          <w:szCs w:val="30"/>
          <w:cs/>
        </w:rPr>
        <w:t>ความเสี่ยง</w:t>
      </w:r>
      <w:r w:rsidR="00186413" w:rsidRPr="00B2145F">
        <w:rPr>
          <w:rFonts w:ascii="Angsana New" w:hAnsi="Angsana New" w:hint="cs"/>
          <w:sz w:val="30"/>
          <w:szCs w:val="30"/>
          <w:cs/>
        </w:rPr>
        <w:t>ในสินทรัพย์ทางการเงินในสกุลเงินตราต่างประเทศที่ครบกำหนดชำระน้อยกว่าหนึ่งปี สัญญาขายเงินตราต่างประเทศล่วงหน้าที่ทำสัญญา ณ วันที่รายงานเกี่ยวข้องกับการขายในสกุลเงินตราต่างประเทศที่คาดการณ์ว่าจะเกิดขึ้นในภายหลัง</w:t>
      </w:r>
    </w:p>
    <w:p w14:paraId="4D6159EF" w14:textId="4D4BD717" w:rsidR="007F6741" w:rsidRDefault="007F67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</w:rPr>
      </w:pPr>
      <w:r>
        <w:rPr>
          <w:rFonts w:ascii="Angsana New" w:hAnsi="Angsana New"/>
          <w:sz w:val="26"/>
          <w:szCs w:val="26"/>
        </w:rPr>
        <w:br w:type="page"/>
      </w:r>
    </w:p>
    <w:tbl>
      <w:tblPr>
        <w:tblW w:w="8575" w:type="dxa"/>
        <w:tblInd w:w="14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710"/>
        <w:gridCol w:w="1260"/>
        <w:gridCol w:w="180"/>
        <w:gridCol w:w="721"/>
        <w:gridCol w:w="183"/>
        <w:gridCol w:w="896"/>
        <w:gridCol w:w="180"/>
        <w:gridCol w:w="1257"/>
        <w:gridCol w:w="180"/>
        <w:gridCol w:w="930"/>
        <w:gridCol w:w="180"/>
        <w:gridCol w:w="898"/>
      </w:tblGrid>
      <w:tr w:rsidR="009344D5" w:rsidRPr="00B2145F" w14:paraId="69247052" w14:textId="77777777" w:rsidTr="00C10F92">
        <w:trPr>
          <w:cantSplit/>
          <w:tblHeader/>
        </w:trPr>
        <w:tc>
          <w:tcPr>
            <w:tcW w:w="1710" w:type="dxa"/>
          </w:tcPr>
          <w:p w14:paraId="6C218751" w14:textId="77777777" w:rsidR="009344D5" w:rsidRPr="009920F8" w:rsidRDefault="009344D5" w:rsidP="009344D5">
            <w:pPr>
              <w:pStyle w:val="acctfourfigures"/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40" w:type="dxa"/>
            <w:gridSpan w:val="5"/>
          </w:tcPr>
          <w:p w14:paraId="5D512E8D" w14:textId="3F4CA9E1" w:rsidR="009344D5" w:rsidRPr="009920F8" w:rsidRDefault="00C95781" w:rsidP="00934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80" w:type="dxa"/>
          </w:tcPr>
          <w:p w14:paraId="0E73C871" w14:textId="77777777" w:rsidR="009344D5" w:rsidRPr="009920F8" w:rsidRDefault="009344D5" w:rsidP="00934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445" w:type="dxa"/>
            <w:gridSpan w:val="5"/>
          </w:tcPr>
          <w:p w14:paraId="0ADD5C23" w14:textId="04F7EFDC" w:rsidR="009344D5" w:rsidRPr="009920F8" w:rsidRDefault="00C95781" w:rsidP="00934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9344D5" w:rsidRPr="00B2145F" w14:paraId="75710D17" w14:textId="77777777" w:rsidTr="00C10F92">
        <w:trPr>
          <w:cantSplit/>
        </w:trPr>
        <w:tc>
          <w:tcPr>
            <w:tcW w:w="1710" w:type="dxa"/>
          </w:tcPr>
          <w:p w14:paraId="6273BED9" w14:textId="4B5E840F" w:rsidR="00C10F92" w:rsidRDefault="00C10F92" w:rsidP="009344D5">
            <w:pPr>
              <w:spacing w:line="340" w:lineRule="exac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ความเสี่ยงจาก</w:t>
            </w:r>
          </w:p>
          <w:p w14:paraId="5A7F86A0" w14:textId="77777777" w:rsidR="00C10F92" w:rsidRDefault="00C10F92" w:rsidP="009344D5">
            <w:pPr>
              <w:spacing w:line="340" w:lineRule="exac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   เงินตราต่างประเทศ</w:t>
            </w:r>
          </w:p>
          <w:p w14:paraId="35F5F02D" w14:textId="1DC1A918" w:rsidR="009344D5" w:rsidRPr="009920F8" w:rsidRDefault="00C10F92" w:rsidP="009344D5">
            <w:pPr>
              <w:spacing w:line="340" w:lineRule="exac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   ณ 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60" w:type="dxa"/>
            <w:vAlign w:val="bottom"/>
          </w:tcPr>
          <w:p w14:paraId="370BC7E3" w14:textId="41167BF0" w:rsidR="009344D5" w:rsidRPr="007416F0" w:rsidRDefault="00C10F92" w:rsidP="00276921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340" w:lineRule="exact"/>
              <w:ind w:right="11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7416F0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เงิน</w:t>
            </w:r>
            <w:r w:rsidR="009344D5" w:rsidRPr="007416F0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เหรียญสหรัฐอเมริกา</w:t>
            </w:r>
          </w:p>
        </w:tc>
        <w:tc>
          <w:tcPr>
            <w:tcW w:w="180" w:type="dxa"/>
            <w:vAlign w:val="bottom"/>
          </w:tcPr>
          <w:p w14:paraId="5A002BA0" w14:textId="77777777" w:rsidR="009344D5" w:rsidRPr="007416F0" w:rsidRDefault="009344D5" w:rsidP="009344D5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right="11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721" w:type="dxa"/>
            <w:vAlign w:val="bottom"/>
          </w:tcPr>
          <w:p w14:paraId="539682FF" w14:textId="3122F483" w:rsidR="009344D5" w:rsidRPr="007416F0" w:rsidRDefault="00C10F92" w:rsidP="009344D5">
            <w:pPr>
              <w:pStyle w:val="acctfourfigures"/>
              <w:tabs>
                <w:tab w:val="clear" w:pos="765"/>
                <w:tab w:val="decimal" w:pos="366"/>
              </w:tabs>
              <w:spacing w:line="340" w:lineRule="exact"/>
              <w:ind w:right="11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7416F0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เงิน</w:t>
            </w:r>
            <w:r w:rsidR="009344D5" w:rsidRPr="007416F0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ยูโร</w:t>
            </w:r>
          </w:p>
        </w:tc>
        <w:tc>
          <w:tcPr>
            <w:tcW w:w="183" w:type="dxa"/>
            <w:vAlign w:val="bottom"/>
          </w:tcPr>
          <w:p w14:paraId="502C63BA" w14:textId="77777777" w:rsidR="009344D5" w:rsidRPr="007416F0" w:rsidRDefault="009344D5" w:rsidP="009344D5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right="11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96" w:type="dxa"/>
            <w:vAlign w:val="bottom"/>
          </w:tcPr>
          <w:p w14:paraId="51FAB069" w14:textId="77777777" w:rsidR="009344D5" w:rsidRPr="007416F0" w:rsidRDefault="009344D5" w:rsidP="009344D5">
            <w:pPr>
              <w:pStyle w:val="acctfourfigures"/>
              <w:tabs>
                <w:tab w:val="clear" w:pos="765"/>
                <w:tab w:val="decimal" w:pos="372"/>
              </w:tabs>
              <w:spacing w:line="340" w:lineRule="exact"/>
              <w:ind w:right="11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7416F0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รวม</w:t>
            </w:r>
          </w:p>
        </w:tc>
        <w:tc>
          <w:tcPr>
            <w:tcW w:w="180" w:type="dxa"/>
            <w:vAlign w:val="bottom"/>
          </w:tcPr>
          <w:p w14:paraId="194E7DD2" w14:textId="77777777" w:rsidR="009344D5" w:rsidRPr="007416F0" w:rsidRDefault="009344D5" w:rsidP="009344D5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340" w:lineRule="exact"/>
              <w:ind w:right="11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57" w:type="dxa"/>
            <w:vAlign w:val="bottom"/>
          </w:tcPr>
          <w:p w14:paraId="733D9450" w14:textId="3EF3C5FD" w:rsidR="009344D5" w:rsidRPr="007416F0" w:rsidRDefault="00C10F92" w:rsidP="00C10F92">
            <w:pPr>
              <w:pStyle w:val="acctfourfigures"/>
              <w:tabs>
                <w:tab w:val="clear" w:pos="765"/>
                <w:tab w:val="decimal" w:pos="816"/>
              </w:tabs>
              <w:spacing w:line="340" w:lineRule="exact"/>
              <w:ind w:right="11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7416F0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เงิน</w:t>
            </w:r>
            <w:r w:rsidR="009344D5" w:rsidRPr="007416F0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เหรียญสหรัฐอเมริกา</w:t>
            </w:r>
          </w:p>
        </w:tc>
        <w:tc>
          <w:tcPr>
            <w:tcW w:w="180" w:type="dxa"/>
            <w:vAlign w:val="bottom"/>
          </w:tcPr>
          <w:p w14:paraId="1C6FB5A7" w14:textId="77777777" w:rsidR="009344D5" w:rsidRPr="007416F0" w:rsidRDefault="009344D5" w:rsidP="009344D5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right="11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30" w:type="dxa"/>
            <w:vAlign w:val="bottom"/>
          </w:tcPr>
          <w:p w14:paraId="0498936D" w14:textId="4B54283C" w:rsidR="009344D5" w:rsidRPr="007416F0" w:rsidRDefault="00C10F92" w:rsidP="00C10F92">
            <w:pPr>
              <w:pStyle w:val="acctfourfigures"/>
              <w:tabs>
                <w:tab w:val="clear" w:pos="765"/>
                <w:tab w:val="decimal" w:pos="456"/>
              </w:tabs>
              <w:spacing w:line="340" w:lineRule="exact"/>
              <w:ind w:right="11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7416F0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เงิน</w:t>
            </w:r>
            <w:r w:rsidR="009344D5" w:rsidRPr="007416F0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ยูโร</w:t>
            </w:r>
          </w:p>
        </w:tc>
        <w:tc>
          <w:tcPr>
            <w:tcW w:w="180" w:type="dxa"/>
            <w:vAlign w:val="bottom"/>
          </w:tcPr>
          <w:p w14:paraId="6C5C6236" w14:textId="77777777" w:rsidR="009344D5" w:rsidRPr="007416F0" w:rsidRDefault="009344D5" w:rsidP="009344D5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right="11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98" w:type="dxa"/>
            <w:vAlign w:val="bottom"/>
          </w:tcPr>
          <w:p w14:paraId="2F309280" w14:textId="77777777" w:rsidR="009344D5" w:rsidRPr="007416F0" w:rsidRDefault="009344D5" w:rsidP="009344D5">
            <w:pPr>
              <w:pStyle w:val="acctfourfigures"/>
              <w:tabs>
                <w:tab w:val="clear" w:pos="765"/>
                <w:tab w:val="decimal" w:pos="372"/>
              </w:tabs>
              <w:spacing w:line="340" w:lineRule="exact"/>
              <w:ind w:right="11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7416F0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รวม</w:t>
            </w:r>
          </w:p>
        </w:tc>
      </w:tr>
      <w:tr w:rsidR="009344D5" w:rsidRPr="00B2145F" w14:paraId="428DA11B" w14:textId="77777777" w:rsidTr="00C10F92">
        <w:trPr>
          <w:cantSplit/>
        </w:trPr>
        <w:tc>
          <w:tcPr>
            <w:tcW w:w="1710" w:type="dxa"/>
          </w:tcPr>
          <w:p w14:paraId="0D102E55" w14:textId="77777777" w:rsidR="009344D5" w:rsidRPr="009920F8" w:rsidRDefault="009344D5" w:rsidP="009344D5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865" w:type="dxa"/>
            <w:gridSpan w:val="11"/>
          </w:tcPr>
          <w:p w14:paraId="40CE39D6" w14:textId="77777777" w:rsidR="009344D5" w:rsidRPr="007416F0" w:rsidRDefault="009344D5" w:rsidP="009344D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</w:pPr>
            <w:r w:rsidRPr="007416F0">
              <w:rPr>
                <w:rFonts w:ascii="Angsana New" w:hAnsi="Angsana New" w:hint="cs"/>
                <w:i/>
                <w:iCs/>
                <w:sz w:val="26"/>
                <w:szCs w:val="26"/>
                <w:lang w:bidi="th-TH"/>
              </w:rPr>
              <w:t>(</w:t>
            </w:r>
            <w:r w:rsidRPr="007416F0">
              <w:rPr>
                <w:rFonts w:ascii="Angsana New" w:hAnsi="Angsana New" w:hint="cs"/>
                <w:i/>
                <w:iCs/>
                <w:sz w:val="26"/>
                <w:szCs w:val="26"/>
                <w:cs/>
                <w:lang w:bidi="th-TH"/>
              </w:rPr>
              <w:t>พันบาท)</w:t>
            </w:r>
          </w:p>
        </w:tc>
      </w:tr>
      <w:tr w:rsidR="00C95781" w:rsidRPr="00B2145F" w14:paraId="079A2B71" w14:textId="77777777" w:rsidTr="00C10F92">
        <w:trPr>
          <w:cantSplit/>
        </w:trPr>
        <w:tc>
          <w:tcPr>
            <w:tcW w:w="1710" w:type="dxa"/>
          </w:tcPr>
          <w:p w14:paraId="62AD8818" w14:textId="791E7236" w:rsidR="00C95781" w:rsidRPr="009920F8" w:rsidRDefault="00C95781" w:rsidP="00C95781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260" w:type="dxa"/>
          </w:tcPr>
          <w:p w14:paraId="75163EEC" w14:textId="3BD206E3" w:rsidR="00C95781" w:rsidRPr="007416F0" w:rsidRDefault="00887F4A" w:rsidP="00C95781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80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7416F0">
              <w:rPr>
                <w:rFonts w:ascii="Angsana New" w:hAnsi="Angsana New"/>
                <w:sz w:val="26"/>
                <w:szCs w:val="26"/>
                <w:lang w:bidi="th-TH"/>
              </w:rPr>
              <w:t>5,368</w:t>
            </w:r>
          </w:p>
        </w:tc>
        <w:tc>
          <w:tcPr>
            <w:tcW w:w="180" w:type="dxa"/>
          </w:tcPr>
          <w:p w14:paraId="7178DF4A" w14:textId="77777777" w:rsidR="00C95781" w:rsidRPr="007416F0" w:rsidRDefault="00C95781" w:rsidP="00C9578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721" w:type="dxa"/>
          </w:tcPr>
          <w:p w14:paraId="390CEF09" w14:textId="1E513A0C" w:rsidR="00C95781" w:rsidRPr="007416F0" w:rsidRDefault="00887F4A" w:rsidP="00C9578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528" w:right="6" w:hanging="90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7416F0">
              <w:rPr>
                <w:rFonts w:ascii="Angsana New" w:hAnsi="Angsana New"/>
                <w:sz w:val="26"/>
                <w:szCs w:val="26"/>
                <w:lang w:bidi="th-TH"/>
              </w:rPr>
              <w:t>6,078</w:t>
            </w:r>
          </w:p>
        </w:tc>
        <w:tc>
          <w:tcPr>
            <w:tcW w:w="183" w:type="dxa"/>
          </w:tcPr>
          <w:p w14:paraId="403B0C7A" w14:textId="77777777" w:rsidR="00C95781" w:rsidRPr="007416F0" w:rsidRDefault="00C95781" w:rsidP="00C9578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528" w:right="6" w:hanging="90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896" w:type="dxa"/>
          </w:tcPr>
          <w:p w14:paraId="0FF42D91" w14:textId="2F6DCCF4" w:rsidR="00C95781" w:rsidRPr="007416F0" w:rsidRDefault="00887F4A" w:rsidP="00C95781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80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7416F0">
              <w:rPr>
                <w:rFonts w:ascii="Angsana New" w:hAnsi="Angsana New"/>
                <w:sz w:val="26"/>
                <w:szCs w:val="26"/>
                <w:lang w:bidi="th-TH"/>
              </w:rPr>
              <w:t>11,446</w:t>
            </w:r>
          </w:p>
        </w:tc>
        <w:tc>
          <w:tcPr>
            <w:tcW w:w="180" w:type="dxa"/>
          </w:tcPr>
          <w:p w14:paraId="2584DB62" w14:textId="77777777" w:rsidR="00C95781" w:rsidRPr="007416F0" w:rsidRDefault="00C95781" w:rsidP="00C95781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1257" w:type="dxa"/>
          </w:tcPr>
          <w:p w14:paraId="797963F9" w14:textId="7881BC4C" w:rsidR="00C95781" w:rsidRPr="007416F0" w:rsidRDefault="00C95781" w:rsidP="00C9578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80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7416F0">
              <w:rPr>
                <w:rFonts w:ascii="Angsana New" w:hAnsi="Angsana New"/>
                <w:sz w:val="26"/>
                <w:szCs w:val="26"/>
                <w:lang w:bidi="th-TH"/>
              </w:rPr>
              <w:t>24,422</w:t>
            </w:r>
          </w:p>
        </w:tc>
        <w:tc>
          <w:tcPr>
            <w:tcW w:w="180" w:type="dxa"/>
          </w:tcPr>
          <w:p w14:paraId="40FD2E2F" w14:textId="77777777" w:rsidR="00C95781" w:rsidRPr="007416F0" w:rsidRDefault="00C95781" w:rsidP="00C95781">
            <w:pPr>
              <w:pStyle w:val="acctfourfigures"/>
              <w:tabs>
                <w:tab w:val="clear" w:pos="765"/>
              </w:tabs>
              <w:spacing w:line="240" w:lineRule="auto"/>
              <w:ind w:right="-80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30" w:type="dxa"/>
          </w:tcPr>
          <w:p w14:paraId="292ED29D" w14:textId="0341988A" w:rsidR="00C95781" w:rsidRPr="007416F0" w:rsidRDefault="00C95781" w:rsidP="00C95781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right="-80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7416F0">
              <w:rPr>
                <w:rFonts w:ascii="Angsana New" w:hAnsi="Angsana New"/>
                <w:sz w:val="26"/>
                <w:szCs w:val="26"/>
                <w:lang w:bidi="th-TH"/>
              </w:rPr>
              <w:t>11,074</w:t>
            </w:r>
          </w:p>
        </w:tc>
        <w:tc>
          <w:tcPr>
            <w:tcW w:w="180" w:type="dxa"/>
          </w:tcPr>
          <w:p w14:paraId="04528EDB" w14:textId="77777777" w:rsidR="00C95781" w:rsidRPr="007416F0" w:rsidRDefault="00C95781" w:rsidP="00C95781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right="-80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898" w:type="dxa"/>
          </w:tcPr>
          <w:p w14:paraId="052563A5" w14:textId="06858A2D" w:rsidR="00C95781" w:rsidRPr="007416F0" w:rsidRDefault="00C95781" w:rsidP="00C95781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-8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7416F0">
              <w:rPr>
                <w:rFonts w:ascii="Angsana New" w:hAnsi="Angsana New"/>
                <w:sz w:val="26"/>
                <w:szCs w:val="26"/>
                <w:lang w:bidi="th-TH"/>
              </w:rPr>
              <w:t>35,496</w:t>
            </w:r>
          </w:p>
        </w:tc>
      </w:tr>
      <w:tr w:rsidR="00C95781" w:rsidRPr="00B2145F" w14:paraId="1F8FA0F4" w14:textId="77777777" w:rsidTr="00C10F92">
        <w:trPr>
          <w:cantSplit/>
        </w:trPr>
        <w:tc>
          <w:tcPr>
            <w:tcW w:w="1710" w:type="dxa"/>
          </w:tcPr>
          <w:p w14:paraId="65FE9AC8" w14:textId="4AE6B8B8" w:rsidR="00C95781" w:rsidRPr="009920F8" w:rsidRDefault="00C95781" w:rsidP="00C95781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C57270">
              <w:rPr>
                <w:rFonts w:ascii="Angsana New" w:hAnsi="Angsana New" w:hint="cs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384D7AD" w14:textId="478A4EA2" w:rsidR="00C95781" w:rsidRPr="007416F0" w:rsidRDefault="00887F4A" w:rsidP="00C95781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-80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7416F0">
              <w:rPr>
                <w:rFonts w:ascii="Angsana New" w:hAnsi="Angsana New"/>
                <w:sz w:val="26"/>
                <w:szCs w:val="26"/>
                <w:lang w:bidi="th-TH"/>
              </w:rPr>
              <w:t>(</w:t>
            </w:r>
            <w:r w:rsidR="00141191">
              <w:rPr>
                <w:rFonts w:ascii="Angsana New" w:hAnsi="Angsana New"/>
                <w:sz w:val="26"/>
                <w:szCs w:val="26"/>
                <w:lang w:bidi="th-TH"/>
              </w:rPr>
              <w:t>5,438</w:t>
            </w:r>
            <w:r w:rsidRPr="007416F0">
              <w:rPr>
                <w:rFonts w:ascii="Angsana New" w:hAnsi="Angsan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80" w:type="dxa"/>
          </w:tcPr>
          <w:p w14:paraId="4A52ECB3" w14:textId="77777777" w:rsidR="00C95781" w:rsidRPr="007416F0" w:rsidRDefault="00C95781" w:rsidP="00C95781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721" w:type="dxa"/>
            <w:tcBorders>
              <w:bottom w:val="single" w:sz="4" w:space="0" w:color="auto"/>
            </w:tcBorders>
          </w:tcPr>
          <w:p w14:paraId="6A4F7BBF" w14:textId="7E5F6C31" w:rsidR="00C95781" w:rsidRPr="007416F0" w:rsidRDefault="00887F4A" w:rsidP="008940D5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right="-100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7416F0">
              <w:rPr>
                <w:rFonts w:ascii="Angsana New" w:hAnsi="Angsana New"/>
                <w:sz w:val="26"/>
                <w:szCs w:val="26"/>
                <w:lang w:bidi="th-TH"/>
              </w:rPr>
              <w:t>(724)</w:t>
            </w:r>
          </w:p>
        </w:tc>
        <w:tc>
          <w:tcPr>
            <w:tcW w:w="183" w:type="dxa"/>
          </w:tcPr>
          <w:p w14:paraId="064B3DBC" w14:textId="77777777" w:rsidR="00C95781" w:rsidRPr="007416F0" w:rsidRDefault="00C95781" w:rsidP="00C95781">
            <w:pPr>
              <w:pStyle w:val="acctfourfigures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</w:tcPr>
          <w:p w14:paraId="0F8C05A1" w14:textId="2CDE51B3" w:rsidR="00C95781" w:rsidRPr="007416F0" w:rsidRDefault="008940D5" w:rsidP="00887F4A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80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7416F0">
              <w:rPr>
                <w:rFonts w:ascii="Angsana New" w:hAnsi="Angsana New"/>
                <w:sz w:val="26"/>
                <w:szCs w:val="26"/>
                <w:lang w:bidi="th-TH"/>
              </w:rPr>
              <w:t>(</w:t>
            </w:r>
            <w:r w:rsidR="00141191">
              <w:rPr>
                <w:rFonts w:ascii="Angsana New" w:hAnsi="Angsana New"/>
                <w:sz w:val="26"/>
                <w:szCs w:val="26"/>
                <w:lang w:bidi="th-TH"/>
              </w:rPr>
              <w:t>6,162</w:t>
            </w:r>
            <w:r w:rsidRPr="007416F0">
              <w:rPr>
                <w:rFonts w:ascii="Angsana New" w:hAnsi="Angsan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80" w:type="dxa"/>
          </w:tcPr>
          <w:p w14:paraId="09C0AB09" w14:textId="77777777" w:rsidR="00C95781" w:rsidRPr="007416F0" w:rsidRDefault="00C95781" w:rsidP="00C95781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bottom"/>
          </w:tcPr>
          <w:p w14:paraId="3F6E3EED" w14:textId="4C12A1FD" w:rsidR="00C95781" w:rsidRPr="007416F0" w:rsidRDefault="00C95781" w:rsidP="00C95781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80"/>
              <w:rPr>
                <w:rFonts w:ascii="Angsana New" w:hAnsi="Angsana New"/>
                <w:sz w:val="26"/>
                <w:szCs w:val="26"/>
              </w:rPr>
            </w:pPr>
            <w:r w:rsidRPr="007416F0">
              <w:rPr>
                <w:rFonts w:ascii="Angsana New" w:hAnsi="Angsana New"/>
                <w:sz w:val="26"/>
                <w:szCs w:val="26"/>
                <w:lang w:bidi="th-TH"/>
              </w:rPr>
              <w:t>(10,412)</w:t>
            </w:r>
          </w:p>
        </w:tc>
        <w:tc>
          <w:tcPr>
            <w:tcW w:w="180" w:type="dxa"/>
          </w:tcPr>
          <w:p w14:paraId="0370EEF5" w14:textId="77777777" w:rsidR="00C95781" w:rsidRPr="007416F0" w:rsidRDefault="00C95781" w:rsidP="00C95781">
            <w:pPr>
              <w:pStyle w:val="acctfourfigures"/>
              <w:tabs>
                <w:tab w:val="clear" w:pos="765"/>
              </w:tabs>
              <w:spacing w:line="240" w:lineRule="atLeast"/>
              <w:ind w:right="-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</w:tcPr>
          <w:p w14:paraId="1E8BCCDA" w14:textId="01DD35E1" w:rsidR="00C95781" w:rsidRPr="007416F0" w:rsidRDefault="00C95781" w:rsidP="00C95781">
            <w:pPr>
              <w:pStyle w:val="acctfourfigures"/>
              <w:tabs>
                <w:tab w:val="clear" w:pos="765"/>
                <w:tab w:val="decimal" w:pos="478"/>
              </w:tabs>
              <w:spacing w:line="240" w:lineRule="atLeast"/>
              <w:ind w:right="-80"/>
              <w:rPr>
                <w:rFonts w:ascii="Angsana New" w:hAnsi="Angsana New"/>
                <w:sz w:val="26"/>
                <w:szCs w:val="26"/>
              </w:rPr>
            </w:pPr>
            <w:r w:rsidRPr="007416F0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43E823C" w14:textId="77777777" w:rsidR="00C95781" w:rsidRPr="007416F0" w:rsidRDefault="00C95781" w:rsidP="00C95781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-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14:paraId="1D173D19" w14:textId="1E68AE2A" w:rsidR="00C95781" w:rsidRPr="007416F0" w:rsidRDefault="00C95781" w:rsidP="00C95781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-80"/>
              <w:rPr>
                <w:rFonts w:ascii="Angsana New" w:hAnsi="Angsana New"/>
                <w:sz w:val="26"/>
                <w:szCs w:val="26"/>
              </w:rPr>
            </w:pPr>
            <w:r w:rsidRPr="007416F0">
              <w:rPr>
                <w:rFonts w:ascii="Angsana New" w:hAnsi="Angsana New"/>
                <w:sz w:val="26"/>
                <w:szCs w:val="26"/>
                <w:lang w:bidi="th-TH"/>
              </w:rPr>
              <w:t>(10,412)</w:t>
            </w:r>
          </w:p>
        </w:tc>
      </w:tr>
      <w:tr w:rsidR="00C95781" w:rsidRPr="00B2145F" w14:paraId="5FD360B9" w14:textId="77777777" w:rsidTr="00C10F92">
        <w:trPr>
          <w:cantSplit/>
        </w:trPr>
        <w:tc>
          <w:tcPr>
            <w:tcW w:w="1710" w:type="dxa"/>
          </w:tcPr>
          <w:p w14:paraId="3C154CCC" w14:textId="5291432D" w:rsidR="00C95781" w:rsidRPr="009920F8" w:rsidRDefault="00C95781" w:rsidP="00C95781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920F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ยอดบัญชีในงบแสดง</w:t>
            </w:r>
          </w:p>
          <w:p w14:paraId="3742EC39" w14:textId="31E2F775" w:rsidR="00C95781" w:rsidRPr="009920F8" w:rsidRDefault="00C95781" w:rsidP="00C95781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920F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  ฐานะการเงิน</w:t>
            </w:r>
          </w:p>
          <w:p w14:paraId="08BBBF64" w14:textId="64AAD272" w:rsidR="00C95781" w:rsidRPr="009920F8" w:rsidRDefault="00C95781" w:rsidP="00C95781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920F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  ที่มีความเสี่ยง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2202629" w14:textId="77777777" w:rsidR="00C95781" w:rsidRPr="007416F0" w:rsidRDefault="00C95781" w:rsidP="00C95781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360" w:right="-80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  <w:p w14:paraId="45C9C60D" w14:textId="77777777" w:rsidR="00887F4A" w:rsidRPr="007416F0" w:rsidRDefault="00887F4A" w:rsidP="00C95781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360" w:right="-80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  <w:p w14:paraId="25AA211E" w14:textId="1C25B3AC" w:rsidR="00887F4A" w:rsidRPr="007416F0" w:rsidRDefault="00887F4A" w:rsidP="00C95781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360" w:right="-80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7416F0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(</w:t>
            </w:r>
            <w:r w:rsidR="00141191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70</w:t>
            </w:r>
            <w:r w:rsidRPr="007416F0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)</w:t>
            </w:r>
          </w:p>
        </w:tc>
        <w:tc>
          <w:tcPr>
            <w:tcW w:w="180" w:type="dxa"/>
          </w:tcPr>
          <w:p w14:paraId="0AC541CF" w14:textId="77777777" w:rsidR="00C95781" w:rsidRPr="007416F0" w:rsidRDefault="00C95781" w:rsidP="00C95781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721" w:type="dxa"/>
            <w:tcBorders>
              <w:top w:val="single" w:sz="4" w:space="0" w:color="auto"/>
            </w:tcBorders>
          </w:tcPr>
          <w:p w14:paraId="12D822D7" w14:textId="77777777" w:rsidR="00C95781" w:rsidRPr="007416F0" w:rsidRDefault="00C95781" w:rsidP="00C95781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258" w:right="2" w:hanging="348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  <w:p w14:paraId="0AFFB437" w14:textId="77777777" w:rsidR="00887F4A" w:rsidRPr="007416F0" w:rsidRDefault="00887F4A" w:rsidP="00C95781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258" w:right="2" w:hanging="348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  <w:p w14:paraId="4C7A67BB" w14:textId="1544B88B" w:rsidR="00887F4A" w:rsidRPr="007416F0" w:rsidRDefault="00887F4A" w:rsidP="00C95781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258" w:right="2" w:hanging="348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7416F0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5,354</w:t>
            </w:r>
          </w:p>
        </w:tc>
        <w:tc>
          <w:tcPr>
            <w:tcW w:w="183" w:type="dxa"/>
          </w:tcPr>
          <w:p w14:paraId="0EEA605B" w14:textId="77777777" w:rsidR="00C95781" w:rsidRPr="007416F0" w:rsidRDefault="00C95781" w:rsidP="00C95781">
            <w:pPr>
              <w:pStyle w:val="acctfourfigures"/>
              <w:tabs>
                <w:tab w:val="decimal" w:pos="1010"/>
              </w:tabs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96" w:type="dxa"/>
            <w:tcBorders>
              <w:top w:val="single" w:sz="4" w:space="0" w:color="auto"/>
            </w:tcBorders>
          </w:tcPr>
          <w:p w14:paraId="26173210" w14:textId="77777777" w:rsidR="00C95781" w:rsidRPr="007416F0" w:rsidRDefault="00C95781" w:rsidP="00C95781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  <w:p w14:paraId="079D4F31" w14:textId="77777777" w:rsidR="00887F4A" w:rsidRPr="007416F0" w:rsidRDefault="00887F4A" w:rsidP="00C95781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  <w:p w14:paraId="507F3A5B" w14:textId="3B0CFB28" w:rsidR="00887F4A" w:rsidRPr="007416F0" w:rsidRDefault="00141191" w:rsidP="00C95781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5,284</w:t>
            </w:r>
          </w:p>
        </w:tc>
        <w:tc>
          <w:tcPr>
            <w:tcW w:w="180" w:type="dxa"/>
          </w:tcPr>
          <w:p w14:paraId="3BEE90D9" w14:textId="77777777" w:rsidR="00C95781" w:rsidRPr="007416F0" w:rsidRDefault="00C95781" w:rsidP="00C95781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</w:tcPr>
          <w:p w14:paraId="30EE484B" w14:textId="77777777" w:rsidR="00C95781" w:rsidRPr="007416F0" w:rsidRDefault="00C95781" w:rsidP="00C95781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80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40583738" w14:textId="77777777" w:rsidR="00C95781" w:rsidRPr="007416F0" w:rsidRDefault="00C95781" w:rsidP="00C95781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80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4A379BDD" w14:textId="134B2E3F" w:rsidR="00C95781" w:rsidRPr="007416F0" w:rsidRDefault="00C95781" w:rsidP="00C95781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8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416F0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14,010</w:t>
            </w:r>
          </w:p>
        </w:tc>
        <w:tc>
          <w:tcPr>
            <w:tcW w:w="180" w:type="dxa"/>
          </w:tcPr>
          <w:p w14:paraId="52634E9E" w14:textId="77777777" w:rsidR="00C95781" w:rsidRPr="007416F0" w:rsidRDefault="00C95781" w:rsidP="00C95781">
            <w:pPr>
              <w:pStyle w:val="acctfourfigures"/>
              <w:tabs>
                <w:tab w:val="clear" w:pos="765"/>
              </w:tabs>
              <w:spacing w:line="240" w:lineRule="atLeast"/>
              <w:ind w:right="-80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30" w:type="dxa"/>
            <w:tcBorders>
              <w:top w:val="single" w:sz="4" w:space="0" w:color="auto"/>
            </w:tcBorders>
          </w:tcPr>
          <w:p w14:paraId="4639E4A1" w14:textId="77777777" w:rsidR="00C95781" w:rsidRPr="007416F0" w:rsidRDefault="00C95781" w:rsidP="00C95781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258" w:right="2" w:hanging="348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  <w:p w14:paraId="3604C1BE" w14:textId="77777777" w:rsidR="00C95781" w:rsidRPr="007416F0" w:rsidRDefault="00C95781" w:rsidP="00C95781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258" w:right="2" w:hanging="348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  <w:p w14:paraId="46CBDB5D" w14:textId="6F8953E9" w:rsidR="00C95781" w:rsidRPr="007416F0" w:rsidRDefault="00C95781" w:rsidP="00C95781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-8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416F0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11,074</w:t>
            </w:r>
          </w:p>
        </w:tc>
        <w:tc>
          <w:tcPr>
            <w:tcW w:w="180" w:type="dxa"/>
          </w:tcPr>
          <w:p w14:paraId="15AB6211" w14:textId="77777777" w:rsidR="00C95781" w:rsidRPr="007416F0" w:rsidRDefault="00C95781" w:rsidP="00C95781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-80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</w:tcPr>
          <w:p w14:paraId="02651333" w14:textId="77777777" w:rsidR="00C95781" w:rsidRPr="007416F0" w:rsidRDefault="00C95781" w:rsidP="00C95781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80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7A9E413F" w14:textId="77777777" w:rsidR="00C95781" w:rsidRPr="007416F0" w:rsidRDefault="00C95781" w:rsidP="00C95781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80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6ADDF380" w14:textId="243A1729" w:rsidR="00C95781" w:rsidRPr="007416F0" w:rsidRDefault="00C95781" w:rsidP="00C95781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-80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7416F0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25,084</w:t>
            </w:r>
          </w:p>
        </w:tc>
      </w:tr>
      <w:tr w:rsidR="00C95781" w:rsidRPr="00B2145F" w14:paraId="0B332097" w14:textId="77777777" w:rsidTr="000C6CB9">
        <w:trPr>
          <w:cantSplit/>
        </w:trPr>
        <w:tc>
          <w:tcPr>
            <w:tcW w:w="1710" w:type="dxa"/>
          </w:tcPr>
          <w:p w14:paraId="641E854F" w14:textId="77777777" w:rsidR="00C95781" w:rsidRPr="004E7591" w:rsidRDefault="00C95781" w:rsidP="00C95781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4E7591">
              <w:rPr>
                <w:rFonts w:ascii="Angsana New" w:hAnsi="Angsana New" w:hint="cs"/>
                <w:sz w:val="26"/>
                <w:szCs w:val="26"/>
                <w:cs/>
              </w:rPr>
              <w:t>สัญญาขายเงินตรา</w:t>
            </w:r>
          </w:p>
          <w:p w14:paraId="01ED0B48" w14:textId="77777777" w:rsidR="00C95781" w:rsidRPr="004E7591" w:rsidRDefault="00C95781" w:rsidP="00C95781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4E7591">
              <w:rPr>
                <w:rFonts w:ascii="Angsana New" w:hAnsi="Angsana New" w:hint="cs"/>
                <w:sz w:val="26"/>
                <w:szCs w:val="26"/>
              </w:rPr>
              <w:t xml:space="preserve">   </w:t>
            </w:r>
            <w:r w:rsidRPr="004E7591">
              <w:rPr>
                <w:rFonts w:ascii="Angsana New" w:hAnsi="Angsana New" w:hint="cs"/>
                <w:sz w:val="26"/>
                <w:szCs w:val="26"/>
                <w:cs/>
              </w:rPr>
              <w:t>ต่างประเทศ</w:t>
            </w:r>
            <w:r w:rsidRPr="004E7591">
              <w:rPr>
                <w:rFonts w:ascii="Angsana New" w:hAnsi="Angsana New" w:hint="cs"/>
                <w:sz w:val="26"/>
                <w:szCs w:val="26"/>
              </w:rPr>
              <w:t xml:space="preserve">  </w:t>
            </w:r>
          </w:p>
          <w:p w14:paraId="7DD68BFD" w14:textId="77777777" w:rsidR="00C95781" w:rsidRPr="004E7591" w:rsidRDefault="00C95781" w:rsidP="00C95781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4E7591">
              <w:rPr>
                <w:rFonts w:ascii="Angsana New" w:hAnsi="Angsana New" w:hint="cs"/>
                <w:sz w:val="26"/>
                <w:szCs w:val="26"/>
              </w:rPr>
              <w:t xml:space="preserve">   </w:t>
            </w:r>
            <w:r w:rsidRPr="004E7591">
              <w:rPr>
                <w:rFonts w:ascii="Angsana New" w:hAnsi="Angsana New" w:hint="cs"/>
                <w:sz w:val="26"/>
                <w:szCs w:val="26"/>
                <w:cs/>
              </w:rPr>
              <w:t>ล่วงหน้า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C56A04" w14:textId="798542B8" w:rsidR="00C95781" w:rsidRPr="000C6CB9" w:rsidRDefault="00C53FBE" w:rsidP="00C95781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80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(</w:t>
            </w:r>
            <w:r w:rsidR="00681562">
              <w:rPr>
                <w:rFonts w:ascii="Angsana New" w:hAnsi="Angsana New"/>
                <w:sz w:val="26"/>
                <w:szCs w:val="26"/>
                <w:lang w:bidi="th-TH"/>
              </w:rPr>
              <w:t>68,869</w:t>
            </w:r>
            <w:r>
              <w:rPr>
                <w:rFonts w:ascii="Angsana New" w:hAnsi="Angsan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7280E4A8" w14:textId="77777777" w:rsidR="00C95781" w:rsidRPr="000C6CB9" w:rsidRDefault="00C95781" w:rsidP="00C95781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7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D0ECA1" w14:textId="791AA6B0" w:rsidR="00C95781" w:rsidRPr="000C6CB9" w:rsidRDefault="00887F4A" w:rsidP="00C95781">
            <w:pPr>
              <w:pStyle w:val="acctfourfigures"/>
              <w:tabs>
                <w:tab w:val="clear" w:pos="765"/>
                <w:tab w:val="decimal" w:pos="287"/>
              </w:tabs>
              <w:spacing w:line="240" w:lineRule="auto"/>
              <w:ind w:hanging="7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0C6CB9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4B12B008" w14:textId="77777777" w:rsidR="00C95781" w:rsidRPr="000C6CB9" w:rsidRDefault="00C95781" w:rsidP="00C95781">
            <w:pPr>
              <w:pStyle w:val="acctfourfigures"/>
              <w:tabs>
                <w:tab w:val="decimal" w:pos="1010"/>
              </w:tabs>
              <w:spacing w:line="240" w:lineRule="atLeas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  <w:shd w:val="clear" w:color="auto" w:fill="auto"/>
          </w:tcPr>
          <w:p w14:paraId="6C489657" w14:textId="77777777" w:rsidR="00C95781" w:rsidRPr="000C6CB9" w:rsidRDefault="00C95781" w:rsidP="00C95781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  <w:p w14:paraId="520FB76F" w14:textId="77777777" w:rsidR="00887F4A" w:rsidRPr="000C6CB9" w:rsidRDefault="00887F4A" w:rsidP="00C95781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  <w:p w14:paraId="26F8110D" w14:textId="080A1655" w:rsidR="00887F4A" w:rsidRPr="000C6CB9" w:rsidRDefault="00C53FBE" w:rsidP="00C95781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(</w:t>
            </w:r>
            <w:r w:rsidR="00681562">
              <w:rPr>
                <w:rFonts w:ascii="Angsana New" w:hAnsi="Angsana New"/>
                <w:sz w:val="26"/>
                <w:szCs w:val="26"/>
                <w:lang w:val="en-US" w:bidi="th-TH"/>
              </w:rPr>
              <w:t>68,869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15B2FA04" w14:textId="77777777" w:rsidR="00C95781" w:rsidRPr="000C6CB9" w:rsidRDefault="00C95781" w:rsidP="00C95781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1E7CA2" w14:textId="6EB414BA" w:rsidR="00C95781" w:rsidRPr="000C6CB9" w:rsidRDefault="00C95781" w:rsidP="00C95781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8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0C6CB9">
              <w:rPr>
                <w:rFonts w:ascii="Angsana New" w:hAnsi="Angsana New"/>
                <w:sz w:val="26"/>
                <w:szCs w:val="26"/>
                <w:lang w:bidi="th-TH"/>
              </w:rPr>
              <w:t>(25,668)</w:t>
            </w:r>
          </w:p>
        </w:tc>
        <w:tc>
          <w:tcPr>
            <w:tcW w:w="180" w:type="dxa"/>
            <w:shd w:val="clear" w:color="auto" w:fill="auto"/>
          </w:tcPr>
          <w:p w14:paraId="7BA00979" w14:textId="77777777" w:rsidR="00C95781" w:rsidRPr="007416F0" w:rsidRDefault="00C95781" w:rsidP="00C95781">
            <w:pPr>
              <w:pStyle w:val="acctfourfigures"/>
              <w:tabs>
                <w:tab w:val="clear" w:pos="765"/>
              </w:tabs>
              <w:spacing w:line="240" w:lineRule="atLeast"/>
              <w:ind w:right="-8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0023C1" w14:textId="0D8C079A" w:rsidR="00C95781" w:rsidRPr="007416F0" w:rsidRDefault="00C95781" w:rsidP="00C95781">
            <w:pPr>
              <w:pStyle w:val="acctfourfigures"/>
              <w:tabs>
                <w:tab w:val="clear" w:pos="765"/>
                <w:tab w:val="decimal" w:pos="469"/>
              </w:tabs>
              <w:spacing w:line="240" w:lineRule="atLeast"/>
              <w:ind w:right="-8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7416F0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B689AEC" w14:textId="77777777" w:rsidR="00C95781" w:rsidRPr="007416F0" w:rsidRDefault="00C95781" w:rsidP="00C95781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-8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  <w:shd w:val="clear" w:color="auto" w:fill="auto"/>
          </w:tcPr>
          <w:p w14:paraId="500C654D" w14:textId="77777777" w:rsidR="00C95781" w:rsidRPr="007416F0" w:rsidRDefault="00C95781" w:rsidP="00C95781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-8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  <w:p w14:paraId="06972A52" w14:textId="77777777" w:rsidR="00C95781" w:rsidRPr="007416F0" w:rsidRDefault="00C95781" w:rsidP="00C95781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-8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  <w:p w14:paraId="570C3AA8" w14:textId="703F3C1D" w:rsidR="00C95781" w:rsidRPr="007416F0" w:rsidRDefault="00C95781" w:rsidP="00C95781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-8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7416F0">
              <w:rPr>
                <w:rFonts w:ascii="Angsana New" w:hAnsi="Angsana New"/>
                <w:sz w:val="26"/>
                <w:szCs w:val="26"/>
                <w:lang w:bidi="th-TH"/>
              </w:rPr>
              <w:t>(25,668)</w:t>
            </w:r>
          </w:p>
        </w:tc>
      </w:tr>
      <w:tr w:rsidR="00C95781" w:rsidRPr="00B2145F" w14:paraId="08634663" w14:textId="77777777" w:rsidTr="000C6CB9">
        <w:trPr>
          <w:cantSplit/>
        </w:trPr>
        <w:tc>
          <w:tcPr>
            <w:tcW w:w="1710" w:type="dxa"/>
          </w:tcPr>
          <w:p w14:paraId="4376075D" w14:textId="77777777" w:rsidR="00C95781" w:rsidRPr="009920F8" w:rsidRDefault="00C95781" w:rsidP="00C95781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920F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ยอดความเสี่ยง</w:t>
            </w:r>
          </w:p>
          <w:p w14:paraId="220551B4" w14:textId="77777777" w:rsidR="00C95781" w:rsidRPr="009920F8" w:rsidRDefault="00C95781" w:rsidP="00C95781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9920F8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   </w:t>
            </w:r>
            <w:r w:rsidRPr="009920F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คงเหลือสุทธิ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  <w:vAlign w:val="bottom"/>
          </w:tcPr>
          <w:p w14:paraId="411C34D7" w14:textId="6C720F9C" w:rsidR="00C95781" w:rsidRPr="000C6CB9" w:rsidRDefault="00E42168" w:rsidP="00C95781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80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(</w:t>
            </w:r>
            <w:r w:rsidR="00681562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68,</w:t>
            </w:r>
            <w:r w:rsidR="00C53FBE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939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7223FCC3" w14:textId="77777777" w:rsidR="00C95781" w:rsidRPr="000C6CB9" w:rsidRDefault="00C95781" w:rsidP="00C9578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E05CE5" w14:textId="77777777" w:rsidR="00C95781" w:rsidRPr="000C6CB9" w:rsidRDefault="00C95781" w:rsidP="00C9578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528" w:right="18" w:hanging="90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  <w:p w14:paraId="69A4AAD1" w14:textId="334E2A95" w:rsidR="00887F4A" w:rsidRPr="000C6CB9" w:rsidRDefault="00887F4A" w:rsidP="00C9578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528" w:right="18" w:hanging="90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0C6CB9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5,354</w:t>
            </w:r>
          </w:p>
        </w:tc>
        <w:tc>
          <w:tcPr>
            <w:tcW w:w="183" w:type="dxa"/>
            <w:tcBorders>
              <w:left w:val="nil"/>
            </w:tcBorders>
            <w:shd w:val="clear" w:color="auto" w:fill="auto"/>
          </w:tcPr>
          <w:p w14:paraId="6D39F601" w14:textId="77777777" w:rsidR="00C95781" w:rsidRPr="000C6CB9" w:rsidRDefault="00C95781" w:rsidP="00C95781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75157800" w14:textId="77777777" w:rsidR="00C95781" w:rsidRPr="000C6CB9" w:rsidRDefault="00C95781" w:rsidP="00C95781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  <w:p w14:paraId="639F7BA6" w14:textId="69C7643A" w:rsidR="00887F4A" w:rsidRPr="000C6CB9" w:rsidRDefault="00E42168" w:rsidP="00C95781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(</w:t>
            </w:r>
            <w:r w:rsidR="00C53FBE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63,585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)</w:t>
            </w: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auto"/>
          </w:tcPr>
          <w:p w14:paraId="78576FBC" w14:textId="77777777" w:rsidR="00C95781" w:rsidRPr="000C6CB9" w:rsidRDefault="00C95781" w:rsidP="00C9578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E5D273" w14:textId="44F22ACF" w:rsidR="00C95781" w:rsidRPr="000C6CB9" w:rsidRDefault="00C95781" w:rsidP="00C95781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80"/>
              <w:rPr>
                <w:rFonts w:ascii="Angsana New" w:hAnsi="Angsana New"/>
                <w:b/>
                <w:bCs/>
                <w:iCs/>
                <w:sz w:val="26"/>
                <w:szCs w:val="26"/>
              </w:rPr>
            </w:pPr>
            <w:r w:rsidRPr="000C6CB9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(11,658)</w:t>
            </w:r>
          </w:p>
        </w:tc>
        <w:tc>
          <w:tcPr>
            <w:tcW w:w="180" w:type="dxa"/>
            <w:shd w:val="clear" w:color="auto" w:fill="auto"/>
          </w:tcPr>
          <w:p w14:paraId="01C782E9" w14:textId="77777777" w:rsidR="00C95781" w:rsidRPr="007416F0" w:rsidRDefault="00C95781" w:rsidP="00C95781">
            <w:pPr>
              <w:pStyle w:val="acctfourfigures"/>
              <w:tabs>
                <w:tab w:val="clear" w:pos="765"/>
              </w:tabs>
              <w:spacing w:line="240" w:lineRule="atLeast"/>
              <w:ind w:right="-80"/>
              <w:rPr>
                <w:rFonts w:ascii="Angsana New" w:hAnsi="Angsana New"/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610DDC" w14:textId="77777777" w:rsidR="00C95781" w:rsidRPr="007416F0" w:rsidRDefault="00C95781" w:rsidP="00C9578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528" w:right="18" w:hanging="90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  <w:p w14:paraId="5DF5E54E" w14:textId="3B5D6F6A" w:rsidR="00C95781" w:rsidRPr="007416F0" w:rsidRDefault="00C95781" w:rsidP="00C95781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-80"/>
              <w:rPr>
                <w:rFonts w:ascii="Angsana New" w:hAnsi="Angsana New"/>
                <w:b/>
                <w:bCs/>
                <w:iCs/>
                <w:sz w:val="26"/>
                <w:szCs w:val="26"/>
              </w:rPr>
            </w:pPr>
            <w:r w:rsidRPr="007416F0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11,074</w:t>
            </w:r>
          </w:p>
        </w:tc>
        <w:tc>
          <w:tcPr>
            <w:tcW w:w="180" w:type="dxa"/>
            <w:shd w:val="clear" w:color="auto" w:fill="auto"/>
          </w:tcPr>
          <w:p w14:paraId="3D6AD82D" w14:textId="77777777" w:rsidR="00C95781" w:rsidRPr="007416F0" w:rsidRDefault="00C95781" w:rsidP="00C95781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-80"/>
              <w:rPr>
                <w:rFonts w:ascii="Angsana New" w:hAnsi="Angsana New"/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87FBB8" w14:textId="77777777" w:rsidR="00C95781" w:rsidRPr="007416F0" w:rsidRDefault="00C95781" w:rsidP="00C9578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80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1A494831" w14:textId="1DD07CE4" w:rsidR="00C95781" w:rsidRPr="007416F0" w:rsidRDefault="00C95781" w:rsidP="00C95781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-80"/>
              <w:rPr>
                <w:rFonts w:ascii="Angsana New" w:hAnsi="Angsana New"/>
                <w:b/>
                <w:bCs/>
                <w:iCs/>
                <w:sz w:val="26"/>
                <w:szCs w:val="26"/>
              </w:rPr>
            </w:pPr>
            <w:r w:rsidRPr="007416F0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(584)</w:t>
            </w:r>
          </w:p>
        </w:tc>
      </w:tr>
    </w:tbl>
    <w:p w14:paraId="63B6B668" w14:textId="261A67EA" w:rsidR="00530A3E" w:rsidRPr="00206385" w:rsidRDefault="00530A3E" w:rsidP="00206385">
      <w:pPr>
        <w:rPr>
          <w:rFonts w:ascii="Angsana New" w:hAnsi="Angsana New"/>
          <w:sz w:val="30"/>
          <w:szCs w:val="30"/>
          <w:lang w:val="th-TH"/>
        </w:rPr>
      </w:pPr>
    </w:p>
    <w:p w14:paraId="3AAB6353" w14:textId="56C54FDB" w:rsidR="00A73F11" w:rsidRDefault="00A73F11" w:rsidP="00A73F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A73F11">
        <w:rPr>
          <w:rFonts w:ascii="Angsana New" w:hAnsi="Angsana New"/>
          <w:sz w:val="30"/>
          <w:szCs w:val="30"/>
        </w:rPr>
        <w:t>(</w:t>
      </w:r>
      <w:r w:rsidRPr="00A73F11">
        <w:rPr>
          <w:rFonts w:ascii="Angsana New" w:hAnsi="Angsana New"/>
          <w:sz w:val="30"/>
          <w:szCs w:val="30"/>
          <w:cs/>
        </w:rPr>
        <w:t>ข</w:t>
      </w:r>
      <w:r w:rsidRPr="00A73F11">
        <w:rPr>
          <w:rFonts w:ascii="Angsana New" w:hAnsi="Angsana New"/>
          <w:sz w:val="30"/>
          <w:szCs w:val="30"/>
        </w:rPr>
        <w:t>.3.2)</w:t>
      </w:r>
      <w:r>
        <w:rPr>
          <w:rFonts w:ascii="Angsana New" w:hAnsi="Angsana New"/>
          <w:sz w:val="30"/>
          <w:szCs w:val="30"/>
        </w:rPr>
        <w:t xml:space="preserve"> </w:t>
      </w:r>
      <w:r w:rsidRPr="00A73F11">
        <w:rPr>
          <w:rFonts w:ascii="Angsana New" w:hAnsi="Angsana New"/>
          <w:sz w:val="30"/>
          <w:szCs w:val="30"/>
          <w:cs/>
        </w:rPr>
        <w:t>ความเสี่ยงด้านอัตราดอกเบี้ย</w:t>
      </w:r>
    </w:p>
    <w:p w14:paraId="6A95666A" w14:textId="77777777" w:rsidR="00A73F11" w:rsidRPr="00206385" w:rsidRDefault="00A73F11" w:rsidP="00206385">
      <w:pPr>
        <w:rPr>
          <w:rFonts w:ascii="Angsana New" w:hAnsi="Angsana New"/>
          <w:sz w:val="30"/>
          <w:szCs w:val="30"/>
          <w:lang w:val="th-TH"/>
        </w:rPr>
      </w:pPr>
    </w:p>
    <w:p w14:paraId="5C0E2F45" w14:textId="0D18F183" w:rsidR="00A73F11" w:rsidRDefault="00A73F11" w:rsidP="00EE67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1530"/>
        <w:jc w:val="thaiDistribute"/>
        <w:rPr>
          <w:rFonts w:ascii="Angsana New" w:hAnsi="Angsana New"/>
          <w:sz w:val="30"/>
          <w:szCs w:val="30"/>
        </w:rPr>
      </w:pPr>
      <w:r w:rsidRPr="00A73F11">
        <w:rPr>
          <w:rFonts w:ascii="Angsana New" w:hAnsi="Angsana New"/>
          <w:sz w:val="30"/>
          <w:szCs w:val="30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</w:t>
      </w:r>
      <w:r w:rsidRPr="00EE679A">
        <w:rPr>
          <w:rFonts w:ascii="Angsana New" w:hAnsi="Angsana New"/>
          <w:spacing w:val="-6"/>
          <w:sz w:val="30"/>
          <w:szCs w:val="30"/>
          <w:cs/>
        </w:rPr>
        <w:t xml:space="preserve">ตลาดซึ่งส่งผลกระทบต่อการดำเนินงานและกระแสเงินสดของบริษัท </w:t>
      </w:r>
      <w:r w:rsidR="00496B60" w:rsidRPr="00EE679A">
        <w:rPr>
          <w:rFonts w:ascii="Angsana New" w:hAnsi="Angsana New"/>
          <w:spacing w:val="-6"/>
          <w:sz w:val="30"/>
          <w:szCs w:val="30"/>
          <w:cs/>
        </w:rPr>
        <w:t>เนื่องจากเงินกู้ยืม (ดูหมายเหตุข้อ</w:t>
      </w:r>
      <w:r w:rsidR="00496B60" w:rsidRPr="00EE679A">
        <w:rPr>
          <w:rFonts w:ascii="Angsana New" w:hAnsi="Angsana New"/>
          <w:spacing w:val="-6"/>
          <w:sz w:val="30"/>
          <w:szCs w:val="30"/>
        </w:rPr>
        <w:t xml:space="preserve"> 1</w:t>
      </w:r>
      <w:r w:rsidR="00E42168" w:rsidRPr="00EE679A">
        <w:rPr>
          <w:rFonts w:ascii="Angsana New" w:hAnsi="Angsana New"/>
          <w:spacing w:val="-6"/>
          <w:sz w:val="30"/>
          <w:szCs w:val="30"/>
        </w:rPr>
        <w:t>2</w:t>
      </w:r>
      <w:r w:rsidR="00496B60" w:rsidRPr="00EE679A">
        <w:rPr>
          <w:rFonts w:ascii="Angsana New" w:hAnsi="Angsana New"/>
          <w:spacing w:val="-6"/>
          <w:sz w:val="30"/>
          <w:szCs w:val="30"/>
          <w:cs/>
        </w:rPr>
        <w:t>)</w:t>
      </w:r>
      <w:r w:rsidR="00496B60">
        <w:rPr>
          <w:rFonts w:ascii="Angsana New" w:hAnsi="Angsana New"/>
          <w:sz w:val="30"/>
          <w:szCs w:val="30"/>
        </w:rPr>
        <w:t xml:space="preserve"> </w:t>
      </w:r>
      <w:r w:rsidR="00EE679A">
        <w:rPr>
          <w:rFonts w:ascii="Angsana New" w:hAnsi="Angsana New"/>
          <w:sz w:val="30"/>
          <w:szCs w:val="30"/>
          <w:cs/>
        </w:rPr>
        <w:br/>
      </w:r>
      <w:r w:rsidR="00496B60" w:rsidRPr="00496B60">
        <w:rPr>
          <w:rFonts w:ascii="Angsana New" w:hAnsi="Angsana New"/>
          <w:sz w:val="30"/>
          <w:szCs w:val="30"/>
          <w:cs/>
        </w:rPr>
        <w:t>มีอัตราดอกเบี้ยผันแปรทำให้บริษัทมีความเสี่ยงด้านอัตราดอกเบี้ย</w:t>
      </w:r>
    </w:p>
    <w:p w14:paraId="34AF5D92" w14:textId="77777777" w:rsidR="00206385" w:rsidRPr="00206385" w:rsidRDefault="00206385" w:rsidP="00206385">
      <w:pPr>
        <w:rPr>
          <w:rFonts w:ascii="Angsana New" w:hAnsi="Angsana New"/>
          <w:sz w:val="30"/>
          <w:szCs w:val="30"/>
          <w:lang w:val="th-TH"/>
        </w:rPr>
      </w:pPr>
    </w:p>
    <w:p w14:paraId="51E4433B" w14:textId="76820E44" w:rsidR="00BF5263" w:rsidRPr="009920F8" w:rsidRDefault="00BF5263" w:rsidP="006A01AF">
      <w:pPr>
        <w:pStyle w:val="Heading8"/>
        <w:numPr>
          <w:ilvl w:val="0"/>
          <w:numId w:val="16"/>
        </w:numPr>
        <w:tabs>
          <w:tab w:val="left" w:pos="540"/>
        </w:tabs>
        <w:spacing w:line="240" w:lineRule="auto"/>
        <w:ind w:left="540" w:hanging="540"/>
        <w:rPr>
          <w:rFonts w:ascii="Angsana New" w:hAnsi="Angsana New" w:cs="Angsana New"/>
          <w:sz w:val="30"/>
          <w:szCs w:val="30"/>
          <w:lang w:val="th-TH"/>
        </w:rPr>
      </w:pPr>
      <w:r w:rsidRPr="009920F8">
        <w:rPr>
          <w:rFonts w:ascii="Angsana New" w:hAnsi="Angsana New" w:cs="Angsana New" w:hint="cs"/>
          <w:sz w:val="30"/>
          <w:szCs w:val="30"/>
          <w:cs/>
          <w:lang w:val="th-TH"/>
        </w:rPr>
        <w:t>การบริหารจัดการทุน</w:t>
      </w:r>
    </w:p>
    <w:p w14:paraId="3CF40E28" w14:textId="77777777" w:rsidR="00BF5263" w:rsidRPr="009920F8" w:rsidRDefault="00BF5263" w:rsidP="00BF5263">
      <w:pPr>
        <w:rPr>
          <w:rFonts w:ascii="Angsana New" w:hAnsi="Angsana New"/>
          <w:sz w:val="30"/>
          <w:szCs w:val="30"/>
          <w:lang w:val="th-TH"/>
        </w:rPr>
      </w:pPr>
    </w:p>
    <w:p w14:paraId="79CFDCE9" w14:textId="534C0C7C" w:rsidR="00BF5263" w:rsidRPr="00B2145F" w:rsidRDefault="00BF5263" w:rsidP="00BF5263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B2145F">
        <w:rPr>
          <w:rFonts w:ascii="Angsana New" w:hAnsi="Angsana New" w:hint="cs"/>
          <w:sz w:val="30"/>
          <w:szCs w:val="30"/>
          <w:cs/>
        </w:rPr>
        <w:t xml:space="preserve">นโยบายของคณะกรรมการบริษัทคือการรักษาระดับเงินทุนให้มั่นคงเพื่อรักษาความเชื่อมั่นของนักลงทุน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 </w:t>
      </w:r>
      <w:r w:rsidR="00A254AC">
        <w:rPr>
          <w:rFonts w:ascii="Angsana New" w:hAnsi="Angsana New" w:hint="cs"/>
          <w:sz w:val="30"/>
          <w:szCs w:val="30"/>
          <w:cs/>
        </w:rPr>
        <w:t>อย่างสม่ำเสมอโดย</w:t>
      </w:r>
      <w:r w:rsidRPr="00B2145F">
        <w:rPr>
          <w:rFonts w:ascii="Angsana New" w:hAnsi="Angsana New" w:hint="cs"/>
          <w:sz w:val="30"/>
          <w:szCs w:val="30"/>
          <w:cs/>
        </w:rPr>
        <w:t>พิจารณาจากสัดส่วนของผลตอบแทนจากกิจกรรมดำเนินงานต่อส่วนของเจ้าของรวม อีกทั้งยังกำกับดูแลระดับการจ่ายเงินปันผลให้แก่ผู้ถือหุ้นสามัญ</w:t>
      </w:r>
    </w:p>
    <w:p w14:paraId="365AC251" w14:textId="7107CC6C" w:rsidR="007F6741" w:rsidRDefault="007F67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val="th-TH"/>
        </w:rPr>
      </w:pPr>
      <w:r>
        <w:rPr>
          <w:rFonts w:ascii="Angsana New" w:hAnsi="Angsana New"/>
          <w:sz w:val="30"/>
          <w:szCs w:val="30"/>
          <w:cs/>
          <w:lang w:val="th-TH"/>
        </w:rPr>
        <w:br w:type="page"/>
      </w:r>
    </w:p>
    <w:p w14:paraId="52DD7803" w14:textId="1D7E686C" w:rsidR="00B80C6E" w:rsidRPr="00B2145F" w:rsidRDefault="00BF5263" w:rsidP="00C95781">
      <w:pPr>
        <w:pStyle w:val="Heading8"/>
        <w:numPr>
          <w:ilvl w:val="0"/>
          <w:numId w:val="16"/>
        </w:numPr>
        <w:tabs>
          <w:tab w:val="left" w:pos="540"/>
        </w:tabs>
        <w:spacing w:line="240" w:lineRule="auto"/>
        <w:ind w:left="540" w:hanging="540"/>
        <w:rPr>
          <w:rFonts w:ascii="Angsana New" w:hAnsi="Angsana New" w:cs="Angsana New"/>
          <w:sz w:val="30"/>
          <w:szCs w:val="30"/>
          <w:lang w:val="th-TH"/>
        </w:rPr>
      </w:pPr>
      <w:r w:rsidRPr="00B2145F">
        <w:rPr>
          <w:rFonts w:ascii="Angsana New" w:hAnsi="Angsana New" w:cs="Angsana New" w:hint="cs"/>
          <w:sz w:val="30"/>
          <w:szCs w:val="30"/>
          <w:cs/>
          <w:lang w:val="th-TH"/>
        </w:rPr>
        <w:lastRenderedPageBreak/>
        <w:t>ภาระ</w:t>
      </w:r>
      <w:r w:rsidR="001A7495" w:rsidRPr="00B2145F">
        <w:rPr>
          <w:rFonts w:ascii="Angsana New" w:hAnsi="Angsana New" w:cs="Angsana New" w:hint="cs"/>
          <w:sz w:val="30"/>
          <w:szCs w:val="30"/>
          <w:cs/>
          <w:lang w:val="th-TH"/>
        </w:rPr>
        <w:t>ผูกพัน</w:t>
      </w:r>
      <w:r w:rsidR="00987CFE" w:rsidRPr="00B2145F">
        <w:rPr>
          <w:rFonts w:ascii="Angsana New" w:hAnsi="Angsana New" w:cs="Angsana New" w:hint="cs"/>
          <w:sz w:val="30"/>
          <w:szCs w:val="30"/>
          <w:cs/>
          <w:lang w:val="th-TH"/>
        </w:rPr>
        <w:t>กับ</w:t>
      </w:r>
      <w:r w:rsidR="001A5BA0" w:rsidRPr="00B2145F">
        <w:rPr>
          <w:rFonts w:ascii="Angsana New" w:hAnsi="Angsana New" w:cs="Angsana New" w:hint="cs"/>
          <w:sz w:val="30"/>
          <w:szCs w:val="30"/>
          <w:cs/>
          <w:lang w:val="th-TH"/>
        </w:rPr>
        <w:t>บุคคล</w:t>
      </w:r>
      <w:r w:rsidR="00987CFE" w:rsidRPr="00B2145F">
        <w:rPr>
          <w:rFonts w:ascii="Angsana New" w:hAnsi="Angsana New" w:cs="Angsana New" w:hint="cs"/>
          <w:sz w:val="30"/>
          <w:szCs w:val="30"/>
          <w:cs/>
          <w:lang w:val="th-TH"/>
        </w:rPr>
        <w:t>หรือกิ</w:t>
      </w:r>
      <w:r w:rsidR="00B80C6E" w:rsidRPr="00B2145F">
        <w:rPr>
          <w:rFonts w:ascii="Angsana New" w:hAnsi="Angsana New" w:cs="Angsana New" w:hint="cs"/>
          <w:sz w:val="30"/>
          <w:szCs w:val="30"/>
          <w:cs/>
          <w:lang w:val="th-TH"/>
        </w:rPr>
        <w:t>จการที่ไม่เกี่ยวข้องกัน</w:t>
      </w:r>
    </w:p>
    <w:p w14:paraId="1551FC16" w14:textId="77777777" w:rsidR="005855D7" w:rsidRPr="00EE679A" w:rsidRDefault="005855D7" w:rsidP="006822EF">
      <w:pPr>
        <w:rPr>
          <w:rFonts w:ascii="Angsana New" w:hAnsi="Angsana New"/>
          <w:sz w:val="20"/>
          <w:szCs w:val="20"/>
          <w:lang w:val="th-TH"/>
        </w:rPr>
      </w:pPr>
    </w:p>
    <w:tbl>
      <w:tblPr>
        <w:tblW w:w="9135" w:type="dxa"/>
        <w:tblInd w:w="45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391"/>
        <w:gridCol w:w="954"/>
        <w:gridCol w:w="1260"/>
        <w:gridCol w:w="270"/>
        <w:gridCol w:w="1260"/>
      </w:tblGrid>
      <w:tr w:rsidR="008C5EDB" w:rsidRPr="00B2145F" w14:paraId="7285B336" w14:textId="77777777" w:rsidTr="00C95781">
        <w:trPr>
          <w:cantSplit/>
          <w:tblHeader/>
        </w:trPr>
        <w:tc>
          <w:tcPr>
            <w:tcW w:w="5391" w:type="dxa"/>
          </w:tcPr>
          <w:p w14:paraId="0540882D" w14:textId="77777777" w:rsidR="008C5EDB" w:rsidRPr="00C95781" w:rsidRDefault="008C5EDB" w:rsidP="00C95781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4" w:type="dxa"/>
          </w:tcPr>
          <w:p w14:paraId="17B4D1F5" w14:textId="77777777" w:rsidR="008C5EDB" w:rsidRPr="00C95781" w:rsidRDefault="008C5EDB" w:rsidP="00C95781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0EE772E8" w14:textId="0EAA4320" w:rsidR="008C5EDB" w:rsidRPr="00C95781" w:rsidRDefault="00C95781" w:rsidP="00C95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5781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602FEC05" w14:textId="77777777" w:rsidR="008C5EDB" w:rsidRPr="00C95781" w:rsidRDefault="008C5EDB" w:rsidP="00C95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97E6F6F" w14:textId="0DFE906C" w:rsidR="008C5EDB" w:rsidRPr="00C95781" w:rsidRDefault="00C95781" w:rsidP="00C95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95781"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</w:tr>
      <w:tr w:rsidR="0086314A" w:rsidRPr="00B2145F" w14:paraId="2618F33E" w14:textId="77777777" w:rsidTr="00C95781">
        <w:trPr>
          <w:cantSplit/>
        </w:trPr>
        <w:tc>
          <w:tcPr>
            <w:tcW w:w="5391" w:type="dxa"/>
          </w:tcPr>
          <w:p w14:paraId="0E39202C" w14:textId="77777777" w:rsidR="0086314A" w:rsidRPr="00C95781" w:rsidRDefault="0086314A" w:rsidP="00C95781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54" w:type="dxa"/>
          </w:tcPr>
          <w:p w14:paraId="4093EDB5" w14:textId="77777777" w:rsidR="0086314A" w:rsidRPr="00C95781" w:rsidRDefault="0086314A" w:rsidP="00C95781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06131BAA" w14:textId="77777777" w:rsidR="0086314A" w:rsidRPr="00C95781" w:rsidRDefault="0086314A" w:rsidP="00C9578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C95781">
              <w:rPr>
                <w:rFonts w:ascii="Angsana New" w:hAnsi="Angsana New" w:hint="cs"/>
                <w:i/>
                <w:iCs/>
                <w:sz w:val="30"/>
                <w:szCs w:val="30"/>
                <w:lang w:val="en-US" w:bidi="th-TH"/>
              </w:rPr>
              <w:t>(</w:t>
            </w:r>
            <w:r w:rsidRPr="00C95781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C95781">
              <w:rPr>
                <w:rFonts w:ascii="Angsana New" w:hAnsi="Angsana New" w:hint="cs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86314A" w:rsidRPr="00B2145F" w14:paraId="5AA657B8" w14:textId="77777777" w:rsidTr="00C95781">
        <w:trPr>
          <w:cantSplit/>
        </w:trPr>
        <w:tc>
          <w:tcPr>
            <w:tcW w:w="5391" w:type="dxa"/>
          </w:tcPr>
          <w:p w14:paraId="26386AFD" w14:textId="77777777" w:rsidR="0086314A" w:rsidRPr="00C95781" w:rsidRDefault="0086314A" w:rsidP="00C95781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9578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954" w:type="dxa"/>
          </w:tcPr>
          <w:p w14:paraId="5D6D411A" w14:textId="77777777" w:rsidR="0086314A" w:rsidRPr="00C95781" w:rsidRDefault="0086314A" w:rsidP="00C95781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3677071" w14:textId="77777777" w:rsidR="0086314A" w:rsidRPr="00C95781" w:rsidRDefault="0086314A" w:rsidP="00C95781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2516B66" w14:textId="77777777" w:rsidR="0086314A" w:rsidRPr="00C95781" w:rsidRDefault="0086314A" w:rsidP="00C95781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38922BC8" w14:textId="77777777" w:rsidR="0086314A" w:rsidRPr="00C95781" w:rsidRDefault="0086314A" w:rsidP="00C95781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C95781" w:rsidRPr="00B2145F" w14:paraId="1C74CC9B" w14:textId="77777777" w:rsidTr="00C95781">
        <w:trPr>
          <w:cantSplit/>
        </w:trPr>
        <w:tc>
          <w:tcPr>
            <w:tcW w:w="5391" w:type="dxa"/>
          </w:tcPr>
          <w:p w14:paraId="600D5046" w14:textId="77777777" w:rsidR="00C95781" w:rsidRPr="00C95781" w:rsidRDefault="00C95781" w:rsidP="00C95781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95781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954" w:type="dxa"/>
          </w:tcPr>
          <w:p w14:paraId="79CD82D7" w14:textId="77777777" w:rsidR="00C95781" w:rsidRPr="00C95781" w:rsidRDefault="00C95781" w:rsidP="00C95781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C216425" w14:textId="086158F2" w:rsidR="00C95781" w:rsidRPr="00C95781" w:rsidRDefault="00887F4A" w:rsidP="0020638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12,674</w:t>
            </w:r>
          </w:p>
        </w:tc>
        <w:tc>
          <w:tcPr>
            <w:tcW w:w="270" w:type="dxa"/>
          </w:tcPr>
          <w:p w14:paraId="080BCAF8" w14:textId="77777777" w:rsidR="00C95781" w:rsidRPr="00C95781" w:rsidRDefault="00C95781" w:rsidP="00C95781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4776324F" w14:textId="7DB1960E" w:rsidR="00C95781" w:rsidRPr="00C95781" w:rsidRDefault="00C95781" w:rsidP="00C95781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95781">
              <w:rPr>
                <w:rFonts w:ascii="Angsana New" w:hAnsi="Angsana New" w:hint="cs"/>
                <w:sz w:val="30"/>
                <w:szCs w:val="30"/>
                <w:lang w:val="en-US" w:bidi="th-TH"/>
              </w:rPr>
              <w:t>3,109</w:t>
            </w:r>
          </w:p>
        </w:tc>
      </w:tr>
      <w:tr w:rsidR="00C95781" w:rsidRPr="00B2145F" w14:paraId="19D39632" w14:textId="77777777" w:rsidTr="00C95781">
        <w:trPr>
          <w:cantSplit/>
        </w:trPr>
        <w:tc>
          <w:tcPr>
            <w:tcW w:w="5391" w:type="dxa"/>
          </w:tcPr>
          <w:p w14:paraId="302C066D" w14:textId="42FFFE5D" w:rsidR="00C95781" w:rsidRPr="00C95781" w:rsidRDefault="00C95781" w:rsidP="00C95781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95781">
              <w:rPr>
                <w:rFonts w:ascii="Angsana New" w:hAnsi="Angsana New" w:hint="cs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954" w:type="dxa"/>
          </w:tcPr>
          <w:p w14:paraId="23FF5040" w14:textId="77777777" w:rsidR="00C95781" w:rsidRPr="00C95781" w:rsidRDefault="00C95781" w:rsidP="00C95781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4B67A20" w14:textId="7094EC1F" w:rsidR="00C95781" w:rsidRPr="00C95781" w:rsidRDefault="00887F4A" w:rsidP="00C95781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2,027</w:t>
            </w:r>
          </w:p>
        </w:tc>
        <w:tc>
          <w:tcPr>
            <w:tcW w:w="270" w:type="dxa"/>
          </w:tcPr>
          <w:p w14:paraId="3777CD0E" w14:textId="77777777" w:rsidR="00C95781" w:rsidRPr="00C95781" w:rsidRDefault="00C95781" w:rsidP="00C95781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0A026B1B" w14:textId="6414DC97" w:rsidR="00C95781" w:rsidRPr="00C95781" w:rsidRDefault="00C95781" w:rsidP="00C95781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95781">
              <w:rPr>
                <w:rFonts w:ascii="Angsana New" w:hAnsi="Angsana New" w:hint="cs"/>
                <w:sz w:val="30"/>
                <w:szCs w:val="30"/>
                <w:lang w:val="en-US" w:bidi="th-TH"/>
              </w:rPr>
              <w:t>1,586</w:t>
            </w:r>
          </w:p>
        </w:tc>
      </w:tr>
      <w:tr w:rsidR="00C95781" w:rsidRPr="00B2145F" w14:paraId="796AE2FD" w14:textId="77777777" w:rsidTr="00C95781">
        <w:trPr>
          <w:cantSplit/>
        </w:trPr>
        <w:tc>
          <w:tcPr>
            <w:tcW w:w="5391" w:type="dxa"/>
          </w:tcPr>
          <w:p w14:paraId="47DA09DC" w14:textId="4E39B6D2" w:rsidR="00C95781" w:rsidRPr="00C95781" w:rsidRDefault="00C95781" w:rsidP="00C95781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95781">
              <w:rPr>
                <w:rFonts w:ascii="Angsana New" w:hAnsi="Angsana New" w:hint="cs"/>
                <w:sz w:val="30"/>
                <w:szCs w:val="30"/>
                <w:cs/>
              </w:rPr>
              <w:t>อุปกรณ์สำนักงานและโปรแกรมคอมพิวเตอร์</w:t>
            </w:r>
          </w:p>
        </w:tc>
        <w:tc>
          <w:tcPr>
            <w:tcW w:w="954" w:type="dxa"/>
          </w:tcPr>
          <w:p w14:paraId="12B91591" w14:textId="77777777" w:rsidR="00C95781" w:rsidRPr="00C95781" w:rsidRDefault="00C95781" w:rsidP="00C95781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17D0A94" w14:textId="1C3346CB" w:rsidR="00C95781" w:rsidRPr="00C95781" w:rsidRDefault="00887F4A" w:rsidP="00206385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50BC4BB" w14:textId="77777777" w:rsidR="00C95781" w:rsidRPr="00C95781" w:rsidRDefault="00C95781" w:rsidP="00C95781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7F870229" w14:textId="5C800EFA" w:rsidR="00C95781" w:rsidRPr="00C95781" w:rsidRDefault="00C95781" w:rsidP="00C95781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95781">
              <w:rPr>
                <w:rFonts w:ascii="Angsana New" w:hAnsi="Angsana New" w:hint="cs"/>
                <w:sz w:val="30"/>
                <w:szCs w:val="30"/>
                <w:lang w:val="en-US" w:bidi="th-TH"/>
              </w:rPr>
              <w:t>229</w:t>
            </w:r>
          </w:p>
        </w:tc>
      </w:tr>
      <w:tr w:rsidR="00C95781" w:rsidRPr="00B2145F" w14:paraId="7FC243FE" w14:textId="77777777" w:rsidTr="00C95781">
        <w:trPr>
          <w:cantSplit/>
        </w:trPr>
        <w:tc>
          <w:tcPr>
            <w:tcW w:w="5391" w:type="dxa"/>
          </w:tcPr>
          <w:p w14:paraId="14930D1B" w14:textId="77777777" w:rsidR="00C95781" w:rsidRPr="00C95781" w:rsidRDefault="00C95781" w:rsidP="00C95781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9578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54" w:type="dxa"/>
          </w:tcPr>
          <w:p w14:paraId="686A8EC3" w14:textId="77777777" w:rsidR="00C95781" w:rsidRPr="00C95781" w:rsidRDefault="00C95781" w:rsidP="00C95781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F3B364" w14:textId="5AE1ECD1" w:rsidR="00C95781" w:rsidRPr="00C95781" w:rsidRDefault="00887F4A" w:rsidP="00C95781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14,701</w:t>
            </w:r>
          </w:p>
        </w:tc>
        <w:tc>
          <w:tcPr>
            <w:tcW w:w="270" w:type="dxa"/>
          </w:tcPr>
          <w:p w14:paraId="5235FA63" w14:textId="77777777" w:rsidR="00C95781" w:rsidRPr="00C95781" w:rsidRDefault="00C95781" w:rsidP="00C95781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BD399DA" w14:textId="14A66B1C" w:rsidR="00C95781" w:rsidRPr="00C95781" w:rsidRDefault="00C95781" w:rsidP="00C95781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C95781">
              <w:rPr>
                <w:rFonts w:ascii="Angsana New" w:hAnsi="Angsana New" w:hint="cs"/>
                <w:b/>
                <w:bCs/>
                <w:sz w:val="30"/>
                <w:szCs w:val="30"/>
                <w:lang w:bidi="th-TH"/>
              </w:rPr>
              <w:t>4,924</w:t>
            </w:r>
          </w:p>
        </w:tc>
      </w:tr>
      <w:tr w:rsidR="00C95781" w:rsidRPr="00EE679A" w14:paraId="1A0A33C5" w14:textId="77777777" w:rsidTr="00C95781">
        <w:trPr>
          <w:cantSplit/>
        </w:trPr>
        <w:tc>
          <w:tcPr>
            <w:tcW w:w="5391" w:type="dxa"/>
          </w:tcPr>
          <w:p w14:paraId="5AB75498" w14:textId="77777777" w:rsidR="00C95781" w:rsidRPr="00EE679A" w:rsidRDefault="00C95781" w:rsidP="006822EF">
            <w:pPr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954" w:type="dxa"/>
          </w:tcPr>
          <w:p w14:paraId="463525A8" w14:textId="77777777" w:rsidR="00C95781" w:rsidRPr="00EE679A" w:rsidRDefault="00C95781" w:rsidP="006822EF">
            <w:pPr>
              <w:rPr>
                <w:rFonts w:ascii="Angsana New" w:hAnsi="Angsana New"/>
                <w:sz w:val="20"/>
                <w:szCs w:val="20"/>
                <w:lang w:val="th-TH"/>
              </w:rPr>
            </w:pPr>
          </w:p>
        </w:tc>
        <w:tc>
          <w:tcPr>
            <w:tcW w:w="1260" w:type="dxa"/>
          </w:tcPr>
          <w:p w14:paraId="7FF28115" w14:textId="77777777" w:rsidR="00C95781" w:rsidRPr="00EE679A" w:rsidRDefault="00C95781" w:rsidP="006822EF">
            <w:pPr>
              <w:rPr>
                <w:rFonts w:ascii="Angsana New" w:hAnsi="Angsana New"/>
                <w:sz w:val="20"/>
                <w:szCs w:val="20"/>
                <w:lang w:val="th-TH"/>
              </w:rPr>
            </w:pPr>
          </w:p>
        </w:tc>
        <w:tc>
          <w:tcPr>
            <w:tcW w:w="270" w:type="dxa"/>
          </w:tcPr>
          <w:p w14:paraId="154F07C8" w14:textId="77777777" w:rsidR="00C95781" w:rsidRPr="00EE679A" w:rsidRDefault="00C95781" w:rsidP="006822EF">
            <w:pPr>
              <w:rPr>
                <w:rFonts w:ascii="Angsana New" w:hAnsi="Angsana New"/>
                <w:sz w:val="20"/>
                <w:szCs w:val="20"/>
                <w:lang w:val="th-TH"/>
              </w:rPr>
            </w:pPr>
          </w:p>
        </w:tc>
        <w:tc>
          <w:tcPr>
            <w:tcW w:w="1260" w:type="dxa"/>
          </w:tcPr>
          <w:p w14:paraId="13EA2E98" w14:textId="77777777" w:rsidR="00C95781" w:rsidRPr="00EE679A" w:rsidRDefault="00C95781" w:rsidP="006822EF">
            <w:pPr>
              <w:rPr>
                <w:rFonts w:ascii="Angsana New" w:hAnsi="Angsana New"/>
                <w:sz w:val="20"/>
                <w:szCs w:val="20"/>
                <w:lang w:val="th-TH"/>
              </w:rPr>
            </w:pPr>
          </w:p>
        </w:tc>
      </w:tr>
      <w:tr w:rsidR="00C95781" w:rsidRPr="00B2145F" w14:paraId="592F2FF6" w14:textId="77777777" w:rsidTr="00C95781">
        <w:trPr>
          <w:cantSplit/>
        </w:trPr>
        <w:tc>
          <w:tcPr>
            <w:tcW w:w="5391" w:type="dxa"/>
          </w:tcPr>
          <w:p w14:paraId="1470C909" w14:textId="77777777" w:rsidR="00C95781" w:rsidRPr="00C95781" w:rsidRDefault="00C95781" w:rsidP="00C95781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9578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 w:rsidRPr="00C9578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C9578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954" w:type="dxa"/>
          </w:tcPr>
          <w:p w14:paraId="45DD2826" w14:textId="77777777" w:rsidR="00C95781" w:rsidRPr="00C95781" w:rsidRDefault="00C95781" w:rsidP="00C95781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05A1764" w14:textId="77777777" w:rsidR="00C95781" w:rsidRPr="00C95781" w:rsidRDefault="00C95781" w:rsidP="00C95781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B402C26" w14:textId="77777777" w:rsidR="00C95781" w:rsidRPr="00C95781" w:rsidRDefault="00C95781" w:rsidP="00C95781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7EA78F5" w14:textId="77777777" w:rsidR="00C95781" w:rsidRPr="00C95781" w:rsidRDefault="00C95781" w:rsidP="00C95781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C95781" w:rsidRPr="00B2145F" w14:paraId="75FCB050" w14:textId="77777777" w:rsidTr="00C95781">
        <w:trPr>
          <w:cantSplit/>
        </w:trPr>
        <w:tc>
          <w:tcPr>
            <w:tcW w:w="5391" w:type="dxa"/>
          </w:tcPr>
          <w:p w14:paraId="024FCBDC" w14:textId="77777777" w:rsidR="00C95781" w:rsidRPr="00C95781" w:rsidRDefault="00C95781" w:rsidP="00C95781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95781">
              <w:rPr>
                <w:rFonts w:ascii="Angsana New" w:hAnsi="Angsana New" w:hint="cs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954" w:type="dxa"/>
          </w:tcPr>
          <w:p w14:paraId="4A4C6215" w14:textId="77777777" w:rsidR="00C95781" w:rsidRPr="00C95781" w:rsidRDefault="00C95781" w:rsidP="00C95781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6F5B8B15" w14:textId="18F25973" w:rsidR="00C95781" w:rsidRPr="00C95781" w:rsidRDefault="00887F4A" w:rsidP="00C95781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609</w:t>
            </w:r>
          </w:p>
        </w:tc>
        <w:tc>
          <w:tcPr>
            <w:tcW w:w="270" w:type="dxa"/>
          </w:tcPr>
          <w:p w14:paraId="25F3921A" w14:textId="77777777" w:rsidR="00C95781" w:rsidRPr="00C95781" w:rsidRDefault="00C95781" w:rsidP="00C95781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0C38B176" w14:textId="59C2138E" w:rsidR="00C95781" w:rsidRPr="00C95781" w:rsidRDefault="00C95781" w:rsidP="00C95781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95781">
              <w:rPr>
                <w:rFonts w:ascii="Angsana New" w:hAnsi="Angsana New" w:hint="cs"/>
                <w:sz w:val="30"/>
                <w:szCs w:val="30"/>
                <w:lang w:val="en-US" w:bidi="th-TH"/>
              </w:rPr>
              <w:t>526</w:t>
            </w:r>
          </w:p>
        </w:tc>
      </w:tr>
      <w:tr w:rsidR="006F6BEE" w:rsidRPr="00B2145F" w14:paraId="756E6889" w14:textId="77777777" w:rsidTr="00C95781">
        <w:trPr>
          <w:cantSplit/>
        </w:trPr>
        <w:tc>
          <w:tcPr>
            <w:tcW w:w="5391" w:type="dxa"/>
          </w:tcPr>
          <w:p w14:paraId="2B8FE0D9" w14:textId="141A5AD0" w:rsidR="006F6BEE" w:rsidRPr="00C95781" w:rsidRDefault="006F6BEE" w:rsidP="00C95781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ภาระผูกพันตามสัญญาการมีสิทธิในการใช้ซอฟ</w:t>
            </w:r>
            <w:r w:rsidR="008940D5">
              <w:rPr>
                <w:rFonts w:ascii="Angsana New" w:hAnsi="Angsana New" w:hint="cs"/>
                <w:sz w:val="30"/>
                <w:szCs w:val="30"/>
                <w:cs/>
              </w:rPr>
              <w:t>ต์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แวร์</w:t>
            </w:r>
          </w:p>
        </w:tc>
        <w:tc>
          <w:tcPr>
            <w:tcW w:w="954" w:type="dxa"/>
          </w:tcPr>
          <w:p w14:paraId="49B19FE0" w14:textId="77777777" w:rsidR="006F6BEE" w:rsidRPr="00C95781" w:rsidRDefault="006F6BEE" w:rsidP="00C95781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3E4F334F" w14:textId="7AFD052D" w:rsidR="006F6BEE" w:rsidRPr="00C95781" w:rsidRDefault="00110B94" w:rsidP="00C95781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20,671</w:t>
            </w:r>
          </w:p>
        </w:tc>
        <w:tc>
          <w:tcPr>
            <w:tcW w:w="270" w:type="dxa"/>
          </w:tcPr>
          <w:p w14:paraId="7F703CDB" w14:textId="77777777" w:rsidR="006F6BEE" w:rsidRPr="00C95781" w:rsidRDefault="006F6BEE" w:rsidP="00C95781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0FDB91A0" w14:textId="2305AA35" w:rsidR="006F6BEE" w:rsidRPr="00C95781" w:rsidRDefault="006F6BEE" w:rsidP="006F6BE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C95781" w:rsidRPr="00B2145F" w14:paraId="69D0E4ED" w14:textId="77777777" w:rsidTr="00C95781">
        <w:trPr>
          <w:cantSplit/>
        </w:trPr>
        <w:tc>
          <w:tcPr>
            <w:tcW w:w="5391" w:type="dxa"/>
          </w:tcPr>
          <w:p w14:paraId="61A0F196" w14:textId="1CA8C3C3" w:rsidR="00C95781" w:rsidRPr="00C95781" w:rsidRDefault="00C95781" w:rsidP="00C95781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95781">
              <w:rPr>
                <w:rFonts w:ascii="Angsana New" w:hAnsi="Angsana New" w:hint="cs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954" w:type="dxa"/>
          </w:tcPr>
          <w:p w14:paraId="7660ED3E" w14:textId="77777777" w:rsidR="00C95781" w:rsidRPr="00C95781" w:rsidRDefault="00C95781" w:rsidP="00C95781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7F7A64D9" w14:textId="0525D2B6" w:rsidR="00C95781" w:rsidRPr="00C95781" w:rsidRDefault="00887F4A" w:rsidP="00C95781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33,497</w:t>
            </w:r>
          </w:p>
        </w:tc>
        <w:tc>
          <w:tcPr>
            <w:tcW w:w="270" w:type="dxa"/>
          </w:tcPr>
          <w:p w14:paraId="157BC674" w14:textId="77777777" w:rsidR="00C95781" w:rsidRPr="00C95781" w:rsidRDefault="00C95781" w:rsidP="00C95781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8792017" w14:textId="775ADD8C" w:rsidR="00C95781" w:rsidRPr="00C95781" w:rsidRDefault="00C95781" w:rsidP="00C95781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95781">
              <w:rPr>
                <w:rFonts w:ascii="Angsana New" w:hAnsi="Angsana New" w:hint="cs"/>
                <w:sz w:val="30"/>
                <w:szCs w:val="30"/>
                <w:lang w:val="en-US" w:bidi="th-TH"/>
              </w:rPr>
              <w:t>83,002</w:t>
            </w:r>
          </w:p>
        </w:tc>
      </w:tr>
      <w:tr w:rsidR="00C95781" w:rsidRPr="00B2145F" w14:paraId="02AA916C" w14:textId="77777777" w:rsidTr="00C95781">
        <w:trPr>
          <w:cantSplit/>
        </w:trPr>
        <w:tc>
          <w:tcPr>
            <w:tcW w:w="5391" w:type="dxa"/>
          </w:tcPr>
          <w:p w14:paraId="7A04F2F5" w14:textId="77777777" w:rsidR="00C95781" w:rsidRPr="00C95781" w:rsidRDefault="00C95781" w:rsidP="00C95781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95781">
              <w:rPr>
                <w:rFonts w:ascii="Angsana New" w:hAnsi="Angsana New" w:hint="cs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954" w:type="dxa"/>
          </w:tcPr>
          <w:p w14:paraId="2AE9919F" w14:textId="77777777" w:rsidR="00C95781" w:rsidRPr="00C95781" w:rsidRDefault="00C95781" w:rsidP="00C95781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5D845AE6" w14:textId="25F8E591" w:rsidR="00C95781" w:rsidRPr="00C95781" w:rsidRDefault="00110B94" w:rsidP="00C95781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3,374</w:t>
            </w:r>
          </w:p>
        </w:tc>
        <w:tc>
          <w:tcPr>
            <w:tcW w:w="270" w:type="dxa"/>
          </w:tcPr>
          <w:p w14:paraId="39A0171A" w14:textId="77777777" w:rsidR="00C95781" w:rsidRPr="00C95781" w:rsidRDefault="00C95781" w:rsidP="00C95781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DA3095A" w14:textId="31B979A9" w:rsidR="00C95781" w:rsidRPr="00C95781" w:rsidRDefault="00C95781" w:rsidP="00C95781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95781">
              <w:rPr>
                <w:rFonts w:ascii="Angsana New" w:hAnsi="Angsana New" w:hint="cs"/>
                <w:sz w:val="30"/>
                <w:szCs w:val="30"/>
                <w:lang w:val="en-US" w:bidi="th-TH"/>
              </w:rPr>
              <w:t>3,282</w:t>
            </w:r>
          </w:p>
        </w:tc>
      </w:tr>
      <w:tr w:rsidR="00C95781" w:rsidRPr="00B2145F" w14:paraId="139B6206" w14:textId="77777777" w:rsidTr="00C95781">
        <w:trPr>
          <w:cantSplit/>
        </w:trPr>
        <w:tc>
          <w:tcPr>
            <w:tcW w:w="5391" w:type="dxa"/>
          </w:tcPr>
          <w:p w14:paraId="649999E6" w14:textId="77777777" w:rsidR="00C95781" w:rsidRPr="00C95781" w:rsidRDefault="00C95781" w:rsidP="00C95781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9578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54" w:type="dxa"/>
          </w:tcPr>
          <w:p w14:paraId="73B1F933" w14:textId="77777777" w:rsidR="00C95781" w:rsidRPr="00C95781" w:rsidRDefault="00C95781" w:rsidP="00C95781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B218E9" w14:textId="27DBA052" w:rsidR="00C95781" w:rsidRPr="00C95781" w:rsidRDefault="00110B94" w:rsidP="00C95781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58,151</w:t>
            </w:r>
          </w:p>
        </w:tc>
        <w:tc>
          <w:tcPr>
            <w:tcW w:w="270" w:type="dxa"/>
          </w:tcPr>
          <w:p w14:paraId="04724E08" w14:textId="77777777" w:rsidR="00C95781" w:rsidRPr="00C95781" w:rsidRDefault="00C95781" w:rsidP="00C95781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02842E7" w14:textId="5F444FBF" w:rsidR="00C95781" w:rsidRPr="00C95781" w:rsidRDefault="00C95781" w:rsidP="00C95781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95781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86,810</w:t>
            </w:r>
          </w:p>
        </w:tc>
      </w:tr>
    </w:tbl>
    <w:p w14:paraId="7832C9B4" w14:textId="77777777" w:rsidR="00C63D18" w:rsidRPr="00EE679A" w:rsidRDefault="00C63D18" w:rsidP="006822EF">
      <w:pPr>
        <w:rPr>
          <w:rFonts w:ascii="Angsana New" w:hAnsi="Angsana New"/>
          <w:sz w:val="20"/>
          <w:szCs w:val="20"/>
          <w:lang w:val="th-TH"/>
        </w:rPr>
      </w:pPr>
    </w:p>
    <w:p w14:paraId="5BC7DB41" w14:textId="0086D2E5" w:rsidR="00806838" w:rsidRPr="003B0233" w:rsidRDefault="00806838" w:rsidP="00C957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B0233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สัญญาสำคัญที่ทำกับบุคคลหรือกิจการที่ไม่เกี่ยวข้องกัน</w:t>
      </w:r>
    </w:p>
    <w:p w14:paraId="1D3323C2" w14:textId="77777777" w:rsidR="00806838" w:rsidRPr="00EE679A" w:rsidRDefault="00806838" w:rsidP="006822EF">
      <w:pPr>
        <w:rPr>
          <w:rFonts w:ascii="Angsana New" w:hAnsi="Angsana New"/>
          <w:sz w:val="20"/>
          <w:szCs w:val="20"/>
          <w:lang w:val="th-TH"/>
        </w:rPr>
      </w:pPr>
    </w:p>
    <w:p w14:paraId="4DEF8678" w14:textId="77777777" w:rsidR="00806838" w:rsidRPr="003B0233" w:rsidRDefault="00806838" w:rsidP="003B02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3B0233">
        <w:rPr>
          <w:rFonts w:ascii="Angsana New" w:hAnsi="Angsana New" w:hint="cs"/>
          <w:i/>
          <w:iCs/>
          <w:sz w:val="30"/>
          <w:szCs w:val="30"/>
          <w:cs/>
        </w:rPr>
        <w:t>สัญญาซื้อวัตถุดิบ พืชสวน พืชไร่</w:t>
      </w:r>
    </w:p>
    <w:p w14:paraId="79067DE3" w14:textId="77777777" w:rsidR="00806838" w:rsidRPr="00EE679A" w:rsidRDefault="00806838" w:rsidP="006822EF">
      <w:pPr>
        <w:rPr>
          <w:rFonts w:ascii="Angsana New" w:hAnsi="Angsana New"/>
          <w:sz w:val="20"/>
          <w:szCs w:val="20"/>
          <w:lang w:val="th-TH"/>
        </w:rPr>
      </w:pPr>
    </w:p>
    <w:p w14:paraId="0571161F" w14:textId="10F5F82C" w:rsidR="006A19AC" w:rsidRDefault="0065674B" w:rsidP="003B02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3B0233">
        <w:rPr>
          <w:rFonts w:ascii="Angsana New" w:hAnsi="Angsana New" w:hint="cs"/>
          <w:sz w:val="30"/>
          <w:szCs w:val="30"/>
          <w:cs/>
        </w:rPr>
        <w:t>บริษัท</w:t>
      </w:r>
      <w:r w:rsidR="00040996" w:rsidRPr="003B0233">
        <w:rPr>
          <w:rFonts w:ascii="Angsana New" w:hAnsi="Angsana New" w:hint="cs"/>
          <w:sz w:val="30"/>
          <w:szCs w:val="30"/>
          <w:cs/>
        </w:rPr>
        <w:t>มีสัญญา</w:t>
      </w:r>
      <w:r w:rsidRPr="003B0233">
        <w:rPr>
          <w:rFonts w:ascii="Angsana New" w:hAnsi="Angsana New" w:hint="cs"/>
          <w:sz w:val="30"/>
          <w:szCs w:val="30"/>
          <w:cs/>
        </w:rPr>
        <w:t xml:space="preserve">ซื้อวัถตุดิบ </w:t>
      </w:r>
      <w:r w:rsidR="00806838" w:rsidRPr="003B0233">
        <w:rPr>
          <w:rFonts w:ascii="Angsana New" w:hAnsi="Angsana New" w:hint="cs"/>
          <w:sz w:val="30"/>
          <w:szCs w:val="30"/>
          <w:cs/>
        </w:rPr>
        <w:t>พืชสวน พืชไร่</w:t>
      </w:r>
      <w:r w:rsidR="00E56377" w:rsidRPr="003B0233">
        <w:rPr>
          <w:rFonts w:ascii="Angsana New" w:hAnsi="Angsana New" w:hint="cs"/>
          <w:sz w:val="30"/>
          <w:szCs w:val="30"/>
          <w:cs/>
        </w:rPr>
        <w:t xml:space="preserve"> หลายฉบับ</w:t>
      </w:r>
      <w:r w:rsidR="00806838" w:rsidRPr="003B0233">
        <w:rPr>
          <w:rFonts w:ascii="Angsana New" w:hAnsi="Angsana New" w:hint="cs"/>
          <w:sz w:val="30"/>
          <w:szCs w:val="30"/>
          <w:cs/>
        </w:rPr>
        <w:t>กับ</w:t>
      </w:r>
      <w:r w:rsidR="00040996" w:rsidRPr="003B0233">
        <w:rPr>
          <w:rFonts w:ascii="Angsana New" w:hAnsi="Angsana New" w:hint="cs"/>
          <w:sz w:val="30"/>
          <w:szCs w:val="30"/>
          <w:cs/>
        </w:rPr>
        <w:t>ทั้ง</w:t>
      </w:r>
      <w:r w:rsidR="00806838" w:rsidRPr="003B0233">
        <w:rPr>
          <w:rFonts w:ascii="Angsana New" w:hAnsi="Angsana New" w:hint="cs"/>
          <w:sz w:val="30"/>
          <w:szCs w:val="30"/>
          <w:cs/>
        </w:rPr>
        <w:t>บุคคลและกับบริษัทในประเทศ</w:t>
      </w:r>
      <w:r w:rsidR="00833743" w:rsidRPr="003B0233">
        <w:rPr>
          <w:rFonts w:ascii="Angsana New" w:hAnsi="Angsana New" w:hint="cs"/>
          <w:sz w:val="30"/>
          <w:szCs w:val="30"/>
          <w:cs/>
        </w:rPr>
        <w:t>ไทย</w:t>
      </w:r>
      <w:r w:rsidR="00806838" w:rsidRPr="003B0233">
        <w:rPr>
          <w:rFonts w:ascii="Angsana New" w:hAnsi="Angsana New" w:hint="cs"/>
          <w:sz w:val="30"/>
          <w:szCs w:val="30"/>
          <w:cs/>
        </w:rPr>
        <w:t xml:space="preserve"> ภายใต้เงื่อนไขของสัญญา บริษัทตกลงที่จะซื้อวัตถุดิบ</w:t>
      </w:r>
      <w:r w:rsidR="002122C7" w:rsidRPr="003B0233">
        <w:rPr>
          <w:rFonts w:ascii="Angsana New" w:hAnsi="Angsana New" w:hint="cs"/>
          <w:sz w:val="30"/>
          <w:szCs w:val="30"/>
          <w:cs/>
        </w:rPr>
        <w:t xml:space="preserve"> พืชสวน พืชไร่ ตามปริมาณที่บริษัทกำหนดในแต่ละครั้งและตามราคาที่ระบุไว้</w:t>
      </w:r>
      <w:r w:rsidR="002122C7" w:rsidRPr="003B0233">
        <w:rPr>
          <w:rFonts w:ascii="Angsana New" w:hAnsi="Angsana New" w:hint="cs"/>
          <w:spacing w:val="-2"/>
          <w:sz w:val="30"/>
          <w:szCs w:val="30"/>
          <w:cs/>
        </w:rPr>
        <w:t xml:space="preserve">ในสัญญา สัญญาหลายฉบับดังกล่าวมีผลบังคับใช้เป็นระยะเวลา </w:t>
      </w:r>
      <w:r w:rsidR="002122C7" w:rsidRPr="003B0233">
        <w:rPr>
          <w:rFonts w:ascii="Angsana New" w:hAnsi="Angsana New" w:hint="cs"/>
          <w:spacing w:val="-2"/>
          <w:sz w:val="30"/>
          <w:szCs w:val="30"/>
        </w:rPr>
        <w:t xml:space="preserve">1 </w:t>
      </w:r>
      <w:r w:rsidR="002122C7" w:rsidRPr="003B0233">
        <w:rPr>
          <w:rFonts w:ascii="Angsana New" w:hAnsi="Angsana New" w:hint="cs"/>
          <w:spacing w:val="-2"/>
          <w:sz w:val="30"/>
          <w:szCs w:val="30"/>
          <w:cs/>
        </w:rPr>
        <w:t>ปี</w:t>
      </w:r>
      <w:r w:rsidR="00671C76" w:rsidRPr="003B0233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="00040996" w:rsidRPr="003B0233">
        <w:rPr>
          <w:rFonts w:ascii="Angsana New" w:hAnsi="Angsana New" w:hint="cs"/>
          <w:spacing w:val="-2"/>
          <w:sz w:val="30"/>
          <w:szCs w:val="30"/>
          <w:cs/>
        </w:rPr>
        <w:t>นับแต่วันทำสัญญา</w:t>
      </w:r>
      <w:r w:rsidR="002122C7" w:rsidRPr="003B0233">
        <w:rPr>
          <w:rFonts w:ascii="Angsana New" w:hAnsi="Angsana New" w:hint="cs"/>
          <w:spacing w:val="-2"/>
          <w:sz w:val="30"/>
          <w:szCs w:val="30"/>
          <w:cs/>
        </w:rPr>
        <w:t>และสามารถต่ออายุสัญญาได้</w:t>
      </w:r>
      <w:r w:rsidR="002122C7" w:rsidRPr="003B0233">
        <w:rPr>
          <w:rFonts w:ascii="Angsana New" w:hAnsi="Angsana New" w:hint="cs"/>
          <w:sz w:val="30"/>
          <w:szCs w:val="30"/>
          <w:cs/>
        </w:rPr>
        <w:t>เมื่อสิ้นสุดสัญญา</w:t>
      </w:r>
      <w:r w:rsidR="00A447C5" w:rsidRPr="003B0233">
        <w:rPr>
          <w:rFonts w:ascii="Angsana New" w:hAnsi="Angsana New" w:hint="cs"/>
          <w:sz w:val="30"/>
          <w:szCs w:val="30"/>
          <w:cs/>
        </w:rPr>
        <w:t>ตามข้อตกลงของแต่ละฝ่าย</w:t>
      </w:r>
    </w:p>
    <w:p w14:paraId="473E71B2" w14:textId="77777777" w:rsidR="00EE679A" w:rsidRPr="00EE679A" w:rsidRDefault="00EE679A" w:rsidP="003B02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14:paraId="30690404" w14:textId="7206844E" w:rsidR="002122C7" w:rsidRPr="003B0233" w:rsidRDefault="006F6BEE" w:rsidP="003B02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</w:rPr>
        <w:tab/>
      </w:r>
      <w:r w:rsidR="002122C7" w:rsidRPr="003B0233">
        <w:rPr>
          <w:rFonts w:ascii="Angsana New" w:hAnsi="Angsana New" w:hint="cs"/>
          <w:i/>
          <w:iCs/>
          <w:sz w:val="30"/>
          <w:szCs w:val="30"/>
          <w:cs/>
        </w:rPr>
        <w:t xml:space="preserve">สัญญาแต่งตั้งผู้จัดจำหน่ายสินค้า </w:t>
      </w:r>
    </w:p>
    <w:p w14:paraId="47CBCFB1" w14:textId="77777777" w:rsidR="002122C7" w:rsidRPr="00EE679A" w:rsidRDefault="002122C7" w:rsidP="006822EF">
      <w:pPr>
        <w:rPr>
          <w:rFonts w:ascii="Angsana New" w:hAnsi="Angsana New"/>
          <w:sz w:val="20"/>
          <w:szCs w:val="20"/>
          <w:lang w:val="th-TH"/>
        </w:rPr>
      </w:pPr>
    </w:p>
    <w:p w14:paraId="70EB82A7" w14:textId="419C9EF8" w:rsidR="00A447C5" w:rsidRDefault="00A447C5" w:rsidP="003B02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3B0233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3B0233">
        <w:rPr>
          <w:rFonts w:ascii="Angsana New" w:hAnsi="Angsana New" w:hint="cs"/>
          <w:sz w:val="30"/>
          <w:szCs w:val="30"/>
        </w:rPr>
        <w:t xml:space="preserve">1 </w:t>
      </w:r>
      <w:r w:rsidRPr="003B0233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Pr="003B0233">
        <w:rPr>
          <w:rFonts w:ascii="Angsana New" w:hAnsi="Angsana New" w:hint="cs"/>
          <w:sz w:val="30"/>
          <w:szCs w:val="30"/>
        </w:rPr>
        <w:t xml:space="preserve">2553 </w:t>
      </w:r>
      <w:r w:rsidRPr="003B0233">
        <w:rPr>
          <w:rFonts w:ascii="Angsana New" w:hAnsi="Angsana New" w:hint="cs"/>
          <w:sz w:val="30"/>
          <w:szCs w:val="30"/>
          <w:cs/>
        </w:rPr>
        <w:t>บริษัทได้ทำสัญญาแต่งตั้งบริษัทต่างประเทศแห่งหนึ่ง</w:t>
      </w:r>
      <w:r w:rsidR="00491D38" w:rsidRPr="003B0233">
        <w:rPr>
          <w:rFonts w:ascii="Angsana New" w:hAnsi="Angsana New" w:hint="cs"/>
          <w:sz w:val="30"/>
          <w:szCs w:val="30"/>
          <w:cs/>
        </w:rPr>
        <w:t xml:space="preserve">ให้เป็นผู้จัดจำหน่ายสินค้าให้กับบริษัทภายในเขตประเทศที่กำหนดไว้ </w:t>
      </w:r>
      <w:r w:rsidRPr="003B0233">
        <w:rPr>
          <w:rFonts w:ascii="Angsana New" w:hAnsi="Angsana New" w:hint="cs"/>
          <w:sz w:val="30"/>
          <w:szCs w:val="30"/>
          <w:cs/>
        </w:rPr>
        <w:t xml:space="preserve">ภายใต้เงื่อนไขของสัญญา </w:t>
      </w:r>
      <w:r w:rsidRPr="003B0233">
        <w:rPr>
          <w:rFonts w:ascii="Angsana New" w:hAnsi="Angsana New" w:hint="cs"/>
          <w:spacing w:val="-2"/>
          <w:sz w:val="30"/>
          <w:szCs w:val="30"/>
          <w:cs/>
        </w:rPr>
        <w:t>บริษัทตกลงที่จะขายสินค้าให้แก่ผู้จัดจำหน่ายสินค้า</w:t>
      </w:r>
      <w:r w:rsidRPr="003B0233">
        <w:rPr>
          <w:rFonts w:ascii="Angsana New" w:hAnsi="Angsana New" w:hint="cs"/>
          <w:spacing w:val="2"/>
          <w:sz w:val="30"/>
          <w:szCs w:val="30"/>
          <w:cs/>
        </w:rPr>
        <w:t xml:space="preserve">ตามราคาที่บริษัทกำหนด สัญญาฉบับนี้มีผลบังคับใช้ตั้งแต่วันที่ </w:t>
      </w:r>
      <w:r w:rsidRPr="003B0233">
        <w:rPr>
          <w:rFonts w:ascii="Angsana New" w:hAnsi="Angsana New" w:hint="cs"/>
          <w:spacing w:val="2"/>
          <w:sz w:val="30"/>
          <w:szCs w:val="30"/>
        </w:rPr>
        <w:t xml:space="preserve">1 </w:t>
      </w:r>
      <w:r w:rsidRPr="003B0233">
        <w:rPr>
          <w:rFonts w:ascii="Angsana New" w:hAnsi="Angsana New" w:hint="cs"/>
          <w:spacing w:val="2"/>
          <w:sz w:val="30"/>
          <w:szCs w:val="30"/>
          <w:cs/>
        </w:rPr>
        <w:t xml:space="preserve">มกราคม </w:t>
      </w:r>
      <w:r w:rsidRPr="003B0233">
        <w:rPr>
          <w:rFonts w:ascii="Angsana New" w:hAnsi="Angsana New" w:hint="cs"/>
          <w:spacing w:val="2"/>
          <w:sz w:val="30"/>
          <w:szCs w:val="30"/>
        </w:rPr>
        <w:t xml:space="preserve">2553 </w:t>
      </w:r>
      <w:r w:rsidRPr="003B0233">
        <w:rPr>
          <w:rFonts w:ascii="Angsana New" w:hAnsi="Angsana New" w:hint="cs"/>
          <w:spacing w:val="2"/>
          <w:sz w:val="30"/>
          <w:szCs w:val="30"/>
          <w:cs/>
        </w:rPr>
        <w:t>และ</w:t>
      </w:r>
      <w:r w:rsidRPr="003B0233">
        <w:rPr>
          <w:rFonts w:ascii="Angsana New" w:eastAsia="Batang" w:hAnsi="Angsana New" w:hint="cs"/>
          <w:spacing w:val="2"/>
          <w:sz w:val="30"/>
          <w:szCs w:val="30"/>
          <w:cs/>
          <w:lang w:eastAsia="ko-KR"/>
        </w:rPr>
        <w:t xml:space="preserve">มีผลบังคับใช้เป็นเวลา </w:t>
      </w:r>
      <w:r w:rsidRPr="003B0233">
        <w:rPr>
          <w:rFonts w:ascii="Angsana New" w:eastAsia="Batang" w:hAnsi="Angsana New" w:hint="cs"/>
          <w:spacing w:val="2"/>
          <w:sz w:val="30"/>
          <w:szCs w:val="30"/>
          <w:lang w:eastAsia="ko-KR"/>
        </w:rPr>
        <w:t xml:space="preserve">3 </w:t>
      </w:r>
      <w:r w:rsidRPr="003B0233">
        <w:rPr>
          <w:rFonts w:ascii="Angsana New" w:eastAsia="Batang" w:hAnsi="Angsana New" w:hint="cs"/>
          <w:spacing w:val="2"/>
          <w:sz w:val="30"/>
          <w:szCs w:val="30"/>
          <w:cs/>
          <w:lang w:eastAsia="ko-KR"/>
        </w:rPr>
        <w:t xml:space="preserve">ปี </w:t>
      </w:r>
      <w:r w:rsidRPr="003B0233">
        <w:rPr>
          <w:rFonts w:ascii="Angsana New" w:eastAsia="Batang" w:hAnsi="Angsana New" w:hint="cs"/>
          <w:spacing w:val="-2"/>
          <w:sz w:val="30"/>
          <w:szCs w:val="30"/>
          <w:cs/>
          <w:lang w:eastAsia="ko-KR"/>
        </w:rPr>
        <w:t xml:space="preserve">นับจากวันที่เริ่มต้นสัญญาและต่ออายุโดยอัตโนมัติเป็นเวลา </w:t>
      </w:r>
      <w:r w:rsidRPr="003B0233">
        <w:rPr>
          <w:rFonts w:ascii="Angsana New" w:eastAsia="Batang" w:hAnsi="Angsana New" w:hint="cs"/>
          <w:spacing w:val="-2"/>
          <w:sz w:val="30"/>
          <w:szCs w:val="30"/>
          <w:lang w:eastAsia="ko-KR"/>
        </w:rPr>
        <w:t xml:space="preserve">1 </w:t>
      </w:r>
      <w:r w:rsidRPr="003B0233">
        <w:rPr>
          <w:rFonts w:ascii="Angsana New" w:eastAsia="Batang" w:hAnsi="Angsana New" w:hint="cs"/>
          <w:spacing w:val="-2"/>
          <w:sz w:val="30"/>
          <w:szCs w:val="30"/>
          <w:cs/>
          <w:lang w:eastAsia="ko-KR"/>
        </w:rPr>
        <w:t>ปีตามเงื่อนไขและข้อตกลงสัญญาเดิม หากไม่มีฝ่ายใด</w:t>
      </w:r>
      <w:r w:rsidRPr="003B0233">
        <w:rPr>
          <w:rFonts w:ascii="Angsana New" w:eastAsia="Batang" w:hAnsi="Angsana New" w:hint="cs"/>
          <w:spacing w:val="-6"/>
          <w:sz w:val="30"/>
          <w:szCs w:val="30"/>
          <w:cs/>
          <w:lang w:eastAsia="ko-KR"/>
        </w:rPr>
        <w:t>แจ้งการขอเลิกสัญญาดังกล่าวเป็นลายลักษณ์</w:t>
      </w:r>
      <w:r w:rsidRPr="003B0233">
        <w:rPr>
          <w:rFonts w:ascii="Angsana New" w:eastAsia="Batang" w:hAnsi="Angsana New" w:hint="cs"/>
          <w:sz w:val="30"/>
          <w:szCs w:val="30"/>
          <w:cs/>
          <w:lang w:eastAsia="ko-KR"/>
        </w:rPr>
        <w:t xml:space="preserve">อักษรแก่อีกฝ่ายหนึ่งให้ทราบล่วงหน้าเป็นระยะเวลาไม่น้อยกว่า </w:t>
      </w:r>
      <w:r w:rsidRPr="003B0233">
        <w:rPr>
          <w:rFonts w:ascii="Angsana New" w:eastAsia="Batang" w:hAnsi="Angsana New" w:hint="cs"/>
          <w:sz w:val="30"/>
          <w:szCs w:val="30"/>
          <w:lang w:eastAsia="ko-KR"/>
        </w:rPr>
        <w:t xml:space="preserve">6 </w:t>
      </w:r>
      <w:r w:rsidRPr="003B0233">
        <w:rPr>
          <w:rFonts w:ascii="Angsana New" w:eastAsia="Batang" w:hAnsi="Angsana New" w:hint="cs"/>
          <w:sz w:val="30"/>
          <w:szCs w:val="30"/>
          <w:cs/>
          <w:lang w:eastAsia="ko-KR"/>
        </w:rPr>
        <w:t>เดือน</w:t>
      </w:r>
      <w:r w:rsidRPr="003B0233">
        <w:rPr>
          <w:rFonts w:ascii="Angsana New" w:hAnsi="Angsana New" w:hint="cs"/>
          <w:sz w:val="30"/>
          <w:szCs w:val="30"/>
          <w:cs/>
        </w:rPr>
        <w:t>ก่อนวันสิ้นสุดสัญญา</w:t>
      </w:r>
    </w:p>
    <w:p w14:paraId="21C5A858" w14:textId="77777777" w:rsidR="007A12E9" w:rsidRPr="003B0233" w:rsidRDefault="007A12E9" w:rsidP="003B02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3B0233">
        <w:rPr>
          <w:rFonts w:ascii="Angsana New" w:hAnsi="Angsana New" w:hint="cs"/>
          <w:i/>
          <w:iCs/>
          <w:sz w:val="30"/>
          <w:szCs w:val="30"/>
          <w:cs/>
        </w:rPr>
        <w:lastRenderedPageBreak/>
        <w:t>สัญญาแต่งตั้งตัวแทน</w:t>
      </w:r>
    </w:p>
    <w:p w14:paraId="36D80E70" w14:textId="77777777" w:rsidR="007A12E9" w:rsidRPr="006822EF" w:rsidRDefault="007A12E9" w:rsidP="006822EF">
      <w:pPr>
        <w:rPr>
          <w:rFonts w:ascii="Angsana New" w:hAnsi="Angsana New"/>
          <w:sz w:val="30"/>
          <w:szCs w:val="30"/>
          <w:lang w:val="th-TH"/>
        </w:rPr>
      </w:pPr>
    </w:p>
    <w:p w14:paraId="19AEA9B2" w14:textId="446E080F" w:rsidR="00A447C5" w:rsidRPr="003B0233" w:rsidRDefault="00A447C5" w:rsidP="003B02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3B0233">
        <w:rPr>
          <w:rFonts w:ascii="Angsana New" w:hAnsi="Angsana New" w:hint="cs"/>
          <w:sz w:val="30"/>
          <w:szCs w:val="30"/>
          <w:cs/>
        </w:rPr>
        <w:t>บริษัทมีสัญญาแต่งตั้งตัวแทนกับบริษัทในต่างประเทศต่าง</w:t>
      </w:r>
      <w:r w:rsidR="00F96C19">
        <w:rPr>
          <w:rFonts w:ascii="Angsana New" w:hAnsi="Angsana New"/>
          <w:sz w:val="30"/>
          <w:szCs w:val="30"/>
        </w:rPr>
        <w:t xml:space="preserve"> </w:t>
      </w:r>
      <w:r w:rsidRPr="003B0233">
        <w:rPr>
          <w:rFonts w:ascii="Angsana New" w:hAnsi="Angsana New" w:hint="cs"/>
          <w:sz w:val="30"/>
          <w:szCs w:val="30"/>
          <w:cs/>
        </w:rPr>
        <w:t>ๆ หลายแห่ง ให้เป็นตัวแทนของบริษัทในการติดต่อและประสานงานรวมถึงแผนการโฆษณาและส่งเสริมการขาย และการให้บริการสนับสนุนต่าง</w:t>
      </w:r>
      <w:r w:rsidR="00F96C19">
        <w:rPr>
          <w:rFonts w:ascii="Angsana New" w:hAnsi="Angsana New"/>
          <w:sz w:val="30"/>
          <w:szCs w:val="30"/>
        </w:rPr>
        <w:t xml:space="preserve"> </w:t>
      </w:r>
      <w:r w:rsidRPr="003B0233">
        <w:rPr>
          <w:rFonts w:ascii="Angsana New" w:hAnsi="Angsana New" w:hint="cs"/>
          <w:sz w:val="30"/>
          <w:szCs w:val="30"/>
          <w:cs/>
        </w:rPr>
        <w:t xml:space="preserve">ๆ แก่ลูกค้าของบริษัท  เพื่อรักษาระดับการสั่งซื้อของลูกค้ารายเดิมและเพิ่มโอกาสในการเพิ่มยอดขายให้กับทางบริษัท ภายใต้เงื่อนไขของสัญญา บริษัทตกลงที่จะจ่ายค่าบริการดังกล่าวตามอัตราที่กำหนดในสัญญา สัญญาหลายฉบับเหล่านี้มีผลบังคับใช้ถึงวันที่ </w:t>
      </w:r>
      <w:r w:rsidRPr="003B0233">
        <w:rPr>
          <w:rFonts w:ascii="Angsana New" w:hAnsi="Angsana New" w:hint="cs"/>
          <w:sz w:val="30"/>
          <w:szCs w:val="30"/>
        </w:rPr>
        <w:t xml:space="preserve">31 </w:t>
      </w:r>
      <w:r w:rsidRPr="003B0233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3B0233">
        <w:rPr>
          <w:rFonts w:ascii="Angsana New" w:hAnsi="Angsana New" w:hint="cs"/>
          <w:sz w:val="30"/>
          <w:szCs w:val="30"/>
        </w:rPr>
        <w:t xml:space="preserve">2558 </w:t>
      </w:r>
      <w:r w:rsidRPr="003B0233">
        <w:rPr>
          <w:rFonts w:ascii="Angsana New" w:eastAsia="Batang" w:hAnsi="Angsana New" w:hint="cs"/>
          <w:spacing w:val="-6"/>
          <w:sz w:val="30"/>
          <w:szCs w:val="30"/>
          <w:cs/>
          <w:lang w:eastAsia="ko-KR"/>
        </w:rPr>
        <w:t xml:space="preserve">และต่ออายุโดยอัตโนมัติเป็นเวลา </w:t>
      </w:r>
      <w:r w:rsidRPr="003B0233">
        <w:rPr>
          <w:rFonts w:ascii="Angsana New" w:eastAsia="Batang" w:hAnsi="Angsana New" w:hint="cs"/>
          <w:spacing w:val="-6"/>
          <w:sz w:val="30"/>
          <w:szCs w:val="30"/>
          <w:lang w:eastAsia="ko-KR"/>
        </w:rPr>
        <w:t xml:space="preserve">1 </w:t>
      </w:r>
      <w:r w:rsidRPr="003B0233">
        <w:rPr>
          <w:rFonts w:ascii="Angsana New" w:eastAsia="Batang" w:hAnsi="Angsana New" w:hint="cs"/>
          <w:spacing w:val="-6"/>
          <w:sz w:val="30"/>
          <w:szCs w:val="30"/>
          <w:cs/>
          <w:lang w:eastAsia="ko-KR"/>
        </w:rPr>
        <w:t>ปีตามเงื่อนไขและข้อตกลงสัญญาเดิม</w:t>
      </w:r>
      <w:r w:rsidRPr="003B0233">
        <w:rPr>
          <w:rFonts w:ascii="Angsana New" w:hAnsi="Angsana New" w:hint="cs"/>
          <w:sz w:val="30"/>
          <w:szCs w:val="30"/>
          <w:cs/>
        </w:rPr>
        <w:t xml:space="preserve"> และสามารถบอกเลิกสัญญาตามข้อตกลงของทั้งสองฝ่ายหรือโดยฝ่ายหนึ่งฝ่ายใด ด้วยการแจ้งการขอยกเลิกสัญญาดังกล่าวเป็น</w:t>
      </w:r>
      <w:r w:rsidR="00575144" w:rsidRPr="003B0233">
        <w:rPr>
          <w:rFonts w:ascii="Angsana New" w:hAnsi="Angsana New" w:hint="cs"/>
          <w:sz w:val="30"/>
          <w:szCs w:val="30"/>
        </w:rPr>
        <w:br/>
      </w:r>
      <w:r w:rsidRPr="003B0233">
        <w:rPr>
          <w:rFonts w:ascii="Angsana New" w:hAnsi="Angsana New" w:hint="cs"/>
          <w:sz w:val="30"/>
          <w:szCs w:val="30"/>
          <w:cs/>
        </w:rPr>
        <w:t xml:space="preserve">ลายลักษณ์อักษรแก่อีกฝ่ายหนึ่งทราบล่วงหน้าเป็นระยะเวลาไม่น้อยกว่า </w:t>
      </w:r>
      <w:r w:rsidRPr="003B0233">
        <w:rPr>
          <w:rFonts w:ascii="Angsana New" w:hAnsi="Angsana New" w:hint="cs"/>
          <w:sz w:val="30"/>
          <w:szCs w:val="30"/>
        </w:rPr>
        <w:t xml:space="preserve">2 </w:t>
      </w:r>
      <w:r w:rsidRPr="003B0233">
        <w:rPr>
          <w:rFonts w:ascii="Angsana New" w:hAnsi="Angsana New" w:hint="cs"/>
          <w:sz w:val="30"/>
          <w:szCs w:val="30"/>
          <w:cs/>
        </w:rPr>
        <w:t>ถึง</w:t>
      </w:r>
      <w:r w:rsidRPr="003B0233">
        <w:rPr>
          <w:rFonts w:ascii="Angsana New" w:hAnsi="Angsana New" w:hint="cs"/>
          <w:sz w:val="30"/>
          <w:szCs w:val="30"/>
        </w:rPr>
        <w:t xml:space="preserve"> 3 </w:t>
      </w:r>
      <w:r w:rsidRPr="003B0233">
        <w:rPr>
          <w:rFonts w:ascii="Angsana New" w:hAnsi="Angsana New" w:hint="cs"/>
          <w:sz w:val="30"/>
          <w:szCs w:val="30"/>
          <w:cs/>
        </w:rPr>
        <w:t>เดือน</w:t>
      </w:r>
    </w:p>
    <w:p w14:paraId="1EAEA2C2" w14:textId="4BD6CB9C" w:rsidR="00B5704F" w:rsidRPr="006822EF" w:rsidRDefault="00B5704F" w:rsidP="006822EF">
      <w:pPr>
        <w:rPr>
          <w:rFonts w:ascii="Angsana New" w:hAnsi="Angsana New"/>
          <w:sz w:val="30"/>
          <w:szCs w:val="30"/>
          <w:lang w:val="th-TH"/>
        </w:rPr>
      </w:pPr>
    </w:p>
    <w:p w14:paraId="34FF4617" w14:textId="77777777" w:rsidR="002122C7" w:rsidRPr="009920F8" w:rsidRDefault="002122C7" w:rsidP="007B78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9920F8">
        <w:rPr>
          <w:rFonts w:ascii="Angsana New" w:hAnsi="Angsana New" w:hint="cs"/>
          <w:i/>
          <w:iCs/>
          <w:sz w:val="30"/>
          <w:szCs w:val="30"/>
          <w:cs/>
        </w:rPr>
        <w:t>สัญญา</w:t>
      </w:r>
      <w:r w:rsidR="00D30B6E" w:rsidRPr="009920F8">
        <w:rPr>
          <w:rFonts w:ascii="Angsana New" w:hAnsi="Angsana New" w:hint="cs"/>
          <w:i/>
          <w:iCs/>
          <w:sz w:val="30"/>
          <w:szCs w:val="30"/>
          <w:cs/>
        </w:rPr>
        <w:t xml:space="preserve">การจัดหาไอน้ำ </w:t>
      </w:r>
      <w:r w:rsidRPr="009920F8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</w:p>
    <w:p w14:paraId="4030B2DA" w14:textId="77777777" w:rsidR="002122C7" w:rsidRPr="006822EF" w:rsidRDefault="002122C7" w:rsidP="006822EF">
      <w:pPr>
        <w:rPr>
          <w:rFonts w:ascii="Angsana New" w:hAnsi="Angsana New"/>
          <w:sz w:val="30"/>
          <w:szCs w:val="30"/>
          <w:lang w:val="th-TH"/>
        </w:rPr>
      </w:pPr>
    </w:p>
    <w:p w14:paraId="274A2E83" w14:textId="2E16FADE" w:rsidR="00F57DF5" w:rsidRPr="00B2145F" w:rsidRDefault="00F57DF5" w:rsidP="00F57D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B2145F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B2145F">
        <w:rPr>
          <w:rFonts w:ascii="Angsana New" w:hAnsi="Angsana New" w:hint="cs"/>
          <w:sz w:val="30"/>
          <w:szCs w:val="30"/>
        </w:rPr>
        <w:t xml:space="preserve">5 </w:t>
      </w:r>
      <w:r w:rsidRPr="00B2145F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Pr="00B2145F">
        <w:rPr>
          <w:rFonts w:ascii="Angsana New" w:hAnsi="Angsana New" w:hint="cs"/>
          <w:sz w:val="30"/>
          <w:szCs w:val="30"/>
        </w:rPr>
        <w:t xml:space="preserve">2550 </w:t>
      </w:r>
      <w:r w:rsidRPr="00B2145F">
        <w:rPr>
          <w:rFonts w:ascii="Angsana New" w:hAnsi="Angsana New" w:hint="cs"/>
          <w:sz w:val="30"/>
          <w:szCs w:val="30"/>
          <w:cs/>
        </w:rPr>
        <w:t>บริษัทได้ทำสัญญาการจัดหาไอน้ำกับบริษัทในประเทศไทยแห่งหนึ่ง ภายใต้เงื่อนไขของ</w:t>
      </w:r>
      <w:r w:rsidRPr="00B2145F">
        <w:rPr>
          <w:rFonts w:ascii="Angsana New" w:hAnsi="Angsana New" w:hint="cs"/>
          <w:spacing w:val="2"/>
          <w:sz w:val="30"/>
          <w:szCs w:val="30"/>
          <w:cs/>
        </w:rPr>
        <w:t>สัญญา บริษัทตกลงที่จะจ่ายค่าจัดหาไอน้ำในอัตราและจะปฏิบัติตามเงื่อนไขที่กำหนดไว้ในสัญญา สัญญาฉบับนี้</w:t>
      </w:r>
      <w:r w:rsidRPr="00B2145F">
        <w:rPr>
          <w:rFonts w:ascii="Angsana New" w:hAnsi="Angsana New" w:hint="cs"/>
          <w:sz w:val="30"/>
          <w:szCs w:val="30"/>
          <w:cs/>
        </w:rPr>
        <w:t>มีผลบังคับใช้เป็นเวลา</w:t>
      </w:r>
      <w:r w:rsidRPr="00B2145F">
        <w:rPr>
          <w:rFonts w:ascii="Angsana New" w:hAnsi="Angsana New" w:hint="cs"/>
          <w:sz w:val="30"/>
          <w:szCs w:val="30"/>
        </w:rPr>
        <w:t xml:space="preserve"> 15 </w:t>
      </w:r>
      <w:r w:rsidRPr="00B2145F">
        <w:rPr>
          <w:rFonts w:ascii="Angsana New" w:hAnsi="Angsana New" w:hint="cs"/>
          <w:sz w:val="30"/>
          <w:szCs w:val="30"/>
          <w:cs/>
        </w:rPr>
        <w:t>ปีนับจากวันที่เริ่มต้นสัญญาและ</w:t>
      </w:r>
      <w:r w:rsidR="00EE679A">
        <w:rPr>
          <w:rFonts w:ascii="Angsana New" w:hAnsi="Angsana New" w:hint="cs"/>
          <w:sz w:val="30"/>
          <w:szCs w:val="30"/>
          <w:cs/>
        </w:rPr>
        <w:t xml:space="preserve">จะสิ้นสุดลงในวันที่ </w:t>
      </w:r>
      <w:r w:rsidR="00EE679A">
        <w:rPr>
          <w:rFonts w:ascii="Angsana New" w:hAnsi="Angsana New"/>
          <w:sz w:val="30"/>
          <w:szCs w:val="30"/>
        </w:rPr>
        <w:t xml:space="preserve">18 </w:t>
      </w:r>
      <w:r w:rsidR="00EE679A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EE679A">
        <w:rPr>
          <w:rFonts w:ascii="Angsana New" w:hAnsi="Angsana New"/>
          <w:sz w:val="30"/>
          <w:szCs w:val="30"/>
        </w:rPr>
        <w:t xml:space="preserve">2567 </w:t>
      </w:r>
      <w:r w:rsidR="00EE679A">
        <w:rPr>
          <w:rFonts w:ascii="Angsana New" w:hAnsi="Angsana New" w:hint="cs"/>
          <w:sz w:val="30"/>
          <w:szCs w:val="30"/>
          <w:cs/>
        </w:rPr>
        <w:t>สัญญาฉบับนี้</w:t>
      </w:r>
      <w:r w:rsidRPr="00B2145F">
        <w:rPr>
          <w:rFonts w:ascii="Angsana New" w:hAnsi="Angsana New" w:hint="cs"/>
          <w:sz w:val="30"/>
          <w:szCs w:val="30"/>
          <w:cs/>
        </w:rPr>
        <w:t xml:space="preserve">สามารถบอกเลิกสัญญาตามข้อตกลงของทั้งสองฝ่ายหรือโดยฝ่ายหนึ่งฝ่ายใด ด้วยการแจ้งการขอยกเลิกสัญญาดังกล่าวเป็นลายลักษณ์อักษรแก่อีกฝ่ายหนึ่งทราบล่วงหน้าเป็นระยะเวลาไม่น้อยกว่า </w:t>
      </w:r>
      <w:r w:rsidRPr="00B2145F">
        <w:rPr>
          <w:rFonts w:ascii="Angsana New" w:hAnsi="Angsana New" w:hint="cs"/>
          <w:sz w:val="30"/>
          <w:szCs w:val="30"/>
        </w:rPr>
        <w:t xml:space="preserve">12 </w:t>
      </w:r>
      <w:r w:rsidRPr="00B2145F">
        <w:rPr>
          <w:rFonts w:ascii="Angsana New" w:hAnsi="Angsana New" w:hint="cs"/>
          <w:sz w:val="30"/>
          <w:szCs w:val="30"/>
          <w:cs/>
        </w:rPr>
        <w:t xml:space="preserve">เดือน </w:t>
      </w:r>
    </w:p>
    <w:p w14:paraId="6C7B277C" w14:textId="7945784E" w:rsidR="009344D5" w:rsidRPr="00B2145F" w:rsidRDefault="009344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14:paraId="34973AB5" w14:textId="6946B5E3" w:rsidR="00AD7882" w:rsidRPr="003827C9" w:rsidRDefault="00AD7882" w:rsidP="006A01AF">
      <w:pPr>
        <w:pStyle w:val="Heading8"/>
        <w:numPr>
          <w:ilvl w:val="0"/>
          <w:numId w:val="16"/>
        </w:numPr>
        <w:tabs>
          <w:tab w:val="left" w:pos="540"/>
        </w:tabs>
        <w:spacing w:line="240" w:lineRule="auto"/>
        <w:ind w:left="540" w:hanging="540"/>
        <w:rPr>
          <w:rFonts w:ascii="Angsana New" w:hAnsi="Angsana New" w:cs="Angsana New"/>
          <w:sz w:val="30"/>
          <w:szCs w:val="30"/>
        </w:rPr>
      </w:pPr>
      <w:r w:rsidRPr="003827C9">
        <w:rPr>
          <w:rFonts w:ascii="Angsana New" w:hAnsi="Angsana New" w:cs="Angsana New" w:hint="cs"/>
          <w:sz w:val="30"/>
          <w:szCs w:val="30"/>
          <w:cs/>
        </w:rPr>
        <w:t>เหตุการณ์ภายหลังรอบระยะเวลารายงาน</w:t>
      </w:r>
    </w:p>
    <w:p w14:paraId="28B3FD5C" w14:textId="77777777" w:rsidR="00A72FAE" w:rsidRPr="006822EF" w:rsidRDefault="00A72FAE" w:rsidP="006822EF">
      <w:pPr>
        <w:rPr>
          <w:rFonts w:ascii="Angsana New" w:hAnsi="Angsana New"/>
          <w:sz w:val="30"/>
          <w:szCs w:val="30"/>
          <w:lang w:val="th-TH"/>
        </w:rPr>
      </w:pPr>
    </w:p>
    <w:p w14:paraId="143B6F08" w14:textId="1B972E5F" w:rsidR="004844B4" w:rsidRPr="00206385" w:rsidRDefault="0037089D" w:rsidP="00A56A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37089D">
        <w:rPr>
          <w:rFonts w:ascii="Angsana New" w:hAnsi="Angsana New"/>
          <w:sz w:val="30"/>
          <w:szCs w:val="30"/>
          <w:cs/>
        </w:rPr>
        <w:t>ในการประชุมคณะกรรมการของบริษัทเมื่อวันที่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17 </w:t>
      </w:r>
      <w:r w:rsidRPr="0037089D">
        <w:rPr>
          <w:rFonts w:ascii="Angsana New" w:hAnsi="Angsana New"/>
          <w:sz w:val="30"/>
          <w:szCs w:val="30"/>
          <w:cs/>
        </w:rPr>
        <w:t>กุมภาพันธ์</w:t>
      </w:r>
      <w:r>
        <w:rPr>
          <w:rFonts w:ascii="Angsana New" w:hAnsi="Angsana New"/>
          <w:sz w:val="30"/>
          <w:szCs w:val="30"/>
        </w:rPr>
        <w:t xml:space="preserve"> 2566 </w:t>
      </w:r>
      <w:r w:rsidRPr="0037089D">
        <w:rPr>
          <w:rFonts w:ascii="Angsana New" w:hAnsi="Angsana New"/>
          <w:sz w:val="30"/>
          <w:szCs w:val="30"/>
          <w:cs/>
        </w:rPr>
        <w:t>คณะกรรมการของบริษัทมีมติอนุมัติ</w:t>
      </w:r>
      <w:r>
        <w:rPr>
          <w:rFonts w:ascii="Angsana New" w:hAnsi="Angsana New"/>
          <w:sz w:val="30"/>
          <w:szCs w:val="30"/>
        </w:rPr>
        <w:br/>
      </w:r>
      <w:r w:rsidRPr="0037089D">
        <w:rPr>
          <w:rFonts w:ascii="Angsana New" w:hAnsi="Angsana New"/>
          <w:sz w:val="30"/>
          <w:szCs w:val="30"/>
          <w:cs/>
        </w:rPr>
        <w:t>การจัดสรรกำไรเป็นเงินปันผลจากกำไรสำหรับปี</w:t>
      </w:r>
      <w:r w:rsidRPr="0037089D">
        <w:rPr>
          <w:rFonts w:ascii="Angsana New" w:hAnsi="Angsana New"/>
          <w:sz w:val="30"/>
          <w:szCs w:val="30"/>
        </w:rPr>
        <w:t xml:space="preserve"> 2565 </w:t>
      </w:r>
      <w:r w:rsidRPr="0037089D">
        <w:rPr>
          <w:rFonts w:ascii="Angsana New" w:hAnsi="Angsana New"/>
          <w:sz w:val="30"/>
          <w:szCs w:val="30"/>
          <w:cs/>
        </w:rPr>
        <w:t>ในอัตราหุ้นละ</w:t>
      </w:r>
      <w:r w:rsidRPr="0037089D">
        <w:rPr>
          <w:rFonts w:ascii="Angsana New" w:hAnsi="Angsana New"/>
          <w:sz w:val="30"/>
          <w:szCs w:val="30"/>
        </w:rPr>
        <w:t xml:space="preserve"> 0.398 </w:t>
      </w:r>
      <w:r w:rsidRPr="0037089D">
        <w:rPr>
          <w:rFonts w:ascii="Angsana New" w:hAnsi="Angsana New"/>
          <w:sz w:val="30"/>
          <w:szCs w:val="30"/>
          <w:cs/>
        </w:rPr>
        <w:t>บาท เป็นจำนวนเงินรวม</w:t>
      </w:r>
      <w:r w:rsidRPr="0037089D">
        <w:rPr>
          <w:rFonts w:ascii="Angsana New" w:hAnsi="Angsana New"/>
          <w:sz w:val="30"/>
          <w:szCs w:val="30"/>
        </w:rPr>
        <w:t xml:space="preserve"> 169.39</w:t>
      </w:r>
      <w:r>
        <w:rPr>
          <w:rFonts w:ascii="Angsana New" w:hAnsi="Angsana New"/>
          <w:sz w:val="30"/>
          <w:szCs w:val="30"/>
        </w:rPr>
        <w:br/>
      </w:r>
      <w:r w:rsidRPr="0037089D">
        <w:rPr>
          <w:rFonts w:ascii="Angsana New" w:hAnsi="Angsana New"/>
          <w:sz w:val="30"/>
          <w:szCs w:val="30"/>
          <w:cs/>
        </w:rPr>
        <w:t>ล้านบาท ซึ่งส่วนหนึ่งได้จ่ายเป็นเงินปันผลระหว่างกาลไปแล้วในเดือนกันยายน</w:t>
      </w:r>
      <w:r>
        <w:rPr>
          <w:rFonts w:ascii="Angsana New" w:hAnsi="Angsana New"/>
          <w:sz w:val="30"/>
          <w:szCs w:val="30"/>
        </w:rPr>
        <w:t xml:space="preserve"> 2565 </w:t>
      </w:r>
      <w:r w:rsidRPr="0037089D">
        <w:rPr>
          <w:rFonts w:ascii="Angsana New" w:hAnsi="Angsana New"/>
          <w:sz w:val="30"/>
          <w:szCs w:val="30"/>
          <w:cs/>
        </w:rPr>
        <w:t>ในอัตราหุ้นละ</w:t>
      </w:r>
      <w:r>
        <w:rPr>
          <w:rFonts w:ascii="Angsana New" w:hAnsi="Angsana New"/>
          <w:sz w:val="30"/>
          <w:szCs w:val="30"/>
        </w:rPr>
        <w:t xml:space="preserve"> 0.188 </w:t>
      </w:r>
      <w:r w:rsidRPr="0037089D">
        <w:rPr>
          <w:rFonts w:ascii="Angsana New" w:hAnsi="Angsana New"/>
          <w:sz w:val="30"/>
          <w:szCs w:val="30"/>
          <w:cs/>
        </w:rPr>
        <w:t>บาท เป็นจำนวนเงินรวม</w:t>
      </w:r>
      <w:r>
        <w:rPr>
          <w:rFonts w:ascii="Angsana New" w:hAnsi="Angsana New"/>
          <w:sz w:val="30"/>
          <w:szCs w:val="30"/>
        </w:rPr>
        <w:t xml:space="preserve"> 80.02 </w:t>
      </w:r>
      <w:r w:rsidRPr="0037089D">
        <w:rPr>
          <w:rFonts w:ascii="Angsana New" w:hAnsi="Angsana New"/>
          <w:sz w:val="30"/>
          <w:szCs w:val="30"/>
          <w:cs/>
        </w:rPr>
        <w:t>ล้านบาท คงเหลือการจ่ายเงินปันผลในอัตราหุ้นละ</w:t>
      </w:r>
      <w:r>
        <w:rPr>
          <w:rFonts w:ascii="Angsana New" w:hAnsi="Angsana New"/>
          <w:sz w:val="30"/>
          <w:szCs w:val="30"/>
        </w:rPr>
        <w:t xml:space="preserve"> 0.210 </w:t>
      </w:r>
      <w:r w:rsidRPr="0037089D">
        <w:rPr>
          <w:rFonts w:ascii="Angsana New" w:hAnsi="Angsana New"/>
          <w:sz w:val="30"/>
          <w:szCs w:val="30"/>
          <w:cs/>
        </w:rPr>
        <w:t>บาท เป็นจำนวนเงินรวม</w:t>
      </w:r>
      <w:r>
        <w:rPr>
          <w:rFonts w:ascii="Angsana New" w:hAnsi="Angsana New"/>
          <w:sz w:val="30"/>
          <w:szCs w:val="30"/>
        </w:rPr>
        <w:t xml:space="preserve"> 89.37 </w:t>
      </w:r>
      <w:r w:rsidRPr="0037089D">
        <w:rPr>
          <w:rFonts w:ascii="Angsana New" w:hAnsi="Angsana New"/>
          <w:spacing w:val="-2"/>
          <w:sz w:val="30"/>
          <w:szCs w:val="30"/>
          <w:cs/>
        </w:rPr>
        <w:t>ล้านบาท เงินปันผลดังกล่าวจะจ่ายให้แก่ผู้ถือหุ้นในปี</w:t>
      </w:r>
      <w:r w:rsidRPr="0037089D">
        <w:rPr>
          <w:rFonts w:ascii="Angsana New" w:hAnsi="Angsana New"/>
          <w:spacing w:val="-2"/>
          <w:sz w:val="30"/>
          <w:szCs w:val="30"/>
        </w:rPr>
        <w:t xml:space="preserve"> 2566 </w:t>
      </w:r>
      <w:r w:rsidRPr="0037089D">
        <w:rPr>
          <w:rFonts w:ascii="Angsana New" w:hAnsi="Angsana New"/>
          <w:spacing w:val="-2"/>
          <w:sz w:val="30"/>
          <w:szCs w:val="30"/>
          <w:cs/>
        </w:rPr>
        <w:t>ทั้งนี้คณะกรรมการบริษัทจะนำเสนอต่อที่ประชุมผู้ถือหุ้น</w:t>
      </w:r>
      <w:r w:rsidRPr="0037089D">
        <w:rPr>
          <w:rFonts w:ascii="Angsana New" w:hAnsi="Angsana New"/>
          <w:sz w:val="30"/>
          <w:szCs w:val="30"/>
          <w:cs/>
        </w:rPr>
        <w:t>เพื่อพิจารณาอนุมัติต่อไป</w:t>
      </w:r>
    </w:p>
    <w:sectPr w:rsidR="004844B4" w:rsidRPr="00206385" w:rsidSect="002872F4">
      <w:headerReference w:type="even" r:id="rId27"/>
      <w:headerReference w:type="default" r:id="rId28"/>
      <w:footerReference w:type="default" r:id="rId29"/>
      <w:headerReference w:type="first" r:id="rId30"/>
      <w:footerReference w:type="first" r:id="rId31"/>
      <w:type w:val="nextColumn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E321AB" w14:textId="77777777" w:rsidR="008F08A6" w:rsidRDefault="008F08A6">
      <w:r>
        <w:separator/>
      </w:r>
    </w:p>
  </w:endnote>
  <w:endnote w:type="continuationSeparator" w:id="0">
    <w:p w14:paraId="73DFBA90" w14:textId="77777777" w:rsidR="008F08A6" w:rsidRDefault="008F08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  <w:font w:name="EucrosiaUPCBold">
    <w:altName w:val="Arial Unicode MS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ADA6B8" w14:textId="77777777" w:rsidR="00A608D5" w:rsidRPr="007C5FB3" w:rsidRDefault="00A608D5" w:rsidP="003779BF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7C5FB3">
      <w:rPr>
        <w:rStyle w:val="PageNumber"/>
        <w:rFonts w:ascii="Angsana New" w:hAnsi="Angsana New"/>
        <w:sz w:val="30"/>
        <w:szCs w:val="30"/>
      </w:rPr>
      <w:fldChar w:fldCharType="begin"/>
    </w:r>
    <w:r w:rsidRPr="007C5FB3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C5FB3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37</w:t>
    </w:r>
    <w:r w:rsidRPr="007C5FB3">
      <w:rPr>
        <w:rStyle w:val="PageNumber"/>
        <w:rFonts w:ascii="Angsana New" w:hAnsi="Angsana New"/>
        <w:sz w:val="30"/>
        <w:szCs w:val="30"/>
      </w:rPr>
      <w:fldChar w:fldCharType="end"/>
    </w:r>
  </w:p>
  <w:p w14:paraId="64E1AA32" w14:textId="77777777" w:rsidR="00A608D5" w:rsidRPr="00E81A6F" w:rsidRDefault="00A608D5" w:rsidP="005C448F">
    <w:pPr>
      <w:pStyle w:val="Header"/>
      <w:tabs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270"/>
      </w:tabs>
      <w:rPr>
        <w:rFonts w:ascii="Angsana New" w:hAnsi="Angsana New"/>
        <w:i/>
        <w:iCs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7E3AE" w14:textId="77777777" w:rsidR="00A608D5" w:rsidRPr="003779BF" w:rsidRDefault="00A608D5" w:rsidP="001F381B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3779BF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3779B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779BF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15</w:t>
    </w:r>
    <w:r w:rsidRPr="003779BF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7D8658F5" w14:textId="77777777" w:rsidR="00A608D5" w:rsidRPr="00E81A6F" w:rsidRDefault="00A608D5" w:rsidP="003779BF">
    <w:pPr>
      <w:pStyle w:val="Header"/>
      <w:tabs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270"/>
      </w:tabs>
      <w:rPr>
        <w:rFonts w:ascii="Angsana New" w:hAnsi="Angsana New"/>
        <w:i/>
        <w:iCs/>
        <w:sz w:val="30"/>
        <w:szCs w:val="30"/>
      </w:rPr>
    </w:pPr>
    <w:r w:rsidRPr="00E81A6F">
      <w:rPr>
        <w:rFonts w:ascii="Angsana New" w:hAnsi="Angsana New"/>
        <w:i/>
        <w:iCs/>
        <w:sz w:val="30"/>
        <w:szCs w:val="3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6E3214" w14:textId="77777777" w:rsidR="00A608D5" w:rsidRPr="003B3F59" w:rsidRDefault="00A608D5" w:rsidP="00C8379D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3B3F59">
      <w:rPr>
        <w:rStyle w:val="PageNumber"/>
        <w:rFonts w:ascii="Angsana New" w:hAnsi="Angsana New"/>
        <w:sz w:val="30"/>
        <w:szCs w:val="30"/>
      </w:rPr>
      <w:fldChar w:fldCharType="begin"/>
    </w:r>
    <w:r w:rsidRPr="003B3F59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B3F59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40</w:t>
    </w:r>
    <w:r w:rsidRPr="003B3F59">
      <w:rPr>
        <w:rStyle w:val="PageNumber"/>
        <w:rFonts w:ascii="Angsana New" w:hAnsi="Angsana New"/>
        <w:sz w:val="30"/>
        <w:szCs w:val="30"/>
      </w:rPr>
      <w:fldChar w:fldCharType="end"/>
    </w:r>
  </w:p>
  <w:p w14:paraId="72841C47" w14:textId="77777777" w:rsidR="00A608D5" w:rsidRPr="00617FA5" w:rsidRDefault="00A608D5" w:rsidP="005C448F">
    <w:pPr>
      <w:tabs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4130"/>
      </w:tabs>
      <w:ind w:right="360"/>
      <w:rPr>
        <w:rFonts w:ascii="Angsana New" w:hAnsi="Angsana New"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E23481" w14:textId="2449F49C" w:rsidR="00A608D5" w:rsidRPr="009F42D8" w:rsidRDefault="00A608D5" w:rsidP="00E517E4">
    <w:pPr>
      <w:pStyle w:val="Header"/>
      <w:tabs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270"/>
        <w:tab w:val="left" w:pos="14490"/>
      </w:tabs>
      <w:rPr>
        <w:rFonts w:ascii="Angsana New" w:hAnsi="Angsana New"/>
        <w:sz w:val="30"/>
        <w:szCs w:val="30"/>
      </w:rPr>
    </w:pPr>
    <w:r w:rsidRPr="004F00AA">
      <w:rPr>
        <w:rFonts w:ascii="Angsana New" w:hAnsi="Angsana New"/>
        <w:i/>
        <w:iCs/>
        <w:sz w:val="30"/>
        <w:szCs w:val="30"/>
      </w:rPr>
      <w:fldChar w:fldCharType="begin"/>
    </w:r>
    <w:r w:rsidRPr="004F00AA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4F00AA">
      <w:rPr>
        <w:rFonts w:ascii="Angsana New" w:hAnsi="Angsana New"/>
        <w:i/>
        <w:iCs/>
        <w:sz w:val="30"/>
        <w:szCs w:val="30"/>
      </w:rPr>
      <w:fldChar w:fldCharType="separate"/>
    </w:r>
    <w:r w:rsidR="00530474">
      <w:rPr>
        <w:rFonts w:ascii="Angsana New" w:hAnsi="Angsana New"/>
        <w:i/>
        <w:iCs/>
        <w:noProof/>
        <w:sz w:val="30"/>
        <w:szCs w:val="30"/>
      </w:rPr>
      <w:t>XOt3-YE'22-set</w:t>
    </w:r>
    <w:r w:rsidRPr="004F00AA">
      <w:rPr>
        <w:rFonts w:ascii="Angsana New" w:hAnsi="Angsana New"/>
        <w:i/>
        <w:iCs/>
        <w:sz w:val="30"/>
        <w:szCs w:val="30"/>
      </w:rPr>
      <w:fldChar w:fldCharType="end"/>
    </w:r>
    <w:r w:rsidRPr="009F42D8">
      <w:rPr>
        <w:rFonts w:ascii="Angsana New" w:hAnsi="Angsana New"/>
        <w:sz w:val="30"/>
        <w:szCs w:val="30"/>
      </w:rPr>
      <w:tab/>
    </w:r>
    <w:r>
      <w:rPr>
        <w:rFonts w:ascii="Angsana New" w:hAnsi="Angsana New" w:hint="cs"/>
        <w:sz w:val="30"/>
        <w:szCs w:val="30"/>
        <w:cs/>
      </w:rPr>
      <w:tab/>
    </w:r>
    <w:r w:rsidRPr="009F42D8">
      <w:rPr>
        <w:rStyle w:val="PageNumber"/>
        <w:rFonts w:ascii="Angsana New" w:hAnsi="Angsana New"/>
        <w:sz w:val="30"/>
        <w:szCs w:val="30"/>
      </w:rPr>
      <w:fldChar w:fldCharType="begin"/>
    </w:r>
    <w:r w:rsidRPr="009F42D8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9F42D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28</w:t>
    </w:r>
    <w:r w:rsidRPr="009F42D8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6E3142" w14:textId="77777777" w:rsidR="00A608D5" w:rsidRPr="009F012F" w:rsidRDefault="00A608D5" w:rsidP="00C8379D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9F012F">
      <w:rPr>
        <w:rStyle w:val="PageNumber"/>
        <w:rFonts w:ascii="Angsana New" w:hAnsi="Angsana New"/>
        <w:sz w:val="30"/>
        <w:szCs w:val="30"/>
      </w:rPr>
      <w:fldChar w:fldCharType="begin"/>
    </w:r>
    <w:r w:rsidRPr="009F012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F012F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57</w:t>
    </w:r>
    <w:r w:rsidRPr="009F012F">
      <w:rPr>
        <w:rStyle w:val="PageNumber"/>
        <w:rFonts w:ascii="Angsana New" w:hAnsi="Angsana New"/>
        <w:sz w:val="30"/>
        <w:szCs w:val="30"/>
      </w:rPr>
      <w:fldChar w:fldCharType="end"/>
    </w:r>
  </w:p>
  <w:p w14:paraId="61647D7A" w14:textId="77777777" w:rsidR="00A608D5" w:rsidRPr="002211E5" w:rsidRDefault="00A608D5" w:rsidP="005C448F">
    <w:pPr>
      <w:tabs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0"/>
        <w:tab w:val="left" w:pos="14130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0DFAA6" w14:textId="79BB6909" w:rsidR="00A608D5" w:rsidRPr="009F42D8" w:rsidRDefault="00A608D5" w:rsidP="00E517E4">
    <w:pPr>
      <w:pStyle w:val="Header"/>
      <w:tabs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270"/>
        <w:tab w:val="left" w:pos="14490"/>
      </w:tabs>
      <w:rPr>
        <w:rFonts w:ascii="Angsana New" w:hAnsi="Angsana New"/>
        <w:sz w:val="30"/>
        <w:szCs w:val="30"/>
      </w:rPr>
    </w:pPr>
    <w:r w:rsidRPr="004F00AA">
      <w:rPr>
        <w:rFonts w:ascii="Angsana New" w:hAnsi="Angsana New"/>
        <w:i/>
        <w:iCs/>
        <w:sz w:val="30"/>
        <w:szCs w:val="30"/>
      </w:rPr>
      <w:fldChar w:fldCharType="begin"/>
    </w:r>
    <w:r w:rsidRPr="004F00AA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4F00AA">
      <w:rPr>
        <w:rFonts w:ascii="Angsana New" w:hAnsi="Angsana New"/>
        <w:i/>
        <w:iCs/>
        <w:sz w:val="30"/>
        <w:szCs w:val="30"/>
      </w:rPr>
      <w:fldChar w:fldCharType="separate"/>
    </w:r>
    <w:r w:rsidR="00530474">
      <w:rPr>
        <w:rFonts w:ascii="Angsana New" w:hAnsi="Angsana New"/>
        <w:i/>
        <w:iCs/>
        <w:noProof/>
        <w:sz w:val="30"/>
        <w:szCs w:val="30"/>
      </w:rPr>
      <w:t>XOt3-YE'22-set</w:t>
    </w:r>
    <w:r w:rsidRPr="004F00AA">
      <w:rPr>
        <w:rFonts w:ascii="Angsana New" w:hAnsi="Angsana New"/>
        <w:i/>
        <w:iCs/>
        <w:sz w:val="30"/>
        <w:szCs w:val="30"/>
      </w:rPr>
      <w:fldChar w:fldCharType="end"/>
    </w:r>
    <w:r>
      <w:rPr>
        <w:rFonts w:ascii="Angsana New" w:hAnsi="Angsana New" w:hint="cs"/>
        <w:sz w:val="30"/>
        <w:szCs w:val="30"/>
        <w:cs/>
      </w:rPr>
      <w:tab/>
    </w:r>
    <w:r w:rsidRPr="009F42D8">
      <w:rPr>
        <w:rStyle w:val="PageNumber"/>
        <w:rFonts w:ascii="Angsana New" w:hAnsi="Angsana New"/>
        <w:sz w:val="30"/>
        <w:szCs w:val="30"/>
      </w:rPr>
      <w:fldChar w:fldCharType="begin"/>
    </w:r>
    <w:r w:rsidRPr="009F42D8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9F42D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28</w:t>
    </w:r>
    <w:r w:rsidRPr="009F42D8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EFB12C" w14:textId="77777777" w:rsidR="00A608D5" w:rsidRPr="009F012F" w:rsidRDefault="00A608D5" w:rsidP="00C8379D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9F012F">
      <w:rPr>
        <w:rStyle w:val="PageNumber"/>
        <w:rFonts w:ascii="Angsana New" w:hAnsi="Angsana New"/>
        <w:sz w:val="30"/>
        <w:szCs w:val="30"/>
      </w:rPr>
      <w:fldChar w:fldCharType="begin"/>
    </w:r>
    <w:r w:rsidRPr="009F012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F012F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57</w:t>
    </w:r>
    <w:r w:rsidRPr="009F012F">
      <w:rPr>
        <w:rStyle w:val="PageNumber"/>
        <w:rFonts w:ascii="Angsana New" w:hAnsi="Angsana New"/>
        <w:sz w:val="30"/>
        <w:szCs w:val="30"/>
      </w:rPr>
      <w:fldChar w:fldCharType="end"/>
    </w:r>
  </w:p>
  <w:p w14:paraId="326C96E3" w14:textId="77777777" w:rsidR="00A608D5" w:rsidRPr="002211E5" w:rsidRDefault="00A608D5" w:rsidP="005C448F">
    <w:pPr>
      <w:tabs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0"/>
        <w:tab w:val="left" w:pos="14130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C27CFA" w14:textId="77777777" w:rsidR="00A608D5" w:rsidRPr="00D97BBD" w:rsidRDefault="00A608D5">
    <w:pPr>
      <w:pStyle w:val="Footer"/>
      <w:jc w:val="center"/>
      <w:rPr>
        <w:rFonts w:ascii="Angsana New" w:hAnsi="Angsana New"/>
        <w:sz w:val="30"/>
        <w:szCs w:val="30"/>
      </w:rPr>
    </w:pPr>
    <w:r w:rsidRPr="00D97BBD">
      <w:rPr>
        <w:rFonts w:ascii="Angsana New" w:hAnsi="Angsana New"/>
        <w:sz w:val="30"/>
        <w:szCs w:val="30"/>
      </w:rPr>
      <w:fldChar w:fldCharType="begin"/>
    </w:r>
    <w:r w:rsidRPr="00D97BBD">
      <w:rPr>
        <w:rFonts w:ascii="Angsana New" w:hAnsi="Angsana New"/>
        <w:sz w:val="30"/>
        <w:szCs w:val="30"/>
      </w:rPr>
      <w:instrText xml:space="preserve"> PAGE   \* MERGEFORMAT </w:instrText>
    </w:r>
    <w:r w:rsidRPr="00D97BBD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65</w:t>
    </w:r>
    <w:r w:rsidRPr="00D97BBD">
      <w:rPr>
        <w:rFonts w:ascii="Angsana New" w:hAnsi="Angsana New"/>
        <w:sz w:val="30"/>
        <w:szCs w:val="30"/>
      </w:rPr>
      <w:fldChar w:fldCharType="end"/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CAB267" w14:textId="58BFB37F" w:rsidR="00A608D5" w:rsidRPr="00952853" w:rsidRDefault="00A608D5" w:rsidP="008136A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sz w:val="28"/>
        <w:szCs w:val="28"/>
        <w:cs/>
      </w:rPr>
    </w:pPr>
    <w:r w:rsidRPr="00952853">
      <w:rPr>
        <w:rFonts w:ascii="Angsana New" w:hAnsi="Angsana New"/>
        <w:sz w:val="28"/>
        <w:szCs w:val="28"/>
      </w:rPr>
      <w:fldChar w:fldCharType="begin"/>
    </w:r>
    <w:r w:rsidRPr="00B90A5A">
      <w:rPr>
        <w:rFonts w:ascii="Angsana New" w:hAnsi="Angsana New"/>
        <w:sz w:val="28"/>
        <w:szCs w:val="28"/>
      </w:rPr>
      <w:instrText xml:space="preserve"> FILENAME </w:instrText>
    </w:r>
    <w:r w:rsidRPr="00952853">
      <w:rPr>
        <w:rFonts w:ascii="Angsana New" w:hAnsi="Angsana New"/>
        <w:sz w:val="28"/>
        <w:szCs w:val="28"/>
      </w:rPr>
      <w:fldChar w:fldCharType="separate"/>
    </w:r>
    <w:r w:rsidR="00530474">
      <w:rPr>
        <w:rFonts w:ascii="Angsana New" w:hAnsi="Angsana New"/>
        <w:noProof/>
        <w:sz w:val="28"/>
        <w:szCs w:val="28"/>
      </w:rPr>
      <w:t>XOt3-YE'22-set</w:t>
    </w:r>
    <w:r w:rsidRPr="00952853">
      <w:rPr>
        <w:rFonts w:ascii="Angsana New" w:hAnsi="Angsana New"/>
        <w:sz w:val="28"/>
        <w:szCs w:val="28"/>
      </w:rPr>
      <w:fldChar w:fldCharType="end"/>
    </w:r>
    <w:r w:rsidRPr="00952853">
      <w:rPr>
        <w:rFonts w:ascii="Angsana New" w:hAnsi="Angsana New"/>
        <w:sz w:val="28"/>
        <w:szCs w:val="28"/>
        <w:cs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2A447D" w14:textId="77777777" w:rsidR="008F08A6" w:rsidRDefault="008F08A6">
      <w:r>
        <w:separator/>
      </w:r>
    </w:p>
  </w:footnote>
  <w:footnote w:type="continuationSeparator" w:id="0">
    <w:p w14:paraId="69119BF6" w14:textId="77777777" w:rsidR="008F08A6" w:rsidRDefault="008F08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EA441F" w14:textId="77777777" w:rsidR="00A608D5" w:rsidRDefault="00A608D5">
    <w:pPr>
      <w:pStyle w:val="Header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F909C7" w14:textId="77777777" w:rsidR="00A608D5" w:rsidRDefault="00A608D5" w:rsidP="00716BB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เอ็กโซติค ฟู้ด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</w:p>
  <w:p w14:paraId="5AF8EF7B" w14:textId="77777777" w:rsidR="00A608D5" w:rsidRPr="001E12E2" w:rsidRDefault="00A608D5" w:rsidP="00716BB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1E12E2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1B0839DF" w14:textId="2B96ECE2" w:rsidR="00A608D5" w:rsidRDefault="00A608D5" w:rsidP="00716BB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</w:t>
    </w:r>
    <w:r w:rsidR="003E30E2">
      <w:rPr>
        <w:rFonts w:ascii="Angsana New" w:hAnsi="Angsana New"/>
        <w:b/>
        <w:bCs/>
        <w:sz w:val="32"/>
        <w:szCs w:val="32"/>
      </w:rPr>
      <w:t>65</w:t>
    </w:r>
  </w:p>
  <w:p w14:paraId="25A0E0FA" w14:textId="77777777" w:rsidR="00A608D5" w:rsidRDefault="00A608D5" w:rsidP="00716BB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084375" w14:textId="77777777" w:rsidR="00A608D5" w:rsidRDefault="00A608D5">
    <w:pPr>
      <w:pStyle w:val="Header"/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018FEC" w14:textId="77777777" w:rsidR="00A608D5" w:rsidRDefault="00A608D5" w:rsidP="00B12C9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เอ็กโซติค ฟู้ด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</w:p>
  <w:p w14:paraId="6BFB0209" w14:textId="77777777" w:rsidR="00A608D5" w:rsidRDefault="00A608D5" w:rsidP="00B12C9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1E12E2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178A010B" w14:textId="0825DD61" w:rsidR="00A608D5" w:rsidRPr="003C5150" w:rsidRDefault="00A608D5" w:rsidP="00B12C9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3E30E2">
      <w:rPr>
        <w:rFonts w:ascii="Angsana New" w:hAnsi="Angsana New"/>
        <w:b/>
        <w:bCs/>
        <w:sz w:val="32"/>
        <w:szCs w:val="32"/>
      </w:rPr>
      <w:t>5</w:t>
    </w:r>
  </w:p>
  <w:p w14:paraId="2456BA85" w14:textId="77777777" w:rsidR="00A608D5" w:rsidRPr="006356CF" w:rsidRDefault="00A608D5" w:rsidP="008136A9">
    <w:pPr>
      <w:pStyle w:val="Header"/>
      <w:rPr>
        <w:rFonts w:ascii="Angsana New" w:hAnsi="Angsana New"/>
        <w:sz w:val="30"/>
        <w:szCs w:val="30"/>
      </w:rPr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176468" w14:textId="77777777" w:rsidR="00A608D5" w:rsidRDefault="00A608D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FC0308" w14:textId="77777777" w:rsidR="00A608D5" w:rsidRDefault="00A608D5" w:rsidP="00B12C9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เอ็กโซติค ฟู้ด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</w:p>
  <w:p w14:paraId="290D2672" w14:textId="77777777" w:rsidR="00A608D5" w:rsidRPr="001E12E2" w:rsidRDefault="00A608D5" w:rsidP="00B12C9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1E12E2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7888B1C9" w14:textId="3324DBB6" w:rsidR="00A608D5" w:rsidRPr="001E12E2" w:rsidRDefault="00A608D5" w:rsidP="00F9237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4F7D64">
      <w:rPr>
        <w:rFonts w:ascii="Angsana New" w:hAnsi="Angsana New"/>
        <w:b/>
        <w:bCs/>
        <w:sz w:val="32"/>
        <w:szCs w:val="32"/>
      </w:rPr>
      <w:t>5</w:t>
    </w:r>
  </w:p>
  <w:p w14:paraId="2F196C13" w14:textId="77777777" w:rsidR="00A608D5" w:rsidRDefault="00A608D5" w:rsidP="00F2111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F15355" w14:textId="77777777" w:rsidR="00A608D5" w:rsidRDefault="00A608D5" w:rsidP="002E256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เอ็กโซติค ฟู้ด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</w:p>
  <w:p w14:paraId="6516AC68" w14:textId="77777777" w:rsidR="00A608D5" w:rsidRDefault="00A608D5" w:rsidP="002E256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1E12E2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31E10B64" w14:textId="5B8ACDDC" w:rsidR="00A608D5" w:rsidRDefault="00A608D5" w:rsidP="002E256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0105D4">
      <w:rPr>
        <w:rFonts w:ascii="Angsana New" w:hAnsi="Angsana New"/>
        <w:b/>
        <w:bCs/>
        <w:sz w:val="32"/>
        <w:szCs w:val="32"/>
      </w:rPr>
      <w:t>5</w:t>
    </w:r>
  </w:p>
  <w:p w14:paraId="4D25FAA2" w14:textId="77777777" w:rsidR="00A608D5" w:rsidRPr="001E12E2" w:rsidRDefault="00A608D5" w:rsidP="002E256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347C6A" w14:textId="77777777" w:rsidR="00A608D5" w:rsidRDefault="00A608D5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FD897A" w14:textId="77777777" w:rsidR="00A608D5" w:rsidRDefault="00A608D5" w:rsidP="00B12C9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เอ็กโซติค ฟู้ด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</w:p>
  <w:p w14:paraId="3D90135E" w14:textId="77777777" w:rsidR="00A608D5" w:rsidRDefault="00A608D5" w:rsidP="00B12C9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1E12E2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5B43D556" w14:textId="12C1CDD6" w:rsidR="00A608D5" w:rsidRDefault="00A608D5" w:rsidP="00B12C9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4F7D64">
      <w:rPr>
        <w:rFonts w:ascii="Angsana New" w:hAnsi="Angsana New"/>
        <w:b/>
        <w:bCs/>
        <w:sz w:val="32"/>
        <w:szCs w:val="32"/>
      </w:rPr>
      <w:t>5</w:t>
    </w:r>
  </w:p>
  <w:p w14:paraId="0C960E94" w14:textId="77777777" w:rsidR="00A608D5" w:rsidRDefault="00A608D5" w:rsidP="00B12C9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55E77C" w14:textId="77777777" w:rsidR="00A608D5" w:rsidRDefault="00A608D5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C22884" w14:textId="77777777" w:rsidR="00A608D5" w:rsidRDefault="00A608D5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299CC9" w14:textId="77777777" w:rsidR="00A608D5" w:rsidRDefault="00A608D5" w:rsidP="00716BB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เอ็กโซติค ฟู้ด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</w:p>
  <w:p w14:paraId="1A709A85" w14:textId="77777777" w:rsidR="00A608D5" w:rsidRPr="001E12E2" w:rsidRDefault="00A608D5" w:rsidP="00716BB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1E12E2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6CE4AF70" w14:textId="554818E6" w:rsidR="00A608D5" w:rsidRDefault="00A608D5" w:rsidP="00716BB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E20536">
      <w:rPr>
        <w:rFonts w:ascii="Angsana New" w:hAnsi="Angsana New"/>
        <w:b/>
        <w:bCs/>
        <w:sz w:val="32"/>
        <w:szCs w:val="32"/>
      </w:rPr>
      <w:t>5</w:t>
    </w:r>
  </w:p>
  <w:p w14:paraId="4BB56C2A" w14:textId="77777777" w:rsidR="00A608D5" w:rsidRDefault="00A608D5" w:rsidP="00716BB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B3770" w14:textId="77777777" w:rsidR="00A608D5" w:rsidRDefault="00A608D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92B1E57"/>
    <w:multiLevelType w:val="hybridMultilevel"/>
    <w:tmpl w:val="E64606EC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9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1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0D2B688D"/>
    <w:multiLevelType w:val="hybridMultilevel"/>
    <w:tmpl w:val="A05696FA"/>
    <w:lvl w:ilvl="0" w:tplc="9942EE82">
      <w:start w:val="1"/>
      <w:numFmt w:val="thaiLetters"/>
      <w:lvlText w:val="(%1)"/>
      <w:lvlJc w:val="left"/>
      <w:pPr>
        <w:ind w:left="90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1AAD0625"/>
    <w:multiLevelType w:val="hybridMultilevel"/>
    <w:tmpl w:val="0280235A"/>
    <w:lvl w:ilvl="0" w:tplc="A6208762">
      <w:start w:val="1"/>
      <w:numFmt w:val="thaiLetters"/>
      <w:lvlText w:val="(%1)"/>
      <w:lvlJc w:val="left"/>
      <w:pPr>
        <w:ind w:left="720" w:hanging="360"/>
      </w:pPr>
      <w:rPr>
        <w:rFonts w:hint="default"/>
        <w:b/>
        <w:bCs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2D1E235F"/>
    <w:multiLevelType w:val="hybridMultilevel"/>
    <w:tmpl w:val="BA967BF0"/>
    <w:lvl w:ilvl="0" w:tplc="FFFFFFFF">
      <w:start w:val="1"/>
      <w:numFmt w:val="bullet"/>
      <w:lvlText w:val="•"/>
      <w:lvlJc w:val="left"/>
      <w:pPr>
        <w:ind w:left="12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5677A88"/>
    <w:multiLevelType w:val="hybridMultilevel"/>
    <w:tmpl w:val="89920932"/>
    <w:lvl w:ilvl="0" w:tplc="300E046A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3FC94AA7"/>
    <w:multiLevelType w:val="hybridMultilevel"/>
    <w:tmpl w:val="47F26F56"/>
    <w:lvl w:ilvl="0" w:tplc="BB10C8C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45742856"/>
    <w:multiLevelType w:val="multilevel"/>
    <w:tmpl w:val="A288E8D8"/>
    <w:lvl w:ilvl="0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default"/>
        <w:b/>
        <w:bCs/>
        <w:i w:val="0"/>
        <w:iCs w:val="0"/>
        <w:sz w:val="30"/>
        <w:szCs w:val="30"/>
        <w:lang w:val="en-US"/>
      </w:rPr>
    </w:lvl>
    <w:lvl w:ilvl="1">
      <w:start w:val="2"/>
      <w:numFmt w:val="decimal"/>
      <w:isLgl/>
      <w:lvlText w:val="%1.%2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2" w15:restartNumberingAfterBreak="0">
    <w:nsid w:val="4A584F1E"/>
    <w:multiLevelType w:val="singleLevel"/>
    <w:tmpl w:val="0A1C0EDC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23" w15:restartNumberingAfterBreak="0">
    <w:nsid w:val="4E7E76CF"/>
    <w:multiLevelType w:val="hybridMultilevel"/>
    <w:tmpl w:val="52003476"/>
    <w:lvl w:ilvl="0" w:tplc="93A25A08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51087983"/>
    <w:multiLevelType w:val="hybridMultilevel"/>
    <w:tmpl w:val="8648D7F4"/>
    <w:lvl w:ilvl="0" w:tplc="FE64FB62">
      <w:start w:val="1"/>
      <w:numFmt w:val="decimal"/>
      <w:lvlText w:val="%1)"/>
      <w:lvlJc w:val="left"/>
      <w:pPr>
        <w:ind w:left="816" w:hanging="360"/>
      </w:pPr>
      <w:rPr>
        <w:rFonts w:ascii="Angsana New" w:hAnsi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536" w:hanging="360"/>
      </w:pPr>
    </w:lvl>
    <w:lvl w:ilvl="2" w:tplc="0409001B" w:tentative="1">
      <w:start w:val="1"/>
      <w:numFmt w:val="lowerRoman"/>
      <w:lvlText w:val="%3."/>
      <w:lvlJc w:val="right"/>
      <w:pPr>
        <w:ind w:left="2256" w:hanging="180"/>
      </w:pPr>
    </w:lvl>
    <w:lvl w:ilvl="3" w:tplc="0409000F" w:tentative="1">
      <w:start w:val="1"/>
      <w:numFmt w:val="decimal"/>
      <w:lvlText w:val="%4."/>
      <w:lvlJc w:val="left"/>
      <w:pPr>
        <w:ind w:left="2976" w:hanging="360"/>
      </w:pPr>
    </w:lvl>
    <w:lvl w:ilvl="4" w:tplc="04090019" w:tentative="1">
      <w:start w:val="1"/>
      <w:numFmt w:val="lowerLetter"/>
      <w:lvlText w:val="%5."/>
      <w:lvlJc w:val="left"/>
      <w:pPr>
        <w:ind w:left="3696" w:hanging="360"/>
      </w:pPr>
    </w:lvl>
    <w:lvl w:ilvl="5" w:tplc="0409001B" w:tentative="1">
      <w:start w:val="1"/>
      <w:numFmt w:val="lowerRoman"/>
      <w:lvlText w:val="%6."/>
      <w:lvlJc w:val="right"/>
      <w:pPr>
        <w:ind w:left="4416" w:hanging="180"/>
      </w:pPr>
    </w:lvl>
    <w:lvl w:ilvl="6" w:tplc="0409000F" w:tentative="1">
      <w:start w:val="1"/>
      <w:numFmt w:val="decimal"/>
      <w:lvlText w:val="%7."/>
      <w:lvlJc w:val="left"/>
      <w:pPr>
        <w:ind w:left="5136" w:hanging="360"/>
      </w:pPr>
    </w:lvl>
    <w:lvl w:ilvl="7" w:tplc="04090019" w:tentative="1">
      <w:start w:val="1"/>
      <w:numFmt w:val="lowerLetter"/>
      <w:lvlText w:val="%8."/>
      <w:lvlJc w:val="left"/>
      <w:pPr>
        <w:ind w:left="5856" w:hanging="360"/>
      </w:pPr>
    </w:lvl>
    <w:lvl w:ilvl="8" w:tplc="0409001B" w:tentative="1">
      <w:start w:val="1"/>
      <w:numFmt w:val="lowerRoman"/>
      <w:lvlText w:val="%9."/>
      <w:lvlJc w:val="right"/>
      <w:pPr>
        <w:ind w:left="6576" w:hanging="180"/>
      </w:pPr>
    </w:lvl>
  </w:abstractNum>
  <w:abstractNum w:abstractNumId="26" w15:restartNumberingAfterBreak="0">
    <w:nsid w:val="64265E2F"/>
    <w:multiLevelType w:val="singleLevel"/>
    <w:tmpl w:val="9908414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66424DD4"/>
    <w:multiLevelType w:val="hybridMultilevel"/>
    <w:tmpl w:val="059EE1B6"/>
    <w:lvl w:ilvl="0" w:tplc="3622271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9" w15:restartNumberingAfterBreak="0">
    <w:nsid w:val="67B560EE"/>
    <w:multiLevelType w:val="hybridMultilevel"/>
    <w:tmpl w:val="8E001DE2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67D34A18"/>
    <w:multiLevelType w:val="hybridMultilevel"/>
    <w:tmpl w:val="9662C238"/>
    <w:lvl w:ilvl="0" w:tplc="2DBE270E">
      <w:start w:val="9"/>
      <w:numFmt w:val="thaiLetters"/>
      <w:lvlText w:val="(%1)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2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7"/>
  </w:num>
  <w:num w:numId="2">
    <w:abstractNumId w:val="6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3"/>
  </w:num>
  <w:num w:numId="8">
    <w:abstractNumId w:val="1"/>
  </w:num>
  <w:num w:numId="9">
    <w:abstractNumId w:val="2"/>
  </w:num>
  <w:num w:numId="10">
    <w:abstractNumId w:val="5"/>
  </w:num>
  <w:num w:numId="11">
    <w:abstractNumId w:val="18"/>
  </w:num>
  <w:num w:numId="12">
    <w:abstractNumId w:val="14"/>
  </w:num>
  <w:num w:numId="13">
    <w:abstractNumId w:val="28"/>
  </w:num>
  <w:num w:numId="14">
    <w:abstractNumId w:val="16"/>
  </w:num>
  <w:num w:numId="15">
    <w:abstractNumId w:val="19"/>
  </w:num>
  <w:num w:numId="16">
    <w:abstractNumId w:val="21"/>
  </w:num>
  <w:num w:numId="17">
    <w:abstractNumId w:val="13"/>
  </w:num>
  <w:num w:numId="18">
    <w:abstractNumId w:val="20"/>
  </w:num>
  <w:num w:numId="19">
    <w:abstractNumId w:val="11"/>
  </w:num>
  <w:num w:numId="20">
    <w:abstractNumId w:val="26"/>
  </w:num>
  <w:num w:numId="21">
    <w:abstractNumId w:val="23"/>
  </w:num>
  <w:num w:numId="22">
    <w:abstractNumId w:val="29"/>
  </w:num>
  <w:num w:numId="23">
    <w:abstractNumId w:val="30"/>
  </w:num>
  <w:num w:numId="24">
    <w:abstractNumId w:val="32"/>
  </w:num>
  <w:num w:numId="25">
    <w:abstractNumId w:val="12"/>
  </w:num>
  <w:num w:numId="26">
    <w:abstractNumId w:val="27"/>
  </w:num>
  <w:num w:numId="27">
    <w:abstractNumId w:val="25"/>
  </w:num>
  <w:num w:numId="28">
    <w:abstractNumId w:val="17"/>
  </w:num>
  <w:num w:numId="29">
    <w:abstractNumId w:val="24"/>
  </w:num>
  <w:num w:numId="30">
    <w:abstractNumId w:val="0"/>
  </w:num>
  <w:num w:numId="31">
    <w:abstractNumId w:val="31"/>
  </w:num>
  <w:num w:numId="32">
    <w:abstractNumId w:val="15"/>
  </w:num>
  <w:num w:numId="33">
    <w:abstractNumId w:val="22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1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52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2BB8"/>
    <w:rsid w:val="00000877"/>
    <w:rsid w:val="000009E5"/>
    <w:rsid w:val="00000ADF"/>
    <w:rsid w:val="00000C77"/>
    <w:rsid w:val="000014DA"/>
    <w:rsid w:val="000014E1"/>
    <w:rsid w:val="00001B7D"/>
    <w:rsid w:val="0000204D"/>
    <w:rsid w:val="000021DC"/>
    <w:rsid w:val="00002A70"/>
    <w:rsid w:val="00002B26"/>
    <w:rsid w:val="00002C3F"/>
    <w:rsid w:val="000033DA"/>
    <w:rsid w:val="00004010"/>
    <w:rsid w:val="0000403E"/>
    <w:rsid w:val="00004273"/>
    <w:rsid w:val="00004E56"/>
    <w:rsid w:val="000056FD"/>
    <w:rsid w:val="0000580F"/>
    <w:rsid w:val="000059BE"/>
    <w:rsid w:val="00005DEA"/>
    <w:rsid w:val="00005E68"/>
    <w:rsid w:val="00006538"/>
    <w:rsid w:val="00006CA6"/>
    <w:rsid w:val="00006D35"/>
    <w:rsid w:val="00007362"/>
    <w:rsid w:val="00007703"/>
    <w:rsid w:val="00007C21"/>
    <w:rsid w:val="00007FC7"/>
    <w:rsid w:val="00010453"/>
    <w:rsid w:val="000105D4"/>
    <w:rsid w:val="000105DF"/>
    <w:rsid w:val="000116DA"/>
    <w:rsid w:val="00012105"/>
    <w:rsid w:val="00012287"/>
    <w:rsid w:val="000122C3"/>
    <w:rsid w:val="0001266A"/>
    <w:rsid w:val="00012CBF"/>
    <w:rsid w:val="00013C85"/>
    <w:rsid w:val="000140BA"/>
    <w:rsid w:val="0001456F"/>
    <w:rsid w:val="000146D8"/>
    <w:rsid w:val="00014806"/>
    <w:rsid w:val="00014DC5"/>
    <w:rsid w:val="0001534D"/>
    <w:rsid w:val="000155A1"/>
    <w:rsid w:val="00015922"/>
    <w:rsid w:val="00015E7A"/>
    <w:rsid w:val="00015FFC"/>
    <w:rsid w:val="00016210"/>
    <w:rsid w:val="000165CC"/>
    <w:rsid w:val="00017018"/>
    <w:rsid w:val="0001704A"/>
    <w:rsid w:val="0001706D"/>
    <w:rsid w:val="0001729C"/>
    <w:rsid w:val="000172C6"/>
    <w:rsid w:val="000174DA"/>
    <w:rsid w:val="00020121"/>
    <w:rsid w:val="000201DB"/>
    <w:rsid w:val="00020C5E"/>
    <w:rsid w:val="00021022"/>
    <w:rsid w:val="00021989"/>
    <w:rsid w:val="00021A53"/>
    <w:rsid w:val="00021CA2"/>
    <w:rsid w:val="00021DBA"/>
    <w:rsid w:val="00021DF4"/>
    <w:rsid w:val="00022622"/>
    <w:rsid w:val="0002289E"/>
    <w:rsid w:val="00022ECA"/>
    <w:rsid w:val="0002302E"/>
    <w:rsid w:val="000230AA"/>
    <w:rsid w:val="000231AC"/>
    <w:rsid w:val="00023600"/>
    <w:rsid w:val="00023BCA"/>
    <w:rsid w:val="000244FF"/>
    <w:rsid w:val="0002458B"/>
    <w:rsid w:val="000248FD"/>
    <w:rsid w:val="00024925"/>
    <w:rsid w:val="00024C22"/>
    <w:rsid w:val="00025601"/>
    <w:rsid w:val="00025723"/>
    <w:rsid w:val="00025DFE"/>
    <w:rsid w:val="00025E61"/>
    <w:rsid w:val="0002739C"/>
    <w:rsid w:val="000274A5"/>
    <w:rsid w:val="00027810"/>
    <w:rsid w:val="00027B74"/>
    <w:rsid w:val="0003001A"/>
    <w:rsid w:val="000304F5"/>
    <w:rsid w:val="000307F6"/>
    <w:rsid w:val="00030BDD"/>
    <w:rsid w:val="00030F26"/>
    <w:rsid w:val="00030FB4"/>
    <w:rsid w:val="000317DE"/>
    <w:rsid w:val="00031C52"/>
    <w:rsid w:val="000327D3"/>
    <w:rsid w:val="0003282B"/>
    <w:rsid w:val="00032B3C"/>
    <w:rsid w:val="000332EF"/>
    <w:rsid w:val="00033340"/>
    <w:rsid w:val="00033CB9"/>
    <w:rsid w:val="00034153"/>
    <w:rsid w:val="00034970"/>
    <w:rsid w:val="00034E5C"/>
    <w:rsid w:val="000350A1"/>
    <w:rsid w:val="00035370"/>
    <w:rsid w:val="000355F0"/>
    <w:rsid w:val="00035B88"/>
    <w:rsid w:val="00035FF2"/>
    <w:rsid w:val="000365F2"/>
    <w:rsid w:val="000367CE"/>
    <w:rsid w:val="00036EA0"/>
    <w:rsid w:val="00037666"/>
    <w:rsid w:val="00037C58"/>
    <w:rsid w:val="00037DB2"/>
    <w:rsid w:val="00037DFB"/>
    <w:rsid w:val="000406CC"/>
    <w:rsid w:val="00040996"/>
    <w:rsid w:val="00040A3E"/>
    <w:rsid w:val="00040DBA"/>
    <w:rsid w:val="00041100"/>
    <w:rsid w:val="000419B3"/>
    <w:rsid w:val="00041A1C"/>
    <w:rsid w:val="00042783"/>
    <w:rsid w:val="00042C9A"/>
    <w:rsid w:val="000430D1"/>
    <w:rsid w:val="00043818"/>
    <w:rsid w:val="00043877"/>
    <w:rsid w:val="00043CAE"/>
    <w:rsid w:val="00044792"/>
    <w:rsid w:val="00045356"/>
    <w:rsid w:val="00045917"/>
    <w:rsid w:val="00045AFC"/>
    <w:rsid w:val="00045BC5"/>
    <w:rsid w:val="00046086"/>
    <w:rsid w:val="000462D6"/>
    <w:rsid w:val="0004689A"/>
    <w:rsid w:val="00046B32"/>
    <w:rsid w:val="00047574"/>
    <w:rsid w:val="00047ABD"/>
    <w:rsid w:val="00050B15"/>
    <w:rsid w:val="000511D2"/>
    <w:rsid w:val="00051363"/>
    <w:rsid w:val="00052321"/>
    <w:rsid w:val="00052D20"/>
    <w:rsid w:val="0005303C"/>
    <w:rsid w:val="00053350"/>
    <w:rsid w:val="00053481"/>
    <w:rsid w:val="00053ABE"/>
    <w:rsid w:val="00053CFB"/>
    <w:rsid w:val="00053EDB"/>
    <w:rsid w:val="00053F9F"/>
    <w:rsid w:val="00054339"/>
    <w:rsid w:val="000547DA"/>
    <w:rsid w:val="00054BE8"/>
    <w:rsid w:val="00054F4F"/>
    <w:rsid w:val="000551D1"/>
    <w:rsid w:val="00055240"/>
    <w:rsid w:val="0005554A"/>
    <w:rsid w:val="000555C7"/>
    <w:rsid w:val="00055D98"/>
    <w:rsid w:val="000560EE"/>
    <w:rsid w:val="00056282"/>
    <w:rsid w:val="000562C6"/>
    <w:rsid w:val="00056B60"/>
    <w:rsid w:val="00056C49"/>
    <w:rsid w:val="000572DC"/>
    <w:rsid w:val="000578E8"/>
    <w:rsid w:val="00057A71"/>
    <w:rsid w:val="00057EE8"/>
    <w:rsid w:val="000606B8"/>
    <w:rsid w:val="000619F8"/>
    <w:rsid w:val="00061B7D"/>
    <w:rsid w:val="00061F4D"/>
    <w:rsid w:val="00061F54"/>
    <w:rsid w:val="00062356"/>
    <w:rsid w:val="00062ABE"/>
    <w:rsid w:val="0006334C"/>
    <w:rsid w:val="000633FF"/>
    <w:rsid w:val="000634E3"/>
    <w:rsid w:val="00063527"/>
    <w:rsid w:val="00063BB5"/>
    <w:rsid w:val="00064001"/>
    <w:rsid w:val="000649D3"/>
    <w:rsid w:val="0006556C"/>
    <w:rsid w:val="00065D11"/>
    <w:rsid w:val="00065E70"/>
    <w:rsid w:val="00066165"/>
    <w:rsid w:val="000664CA"/>
    <w:rsid w:val="000668B8"/>
    <w:rsid w:val="00070281"/>
    <w:rsid w:val="00070976"/>
    <w:rsid w:val="00071156"/>
    <w:rsid w:val="0007126B"/>
    <w:rsid w:val="0007163F"/>
    <w:rsid w:val="000718E1"/>
    <w:rsid w:val="00071998"/>
    <w:rsid w:val="00071C3B"/>
    <w:rsid w:val="00071C51"/>
    <w:rsid w:val="0007266E"/>
    <w:rsid w:val="00072B3B"/>
    <w:rsid w:val="00072BFE"/>
    <w:rsid w:val="000735C2"/>
    <w:rsid w:val="0007367E"/>
    <w:rsid w:val="00073C8B"/>
    <w:rsid w:val="00073E9F"/>
    <w:rsid w:val="000740C1"/>
    <w:rsid w:val="00074E0F"/>
    <w:rsid w:val="000750C9"/>
    <w:rsid w:val="000758D3"/>
    <w:rsid w:val="00075C7A"/>
    <w:rsid w:val="00076ED8"/>
    <w:rsid w:val="00077073"/>
    <w:rsid w:val="000770A3"/>
    <w:rsid w:val="000770D5"/>
    <w:rsid w:val="00077E45"/>
    <w:rsid w:val="00077F49"/>
    <w:rsid w:val="000801F3"/>
    <w:rsid w:val="00080207"/>
    <w:rsid w:val="00080578"/>
    <w:rsid w:val="00080750"/>
    <w:rsid w:val="00080F54"/>
    <w:rsid w:val="00081085"/>
    <w:rsid w:val="000811C8"/>
    <w:rsid w:val="0008128E"/>
    <w:rsid w:val="000822CF"/>
    <w:rsid w:val="000822EB"/>
    <w:rsid w:val="00082681"/>
    <w:rsid w:val="0008302E"/>
    <w:rsid w:val="000835A6"/>
    <w:rsid w:val="00083A34"/>
    <w:rsid w:val="000844ED"/>
    <w:rsid w:val="0008463A"/>
    <w:rsid w:val="00084954"/>
    <w:rsid w:val="00084CD4"/>
    <w:rsid w:val="000851D7"/>
    <w:rsid w:val="0008547B"/>
    <w:rsid w:val="000857DA"/>
    <w:rsid w:val="0008596E"/>
    <w:rsid w:val="00085CFC"/>
    <w:rsid w:val="000862DB"/>
    <w:rsid w:val="00086595"/>
    <w:rsid w:val="0008674D"/>
    <w:rsid w:val="00086DCE"/>
    <w:rsid w:val="00087033"/>
    <w:rsid w:val="0008705C"/>
    <w:rsid w:val="00087201"/>
    <w:rsid w:val="00087F72"/>
    <w:rsid w:val="00090123"/>
    <w:rsid w:val="0009035D"/>
    <w:rsid w:val="000903A0"/>
    <w:rsid w:val="00090785"/>
    <w:rsid w:val="00090875"/>
    <w:rsid w:val="00090A50"/>
    <w:rsid w:val="00090DA9"/>
    <w:rsid w:val="000911DA"/>
    <w:rsid w:val="00091463"/>
    <w:rsid w:val="00091BCB"/>
    <w:rsid w:val="00091F93"/>
    <w:rsid w:val="000930FF"/>
    <w:rsid w:val="000932BA"/>
    <w:rsid w:val="00093A48"/>
    <w:rsid w:val="000954A7"/>
    <w:rsid w:val="00095AAF"/>
    <w:rsid w:val="00096576"/>
    <w:rsid w:val="00096725"/>
    <w:rsid w:val="000968D0"/>
    <w:rsid w:val="00096979"/>
    <w:rsid w:val="00096A9A"/>
    <w:rsid w:val="00096BED"/>
    <w:rsid w:val="0009706D"/>
    <w:rsid w:val="000970BA"/>
    <w:rsid w:val="00097669"/>
    <w:rsid w:val="00097B92"/>
    <w:rsid w:val="00097C58"/>
    <w:rsid w:val="00097E39"/>
    <w:rsid w:val="00097F77"/>
    <w:rsid w:val="000A1134"/>
    <w:rsid w:val="000A1304"/>
    <w:rsid w:val="000A1475"/>
    <w:rsid w:val="000A1524"/>
    <w:rsid w:val="000A1B86"/>
    <w:rsid w:val="000A1D13"/>
    <w:rsid w:val="000A1EA7"/>
    <w:rsid w:val="000A23CE"/>
    <w:rsid w:val="000A2508"/>
    <w:rsid w:val="000A2940"/>
    <w:rsid w:val="000A2B1C"/>
    <w:rsid w:val="000A2B76"/>
    <w:rsid w:val="000A2CA9"/>
    <w:rsid w:val="000A3231"/>
    <w:rsid w:val="000A43E8"/>
    <w:rsid w:val="000A45F2"/>
    <w:rsid w:val="000A46B8"/>
    <w:rsid w:val="000A4BAD"/>
    <w:rsid w:val="000A4D57"/>
    <w:rsid w:val="000A4DB4"/>
    <w:rsid w:val="000A548C"/>
    <w:rsid w:val="000A5B6E"/>
    <w:rsid w:val="000A5E03"/>
    <w:rsid w:val="000A6652"/>
    <w:rsid w:val="000A66C4"/>
    <w:rsid w:val="000A69D3"/>
    <w:rsid w:val="000A6A04"/>
    <w:rsid w:val="000A724F"/>
    <w:rsid w:val="000A7517"/>
    <w:rsid w:val="000A7783"/>
    <w:rsid w:val="000B03BD"/>
    <w:rsid w:val="000B0B5E"/>
    <w:rsid w:val="000B16D6"/>
    <w:rsid w:val="000B269E"/>
    <w:rsid w:val="000B27BE"/>
    <w:rsid w:val="000B2B2A"/>
    <w:rsid w:val="000B3CDF"/>
    <w:rsid w:val="000B3F47"/>
    <w:rsid w:val="000B406B"/>
    <w:rsid w:val="000B446D"/>
    <w:rsid w:val="000B47FD"/>
    <w:rsid w:val="000B4817"/>
    <w:rsid w:val="000B50BC"/>
    <w:rsid w:val="000B562F"/>
    <w:rsid w:val="000B572F"/>
    <w:rsid w:val="000B5B8F"/>
    <w:rsid w:val="000B6A85"/>
    <w:rsid w:val="000B6CAB"/>
    <w:rsid w:val="000B719C"/>
    <w:rsid w:val="000B7942"/>
    <w:rsid w:val="000B7B91"/>
    <w:rsid w:val="000B7D4F"/>
    <w:rsid w:val="000B7D77"/>
    <w:rsid w:val="000B7DFA"/>
    <w:rsid w:val="000C096F"/>
    <w:rsid w:val="000C09E4"/>
    <w:rsid w:val="000C1AA2"/>
    <w:rsid w:val="000C1EE9"/>
    <w:rsid w:val="000C32A7"/>
    <w:rsid w:val="000C47D4"/>
    <w:rsid w:val="000C4906"/>
    <w:rsid w:val="000C4AB0"/>
    <w:rsid w:val="000C4B70"/>
    <w:rsid w:val="000C4BA3"/>
    <w:rsid w:val="000C4C9E"/>
    <w:rsid w:val="000C50D0"/>
    <w:rsid w:val="000C5791"/>
    <w:rsid w:val="000C5C6B"/>
    <w:rsid w:val="000C5FAD"/>
    <w:rsid w:val="000C5FFF"/>
    <w:rsid w:val="000C60D3"/>
    <w:rsid w:val="000C657D"/>
    <w:rsid w:val="000C67A6"/>
    <w:rsid w:val="000C685A"/>
    <w:rsid w:val="000C6CB9"/>
    <w:rsid w:val="000C748F"/>
    <w:rsid w:val="000C74D1"/>
    <w:rsid w:val="000C75C0"/>
    <w:rsid w:val="000C75FF"/>
    <w:rsid w:val="000C7A0E"/>
    <w:rsid w:val="000C7C42"/>
    <w:rsid w:val="000C7D77"/>
    <w:rsid w:val="000D0758"/>
    <w:rsid w:val="000D07D7"/>
    <w:rsid w:val="000D0CA9"/>
    <w:rsid w:val="000D0DA2"/>
    <w:rsid w:val="000D0EA5"/>
    <w:rsid w:val="000D0EB3"/>
    <w:rsid w:val="000D148B"/>
    <w:rsid w:val="000D16AC"/>
    <w:rsid w:val="000D1A67"/>
    <w:rsid w:val="000D211D"/>
    <w:rsid w:val="000D2722"/>
    <w:rsid w:val="000D2812"/>
    <w:rsid w:val="000D2FF6"/>
    <w:rsid w:val="000D3773"/>
    <w:rsid w:val="000D3815"/>
    <w:rsid w:val="000D3FBA"/>
    <w:rsid w:val="000D4363"/>
    <w:rsid w:val="000D4491"/>
    <w:rsid w:val="000D4ADD"/>
    <w:rsid w:val="000D5668"/>
    <w:rsid w:val="000D57B0"/>
    <w:rsid w:val="000D5A4A"/>
    <w:rsid w:val="000D5E01"/>
    <w:rsid w:val="000D60D6"/>
    <w:rsid w:val="000D668C"/>
    <w:rsid w:val="000D6B0A"/>
    <w:rsid w:val="000D6E5F"/>
    <w:rsid w:val="000D712D"/>
    <w:rsid w:val="000D72E4"/>
    <w:rsid w:val="000D7365"/>
    <w:rsid w:val="000E0EB1"/>
    <w:rsid w:val="000E1349"/>
    <w:rsid w:val="000E1CAD"/>
    <w:rsid w:val="000E219E"/>
    <w:rsid w:val="000E21D3"/>
    <w:rsid w:val="000E237E"/>
    <w:rsid w:val="000E24B4"/>
    <w:rsid w:val="000E2A0B"/>
    <w:rsid w:val="000E3139"/>
    <w:rsid w:val="000E3286"/>
    <w:rsid w:val="000E328B"/>
    <w:rsid w:val="000E3938"/>
    <w:rsid w:val="000E3CE2"/>
    <w:rsid w:val="000E45D7"/>
    <w:rsid w:val="000E4E79"/>
    <w:rsid w:val="000E4F96"/>
    <w:rsid w:val="000E529E"/>
    <w:rsid w:val="000E5506"/>
    <w:rsid w:val="000E5B69"/>
    <w:rsid w:val="000E5CCF"/>
    <w:rsid w:val="000E6088"/>
    <w:rsid w:val="000E62C2"/>
    <w:rsid w:val="000E7A9E"/>
    <w:rsid w:val="000F0070"/>
    <w:rsid w:val="000F0483"/>
    <w:rsid w:val="000F04D7"/>
    <w:rsid w:val="000F1238"/>
    <w:rsid w:val="000F1368"/>
    <w:rsid w:val="000F1775"/>
    <w:rsid w:val="000F1C4B"/>
    <w:rsid w:val="000F1F71"/>
    <w:rsid w:val="000F1FC7"/>
    <w:rsid w:val="000F2101"/>
    <w:rsid w:val="000F22D0"/>
    <w:rsid w:val="000F22D2"/>
    <w:rsid w:val="000F28A6"/>
    <w:rsid w:val="000F2F21"/>
    <w:rsid w:val="000F3346"/>
    <w:rsid w:val="000F3D83"/>
    <w:rsid w:val="000F428B"/>
    <w:rsid w:val="000F45B8"/>
    <w:rsid w:val="000F4923"/>
    <w:rsid w:val="000F4C16"/>
    <w:rsid w:val="000F4CC6"/>
    <w:rsid w:val="000F5069"/>
    <w:rsid w:val="000F5267"/>
    <w:rsid w:val="000F546E"/>
    <w:rsid w:val="000F571A"/>
    <w:rsid w:val="000F576B"/>
    <w:rsid w:val="000F58A2"/>
    <w:rsid w:val="000F5D2C"/>
    <w:rsid w:val="000F60B9"/>
    <w:rsid w:val="000F61ED"/>
    <w:rsid w:val="000F67AF"/>
    <w:rsid w:val="000F71E9"/>
    <w:rsid w:val="000F7428"/>
    <w:rsid w:val="000F7C9D"/>
    <w:rsid w:val="000F7DA6"/>
    <w:rsid w:val="001002A2"/>
    <w:rsid w:val="001004B8"/>
    <w:rsid w:val="00100E11"/>
    <w:rsid w:val="00100F8A"/>
    <w:rsid w:val="00100F99"/>
    <w:rsid w:val="00101388"/>
    <w:rsid w:val="00101868"/>
    <w:rsid w:val="00101BE2"/>
    <w:rsid w:val="00101DC3"/>
    <w:rsid w:val="00101EE2"/>
    <w:rsid w:val="00101F1B"/>
    <w:rsid w:val="00102E97"/>
    <w:rsid w:val="001032F5"/>
    <w:rsid w:val="0010354F"/>
    <w:rsid w:val="00103B02"/>
    <w:rsid w:val="00103DC4"/>
    <w:rsid w:val="001044EE"/>
    <w:rsid w:val="00104A5E"/>
    <w:rsid w:val="001056D2"/>
    <w:rsid w:val="00105A5F"/>
    <w:rsid w:val="0010606D"/>
    <w:rsid w:val="00106084"/>
    <w:rsid w:val="00106678"/>
    <w:rsid w:val="00107B1C"/>
    <w:rsid w:val="001108D8"/>
    <w:rsid w:val="00110B94"/>
    <w:rsid w:val="0011110D"/>
    <w:rsid w:val="001114E1"/>
    <w:rsid w:val="0011182B"/>
    <w:rsid w:val="001121C7"/>
    <w:rsid w:val="001123A2"/>
    <w:rsid w:val="00112931"/>
    <w:rsid w:val="00112B8F"/>
    <w:rsid w:val="00113FD2"/>
    <w:rsid w:val="001143AF"/>
    <w:rsid w:val="00114784"/>
    <w:rsid w:val="00114EE4"/>
    <w:rsid w:val="001151FF"/>
    <w:rsid w:val="00115A50"/>
    <w:rsid w:val="00116512"/>
    <w:rsid w:val="00116569"/>
    <w:rsid w:val="0011663D"/>
    <w:rsid w:val="00116825"/>
    <w:rsid w:val="00116A04"/>
    <w:rsid w:val="00116BAE"/>
    <w:rsid w:val="00116CC9"/>
    <w:rsid w:val="00116CE4"/>
    <w:rsid w:val="001173A8"/>
    <w:rsid w:val="00117549"/>
    <w:rsid w:val="0011798F"/>
    <w:rsid w:val="00117A4C"/>
    <w:rsid w:val="001204F1"/>
    <w:rsid w:val="0012064B"/>
    <w:rsid w:val="00120875"/>
    <w:rsid w:val="00120C98"/>
    <w:rsid w:val="00121330"/>
    <w:rsid w:val="0012163B"/>
    <w:rsid w:val="001219D6"/>
    <w:rsid w:val="00121F79"/>
    <w:rsid w:val="00122721"/>
    <w:rsid w:val="001232B4"/>
    <w:rsid w:val="00123473"/>
    <w:rsid w:val="0012396E"/>
    <w:rsid w:val="00123BEE"/>
    <w:rsid w:val="00124130"/>
    <w:rsid w:val="00124197"/>
    <w:rsid w:val="0012434B"/>
    <w:rsid w:val="00124652"/>
    <w:rsid w:val="001247C1"/>
    <w:rsid w:val="00124ACD"/>
    <w:rsid w:val="00124C67"/>
    <w:rsid w:val="00124C6D"/>
    <w:rsid w:val="00124F14"/>
    <w:rsid w:val="00125568"/>
    <w:rsid w:val="0012585B"/>
    <w:rsid w:val="001258A0"/>
    <w:rsid w:val="001269DB"/>
    <w:rsid w:val="001276F2"/>
    <w:rsid w:val="00127B20"/>
    <w:rsid w:val="00127B59"/>
    <w:rsid w:val="00127C62"/>
    <w:rsid w:val="001309B0"/>
    <w:rsid w:val="00130A4F"/>
    <w:rsid w:val="00130E14"/>
    <w:rsid w:val="00131145"/>
    <w:rsid w:val="0013131A"/>
    <w:rsid w:val="0013145E"/>
    <w:rsid w:val="00131A5B"/>
    <w:rsid w:val="00131C62"/>
    <w:rsid w:val="00132790"/>
    <w:rsid w:val="00132816"/>
    <w:rsid w:val="00132B98"/>
    <w:rsid w:val="001334AB"/>
    <w:rsid w:val="00133834"/>
    <w:rsid w:val="0013401B"/>
    <w:rsid w:val="00134ED9"/>
    <w:rsid w:val="00135510"/>
    <w:rsid w:val="001357EF"/>
    <w:rsid w:val="00135E1A"/>
    <w:rsid w:val="0013608E"/>
    <w:rsid w:val="00136927"/>
    <w:rsid w:val="00136B6A"/>
    <w:rsid w:val="00136DD2"/>
    <w:rsid w:val="00136F4F"/>
    <w:rsid w:val="00137919"/>
    <w:rsid w:val="00140012"/>
    <w:rsid w:val="00140E0D"/>
    <w:rsid w:val="00141191"/>
    <w:rsid w:val="001411FD"/>
    <w:rsid w:val="00141330"/>
    <w:rsid w:val="00141530"/>
    <w:rsid w:val="00141763"/>
    <w:rsid w:val="00143254"/>
    <w:rsid w:val="0014377D"/>
    <w:rsid w:val="00143DE9"/>
    <w:rsid w:val="00143F16"/>
    <w:rsid w:val="001440DE"/>
    <w:rsid w:val="00145926"/>
    <w:rsid w:val="00146A5B"/>
    <w:rsid w:val="00146FCE"/>
    <w:rsid w:val="00147669"/>
    <w:rsid w:val="001476CC"/>
    <w:rsid w:val="00147906"/>
    <w:rsid w:val="00147A9B"/>
    <w:rsid w:val="00147C6E"/>
    <w:rsid w:val="00147E0B"/>
    <w:rsid w:val="0015074D"/>
    <w:rsid w:val="001509FA"/>
    <w:rsid w:val="00150A65"/>
    <w:rsid w:val="00150E24"/>
    <w:rsid w:val="001518D8"/>
    <w:rsid w:val="00151E6E"/>
    <w:rsid w:val="0015217D"/>
    <w:rsid w:val="0015275D"/>
    <w:rsid w:val="00152EBD"/>
    <w:rsid w:val="00153569"/>
    <w:rsid w:val="00153D48"/>
    <w:rsid w:val="00154046"/>
    <w:rsid w:val="001544E3"/>
    <w:rsid w:val="0015474E"/>
    <w:rsid w:val="00154AF0"/>
    <w:rsid w:val="00154EA5"/>
    <w:rsid w:val="00155095"/>
    <w:rsid w:val="00155876"/>
    <w:rsid w:val="00156320"/>
    <w:rsid w:val="001567D1"/>
    <w:rsid w:val="00156AC5"/>
    <w:rsid w:val="00156AD0"/>
    <w:rsid w:val="00156AE0"/>
    <w:rsid w:val="00156C31"/>
    <w:rsid w:val="00157099"/>
    <w:rsid w:val="00157470"/>
    <w:rsid w:val="00157C44"/>
    <w:rsid w:val="00157FAF"/>
    <w:rsid w:val="001602B5"/>
    <w:rsid w:val="0016114B"/>
    <w:rsid w:val="001615EF"/>
    <w:rsid w:val="00161F24"/>
    <w:rsid w:val="00162AFA"/>
    <w:rsid w:val="00162B8B"/>
    <w:rsid w:val="00162B94"/>
    <w:rsid w:val="00162D81"/>
    <w:rsid w:val="00162E11"/>
    <w:rsid w:val="00163AB1"/>
    <w:rsid w:val="00163E75"/>
    <w:rsid w:val="00164215"/>
    <w:rsid w:val="001651BB"/>
    <w:rsid w:val="00165539"/>
    <w:rsid w:val="00165545"/>
    <w:rsid w:val="00165EB4"/>
    <w:rsid w:val="00167412"/>
    <w:rsid w:val="00167A99"/>
    <w:rsid w:val="00167C89"/>
    <w:rsid w:val="00167F0F"/>
    <w:rsid w:val="001703A3"/>
    <w:rsid w:val="00170703"/>
    <w:rsid w:val="0017135B"/>
    <w:rsid w:val="0017148E"/>
    <w:rsid w:val="001714E3"/>
    <w:rsid w:val="001724CD"/>
    <w:rsid w:val="0017286A"/>
    <w:rsid w:val="00172AD9"/>
    <w:rsid w:val="00172FAB"/>
    <w:rsid w:val="0017302C"/>
    <w:rsid w:val="00173342"/>
    <w:rsid w:val="001736C5"/>
    <w:rsid w:val="00174956"/>
    <w:rsid w:val="00175345"/>
    <w:rsid w:val="001757BB"/>
    <w:rsid w:val="00175F89"/>
    <w:rsid w:val="001760F4"/>
    <w:rsid w:val="00176381"/>
    <w:rsid w:val="00176392"/>
    <w:rsid w:val="001763BD"/>
    <w:rsid w:val="001765F5"/>
    <w:rsid w:val="00176750"/>
    <w:rsid w:val="00176E68"/>
    <w:rsid w:val="00176E9F"/>
    <w:rsid w:val="00176F92"/>
    <w:rsid w:val="001772D2"/>
    <w:rsid w:val="00177599"/>
    <w:rsid w:val="001779CB"/>
    <w:rsid w:val="00177B15"/>
    <w:rsid w:val="00177B4B"/>
    <w:rsid w:val="0018001D"/>
    <w:rsid w:val="001800F8"/>
    <w:rsid w:val="00180836"/>
    <w:rsid w:val="00180CC5"/>
    <w:rsid w:val="00181950"/>
    <w:rsid w:val="00181AD2"/>
    <w:rsid w:val="00181F17"/>
    <w:rsid w:val="001823A0"/>
    <w:rsid w:val="00182C91"/>
    <w:rsid w:val="00182DC4"/>
    <w:rsid w:val="001832A6"/>
    <w:rsid w:val="00183302"/>
    <w:rsid w:val="00183782"/>
    <w:rsid w:val="00183DFB"/>
    <w:rsid w:val="00184182"/>
    <w:rsid w:val="0018420A"/>
    <w:rsid w:val="0018435F"/>
    <w:rsid w:val="001847C5"/>
    <w:rsid w:val="00184B6F"/>
    <w:rsid w:val="00184C33"/>
    <w:rsid w:val="00184CCA"/>
    <w:rsid w:val="00185518"/>
    <w:rsid w:val="00185636"/>
    <w:rsid w:val="00185688"/>
    <w:rsid w:val="00185820"/>
    <w:rsid w:val="00185A37"/>
    <w:rsid w:val="00186413"/>
    <w:rsid w:val="00186ABB"/>
    <w:rsid w:val="00187508"/>
    <w:rsid w:val="00187957"/>
    <w:rsid w:val="00187D73"/>
    <w:rsid w:val="00187DE8"/>
    <w:rsid w:val="00187DF3"/>
    <w:rsid w:val="00187FFC"/>
    <w:rsid w:val="001903D9"/>
    <w:rsid w:val="001904B2"/>
    <w:rsid w:val="00190C47"/>
    <w:rsid w:val="0019111E"/>
    <w:rsid w:val="001911B7"/>
    <w:rsid w:val="001917BD"/>
    <w:rsid w:val="00191844"/>
    <w:rsid w:val="00191A52"/>
    <w:rsid w:val="00191C76"/>
    <w:rsid w:val="00191F14"/>
    <w:rsid w:val="0019205F"/>
    <w:rsid w:val="00192633"/>
    <w:rsid w:val="001928AB"/>
    <w:rsid w:val="001928FE"/>
    <w:rsid w:val="00192CB0"/>
    <w:rsid w:val="00193687"/>
    <w:rsid w:val="00193F71"/>
    <w:rsid w:val="001942AE"/>
    <w:rsid w:val="00194A9F"/>
    <w:rsid w:val="00194F20"/>
    <w:rsid w:val="00195681"/>
    <w:rsid w:val="001959AC"/>
    <w:rsid w:val="00195C11"/>
    <w:rsid w:val="0019621D"/>
    <w:rsid w:val="001964B0"/>
    <w:rsid w:val="001968E7"/>
    <w:rsid w:val="00196B53"/>
    <w:rsid w:val="00196EDB"/>
    <w:rsid w:val="001976D1"/>
    <w:rsid w:val="00197753"/>
    <w:rsid w:val="00197A85"/>
    <w:rsid w:val="001A043B"/>
    <w:rsid w:val="001A0939"/>
    <w:rsid w:val="001A0C73"/>
    <w:rsid w:val="001A0CF6"/>
    <w:rsid w:val="001A105A"/>
    <w:rsid w:val="001A14F5"/>
    <w:rsid w:val="001A18D3"/>
    <w:rsid w:val="001A1A4A"/>
    <w:rsid w:val="001A1E8D"/>
    <w:rsid w:val="001A21E0"/>
    <w:rsid w:val="001A2216"/>
    <w:rsid w:val="001A2F52"/>
    <w:rsid w:val="001A321E"/>
    <w:rsid w:val="001A3D66"/>
    <w:rsid w:val="001A3FC1"/>
    <w:rsid w:val="001A4046"/>
    <w:rsid w:val="001A40CF"/>
    <w:rsid w:val="001A4B6B"/>
    <w:rsid w:val="001A4D72"/>
    <w:rsid w:val="001A50A3"/>
    <w:rsid w:val="001A5163"/>
    <w:rsid w:val="001A5917"/>
    <w:rsid w:val="001A59FA"/>
    <w:rsid w:val="001A5BA0"/>
    <w:rsid w:val="001A5C08"/>
    <w:rsid w:val="001A6231"/>
    <w:rsid w:val="001A6387"/>
    <w:rsid w:val="001A682E"/>
    <w:rsid w:val="001A6E18"/>
    <w:rsid w:val="001A7495"/>
    <w:rsid w:val="001A7F27"/>
    <w:rsid w:val="001B07CC"/>
    <w:rsid w:val="001B0872"/>
    <w:rsid w:val="001B130E"/>
    <w:rsid w:val="001B13D8"/>
    <w:rsid w:val="001B164A"/>
    <w:rsid w:val="001B2AAF"/>
    <w:rsid w:val="001B2B6C"/>
    <w:rsid w:val="001B3309"/>
    <w:rsid w:val="001B3318"/>
    <w:rsid w:val="001B46CB"/>
    <w:rsid w:val="001B4963"/>
    <w:rsid w:val="001B5F8B"/>
    <w:rsid w:val="001B60FC"/>
    <w:rsid w:val="001B65D1"/>
    <w:rsid w:val="001B6675"/>
    <w:rsid w:val="001B6BC2"/>
    <w:rsid w:val="001B723D"/>
    <w:rsid w:val="001B7266"/>
    <w:rsid w:val="001B7E79"/>
    <w:rsid w:val="001C0688"/>
    <w:rsid w:val="001C06D4"/>
    <w:rsid w:val="001C079E"/>
    <w:rsid w:val="001C0F6C"/>
    <w:rsid w:val="001C0F6E"/>
    <w:rsid w:val="001C1006"/>
    <w:rsid w:val="001C128D"/>
    <w:rsid w:val="001C1550"/>
    <w:rsid w:val="001C193A"/>
    <w:rsid w:val="001C1BD1"/>
    <w:rsid w:val="001C1C45"/>
    <w:rsid w:val="001C22C4"/>
    <w:rsid w:val="001C2893"/>
    <w:rsid w:val="001C2AF6"/>
    <w:rsid w:val="001C2FB8"/>
    <w:rsid w:val="001C3108"/>
    <w:rsid w:val="001C3357"/>
    <w:rsid w:val="001C357D"/>
    <w:rsid w:val="001C3730"/>
    <w:rsid w:val="001C3986"/>
    <w:rsid w:val="001C3B68"/>
    <w:rsid w:val="001C3D2F"/>
    <w:rsid w:val="001C4076"/>
    <w:rsid w:val="001C44EC"/>
    <w:rsid w:val="001C451C"/>
    <w:rsid w:val="001C46FE"/>
    <w:rsid w:val="001C4FE6"/>
    <w:rsid w:val="001C5341"/>
    <w:rsid w:val="001C5415"/>
    <w:rsid w:val="001C576B"/>
    <w:rsid w:val="001C58AB"/>
    <w:rsid w:val="001C5C3E"/>
    <w:rsid w:val="001C5F5B"/>
    <w:rsid w:val="001C61ED"/>
    <w:rsid w:val="001C66AB"/>
    <w:rsid w:val="001C6C9D"/>
    <w:rsid w:val="001C716B"/>
    <w:rsid w:val="001C71AB"/>
    <w:rsid w:val="001C7A2D"/>
    <w:rsid w:val="001D0243"/>
    <w:rsid w:val="001D07D4"/>
    <w:rsid w:val="001D0D34"/>
    <w:rsid w:val="001D1A23"/>
    <w:rsid w:val="001D1A78"/>
    <w:rsid w:val="001D27F6"/>
    <w:rsid w:val="001D2E03"/>
    <w:rsid w:val="001D2E98"/>
    <w:rsid w:val="001D3430"/>
    <w:rsid w:val="001D34C0"/>
    <w:rsid w:val="001D36B8"/>
    <w:rsid w:val="001D36BF"/>
    <w:rsid w:val="001D37A6"/>
    <w:rsid w:val="001D3826"/>
    <w:rsid w:val="001D3C61"/>
    <w:rsid w:val="001D40D4"/>
    <w:rsid w:val="001D41BD"/>
    <w:rsid w:val="001D4CCC"/>
    <w:rsid w:val="001D5B8E"/>
    <w:rsid w:val="001D5BBB"/>
    <w:rsid w:val="001D6489"/>
    <w:rsid w:val="001D7101"/>
    <w:rsid w:val="001D784B"/>
    <w:rsid w:val="001D793B"/>
    <w:rsid w:val="001D7A4C"/>
    <w:rsid w:val="001E009A"/>
    <w:rsid w:val="001E032D"/>
    <w:rsid w:val="001E08B4"/>
    <w:rsid w:val="001E0B22"/>
    <w:rsid w:val="001E0F6D"/>
    <w:rsid w:val="001E12C3"/>
    <w:rsid w:val="001E12E2"/>
    <w:rsid w:val="001E206D"/>
    <w:rsid w:val="001E2570"/>
    <w:rsid w:val="001E28D2"/>
    <w:rsid w:val="001E2E68"/>
    <w:rsid w:val="001E3205"/>
    <w:rsid w:val="001E36BA"/>
    <w:rsid w:val="001E3852"/>
    <w:rsid w:val="001E3DAE"/>
    <w:rsid w:val="001E51B5"/>
    <w:rsid w:val="001E537E"/>
    <w:rsid w:val="001E5DFF"/>
    <w:rsid w:val="001E66AB"/>
    <w:rsid w:val="001E67D4"/>
    <w:rsid w:val="001E685F"/>
    <w:rsid w:val="001E6879"/>
    <w:rsid w:val="001E6C00"/>
    <w:rsid w:val="001E6CE8"/>
    <w:rsid w:val="001E6CF3"/>
    <w:rsid w:val="001E6DAE"/>
    <w:rsid w:val="001E76DD"/>
    <w:rsid w:val="001E77A5"/>
    <w:rsid w:val="001E77B8"/>
    <w:rsid w:val="001F02BB"/>
    <w:rsid w:val="001F02D5"/>
    <w:rsid w:val="001F05EC"/>
    <w:rsid w:val="001F0600"/>
    <w:rsid w:val="001F07DB"/>
    <w:rsid w:val="001F0B1D"/>
    <w:rsid w:val="001F0E98"/>
    <w:rsid w:val="001F119A"/>
    <w:rsid w:val="001F11D0"/>
    <w:rsid w:val="001F12EB"/>
    <w:rsid w:val="001F17AE"/>
    <w:rsid w:val="001F1A3D"/>
    <w:rsid w:val="001F2256"/>
    <w:rsid w:val="001F2BB8"/>
    <w:rsid w:val="001F319E"/>
    <w:rsid w:val="001F381B"/>
    <w:rsid w:val="001F3A84"/>
    <w:rsid w:val="001F3BC6"/>
    <w:rsid w:val="001F4ACB"/>
    <w:rsid w:val="001F4C11"/>
    <w:rsid w:val="001F4D40"/>
    <w:rsid w:val="001F4FB1"/>
    <w:rsid w:val="001F5685"/>
    <w:rsid w:val="001F56E5"/>
    <w:rsid w:val="001F59C1"/>
    <w:rsid w:val="001F5C64"/>
    <w:rsid w:val="001F5F06"/>
    <w:rsid w:val="001F670F"/>
    <w:rsid w:val="001F7101"/>
    <w:rsid w:val="001F76D9"/>
    <w:rsid w:val="00200775"/>
    <w:rsid w:val="00200AB5"/>
    <w:rsid w:val="00201051"/>
    <w:rsid w:val="00201341"/>
    <w:rsid w:val="00201958"/>
    <w:rsid w:val="00201E56"/>
    <w:rsid w:val="0020252B"/>
    <w:rsid w:val="00202A08"/>
    <w:rsid w:val="002032AD"/>
    <w:rsid w:val="00204158"/>
    <w:rsid w:val="00204628"/>
    <w:rsid w:val="002046AD"/>
    <w:rsid w:val="00204812"/>
    <w:rsid w:val="00204920"/>
    <w:rsid w:val="00204B19"/>
    <w:rsid w:val="00204B38"/>
    <w:rsid w:val="00204CDD"/>
    <w:rsid w:val="00205000"/>
    <w:rsid w:val="00206207"/>
    <w:rsid w:val="00206385"/>
    <w:rsid w:val="0020645C"/>
    <w:rsid w:val="00206C8A"/>
    <w:rsid w:val="00207812"/>
    <w:rsid w:val="00207D6D"/>
    <w:rsid w:val="00207DE2"/>
    <w:rsid w:val="00207F6E"/>
    <w:rsid w:val="002108CB"/>
    <w:rsid w:val="00210946"/>
    <w:rsid w:val="00211270"/>
    <w:rsid w:val="002119F9"/>
    <w:rsid w:val="00211A49"/>
    <w:rsid w:val="00211CFD"/>
    <w:rsid w:val="00211E5D"/>
    <w:rsid w:val="002122C7"/>
    <w:rsid w:val="002129C5"/>
    <w:rsid w:val="00212A37"/>
    <w:rsid w:val="00212D67"/>
    <w:rsid w:val="00212DAD"/>
    <w:rsid w:val="00212E2B"/>
    <w:rsid w:val="00212F60"/>
    <w:rsid w:val="00212F86"/>
    <w:rsid w:val="0021331B"/>
    <w:rsid w:val="00213935"/>
    <w:rsid w:val="00213AFF"/>
    <w:rsid w:val="0021413B"/>
    <w:rsid w:val="002148A8"/>
    <w:rsid w:val="00214A1B"/>
    <w:rsid w:val="0021546A"/>
    <w:rsid w:val="002157F6"/>
    <w:rsid w:val="00215949"/>
    <w:rsid w:val="00215C40"/>
    <w:rsid w:val="00215C92"/>
    <w:rsid w:val="00216981"/>
    <w:rsid w:val="00216C84"/>
    <w:rsid w:val="002174AA"/>
    <w:rsid w:val="002174D4"/>
    <w:rsid w:val="00217565"/>
    <w:rsid w:val="00217B62"/>
    <w:rsid w:val="00220592"/>
    <w:rsid w:val="002211E5"/>
    <w:rsid w:val="002213EC"/>
    <w:rsid w:val="0022145E"/>
    <w:rsid w:val="00221AED"/>
    <w:rsid w:val="00221B0B"/>
    <w:rsid w:val="0022249E"/>
    <w:rsid w:val="002227F1"/>
    <w:rsid w:val="00222FC0"/>
    <w:rsid w:val="0022304C"/>
    <w:rsid w:val="00223605"/>
    <w:rsid w:val="0022366E"/>
    <w:rsid w:val="00223ED1"/>
    <w:rsid w:val="002240D4"/>
    <w:rsid w:val="0022484C"/>
    <w:rsid w:val="00224AE1"/>
    <w:rsid w:val="00224B7C"/>
    <w:rsid w:val="00224BD9"/>
    <w:rsid w:val="00225A34"/>
    <w:rsid w:val="002269C7"/>
    <w:rsid w:val="00226FFF"/>
    <w:rsid w:val="00227589"/>
    <w:rsid w:val="0022775D"/>
    <w:rsid w:val="00227915"/>
    <w:rsid w:val="0023001B"/>
    <w:rsid w:val="0023061E"/>
    <w:rsid w:val="00230B56"/>
    <w:rsid w:val="00231CAF"/>
    <w:rsid w:val="0023334B"/>
    <w:rsid w:val="00233D2D"/>
    <w:rsid w:val="00234307"/>
    <w:rsid w:val="0023437D"/>
    <w:rsid w:val="002348AF"/>
    <w:rsid w:val="00234B92"/>
    <w:rsid w:val="00234C19"/>
    <w:rsid w:val="00234E7F"/>
    <w:rsid w:val="00234EAA"/>
    <w:rsid w:val="00235097"/>
    <w:rsid w:val="00235707"/>
    <w:rsid w:val="00235DF4"/>
    <w:rsid w:val="0023665C"/>
    <w:rsid w:val="002367E4"/>
    <w:rsid w:val="002368EE"/>
    <w:rsid w:val="00236CF1"/>
    <w:rsid w:val="00237579"/>
    <w:rsid w:val="0023791E"/>
    <w:rsid w:val="00237E49"/>
    <w:rsid w:val="00240132"/>
    <w:rsid w:val="0024149C"/>
    <w:rsid w:val="00241528"/>
    <w:rsid w:val="00241665"/>
    <w:rsid w:val="00242054"/>
    <w:rsid w:val="0024209C"/>
    <w:rsid w:val="002422B3"/>
    <w:rsid w:val="002424AB"/>
    <w:rsid w:val="00242572"/>
    <w:rsid w:val="00242619"/>
    <w:rsid w:val="002429E7"/>
    <w:rsid w:val="00242B79"/>
    <w:rsid w:val="002433E0"/>
    <w:rsid w:val="002434AF"/>
    <w:rsid w:val="00243903"/>
    <w:rsid w:val="00244741"/>
    <w:rsid w:val="00244868"/>
    <w:rsid w:val="00244A95"/>
    <w:rsid w:val="00245247"/>
    <w:rsid w:val="00245341"/>
    <w:rsid w:val="002456DC"/>
    <w:rsid w:val="002460F3"/>
    <w:rsid w:val="00246ACE"/>
    <w:rsid w:val="00246E11"/>
    <w:rsid w:val="00250E69"/>
    <w:rsid w:val="00250F03"/>
    <w:rsid w:val="00251159"/>
    <w:rsid w:val="0025215D"/>
    <w:rsid w:val="002521F2"/>
    <w:rsid w:val="0025230F"/>
    <w:rsid w:val="00252926"/>
    <w:rsid w:val="002529F5"/>
    <w:rsid w:val="00252C12"/>
    <w:rsid w:val="00252EE7"/>
    <w:rsid w:val="00252F3D"/>
    <w:rsid w:val="002540CB"/>
    <w:rsid w:val="0025456B"/>
    <w:rsid w:val="0025462E"/>
    <w:rsid w:val="002547CC"/>
    <w:rsid w:val="00254862"/>
    <w:rsid w:val="00254D64"/>
    <w:rsid w:val="00255AA7"/>
    <w:rsid w:val="00255C54"/>
    <w:rsid w:val="00255D63"/>
    <w:rsid w:val="0025623F"/>
    <w:rsid w:val="00256385"/>
    <w:rsid w:val="00256D79"/>
    <w:rsid w:val="002571B5"/>
    <w:rsid w:val="00257258"/>
    <w:rsid w:val="002572C1"/>
    <w:rsid w:val="002574DF"/>
    <w:rsid w:val="002576B3"/>
    <w:rsid w:val="002577FD"/>
    <w:rsid w:val="00260836"/>
    <w:rsid w:val="00260C2C"/>
    <w:rsid w:val="00260E56"/>
    <w:rsid w:val="00260E7B"/>
    <w:rsid w:val="002610DD"/>
    <w:rsid w:val="0026171B"/>
    <w:rsid w:val="00261CFD"/>
    <w:rsid w:val="00261FB8"/>
    <w:rsid w:val="002623E5"/>
    <w:rsid w:val="0026260A"/>
    <w:rsid w:val="0026295F"/>
    <w:rsid w:val="00262C0D"/>
    <w:rsid w:val="0026387F"/>
    <w:rsid w:val="0026413F"/>
    <w:rsid w:val="0026429F"/>
    <w:rsid w:val="0026477D"/>
    <w:rsid w:val="00264910"/>
    <w:rsid w:val="00265217"/>
    <w:rsid w:val="00265337"/>
    <w:rsid w:val="0026563A"/>
    <w:rsid w:val="0026597B"/>
    <w:rsid w:val="002659D0"/>
    <w:rsid w:val="00265A7E"/>
    <w:rsid w:val="00265FA8"/>
    <w:rsid w:val="002666FF"/>
    <w:rsid w:val="002669E6"/>
    <w:rsid w:val="00266D70"/>
    <w:rsid w:val="002670FE"/>
    <w:rsid w:val="00267266"/>
    <w:rsid w:val="002702A2"/>
    <w:rsid w:val="00270735"/>
    <w:rsid w:val="00270855"/>
    <w:rsid w:val="00270AA2"/>
    <w:rsid w:val="002712F2"/>
    <w:rsid w:val="002717A1"/>
    <w:rsid w:val="00271A52"/>
    <w:rsid w:val="00271D60"/>
    <w:rsid w:val="002725F1"/>
    <w:rsid w:val="00272643"/>
    <w:rsid w:val="002726FC"/>
    <w:rsid w:val="00272B7C"/>
    <w:rsid w:val="002734A8"/>
    <w:rsid w:val="00273969"/>
    <w:rsid w:val="00273B30"/>
    <w:rsid w:val="002743D6"/>
    <w:rsid w:val="0027442F"/>
    <w:rsid w:val="002744A7"/>
    <w:rsid w:val="0027488A"/>
    <w:rsid w:val="00274BF3"/>
    <w:rsid w:val="00274F86"/>
    <w:rsid w:val="00274FF6"/>
    <w:rsid w:val="00275AA0"/>
    <w:rsid w:val="00275FBE"/>
    <w:rsid w:val="002760CB"/>
    <w:rsid w:val="00276256"/>
    <w:rsid w:val="00276285"/>
    <w:rsid w:val="00276501"/>
    <w:rsid w:val="00276921"/>
    <w:rsid w:val="00276A08"/>
    <w:rsid w:val="00276B8F"/>
    <w:rsid w:val="002771D1"/>
    <w:rsid w:val="002772DB"/>
    <w:rsid w:val="00277855"/>
    <w:rsid w:val="00277D57"/>
    <w:rsid w:val="00280269"/>
    <w:rsid w:val="0028066C"/>
    <w:rsid w:val="00280D29"/>
    <w:rsid w:val="00281501"/>
    <w:rsid w:val="00281749"/>
    <w:rsid w:val="002817DA"/>
    <w:rsid w:val="0028287F"/>
    <w:rsid w:val="00282D0C"/>
    <w:rsid w:val="00282EB5"/>
    <w:rsid w:val="00283184"/>
    <w:rsid w:val="00283857"/>
    <w:rsid w:val="00284A24"/>
    <w:rsid w:val="00284AA2"/>
    <w:rsid w:val="002856B3"/>
    <w:rsid w:val="00285A86"/>
    <w:rsid w:val="002860A0"/>
    <w:rsid w:val="002862EA"/>
    <w:rsid w:val="00286769"/>
    <w:rsid w:val="002869CE"/>
    <w:rsid w:val="002872F4"/>
    <w:rsid w:val="00287390"/>
    <w:rsid w:val="00290289"/>
    <w:rsid w:val="002907C1"/>
    <w:rsid w:val="00290848"/>
    <w:rsid w:val="00290925"/>
    <w:rsid w:val="00290FE4"/>
    <w:rsid w:val="002912C0"/>
    <w:rsid w:val="0029181F"/>
    <w:rsid w:val="002918D6"/>
    <w:rsid w:val="00291DB6"/>
    <w:rsid w:val="0029262D"/>
    <w:rsid w:val="002926E1"/>
    <w:rsid w:val="00292E3A"/>
    <w:rsid w:val="0029440E"/>
    <w:rsid w:val="002945BB"/>
    <w:rsid w:val="00294FB8"/>
    <w:rsid w:val="002950FA"/>
    <w:rsid w:val="0029517D"/>
    <w:rsid w:val="00295BF6"/>
    <w:rsid w:val="002963D6"/>
    <w:rsid w:val="00296DC0"/>
    <w:rsid w:val="00297112"/>
    <w:rsid w:val="002975B8"/>
    <w:rsid w:val="002975EB"/>
    <w:rsid w:val="002A0263"/>
    <w:rsid w:val="002A02BB"/>
    <w:rsid w:val="002A05D4"/>
    <w:rsid w:val="002A0D30"/>
    <w:rsid w:val="002A0F27"/>
    <w:rsid w:val="002A1676"/>
    <w:rsid w:val="002A18EC"/>
    <w:rsid w:val="002A2110"/>
    <w:rsid w:val="002A2F13"/>
    <w:rsid w:val="002A307F"/>
    <w:rsid w:val="002A35AC"/>
    <w:rsid w:val="002A3D0D"/>
    <w:rsid w:val="002A3D92"/>
    <w:rsid w:val="002A3E4F"/>
    <w:rsid w:val="002A3F91"/>
    <w:rsid w:val="002A3FE2"/>
    <w:rsid w:val="002A3FF9"/>
    <w:rsid w:val="002A5E67"/>
    <w:rsid w:val="002A66F5"/>
    <w:rsid w:val="002A6801"/>
    <w:rsid w:val="002A6816"/>
    <w:rsid w:val="002A699E"/>
    <w:rsid w:val="002A6FBE"/>
    <w:rsid w:val="002A71F6"/>
    <w:rsid w:val="002A767A"/>
    <w:rsid w:val="002A7686"/>
    <w:rsid w:val="002A7705"/>
    <w:rsid w:val="002A7760"/>
    <w:rsid w:val="002A7A65"/>
    <w:rsid w:val="002A7DDE"/>
    <w:rsid w:val="002B0059"/>
    <w:rsid w:val="002B02F3"/>
    <w:rsid w:val="002B09D0"/>
    <w:rsid w:val="002B0FD7"/>
    <w:rsid w:val="002B1DBC"/>
    <w:rsid w:val="002B2084"/>
    <w:rsid w:val="002B2728"/>
    <w:rsid w:val="002B3446"/>
    <w:rsid w:val="002B3456"/>
    <w:rsid w:val="002B37BE"/>
    <w:rsid w:val="002B3A81"/>
    <w:rsid w:val="002B3CEA"/>
    <w:rsid w:val="002B3F41"/>
    <w:rsid w:val="002B4382"/>
    <w:rsid w:val="002B4C4E"/>
    <w:rsid w:val="002B53C1"/>
    <w:rsid w:val="002B54A6"/>
    <w:rsid w:val="002B573A"/>
    <w:rsid w:val="002B57BD"/>
    <w:rsid w:val="002B58C9"/>
    <w:rsid w:val="002B5CAB"/>
    <w:rsid w:val="002B6132"/>
    <w:rsid w:val="002B6415"/>
    <w:rsid w:val="002B7E29"/>
    <w:rsid w:val="002C084B"/>
    <w:rsid w:val="002C09C4"/>
    <w:rsid w:val="002C0E25"/>
    <w:rsid w:val="002C1315"/>
    <w:rsid w:val="002C19BB"/>
    <w:rsid w:val="002C1DA6"/>
    <w:rsid w:val="002C2298"/>
    <w:rsid w:val="002C338D"/>
    <w:rsid w:val="002C3AC2"/>
    <w:rsid w:val="002C3F39"/>
    <w:rsid w:val="002C49C0"/>
    <w:rsid w:val="002C4A29"/>
    <w:rsid w:val="002C4CC9"/>
    <w:rsid w:val="002C5E39"/>
    <w:rsid w:val="002C64EA"/>
    <w:rsid w:val="002C695F"/>
    <w:rsid w:val="002C69AF"/>
    <w:rsid w:val="002C6AB6"/>
    <w:rsid w:val="002C7080"/>
    <w:rsid w:val="002D0B28"/>
    <w:rsid w:val="002D136D"/>
    <w:rsid w:val="002D1E67"/>
    <w:rsid w:val="002D269A"/>
    <w:rsid w:val="002D2F13"/>
    <w:rsid w:val="002D328E"/>
    <w:rsid w:val="002D38E7"/>
    <w:rsid w:val="002D39E5"/>
    <w:rsid w:val="002D3CE4"/>
    <w:rsid w:val="002D4093"/>
    <w:rsid w:val="002D47A1"/>
    <w:rsid w:val="002D4C91"/>
    <w:rsid w:val="002D4CD7"/>
    <w:rsid w:val="002D5047"/>
    <w:rsid w:val="002D519F"/>
    <w:rsid w:val="002D5A4D"/>
    <w:rsid w:val="002D5D28"/>
    <w:rsid w:val="002D6E38"/>
    <w:rsid w:val="002D7CE8"/>
    <w:rsid w:val="002E024A"/>
    <w:rsid w:val="002E0732"/>
    <w:rsid w:val="002E086C"/>
    <w:rsid w:val="002E08D5"/>
    <w:rsid w:val="002E10C6"/>
    <w:rsid w:val="002E1246"/>
    <w:rsid w:val="002E16F2"/>
    <w:rsid w:val="002E1ED3"/>
    <w:rsid w:val="002E1F81"/>
    <w:rsid w:val="002E221D"/>
    <w:rsid w:val="002E2563"/>
    <w:rsid w:val="002E282B"/>
    <w:rsid w:val="002E2DAB"/>
    <w:rsid w:val="002E316C"/>
    <w:rsid w:val="002E335E"/>
    <w:rsid w:val="002E3E0F"/>
    <w:rsid w:val="002E42D4"/>
    <w:rsid w:val="002E4631"/>
    <w:rsid w:val="002E5868"/>
    <w:rsid w:val="002E5DFF"/>
    <w:rsid w:val="002E604C"/>
    <w:rsid w:val="002E6528"/>
    <w:rsid w:val="002E65DE"/>
    <w:rsid w:val="002E674F"/>
    <w:rsid w:val="002E67A3"/>
    <w:rsid w:val="002E6DC8"/>
    <w:rsid w:val="002E6E7C"/>
    <w:rsid w:val="002E6F2F"/>
    <w:rsid w:val="002E73BA"/>
    <w:rsid w:val="002E777F"/>
    <w:rsid w:val="002E7FF3"/>
    <w:rsid w:val="002F03CF"/>
    <w:rsid w:val="002F045D"/>
    <w:rsid w:val="002F04C4"/>
    <w:rsid w:val="002F12D2"/>
    <w:rsid w:val="002F18A2"/>
    <w:rsid w:val="002F1B56"/>
    <w:rsid w:val="002F2133"/>
    <w:rsid w:val="002F42BB"/>
    <w:rsid w:val="002F44CB"/>
    <w:rsid w:val="002F462B"/>
    <w:rsid w:val="002F4DEE"/>
    <w:rsid w:val="002F5164"/>
    <w:rsid w:val="002F52DE"/>
    <w:rsid w:val="002F55B9"/>
    <w:rsid w:val="002F56E9"/>
    <w:rsid w:val="002F5965"/>
    <w:rsid w:val="002F5A35"/>
    <w:rsid w:val="002F5BF6"/>
    <w:rsid w:val="002F5C89"/>
    <w:rsid w:val="002F5D11"/>
    <w:rsid w:val="002F5F6A"/>
    <w:rsid w:val="002F60AF"/>
    <w:rsid w:val="002F66D9"/>
    <w:rsid w:val="002F69C1"/>
    <w:rsid w:val="002F6AE3"/>
    <w:rsid w:val="002F6E3E"/>
    <w:rsid w:val="002F785B"/>
    <w:rsid w:val="002F7EA6"/>
    <w:rsid w:val="003002DD"/>
    <w:rsid w:val="00300424"/>
    <w:rsid w:val="0030059A"/>
    <w:rsid w:val="003010B5"/>
    <w:rsid w:val="003010CE"/>
    <w:rsid w:val="003012F8"/>
    <w:rsid w:val="0030153A"/>
    <w:rsid w:val="00302B30"/>
    <w:rsid w:val="00302F7C"/>
    <w:rsid w:val="00303094"/>
    <w:rsid w:val="003035E9"/>
    <w:rsid w:val="0030365E"/>
    <w:rsid w:val="003036BD"/>
    <w:rsid w:val="003040AE"/>
    <w:rsid w:val="00304129"/>
    <w:rsid w:val="00304187"/>
    <w:rsid w:val="00304B4B"/>
    <w:rsid w:val="00305165"/>
    <w:rsid w:val="003054A7"/>
    <w:rsid w:val="003057F9"/>
    <w:rsid w:val="00305EC8"/>
    <w:rsid w:val="003061DF"/>
    <w:rsid w:val="00306802"/>
    <w:rsid w:val="00306A49"/>
    <w:rsid w:val="00306C53"/>
    <w:rsid w:val="00307202"/>
    <w:rsid w:val="00307258"/>
    <w:rsid w:val="003073CE"/>
    <w:rsid w:val="0030742A"/>
    <w:rsid w:val="00307474"/>
    <w:rsid w:val="0030773A"/>
    <w:rsid w:val="00307B18"/>
    <w:rsid w:val="00310607"/>
    <w:rsid w:val="00310B31"/>
    <w:rsid w:val="003113B7"/>
    <w:rsid w:val="00311574"/>
    <w:rsid w:val="003115BB"/>
    <w:rsid w:val="00311776"/>
    <w:rsid w:val="00311B98"/>
    <w:rsid w:val="00311BA5"/>
    <w:rsid w:val="00311F34"/>
    <w:rsid w:val="003129EF"/>
    <w:rsid w:val="0031345B"/>
    <w:rsid w:val="00313C30"/>
    <w:rsid w:val="00313C5B"/>
    <w:rsid w:val="00314170"/>
    <w:rsid w:val="00314388"/>
    <w:rsid w:val="0031514F"/>
    <w:rsid w:val="00315DC9"/>
    <w:rsid w:val="00315F1A"/>
    <w:rsid w:val="00316F94"/>
    <w:rsid w:val="003172F9"/>
    <w:rsid w:val="003175AF"/>
    <w:rsid w:val="00317843"/>
    <w:rsid w:val="00317A75"/>
    <w:rsid w:val="00317C2A"/>
    <w:rsid w:val="00317C33"/>
    <w:rsid w:val="00317D56"/>
    <w:rsid w:val="00317D65"/>
    <w:rsid w:val="00317FF1"/>
    <w:rsid w:val="00320313"/>
    <w:rsid w:val="003205EB"/>
    <w:rsid w:val="0032063F"/>
    <w:rsid w:val="00320744"/>
    <w:rsid w:val="00320C1F"/>
    <w:rsid w:val="00320C90"/>
    <w:rsid w:val="00320D39"/>
    <w:rsid w:val="00320F6C"/>
    <w:rsid w:val="003218F0"/>
    <w:rsid w:val="00321D00"/>
    <w:rsid w:val="00321F69"/>
    <w:rsid w:val="003223EE"/>
    <w:rsid w:val="00322CEF"/>
    <w:rsid w:val="0032300C"/>
    <w:rsid w:val="0032331E"/>
    <w:rsid w:val="003233C0"/>
    <w:rsid w:val="003238BC"/>
    <w:rsid w:val="00323D6A"/>
    <w:rsid w:val="00323DCC"/>
    <w:rsid w:val="003240E5"/>
    <w:rsid w:val="00324A5A"/>
    <w:rsid w:val="00324BF9"/>
    <w:rsid w:val="00324FA3"/>
    <w:rsid w:val="003253BA"/>
    <w:rsid w:val="00325702"/>
    <w:rsid w:val="00325837"/>
    <w:rsid w:val="003259EF"/>
    <w:rsid w:val="00326387"/>
    <w:rsid w:val="00326A3C"/>
    <w:rsid w:val="00326DD8"/>
    <w:rsid w:val="00326FAE"/>
    <w:rsid w:val="00327263"/>
    <w:rsid w:val="003278E0"/>
    <w:rsid w:val="0032790E"/>
    <w:rsid w:val="00327F97"/>
    <w:rsid w:val="003303A9"/>
    <w:rsid w:val="00331087"/>
    <w:rsid w:val="00331719"/>
    <w:rsid w:val="00331963"/>
    <w:rsid w:val="00331B00"/>
    <w:rsid w:val="0033272D"/>
    <w:rsid w:val="00332EF7"/>
    <w:rsid w:val="003330E5"/>
    <w:rsid w:val="00333757"/>
    <w:rsid w:val="00333860"/>
    <w:rsid w:val="00333D6C"/>
    <w:rsid w:val="00334707"/>
    <w:rsid w:val="00334D35"/>
    <w:rsid w:val="0033510F"/>
    <w:rsid w:val="003355AE"/>
    <w:rsid w:val="00335A7B"/>
    <w:rsid w:val="00335F57"/>
    <w:rsid w:val="003364A6"/>
    <w:rsid w:val="003365C8"/>
    <w:rsid w:val="0033678A"/>
    <w:rsid w:val="00336E44"/>
    <w:rsid w:val="00337685"/>
    <w:rsid w:val="00337FC5"/>
    <w:rsid w:val="003401FA"/>
    <w:rsid w:val="003409CB"/>
    <w:rsid w:val="00340DF5"/>
    <w:rsid w:val="00341001"/>
    <w:rsid w:val="0034195A"/>
    <w:rsid w:val="00341B11"/>
    <w:rsid w:val="00341CE8"/>
    <w:rsid w:val="00341EA9"/>
    <w:rsid w:val="0034259C"/>
    <w:rsid w:val="00343321"/>
    <w:rsid w:val="003436E6"/>
    <w:rsid w:val="0034382A"/>
    <w:rsid w:val="00343D24"/>
    <w:rsid w:val="00343E55"/>
    <w:rsid w:val="00343E9A"/>
    <w:rsid w:val="00344065"/>
    <w:rsid w:val="00344EB2"/>
    <w:rsid w:val="00345294"/>
    <w:rsid w:val="00345C4A"/>
    <w:rsid w:val="00345CBD"/>
    <w:rsid w:val="0034641F"/>
    <w:rsid w:val="003464D3"/>
    <w:rsid w:val="00346B5F"/>
    <w:rsid w:val="00347087"/>
    <w:rsid w:val="00347937"/>
    <w:rsid w:val="00347967"/>
    <w:rsid w:val="00347E88"/>
    <w:rsid w:val="00350387"/>
    <w:rsid w:val="00350ACC"/>
    <w:rsid w:val="00350B6F"/>
    <w:rsid w:val="003510A5"/>
    <w:rsid w:val="003525C3"/>
    <w:rsid w:val="00352E5E"/>
    <w:rsid w:val="00353159"/>
    <w:rsid w:val="0035332A"/>
    <w:rsid w:val="0035394A"/>
    <w:rsid w:val="00353AC7"/>
    <w:rsid w:val="00353D5F"/>
    <w:rsid w:val="003544D0"/>
    <w:rsid w:val="003545B4"/>
    <w:rsid w:val="003545EB"/>
    <w:rsid w:val="003547F0"/>
    <w:rsid w:val="003547F5"/>
    <w:rsid w:val="00354B09"/>
    <w:rsid w:val="00354B84"/>
    <w:rsid w:val="003550F8"/>
    <w:rsid w:val="003556C2"/>
    <w:rsid w:val="00355D66"/>
    <w:rsid w:val="00356064"/>
    <w:rsid w:val="00356659"/>
    <w:rsid w:val="00356732"/>
    <w:rsid w:val="00356DF8"/>
    <w:rsid w:val="0035743F"/>
    <w:rsid w:val="003574F1"/>
    <w:rsid w:val="00357923"/>
    <w:rsid w:val="00357933"/>
    <w:rsid w:val="00357E3D"/>
    <w:rsid w:val="00357EEF"/>
    <w:rsid w:val="00357FC7"/>
    <w:rsid w:val="00360701"/>
    <w:rsid w:val="00361206"/>
    <w:rsid w:val="0036129F"/>
    <w:rsid w:val="003614F0"/>
    <w:rsid w:val="00361975"/>
    <w:rsid w:val="00361C97"/>
    <w:rsid w:val="0036235C"/>
    <w:rsid w:val="003625CF"/>
    <w:rsid w:val="00363260"/>
    <w:rsid w:val="00363569"/>
    <w:rsid w:val="003642D0"/>
    <w:rsid w:val="003648DA"/>
    <w:rsid w:val="0036517E"/>
    <w:rsid w:val="00365358"/>
    <w:rsid w:val="00365524"/>
    <w:rsid w:val="003658E8"/>
    <w:rsid w:val="00365C89"/>
    <w:rsid w:val="00366312"/>
    <w:rsid w:val="003669AB"/>
    <w:rsid w:val="00366FAA"/>
    <w:rsid w:val="003675DD"/>
    <w:rsid w:val="003679DB"/>
    <w:rsid w:val="00367CAD"/>
    <w:rsid w:val="00367CEE"/>
    <w:rsid w:val="00370239"/>
    <w:rsid w:val="00370630"/>
    <w:rsid w:val="0037089D"/>
    <w:rsid w:val="003708DA"/>
    <w:rsid w:val="003710D8"/>
    <w:rsid w:val="00371BD3"/>
    <w:rsid w:val="003724B5"/>
    <w:rsid w:val="003725D6"/>
    <w:rsid w:val="00372666"/>
    <w:rsid w:val="003728E1"/>
    <w:rsid w:val="0037295E"/>
    <w:rsid w:val="00372A33"/>
    <w:rsid w:val="00372F7A"/>
    <w:rsid w:val="00372FC2"/>
    <w:rsid w:val="003730C5"/>
    <w:rsid w:val="003737E0"/>
    <w:rsid w:val="00373ABB"/>
    <w:rsid w:val="00374E00"/>
    <w:rsid w:val="003754E9"/>
    <w:rsid w:val="0037555F"/>
    <w:rsid w:val="003755D3"/>
    <w:rsid w:val="0037593C"/>
    <w:rsid w:val="00375A6D"/>
    <w:rsid w:val="00375BBC"/>
    <w:rsid w:val="00375CD8"/>
    <w:rsid w:val="00376293"/>
    <w:rsid w:val="00376437"/>
    <w:rsid w:val="00376472"/>
    <w:rsid w:val="003764A4"/>
    <w:rsid w:val="00377025"/>
    <w:rsid w:val="003779BF"/>
    <w:rsid w:val="0038002F"/>
    <w:rsid w:val="00380212"/>
    <w:rsid w:val="003805A7"/>
    <w:rsid w:val="003809B1"/>
    <w:rsid w:val="00381BF7"/>
    <w:rsid w:val="00382123"/>
    <w:rsid w:val="003827C9"/>
    <w:rsid w:val="003829F1"/>
    <w:rsid w:val="00382B55"/>
    <w:rsid w:val="00382E60"/>
    <w:rsid w:val="003830E9"/>
    <w:rsid w:val="0038390E"/>
    <w:rsid w:val="00383F7A"/>
    <w:rsid w:val="0038439F"/>
    <w:rsid w:val="003843FD"/>
    <w:rsid w:val="00384930"/>
    <w:rsid w:val="00384C6C"/>
    <w:rsid w:val="003858D4"/>
    <w:rsid w:val="003862BC"/>
    <w:rsid w:val="0038635E"/>
    <w:rsid w:val="00386A5E"/>
    <w:rsid w:val="00386B1A"/>
    <w:rsid w:val="00387966"/>
    <w:rsid w:val="00387B49"/>
    <w:rsid w:val="00390501"/>
    <w:rsid w:val="00390770"/>
    <w:rsid w:val="00390AD3"/>
    <w:rsid w:val="00390DE9"/>
    <w:rsid w:val="00390EFD"/>
    <w:rsid w:val="003911D1"/>
    <w:rsid w:val="0039135F"/>
    <w:rsid w:val="003916D0"/>
    <w:rsid w:val="00391910"/>
    <w:rsid w:val="00392213"/>
    <w:rsid w:val="00392F75"/>
    <w:rsid w:val="0039334A"/>
    <w:rsid w:val="00393536"/>
    <w:rsid w:val="003936A4"/>
    <w:rsid w:val="003937C9"/>
    <w:rsid w:val="003938E6"/>
    <w:rsid w:val="00393B2A"/>
    <w:rsid w:val="003940F4"/>
    <w:rsid w:val="003946FE"/>
    <w:rsid w:val="00394C19"/>
    <w:rsid w:val="00395145"/>
    <w:rsid w:val="00395F90"/>
    <w:rsid w:val="00395FA2"/>
    <w:rsid w:val="00396183"/>
    <w:rsid w:val="00396CF0"/>
    <w:rsid w:val="00396DF8"/>
    <w:rsid w:val="003971C1"/>
    <w:rsid w:val="00397333"/>
    <w:rsid w:val="00397766"/>
    <w:rsid w:val="00397C15"/>
    <w:rsid w:val="003A0783"/>
    <w:rsid w:val="003A0CD4"/>
    <w:rsid w:val="003A0F86"/>
    <w:rsid w:val="003A199E"/>
    <w:rsid w:val="003A1ABD"/>
    <w:rsid w:val="003A2BB0"/>
    <w:rsid w:val="003A3491"/>
    <w:rsid w:val="003A3787"/>
    <w:rsid w:val="003A3DF4"/>
    <w:rsid w:val="003A4546"/>
    <w:rsid w:val="003A4AC8"/>
    <w:rsid w:val="003A4FD2"/>
    <w:rsid w:val="003A52D1"/>
    <w:rsid w:val="003A5806"/>
    <w:rsid w:val="003A59A3"/>
    <w:rsid w:val="003A5AB5"/>
    <w:rsid w:val="003A5B45"/>
    <w:rsid w:val="003A6195"/>
    <w:rsid w:val="003A65BF"/>
    <w:rsid w:val="003A6F9E"/>
    <w:rsid w:val="003A7279"/>
    <w:rsid w:val="003A7C7E"/>
    <w:rsid w:val="003A7E93"/>
    <w:rsid w:val="003B0233"/>
    <w:rsid w:val="003B0BA9"/>
    <w:rsid w:val="003B0D95"/>
    <w:rsid w:val="003B0F04"/>
    <w:rsid w:val="003B18B1"/>
    <w:rsid w:val="003B2038"/>
    <w:rsid w:val="003B2AF4"/>
    <w:rsid w:val="003B37C9"/>
    <w:rsid w:val="003B3F59"/>
    <w:rsid w:val="003B41E6"/>
    <w:rsid w:val="003B427C"/>
    <w:rsid w:val="003B49FE"/>
    <w:rsid w:val="003B5581"/>
    <w:rsid w:val="003B5616"/>
    <w:rsid w:val="003B57FE"/>
    <w:rsid w:val="003B5995"/>
    <w:rsid w:val="003B6186"/>
    <w:rsid w:val="003B637B"/>
    <w:rsid w:val="003B642E"/>
    <w:rsid w:val="003B657D"/>
    <w:rsid w:val="003B6AE3"/>
    <w:rsid w:val="003B6CA4"/>
    <w:rsid w:val="003B7345"/>
    <w:rsid w:val="003B7A4B"/>
    <w:rsid w:val="003C021C"/>
    <w:rsid w:val="003C0731"/>
    <w:rsid w:val="003C0AB3"/>
    <w:rsid w:val="003C1172"/>
    <w:rsid w:val="003C15B0"/>
    <w:rsid w:val="003C175F"/>
    <w:rsid w:val="003C1DE1"/>
    <w:rsid w:val="003C21FB"/>
    <w:rsid w:val="003C24C8"/>
    <w:rsid w:val="003C28E7"/>
    <w:rsid w:val="003C31BC"/>
    <w:rsid w:val="003C3539"/>
    <w:rsid w:val="003C3DC1"/>
    <w:rsid w:val="003C41AA"/>
    <w:rsid w:val="003C4246"/>
    <w:rsid w:val="003C42F1"/>
    <w:rsid w:val="003C47D4"/>
    <w:rsid w:val="003C48A9"/>
    <w:rsid w:val="003C4DE0"/>
    <w:rsid w:val="003C5153"/>
    <w:rsid w:val="003C58A4"/>
    <w:rsid w:val="003C5DF2"/>
    <w:rsid w:val="003C615D"/>
    <w:rsid w:val="003C62C1"/>
    <w:rsid w:val="003C6654"/>
    <w:rsid w:val="003C682D"/>
    <w:rsid w:val="003C699C"/>
    <w:rsid w:val="003C6E76"/>
    <w:rsid w:val="003C740A"/>
    <w:rsid w:val="003C74ED"/>
    <w:rsid w:val="003D03FC"/>
    <w:rsid w:val="003D0742"/>
    <w:rsid w:val="003D095E"/>
    <w:rsid w:val="003D0C92"/>
    <w:rsid w:val="003D1729"/>
    <w:rsid w:val="003D18F7"/>
    <w:rsid w:val="003D3065"/>
    <w:rsid w:val="003D3FF8"/>
    <w:rsid w:val="003D4460"/>
    <w:rsid w:val="003D46F6"/>
    <w:rsid w:val="003D4771"/>
    <w:rsid w:val="003D47E8"/>
    <w:rsid w:val="003D4C60"/>
    <w:rsid w:val="003D4CF8"/>
    <w:rsid w:val="003D5C81"/>
    <w:rsid w:val="003D6041"/>
    <w:rsid w:val="003D6380"/>
    <w:rsid w:val="003D6948"/>
    <w:rsid w:val="003D6B60"/>
    <w:rsid w:val="003D79C0"/>
    <w:rsid w:val="003D7B16"/>
    <w:rsid w:val="003D7F69"/>
    <w:rsid w:val="003E02B7"/>
    <w:rsid w:val="003E04F0"/>
    <w:rsid w:val="003E06FF"/>
    <w:rsid w:val="003E0DF8"/>
    <w:rsid w:val="003E13D8"/>
    <w:rsid w:val="003E1B7F"/>
    <w:rsid w:val="003E1E0A"/>
    <w:rsid w:val="003E1E0E"/>
    <w:rsid w:val="003E28D5"/>
    <w:rsid w:val="003E2EC1"/>
    <w:rsid w:val="003E30E2"/>
    <w:rsid w:val="003E3102"/>
    <w:rsid w:val="003E35F4"/>
    <w:rsid w:val="003E447B"/>
    <w:rsid w:val="003E4532"/>
    <w:rsid w:val="003E497F"/>
    <w:rsid w:val="003E4A70"/>
    <w:rsid w:val="003E4D14"/>
    <w:rsid w:val="003E4E38"/>
    <w:rsid w:val="003E4F62"/>
    <w:rsid w:val="003E5070"/>
    <w:rsid w:val="003E52B7"/>
    <w:rsid w:val="003E6EF4"/>
    <w:rsid w:val="003E7BE1"/>
    <w:rsid w:val="003F03F9"/>
    <w:rsid w:val="003F093D"/>
    <w:rsid w:val="003F0D58"/>
    <w:rsid w:val="003F1026"/>
    <w:rsid w:val="003F1078"/>
    <w:rsid w:val="003F1507"/>
    <w:rsid w:val="003F16C0"/>
    <w:rsid w:val="003F16F3"/>
    <w:rsid w:val="003F177D"/>
    <w:rsid w:val="003F1B60"/>
    <w:rsid w:val="003F1BEE"/>
    <w:rsid w:val="003F1E41"/>
    <w:rsid w:val="003F2074"/>
    <w:rsid w:val="003F26DA"/>
    <w:rsid w:val="003F2721"/>
    <w:rsid w:val="003F2742"/>
    <w:rsid w:val="003F27D4"/>
    <w:rsid w:val="003F3048"/>
    <w:rsid w:val="003F35A7"/>
    <w:rsid w:val="003F389B"/>
    <w:rsid w:val="003F38E3"/>
    <w:rsid w:val="003F3EF7"/>
    <w:rsid w:val="003F4016"/>
    <w:rsid w:val="003F5BB2"/>
    <w:rsid w:val="003F5F29"/>
    <w:rsid w:val="003F6797"/>
    <w:rsid w:val="003F6A0E"/>
    <w:rsid w:val="003F7022"/>
    <w:rsid w:val="003F73B6"/>
    <w:rsid w:val="003F7DC5"/>
    <w:rsid w:val="00400975"/>
    <w:rsid w:val="00400E7B"/>
    <w:rsid w:val="00401145"/>
    <w:rsid w:val="0040191E"/>
    <w:rsid w:val="00401C8C"/>
    <w:rsid w:val="00402B05"/>
    <w:rsid w:val="004038B8"/>
    <w:rsid w:val="00404422"/>
    <w:rsid w:val="00404433"/>
    <w:rsid w:val="00404524"/>
    <w:rsid w:val="00404CA8"/>
    <w:rsid w:val="00404D69"/>
    <w:rsid w:val="004053C9"/>
    <w:rsid w:val="004055F7"/>
    <w:rsid w:val="004058D2"/>
    <w:rsid w:val="004061EC"/>
    <w:rsid w:val="0040644F"/>
    <w:rsid w:val="0040667B"/>
    <w:rsid w:val="0040687D"/>
    <w:rsid w:val="00406CA2"/>
    <w:rsid w:val="00406DE8"/>
    <w:rsid w:val="00406FC5"/>
    <w:rsid w:val="00407536"/>
    <w:rsid w:val="004077FD"/>
    <w:rsid w:val="00407868"/>
    <w:rsid w:val="00407CFA"/>
    <w:rsid w:val="004101A6"/>
    <w:rsid w:val="00410DC2"/>
    <w:rsid w:val="004114C2"/>
    <w:rsid w:val="004114F4"/>
    <w:rsid w:val="0041190C"/>
    <w:rsid w:val="00411B65"/>
    <w:rsid w:val="00411EE1"/>
    <w:rsid w:val="004120C5"/>
    <w:rsid w:val="0041274A"/>
    <w:rsid w:val="00412C2C"/>
    <w:rsid w:val="00412CDF"/>
    <w:rsid w:val="00413133"/>
    <w:rsid w:val="00413B7E"/>
    <w:rsid w:val="00415363"/>
    <w:rsid w:val="00415386"/>
    <w:rsid w:val="0041555E"/>
    <w:rsid w:val="00415BAC"/>
    <w:rsid w:val="004163C3"/>
    <w:rsid w:val="00416588"/>
    <w:rsid w:val="00416A0F"/>
    <w:rsid w:val="00417949"/>
    <w:rsid w:val="00417C35"/>
    <w:rsid w:val="00417D89"/>
    <w:rsid w:val="00417DAD"/>
    <w:rsid w:val="004202BB"/>
    <w:rsid w:val="0042071F"/>
    <w:rsid w:val="00420A44"/>
    <w:rsid w:val="00421341"/>
    <w:rsid w:val="0042165A"/>
    <w:rsid w:val="00421938"/>
    <w:rsid w:val="0042224C"/>
    <w:rsid w:val="00422529"/>
    <w:rsid w:val="004229B4"/>
    <w:rsid w:val="00423434"/>
    <w:rsid w:val="0042385B"/>
    <w:rsid w:val="00423EAF"/>
    <w:rsid w:val="00423EDB"/>
    <w:rsid w:val="00424D0A"/>
    <w:rsid w:val="00424EEA"/>
    <w:rsid w:val="00424EEC"/>
    <w:rsid w:val="00425047"/>
    <w:rsid w:val="0042510E"/>
    <w:rsid w:val="00425728"/>
    <w:rsid w:val="00425D7A"/>
    <w:rsid w:val="0042614C"/>
    <w:rsid w:val="004269C2"/>
    <w:rsid w:val="00427174"/>
    <w:rsid w:val="00427350"/>
    <w:rsid w:val="00427352"/>
    <w:rsid w:val="00427663"/>
    <w:rsid w:val="0042784A"/>
    <w:rsid w:val="00427BDD"/>
    <w:rsid w:val="004305E9"/>
    <w:rsid w:val="00431B8E"/>
    <w:rsid w:val="00431BCB"/>
    <w:rsid w:val="00432280"/>
    <w:rsid w:val="0043248E"/>
    <w:rsid w:val="00432A72"/>
    <w:rsid w:val="00432D09"/>
    <w:rsid w:val="004331B5"/>
    <w:rsid w:val="00433BF0"/>
    <w:rsid w:val="00433EED"/>
    <w:rsid w:val="004348DF"/>
    <w:rsid w:val="00434B19"/>
    <w:rsid w:val="00434F59"/>
    <w:rsid w:val="00435012"/>
    <w:rsid w:val="00435CC1"/>
    <w:rsid w:val="00435EB7"/>
    <w:rsid w:val="00435FBE"/>
    <w:rsid w:val="00436080"/>
    <w:rsid w:val="00436338"/>
    <w:rsid w:val="004367C0"/>
    <w:rsid w:val="00436A49"/>
    <w:rsid w:val="004378D7"/>
    <w:rsid w:val="00437A3B"/>
    <w:rsid w:val="00437A5B"/>
    <w:rsid w:val="00437B27"/>
    <w:rsid w:val="00437DBF"/>
    <w:rsid w:val="004402D6"/>
    <w:rsid w:val="004407A6"/>
    <w:rsid w:val="004412D6"/>
    <w:rsid w:val="00441BF3"/>
    <w:rsid w:val="004420D8"/>
    <w:rsid w:val="004422CF"/>
    <w:rsid w:val="0044233E"/>
    <w:rsid w:val="00442534"/>
    <w:rsid w:val="0044274A"/>
    <w:rsid w:val="00442D4F"/>
    <w:rsid w:val="004436F5"/>
    <w:rsid w:val="0044415F"/>
    <w:rsid w:val="0044492F"/>
    <w:rsid w:val="004449BE"/>
    <w:rsid w:val="00444CB9"/>
    <w:rsid w:val="004456E0"/>
    <w:rsid w:val="00445C9D"/>
    <w:rsid w:val="00446131"/>
    <w:rsid w:val="004461D3"/>
    <w:rsid w:val="0044698E"/>
    <w:rsid w:val="004479E3"/>
    <w:rsid w:val="00447B68"/>
    <w:rsid w:val="00447F23"/>
    <w:rsid w:val="00447F41"/>
    <w:rsid w:val="00447FC8"/>
    <w:rsid w:val="0045081B"/>
    <w:rsid w:val="0045101E"/>
    <w:rsid w:val="00451B1A"/>
    <w:rsid w:val="00451C8F"/>
    <w:rsid w:val="00451E3A"/>
    <w:rsid w:val="0045217D"/>
    <w:rsid w:val="00452678"/>
    <w:rsid w:val="004526F8"/>
    <w:rsid w:val="00452956"/>
    <w:rsid w:val="00452F36"/>
    <w:rsid w:val="00453127"/>
    <w:rsid w:val="0045370D"/>
    <w:rsid w:val="00453B70"/>
    <w:rsid w:val="00454714"/>
    <w:rsid w:val="00454EA9"/>
    <w:rsid w:val="004550E1"/>
    <w:rsid w:val="004552DD"/>
    <w:rsid w:val="00455756"/>
    <w:rsid w:val="00455BEA"/>
    <w:rsid w:val="00455C53"/>
    <w:rsid w:val="0045619F"/>
    <w:rsid w:val="004562DC"/>
    <w:rsid w:val="00456DA2"/>
    <w:rsid w:val="00456E8D"/>
    <w:rsid w:val="00457102"/>
    <w:rsid w:val="0045715E"/>
    <w:rsid w:val="004573F2"/>
    <w:rsid w:val="0046038B"/>
    <w:rsid w:val="0046059C"/>
    <w:rsid w:val="004607AA"/>
    <w:rsid w:val="0046135E"/>
    <w:rsid w:val="00461467"/>
    <w:rsid w:val="00461F13"/>
    <w:rsid w:val="0046234D"/>
    <w:rsid w:val="00462A36"/>
    <w:rsid w:val="00462B90"/>
    <w:rsid w:val="00462BF8"/>
    <w:rsid w:val="004630CF"/>
    <w:rsid w:val="00463864"/>
    <w:rsid w:val="004639E0"/>
    <w:rsid w:val="00463C4B"/>
    <w:rsid w:val="00465199"/>
    <w:rsid w:val="00465244"/>
    <w:rsid w:val="0046586F"/>
    <w:rsid w:val="004667DB"/>
    <w:rsid w:val="00466B3D"/>
    <w:rsid w:val="00466E91"/>
    <w:rsid w:val="004672E4"/>
    <w:rsid w:val="004676ED"/>
    <w:rsid w:val="00470479"/>
    <w:rsid w:val="00470543"/>
    <w:rsid w:val="00470B74"/>
    <w:rsid w:val="0047141E"/>
    <w:rsid w:val="0047283A"/>
    <w:rsid w:val="00472D42"/>
    <w:rsid w:val="00472EB9"/>
    <w:rsid w:val="00473225"/>
    <w:rsid w:val="00473638"/>
    <w:rsid w:val="004736F3"/>
    <w:rsid w:val="004737B2"/>
    <w:rsid w:val="00473A6B"/>
    <w:rsid w:val="00473EF8"/>
    <w:rsid w:val="00474276"/>
    <w:rsid w:val="0047554B"/>
    <w:rsid w:val="00475F28"/>
    <w:rsid w:val="004761C2"/>
    <w:rsid w:val="004768A5"/>
    <w:rsid w:val="00477160"/>
    <w:rsid w:val="004771C1"/>
    <w:rsid w:val="00477350"/>
    <w:rsid w:val="00477372"/>
    <w:rsid w:val="00480616"/>
    <w:rsid w:val="00480A02"/>
    <w:rsid w:val="00480E71"/>
    <w:rsid w:val="00480FFE"/>
    <w:rsid w:val="0048114C"/>
    <w:rsid w:val="00481210"/>
    <w:rsid w:val="00481B18"/>
    <w:rsid w:val="004822CB"/>
    <w:rsid w:val="004827C4"/>
    <w:rsid w:val="004829FD"/>
    <w:rsid w:val="00482EE0"/>
    <w:rsid w:val="00483711"/>
    <w:rsid w:val="00483DF1"/>
    <w:rsid w:val="004844B4"/>
    <w:rsid w:val="00484737"/>
    <w:rsid w:val="00484FE2"/>
    <w:rsid w:val="0048505D"/>
    <w:rsid w:val="004855A4"/>
    <w:rsid w:val="00485878"/>
    <w:rsid w:val="00485879"/>
    <w:rsid w:val="004860BE"/>
    <w:rsid w:val="0048619C"/>
    <w:rsid w:val="00486D79"/>
    <w:rsid w:val="004878AE"/>
    <w:rsid w:val="0049005C"/>
    <w:rsid w:val="00490120"/>
    <w:rsid w:val="004907FA"/>
    <w:rsid w:val="00490AE3"/>
    <w:rsid w:val="00490D51"/>
    <w:rsid w:val="00491A4D"/>
    <w:rsid w:val="00491D38"/>
    <w:rsid w:val="0049275A"/>
    <w:rsid w:val="00492BA1"/>
    <w:rsid w:val="00492E02"/>
    <w:rsid w:val="004930D4"/>
    <w:rsid w:val="00493450"/>
    <w:rsid w:val="004937B2"/>
    <w:rsid w:val="00493E01"/>
    <w:rsid w:val="00494712"/>
    <w:rsid w:val="00494BB3"/>
    <w:rsid w:val="00494C28"/>
    <w:rsid w:val="00494CE6"/>
    <w:rsid w:val="004951A8"/>
    <w:rsid w:val="0049522A"/>
    <w:rsid w:val="00495279"/>
    <w:rsid w:val="00495707"/>
    <w:rsid w:val="00496762"/>
    <w:rsid w:val="004967D7"/>
    <w:rsid w:val="00496B60"/>
    <w:rsid w:val="00496DA2"/>
    <w:rsid w:val="00496FD4"/>
    <w:rsid w:val="004972D1"/>
    <w:rsid w:val="00497601"/>
    <w:rsid w:val="0049789E"/>
    <w:rsid w:val="004979CE"/>
    <w:rsid w:val="00497BEF"/>
    <w:rsid w:val="00497D5C"/>
    <w:rsid w:val="004A03BA"/>
    <w:rsid w:val="004A10E8"/>
    <w:rsid w:val="004A1C59"/>
    <w:rsid w:val="004A1EDC"/>
    <w:rsid w:val="004A256A"/>
    <w:rsid w:val="004A2801"/>
    <w:rsid w:val="004A288A"/>
    <w:rsid w:val="004A28E9"/>
    <w:rsid w:val="004A2AD0"/>
    <w:rsid w:val="004A2C56"/>
    <w:rsid w:val="004A2F24"/>
    <w:rsid w:val="004A41EC"/>
    <w:rsid w:val="004A441B"/>
    <w:rsid w:val="004A4D1D"/>
    <w:rsid w:val="004A5CA3"/>
    <w:rsid w:val="004A5D56"/>
    <w:rsid w:val="004A61E7"/>
    <w:rsid w:val="004A6773"/>
    <w:rsid w:val="004A6D14"/>
    <w:rsid w:val="004A6DD7"/>
    <w:rsid w:val="004A7805"/>
    <w:rsid w:val="004A7A20"/>
    <w:rsid w:val="004A7CCB"/>
    <w:rsid w:val="004B00BE"/>
    <w:rsid w:val="004B04AB"/>
    <w:rsid w:val="004B0575"/>
    <w:rsid w:val="004B0663"/>
    <w:rsid w:val="004B1134"/>
    <w:rsid w:val="004B1C8F"/>
    <w:rsid w:val="004B1E4B"/>
    <w:rsid w:val="004B23A1"/>
    <w:rsid w:val="004B25C9"/>
    <w:rsid w:val="004B2A51"/>
    <w:rsid w:val="004B2E05"/>
    <w:rsid w:val="004B45DD"/>
    <w:rsid w:val="004B4D93"/>
    <w:rsid w:val="004B513D"/>
    <w:rsid w:val="004B546B"/>
    <w:rsid w:val="004B5666"/>
    <w:rsid w:val="004B57DC"/>
    <w:rsid w:val="004B6250"/>
    <w:rsid w:val="004B6289"/>
    <w:rsid w:val="004B6AD1"/>
    <w:rsid w:val="004B753D"/>
    <w:rsid w:val="004B7574"/>
    <w:rsid w:val="004B7B13"/>
    <w:rsid w:val="004B7E91"/>
    <w:rsid w:val="004C0182"/>
    <w:rsid w:val="004C041F"/>
    <w:rsid w:val="004C0B85"/>
    <w:rsid w:val="004C0D48"/>
    <w:rsid w:val="004C0D7C"/>
    <w:rsid w:val="004C113F"/>
    <w:rsid w:val="004C11C9"/>
    <w:rsid w:val="004C183D"/>
    <w:rsid w:val="004C195D"/>
    <w:rsid w:val="004C1E39"/>
    <w:rsid w:val="004C28CE"/>
    <w:rsid w:val="004C2CC8"/>
    <w:rsid w:val="004C2E25"/>
    <w:rsid w:val="004C4416"/>
    <w:rsid w:val="004C4808"/>
    <w:rsid w:val="004C49D6"/>
    <w:rsid w:val="004C5299"/>
    <w:rsid w:val="004C5A93"/>
    <w:rsid w:val="004C5D18"/>
    <w:rsid w:val="004C5EBE"/>
    <w:rsid w:val="004C6369"/>
    <w:rsid w:val="004C6371"/>
    <w:rsid w:val="004C6556"/>
    <w:rsid w:val="004C767A"/>
    <w:rsid w:val="004C78D5"/>
    <w:rsid w:val="004C7CA7"/>
    <w:rsid w:val="004D010A"/>
    <w:rsid w:val="004D0B38"/>
    <w:rsid w:val="004D0FD3"/>
    <w:rsid w:val="004D12F6"/>
    <w:rsid w:val="004D1381"/>
    <w:rsid w:val="004D14D9"/>
    <w:rsid w:val="004D1CB6"/>
    <w:rsid w:val="004D1D83"/>
    <w:rsid w:val="004D1F50"/>
    <w:rsid w:val="004D1F69"/>
    <w:rsid w:val="004D202A"/>
    <w:rsid w:val="004D20B2"/>
    <w:rsid w:val="004D2169"/>
    <w:rsid w:val="004D763D"/>
    <w:rsid w:val="004D78EF"/>
    <w:rsid w:val="004D7E22"/>
    <w:rsid w:val="004E008D"/>
    <w:rsid w:val="004E0648"/>
    <w:rsid w:val="004E0E1C"/>
    <w:rsid w:val="004E0EE7"/>
    <w:rsid w:val="004E12D4"/>
    <w:rsid w:val="004E148D"/>
    <w:rsid w:val="004E1A00"/>
    <w:rsid w:val="004E1AC0"/>
    <w:rsid w:val="004E1ACB"/>
    <w:rsid w:val="004E1FF5"/>
    <w:rsid w:val="004E21A3"/>
    <w:rsid w:val="004E2516"/>
    <w:rsid w:val="004E2615"/>
    <w:rsid w:val="004E275F"/>
    <w:rsid w:val="004E27A5"/>
    <w:rsid w:val="004E298D"/>
    <w:rsid w:val="004E2CC9"/>
    <w:rsid w:val="004E346E"/>
    <w:rsid w:val="004E34E6"/>
    <w:rsid w:val="004E35AB"/>
    <w:rsid w:val="004E372B"/>
    <w:rsid w:val="004E389A"/>
    <w:rsid w:val="004E38A5"/>
    <w:rsid w:val="004E38DB"/>
    <w:rsid w:val="004E3A8D"/>
    <w:rsid w:val="004E46A3"/>
    <w:rsid w:val="004E4755"/>
    <w:rsid w:val="004E5A07"/>
    <w:rsid w:val="004E602C"/>
    <w:rsid w:val="004E6460"/>
    <w:rsid w:val="004E6977"/>
    <w:rsid w:val="004E6A64"/>
    <w:rsid w:val="004E6E07"/>
    <w:rsid w:val="004E6EA1"/>
    <w:rsid w:val="004E6F02"/>
    <w:rsid w:val="004E72FB"/>
    <w:rsid w:val="004E73A6"/>
    <w:rsid w:val="004E7591"/>
    <w:rsid w:val="004E760A"/>
    <w:rsid w:val="004E77B8"/>
    <w:rsid w:val="004E7C6B"/>
    <w:rsid w:val="004E7DF3"/>
    <w:rsid w:val="004F00AA"/>
    <w:rsid w:val="004F00D8"/>
    <w:rsid w:val="004F029C"/>
    <w:rsid w:val="004F0B6C"/>
    <w:rsid w:val="004F164B"/>
    <w:rsid w:val="004F1875"/>
    <w:rsid w:val="004F1AE2"/>
    <w:rsid w:val="004F20E0"/>
    <w:rsid w:val="004F24A9"/>
    <w:rsid w:val="004F2EE9"/>
    <w:rsid w:val="004F2F91"/>
    <w:rsid w:val="004F3666"/>
    <w:rsid w:val="004F38BD"/>
    <w:rsid w:val="004F3CFC"/>
    <w:rsid w:val="004F3D0D"/>
    <w:rsid w:val="004F3D6F"/>
    <w:rsid w:val="004F3E89"/>
    <w:rsid w:val="004F4549"/>
    <w:rsid w:val="004F5250"/>
    <w:rsid w:val="004F5500"/>
    <w:rsid w:val="004F5ACD"/>
    <w:rsid w:val="004F638B"/>
    <w:rsid w:val="004F6413"/>
    <w:rsid w:val="004F6610"/>
    <w:rsid w:val="004F6A0C"/>
    <w:rsid w:val="004F6E23"/>
    <w:rsid w:val="004F7C9F"/>
    <w:rsid w:val="004F7D64"/>
    <w:rsid w:val="0050025E"/>
    <w:rsid w:val="0050029C"/>
    <w:rsid w:val="005008F3"/>
    <w:rsid w:val="00500BF7"/>
    <w:rsid w:val="005010FD"/>
    <w:rsid w:val="005011CC"/>
    <w:rsid w:val="005013C9"/>
    <w:rsid w:val="00501632"/>
    <w:rsid w:val="005016B9"/>
    <w:rsid w:val="00501A8E"/>
    <w:rsid w:val="00502403"/>
    <w:rsid w:val="005025B1"/>
    <w:rsid w:val="00503029"/>
    <w:rsid w:val="00503D8F"/>
    <w:rsid w:val="0050494A"/>
    <w:rsid w:val="00504BFA"/>
    <w:rsid w:val="00506016"/>
    <w:rsid w:val="00506546"/>
    <w:rsid w:val="00506E5C"/>
    <w:rsid w:val="00506EE6"/>
    <w:rsid w:val="0051012A"/>
    <w:rsid w:val="0051083A"/>
    <w:rsid w:val="00510ABE"/>
    <w:rsid w:val="00510B05"/>
    <w:rsid w:val="00510D53"/>
    <w:rsid w:val="00510DA1"/>
    <w:rsid w:val="00510EF2"/>
    <w:rsid w:val="005111E4"/>
    <w:rsid w:val="0051151A"/>
    <w:rsid w:val="00511566"/>
    <w:rsid w:val="005122F0"/>
    <w:rsid w:val="00512F56"/>
    <w:rsid w:val="00512FCC"/>
    <w:rsid w:val="0051302B"/>
    <w:rsid w:val="00513719"/>
    <w:rsid w:val="005137A9"/>
    <w:rsid w:val="005137EE"/>
    <w:rsid w:val="00513FE6"/>
    <w:rsid w:val="0051488C"/>
    <w:rsid w:val="00514AC1"/>
    <w:rsid w:val="00514B2F"/>
    <w:rsid w:val="00515BA9"/>
    <w:rsid w:val="00516507"/>
    <w:rsid w:val="00516C3F"/>
    <w:rsid w:val="0052062B"/>
    <w:rsid w:val="00520770"/>
    <w:rsid w:val="0052077C"/>
    <w:rsid w:val="005208DC"/>
    <w:rsid w:val="0052090E"/>
    <w:rsid w:val="005209E6"/>
    <w:rsid w:val="00520CF7"/>
    <w:rsid w:val="00520D43"/>
    <w:rsid w:val="00521006"/>
    <w:rsid w:val="0052114F"/>
    <w:rsid w:val="00521390"/>
    <w:rsid w:val="00521482"/>
    <w:rsid w:val="00521F95"/>
    <w:rsid w:val="005221C1"/>
    <w:rsid w:val="00522679"/>
    <w:rsid w:val="00522CD2"/>
    <w:rsid w:val="005234F8"/>
    <w:rsid w:val="00523816"/>
    <w:rsid w:val="00523C1E"/>
    <w:rsid w:val="00524329"/>
    <w:rsid w:val="0052485E"/>
    <w:rsid w:val="005248DD"/>
    <w:rsid w:val="00524A32"/>
    <w:rsid w:val="00524EA4"/>
    <w:rsid w:val="00525223"/>
    <w:rsid w:val="00525CA4"/>
    <w:rsid w:val="00526408"/>
    <w:rsid w:val="0052686F"/>
    <w:rsid w:val="00526BF1"/>
    <w:rsid w:val="00530474"/>
    <w:rsid w:val="0053049D"/>
    <w:rsid w:val="00530A3E"/>
    <w:rsid w:val="00530A41"/>
    <w:rsid w:val="0053144C"/>
    <w:rsid w:val="005315B9"/>
    <w:rsid w:val="00531B3A"/>
    <w:rsid w:val="00531FA7"/>
    <w:rsid w:val="0053257F"/>
    <w:rsid w:val="00532F96"/>
    <w:rsid w:val="00533A9D"/>
    <w:rsid w:val="00533C2A"/>
    <w:rsid w:val="00534485"/>
    <w:rsid w:val="00534709"/>
    <w:rsid w:val="00535498"/>
    <w:rsid w:val="00535B8F"/>
    <w:rsid w:val="00535CC7"/>
    <w:rsid w:val="005360F6"/>
    <w:rsid w:val="005361C2"/>
    <w:rsid w:val="00536520"/>
    <w:rsid w:val="00536D98"/>
    <w:rsid w:val="00536E2F"/>
    <w:rsid w:val="00537F89"/>
    <w:rsid w:val="005407B9"/>
    <w:rsid w:val="00540CD6"/>
    <w:rsid w:val="00540F33"/>
    <w:rsid w:val="00541560"/>
    <w:rsid w:val="00541776"/>
    <w:rsid w:val="00541F18"/>
    <w:rsid w:val="00541F57"/>
    <w:rsid w:val="005423A9"/>
    <w:rsid w:val="00542A4B"/>
    <w:rsid w:val="00542D05"/>
    <w:rsid w:val="00542D41"/>
    <w:rsid w:val="00542DAB"/>
    <w:rsid w:val="00542E53"/>
    <w:rsid w:val="00543043"/>
    <w:rsid w:val="005430F6"/>
    <w:rsid w:val="00543332"/>
    <w:rsid w:val="0054340B"/>
    <w:rsid w:val="005436EC"/>
    <w:rsid w:val="005437F7"/>
    <w:rsid w:val="005439A0"/>
    <w:rsid w:val="0054405D"/>
    <w:rsid w:val="00545047"/>
    <w:rsid w:val="0054549D"/>
    <w:rsid w:val="0054572D"/>
    <w:rsid w:val="00545B4B"/>
    <w:rsid w:val="00546127"/>
    <w:rsid w:val="005462A9"/>
    <w:rsid w:val="0054687A"/>
    <w:rsid w:val="0054770C"/>
    <w:rsid w:val="005477AD"/>
    <w:rsid w:val="005477F3"/>
    <w:rsid w:val="00547E31"/>
    <w:rsid w:val="00550147"/>
    <w:rsid w:val="00550BB7"/>
    <w:rsid w:val="00552636"/>
    <w:rsid w:val="00552A08"/>
    <w:rsid w:val="00554804"/>
    <w:rsid w:val="00554C4D"/>
    <w:rsid w:val="00554DB2"/>
    <w:rsid w:val="00554DEE"/>
    <w:rsid w:val="00555160"/>
    <w:rsid w:val="00555654"/>
    <w:rsid w:val="00555857"/>
    <w:rsid w:val="00556046"/>
    <w:rsid w:val="005561DB"/>
    <w:rsid w:val="0055652D"/>
    <w:rsid w:val="0055672C"/>
    <w:rsid w:val="0055698F"/>
    <w:rsid w:val="00556E7D"/>
    <w:rsid w:val="00557836"/>
    <w:rsid w:val="00560089"/>
    <w:rsid w:val="00560129"/>
    <w:rsid w:val="00560131"/>
    <w:rsid w:val="00560AEF"/>
    <w:rsid w:val="00561C5D"/>
    <w:rsid w:val="00561E02"/>
    <w:rsid w:val="0056232A"/>
    <w:rsid w:val="0056266E"/>
    <w:rsid w:val="00562BAC"/>
    <w:rsid w:val="00562E08"/>
    <w:rsid w:val="005630B0"/>
    <w:rsid w:val="00563364"/>
    <w:rsid w:val="00563EA6"/>
    <w:rsid w:val="00564AA4"/>
    <w:rsid w:val="00564CF4"/>
    <w:rsid w:val="00565551"/>
    <w:rsid w:val="00565790"/>
    <w:rsid w:val="00565815"/>
    <w:rsid w:val="005666B3"/>
    <w:rsid w:val="0056678A"/>
    <w:rsid w:val="00566881"/>
    <w:rsid w:val="005668A5"/>
    <w:rsid w:val="00566B05"/>
    <w:rsid w:val="00567207"/>
    <w:rsid w:val="005702C6"/>
    <w:rsid w:val="005709FA"/>
    <w:rsid w:val="00570F61"/>
    <w:rsid w:val="00571170"/>
    <w:rsid w:val="00571419"/>
    <w:rsid w:val="0057141B"/>
    <w:rsid w:val="00571D1B"/>
    <w:rsid w:val="005727EF"/>
    <w:rsid w:val="005729FD"/>
    <w:rsid w:val="005730DA"/>
    <w:rsid w:val="00573115"/>
    <w:rsid w:val="005732EB"/>
    <w:rsid w:val="0057334E"/>
    <w:rsid w:val="005737A9"/>
    <w:rsid w:val="0057390B"/>
    <w:rsid w:val="00573D6C"/>
    <w:rsid w:val="00575144"/>
    <w:rsid w:val="0057517F"/>
    <w:rsid w:val="00575203"/>
    <w:rsid w:val="005752B3"/>
    <w:rsid w:val="00575425"/>
    <w:rsid w:val="00575DC5"/>
    <w:rsid w:val="005762FB"/>
    <w:rsid w:val="00576919"/>
    <w:rsid w:val="00576999"/>
    <w:rsid w:val="00576B22"/>
    <w:rsid w:val="00576F39"/>
    <w:rsid w:val="00577AA4"/>
    <w:rsid w:val="00577BAE"/>
    <w:rsid w:val="00577C37"/>
    <w:rsid w:val="00577DBC"/>
    <w:rsid w:val="00577FD6"/>
    <w:rsid w:val="005805A0"/>
    <w:rsid w:val="00580B40"/>
    <w:rsid w:val="00580C4F"/>
    <w:rsid w:val="00580CC1"/>
    <w:rsid w:val="005811C4"/>
    <w:rsid w:val="005816A1"/>
    <w:rsid w:val="00581FF8"/>
    <w:rsid w:val="005822D1"/>
    <w:rsid w:val="00582307"/>
    <w:rsid w:val="00583311"/>
    <w:rsid w:val="005835CB"/>
    <w:rsid w:val="0058363B"/>
    <w:rsid w:val="005838C9"/>
    <w:rsid w:val="00583CA8"/>
    <w:rsid w:val="0058438E"/>
    <w:rsid w:val="00584DFC"/>
    <w:rsid w:val="0058534A"/>
    <w:rsid w:val="005855D6"/>
    <w:rsid w:val="005855D7"/>
    <w:rsid w:val="00585810"/>
    <w:rsid w:val="00586061"/>
    <w:rsid w:val="005860E5"/>
    <w:rsid w:val="0058640D"/>
    <w:rsid w:val="005865BA"/>
    <w:rsid w:val="005868D9"/>
    <w:rsid w:val="00586A49"/>
    <w:rsid w:val="00586D3D"/>
    <w:rsid w:val="00586F1C"/>
    <w:rsid w:val="005875CC"/>
    <w:rsid w:val="00587652"/>
    <w:rsid w:val="0058790A"/>
    <w:rsid w:val="00587FDF"/>
    <w:rsid w:val="005904BD"/>
    <w:rsid w:val="00590952"/>
    <w:rsid w:val="00590998"/>
    <w:rsid w:val="00590CB0"/>
    <w:rsid w:val="005914E3"/>
    <w:rsid w:val="00591943"/>
    <w:rsid w:val="00591A35"/>
    <w:rsid w:val="00592261"/>
    <w:rsid w:val="005922A3"/>
    <w:rsid w:val="00592561"/>
    <w:rsid w:val="0059270D"/>
    <w:rsid w:val="00592917"/>
    <w:rsid w:val="00592CCC"/>
    <w:rsid w:val="00592FA0"/>
    <w:rsid w:val="0059309F"/>
    <w:rsid w:val="0059350F"/>
    <w:rsid w:val="00593842"/>
    <w:rsid w:val="00593861"/>
    <w:rsid w:val="00593928"/>
    <w:rsid w:val="00593970"/>
    <w:rsid w:val="00593D3D"/>
    <w:rsid w:val="00593FF8"/>
    <w:rsid w:val="00594C59"/>
    <w:rsid w:val="00594F1E"/>
    <w:rsid w:val="00594FE6"/>
    <w:rsid w:val="00595724"/>
    <w:rsid w:val="00595E01"/>
    <w:rsid w:val="00595FD2"/>
    <w:rsid w:val="005962AF"/>
    <w:rsid w:val="00596426"/>
    <w:rsid w:val="005964D6"/>
    <w:rsid w:val="005967C5"/>
    <w:rsid w:val="00596FE9"/>
    <w:rsid w:val="00597192"/>
    <w:rsid w:val="00597B9C"/>
    <w:rsid w:val="00597CA1"/>
    <w:rsid w:val="005A07AB"/>
    <w:rsid w:val="005A0D70"/>
    <w:rsid w:val="005A1231"/>
    <w:rsid w:val="005A12C8"/>
    <w:rsid w:val="005A13E9"/>
    <w:rsid w:val="005A1994"/>
    <w:rsid w:val="005A1A34"/>
    <w:rsid w:val="005A205F"/>
    <w:rsid w:val="005A2184"/>
    <w:rsid w:val="005A2A75"/>
    <w:rsid w:val="005A2C29"/>
    <w:rsid w:val="005A2EFB"/>
    <w:rsid w:val="005A2F8A"/>
    <w:rsid w:val="005A38E4"/>
    <w:rsid w:val="005A3D8F"/>
    <w:rsid w:val="005A418E"/>
    <w:rsid w:val="005A4D64"/>
    <w:rsid w:val="005A4DC0"/>
    <w:rsid w:val="005A4F24"/>
    <w:rsid w:val="005A5931"/>
    <w:rsid w:val="005A59F3"/>
    <w:rsid w:val="005A5B85"/>
    <w:rsid w:val="005A5DC0"/>
    <w:rsid w:val="005A60FD"/>
    <w:rsid w:val="005A62DB"/>
    <w:rsid w:val="005A6422"/>
    <w:rsid w:val="005A6B38"/>
    <w:rsid w:val="005A70B0"/>
    <w:rsid w:val="005A7329"/>
    <w:rsid w:val="005A7AA5"/>
    <w:rsid w:val="005A7ADD"/>
    <w:rsid w:val="005B02A9"/>
    <w:rsid w:val="005B1014"/>
    <w:rsid w:val="005B172A"/>
    <w:rsid w:val="005B1B48"/>
    <w:rsid w:val="005B1B9C"/>
    <w:rsid w:val="005B22BD"/>
    <w:rsid w:val="005B297A"/>
    <w:rsid w:val="005B35E6"/>
    <w:rsid w:val="005B37B2"/>
    <w:rsid w:val="005B42FA"/>
    <w:rsid w:val="005B4ABE"/>
    <w:rsid w:val="005B500E"/>
    <w:rsid w:val="005B670C"/>
    <w:rsid w:val="005B6741"/>
    <w:rsid w:val="005B684F"/>
    <w:rsid w:val="005B6D8B"/>
    <w:rsid w:val="005B72A2"/>
    <w:rsid w:val="005B7A09"/>
    <w:rsid w:val="005B7BFC"/>
    <w:rsid w:val="005C0413"/>
    <w:rsid w:val="005C0505"/>
    <w:rsid w:val="005C0954"/>
    <w:rsid w:val="005C0D9C"/>
    <w:rsid w:val="005C0F0C"/>
    <w:rsid w:val="005C0FB0"/>
    <w:rsid w:val="005C10FB"/>
    <w:rsid w:val="005C13E0"/>
    <w:rsid w:val="005C1656"/>
    <w:rsid w:val="005C28FC"/>
    <w:rsid w:val="005C293F"/>
    <w:rsid w:val="005C357A"/>
    <w:rsid w:val="005C364D"/>
    <w:rsid w:val="005C3C78"/>
    <w:rsid w:val="005C42CC"/>
    <w:rsid w:val="005C448F"/>
    <w:rsid w:val="005C45AD"/>
    <w:rsid w:val="005C5929"/>
    <w:rsid w:val="005C5C72"/>
    <w:rsid w:val="005C5E80"/>
    <w:rsid w:val="005C5EF6"/>
    <w:rsid w:val="005C6881"/>
    <w:rsid w:val="005C7633"/>
    <w:rsid w:val="005C78AA"/>
    <w:rsid w:val="005C78BF"/>
    <w:rsid w:val="005C7A32"/>
    <w:rsid w:val="005C7CB5"/>
    <w:rsid w:val="005C7F97"/>
    <w:rsid w:val="005D058B"/>
    <w:rsid w:val="005D0C47"/>
    <w:rsid w:val="005D0F31"/>
    <w:rsid w:val="005D13F9"/>
    <w:rsid w:val="005D166B"/>
    <w:rsid w:val="005D1AD0"/>
    <w:rsid w:val="005D227B"/>
    <w:rsid w:val="005D374B"/>
    <w:rsid w:val="005D3C29"/>
    <w:rsid w:val="005D3DDE"/>
    <w:rsid w:val="005D43BC"/>
    <w:rsid w:val="005D45B8"/>
    <w:rsid w:val="005D4A8B"/>
    <w:rsid w:val="005D4B22"/>
    <w:rsid w:val="005D5761"/>
    <w:rsid w:val="005D5C84"/>
    <w:rsid w:val="005D6901"/>
    <w:rsid w:val="005D6D51"/>
    <w:rsid w:val="005D7580"/>
    <w:rsid w:val="005D7714"/>
    <w:rsid w:val="005D7773"/>
    <w:rsid w:val="005E00BE"/>
    <w:rsid w:val="005E03D6"/>
    <w:rsid w:val="005E09DF"/>
    <w:rsid w:val="005E0B49"/>
    <w:rsid w:val="005E1810"/>
    <w:rsid w:val="005E1A3D"/>
    <w:rsid w:val="005E2413"/>
    <w:rsid w:val="005E297F"/>
    <w:rsid w:val="005E2BD7"/>
    <w:rsid w:val="005E3508"/>
    <w:rsid w:val="005E36AC"/>
    <w:rsid w:val="005E438E"/>
    <w:rsid w:val="005E45F2"/>
    <w:rsid w:val="005E4652"/>
    <w:rsid w:val="005E4E1A"/>
    <w:rsid w:val="005E5540"/>
    <w:rsid w:val="005E57C2"/>
    <w:rsid w:val="005E58B0"/>
    <w:rsid w:val="005E5A42"/>
    <w:rsid w:val="005E5E45"/>
    <w:rsid w:val="005E611E"/>
    <w:rsid w:val="005E733E"/>
    <w:rsid w:val="005E7564"/>
    <w:rsid w:val="005F05AC"/>
    <w:rsid w:val="005F0B30"/>
    <w:rsid w:val="005F0E1D"/>
    <w:rsid w:val="005F152B"/>
    <w:rsid w:val="005F168F"/>
    <w:rsid w:val="005F17F3"/>
    <w:rsid w:val="005F18A7"/>
    <w:rsid w:val="005F1F46"/>
    <w:rsid w:val="005F21B6"/>
    <w:rsid w:val="005F29C2"/>
    <w:rsid w:val="005F2E9A"/>
    <w:rsid w:val="005F3128"/>
    <w:rsid w:val="005F3342"/>
    <w:rsid w:val="005F3870"/>
    <w:rsid w:val="005F4616"/>
    <w:rsid w:val="005F4CEB"/>
    <w:rsid w:val="005F4F2D"/>
    <w:rsid w:val="005F5287"/>
    <w:rsid w:val="005F5415"/>
    <w:rsid w:val="005F5A4C"/>
    <w:rsid w:val="005F5C6C"/>
    <w:rsid w:val="005F62E5"/>
    <w:rsid w:val="005F66B5"/>
    <w:rsid w:val="005F6DC2"/>
    <w:rsid w:val="005F7419"/>
    <w:rsid w:val="005F791F"/>
    <w:rsid w:val="0060019B"/>
    <w:rsid w:val="00600CAF"/>
    <w:rsid w:val="00600D39"/>
    <w:rsid w:val="00601229"/>
    <w:rsid w:val="006020B5"/>
    <w:rsid w:val="0060235E"/>
    <w:rsid w:val="006027F5"/>
    <w:rsid w:val="00602C5E"/>
    <w:rsid w:val="00603145"/>
    <w:rsid w:val="00603258"/>
    <w:rsid w:val="006038C3"/>
    <w:rsid w:val="00603B8B"/>
    <w:rsid w:val="00603C12"/>
    <w:rsid w:val="00603E1F"/>
    <w:rsid w:val="00603FEB"/>
    <w:rsid w:val="006046F3"/>
    <w:rsid w:val="00604B16"/>
    <w:rsid w:val="00604CDF"/>
    <w:rsid w:val="006057E3"/>
    <w:rsid w:val="00606124"/>
    <w:rsid w:val="00606268"/>
    <w:rsid w:val="006062EA"/>
    <w:rsid w:val="0060660A"/>
    <w:rsid w:val="006074A6"/>
    <w:rsid w:val="0060791F"/>
    <w:rsid w:val="00607E40"/>
    <w:rsid w:val="006101B5"/>
    <w:rsid w:val="0061078D"/>
    <w:rsid w:val="006110DB"/>
    <w:rsid w:val="0061114A"/>
    <w:rsid w:val="00611393"/>
    <w:rsid w:val="00611632"/>
    <w:rsid w:val="0061185E"/>
    <w:rsid w:val="006118E7"/>
    <w:rsid w:val="00611D2C"/>
    <w:rsid w:val="00611DFF"/>
    <w:rsid w:val="006122DF"/>
    <w:rsid w:val="006124A3"/>
    <w:rsid w:val="00612BE9"/>
    <w:rsid w:val="00612F97"/>
    <w:rsid w:val="00612FBD"/>
    <w:rsid w:val="0061504F"/>
    <w:rsid w:val="006150A0"/>
    <w:rsid w:val="006150AC"/>
    <w:rsid w:val="006153A4"/>
    <w:rsid w:val="006156B4"/>
    <w:rsid w:val="006166FA"/>
    <w:rsid w:val="006167F9"/>
    <w:rsid w:val="006179A9"/>
    <w:rsid w:val="00617A4D"/>
    <w:rsid w:val="00617FA5"/>
    <w:rsid w:val="006201BD"/>
    <w:rsid w:val="00620389"/>
    <w:rsid w:val="006207D6"/>
    <w:rsid w:val="0062093F"/>
    <w:rsid w:val="00620A61"/>
    <w:rsid w:val="00621444"/>
    <w:rsid w:val="00621A4F"/>
    <w:rsid w:val="00622598"/>
    <w:rsid w:val="00622B49"/>
    <w:rsid w:val="00622D27"/>
    <w:rsid w:val="00623A75"/>
    <w:rsid w:val="00623A8F"/>
    <w:rsid w:val="00624D82"/>
    <w:rsid w:val="00625C3F"/>
    <w:rsid w:val="00625EB0"/>
    <w:rsid w:val="00625EFF"/>
    <w:rsid w:val="006260C2"/>
    <w:rsid w:val="0062618C"/>
    <w:rsid w:val="00626440"/>
    <w:rsid w:val="00626AF4"/>
    <w:rsid w:val="00626B0E"/>
    <w:rsid w:val="00626E3A"/>
    <w:rsid w:val="00626F12"/>
    <w:rsid w:val="00627302"/>
    <w:rsid w:val="0062790B"/>
    <w:rsid w:val="00627DD5"/>
    <w:rsid w:val="00627E11"/>
    <w:rsid w:val="00627E14"/>
    <w:rsid w:val="0063031E"/>
    <w:rsid w:val="006303CB"/>
    <w:rsid w:val="00631798"/>
    <w:rsid w:val="0063180E"/>
    <w:rsid w:val="00631A71"/>
    <w:rsid w:val="00631BD5"/>
    <w:rsid w:val="00631E9B"/>
    <w:rsid w:val="006320DA"/>
    <w:rsid w:val="0063218D"/>
    <w:rsid w:val="0063248D"/>
    <w:rsid w:val="006328A7"/>
    <w:rsid w:val="00632CD4"/>
    <w:rsid w:val="00633728"/>
    <w:rsid w:val="00633ABD"/>
    <w:rsid w:val="006347F3"/>
    <w:rsid w:val="0063485E"/>
    <w:rsid w:val="006349CF"/>
    <w:rsid w:val="00634B8D"/>
    <w:rsid w:val="00634F16"/>
    <w:rsid w:val="00634F42"/>
    <w:rsid w:val="006356CF"/>
    <w:rsid w:val="00635EEF"/>
    <w:rsid w:val="006372A4"/>
    <w:rsid w:val="00637363"/>
    <w:rsid w:val="006378A2"/>
    <w:rsid w:val="00640832"/>
    <w:rsid w:val="00640999"/>
    <w:rsid w:val="00640E84"/>
    <w:rsid w:val="0064238E"/>
    <w:rsid w:val="006424E9"/>
    <w:rsid w:val="006424F7"/>
    <w:rsid w:val="00642673"/>
    <w:rsid w:val="00642F7E"/>
    <w:rsid w:val="006433A7"/>
    <w:rsid w:val="00643582"/>
    <w:rsid w:val="0064372C"/>
    <w:rsid w:val="00643FD8"/>
    <w:rsid w:val="0064422E"/>
    <w:rsid w:val="006445C6"/>
    <w:rsid w:val="00644783"/>
    <w:rsid w:val="00644CB8"/>
    <w:rsid w:val="006452F9"/>
    <w:rsid w:val="00645375"/>
    <w:rsid w:val="00645538"/>
    <w:rsid w:val="00646013"/>
    <w:rsid w:val="0064626C"/>
    <w:rsid w:val="006464AC"/>
    <w:rsid w:val="0064654E"/>
    <w:rsid w:val="0064686D"/>
    <w:rsid w:val="00646C92"/>
    <w:rsid w:val="0065079B"/>
    <w:rsid w:val="00650B6A"/>
    <w:rsid w:val="00651115"/>
    <w:rsid w:val="006519A7"/>
    <w:rsid w:val="00651D66"/>
    <w:rsid w:val="00651F4A"/>
    <w:rsid w:val="00652A63"/>
    <w:rsid w:val="00652F15"/>
    <w:rsid w:val="00653E0A"/>
    <w:rsid w:val="00654131"/>
    <w:rsid w:val="00654C0E"/>
    <w:rsid w:val="00654F00"/>
    <w:rsid w:val="00655173"/>
    <w:rsid w:val="00655206"/>
    <w:rsid w:val="0065521B"/>
    <w:rsid w:val="00655B65"/>
    <w:rsid w:val="00655BAF"/>
    <w:rsid w:val="00655E85"/>
    <w:rsid w:val="0065628C"/>
    <w:rsid w:val="0065674B"/>
    <w:rsid w:val="006571C6"/>
    <w:rsid w:val="006577AE"/>
    <w:rsid w:val="0065789E"/>
    <w:rsid w:val="00657DCF"/>
    <w:rsid w:val="00660C9C"/>
    <w:rsid w:val="00660F1B"/>
    <w:rsid w:val="0066160B"/>
    <w:rsid w:val="00661C5F"/>
    <w:rsid w:val="00661F01"/>
    <w:rsid w:val="006622F1"/>
    <w:rsid w:val="006625AD"/>
    <w:rsid w:val="006625CE"/>
    <w:rsid w:val="00662AF8"/>
    <w:rsid w:val="00662B71"/>
    <w:rsid w:val="00662D5F"/>
    <w:rsid w:val="00663198"/>
    <w:rsid w:val="00663CA5"/>
    <w:rsid w:val="00663D16"/>
    <w:rsid w:val="006647E6"/>
    <w:rsid w:val="00665285"/>
    <w:rsid w:val="00665305"/>
    <w:rsid w:val="00665C25"/>
    <w:rsid w:val="00665C4D"/>
    <w:rsid w:val="00666E0D"/>
    <w:rsid w:val="00667947"/>
    <w:rsid w:val="00670C7B"/>
    <w:rsid w:val="00671608"/>
    <w:rsid w:val="00671B3A"/>
    <w:rsid w:val="00671C76"/>
    <w:rsid w:val="00671F4C"/>
    <w:rsid w:val="00671F70"/>
    <w:rsid w:val="00672229"/>
    <w:rsid w:val="00672922"/>
    <w:rsid w:val="00672AC4"/>
    <w:rsid w:val="00672C3C"/>
    <w:rsid w:val="00672F31"/>
    <w:rsid w:val="00673AEA"/>
    <w:rsid w:val="00673BFF"/>
    <w:rsid w:val="00673EA4"/>
    <w:rsid w:val="00674028"/>
    <w:rsid w:val="00674103"/>
    <w:rsid w:val="006747E1"/>
    <w:rsid w:val="0067537A"/>
    <w:rsid w:val="00676388"/>
    <w:rsid w:val="00676468"/>
    <w:rsid w:val="00676DE9"/>
    <w:rsid w:val="00677020"/>
    <w:rsid w:val="00677212"/>
    <w:rsid w:val="006774C3"/>
    <w:rsid w:val="00677573"/>
    <w:rsid w:val="00677A02"/>
    <w:rsid w:val="00677B4F"/>
    <w:rsid w:val="00677D6C"/>
    <w:rsid w:val="0068038D"/>
    <w:rsid w:val="00680A1C"/>
    <w:rsid w:val="00680A58"/>
    <w:rsid w:val="00680E6C"/>
    <w:rsid w:val="006810ED"/>
    <w:rsid w:val="00681562"/>
    <w:rsid w:val="00681720"/>
    <w:rsid w:val="00681E81"/>
    <w:rsid w:val="0068217C"/>
    <w:rsid w:val="00682289"/>
    <w:rsid w:val="006822EF"/>
    <w:rsid w:val="006829A3"/>
    <w:rsid w:val="00682C2E"/>
    <w:rsid w:val="00683532"/>
    <w:rsid w:val="00683538"/>
    <w:rsid w:val="00683748"/>
    <w:rsid w:val="0068379E"/>
    <w:rsid w:val="00684090"/>
    <w:rsid w:val="0068446D"/>
    <w:rsid w:val="00684A2C"/>
    <w:rsid w:val="006854AA"/>
    <w:rsid w:val="006855EA"/>
    <w:rsid w:val="00685732"/>
    <w:rsid w:val="00685E2D"/>
    <w:rsid w:val="00686223"/>
    <w:rsid w:val="00686527"/>
    <w:rsid w:val="00686A0C"/>
    <w:rsid w:val="006870FC"/>
    <w:rsid w:val="006874E0"/>
    <w:rsid w:val="006878F2"/>
    <w:rsid w:val="00690384"/>
    <w:rsid w:val="006908DE"/>
    <w:rsid w:val="006912FC"/>
    <w:rsid w:val="00691598"/>
    <w:rsid w:val="006915C6"/>
    <w:rsid w:val="0069176A"/>
    <w:rsid w:val="00691964"/>
    <w:rsid w:val="00691A7E"/>
    <w:rsid w:val="006926C6"/>
    <w:rsid w:val="00692B7D"/>
    <w:rsid w:val="00692D51"/>
    <w:rsid w:val="00693CB8"/>
    <w:rsid w:val="00693D1B"/>
    <w:rsid w:val="00694869"/>
    <w:rsid w:val="00694A9C"/>
    <w:rsid w:val="00694BCB"/>
    <w:rsid w:val="00695AC8"/>
    <w:rsid w:val="00695F8D"/>
    <w:rsid w:val="00696026"/>
    <w:rsid w:val="0069608A"/>
    <w:rsid w:val="006965E0"/>
    <w:rsid w:val="006965FF"/>
    <w:rsid w:val="00696790"/>
    <w:rsid w:val="00696C9D"/>
    <w:rsid w:val="00696D2D"/>
    <w:rsid w:val="00696D4E"/>
    <w:rsid w:val="00697531"/>
    <w:rsid w:val="00697898"/>
    <w:rsid w:val="00697B35"/>
    <w:rsid w:val="006A0046"/>
    <w:rsid w:val="006A01AF"/>
    <w:rsid w:val="006A0225"/>
    <w:rsid w:val="006A07C5"/>
    <w:rsid w:val="006A0927"/>
    <w:rsid w:val="006A0CFC"/>
    <w:rsid w:val="006A0FF3"/>
    <w:rsid w:val="006A13F8"/>
    <w:rsid w:val="006A145D"/>
    <w:rsid w:val="006A19AC"/>
    <w:rsid w:val="006A2544"/>
    <w:rsid w:val="006A275C"/>
    <w:rsid w:val="006A29B3"/>
    <w:rsid w:val="006A2F53"/>
    <w:rsid w:val="006A3705"/>
    <w:rsid w:val="006A37B5"/>
    <w:rsid w:val="006A3AC7"/>
    <w:rsid w:val="006A3C70"/>
    <w:rsid w:val="006A4261"/>
    <w:rsid w:val="006A4292"/>
    <w:rsid w:val="006A557C"/>
    <w:rsid w:val="006A5696"/>
    <w:rsid w:val="006A5C2B"/>
    <w:rsid w:val="006A6157"/>
    <w:rsid w:val="006A61E3"/>
    <w:rsid w:val="006A6783"/>
    <w:rsid w:val="006A6EC7"/>
    <w:rsid w:val="006A70B1"/>
    <w:rsid w:val="006A76CB"/>
    <w:rsid w:val="006A7792"/>
    <w:rsid w:val="006A7A3F"/>
    <w:rsid w:val="006A7D6F"/>
    <w:rsid w:val="006B0074"/>
    <w:rsid w:val="006B01EA"/>
    <w:rsid w:val="006B0AEA"/>
    <w:rsid w:val="006B0D40"/>
    <w:rsid w:val="006B101D"/>
    <w:rsid w:val="006B142F"/>
    <w:rsid w:val="006B1F8C"/>
    <w:rsid w:val="006B2033"/>
    <w:rsid w:val="006B216A"/>
    <w:rsid w:val="006B2464"/>
    <w:rsid w:val="006B266F"/>
    <w:rsid w:val="006B3420"/>
    <w:rsid w:val="006B3549"/>
    <w:rsid w:val="006B36A2"/>
    <w:rsid w:val="006B3DF2"/>
    <w:rsid w:val="006B401F"/>
    <w:rsid w:val="006B43C6"/>
    <w:rsid w:val="006B43DD"/>
    <w:rsid w:val="006B441D"/>
    <w:rsid w:val="006B54BF"/>
    <w:rsid w:val="006B5B94"/>
    <w:rsid w:val="006B60DF"/>
    <w:rsid w:val="006B62A4"/>
    <w:rsid w:val="006B646E"/>
    <w:rsid w:val="006B652A"/>
    <w:rsid w:val="006B69B9"/>
    <w:rsid w:val="006B7FC7"/>
    <w:rsid w:val="006C104E"/>
    <w:rsid w:val="006C1067"/>
    <w:rsid w:val="006C21CF"/>
    <w:rsid w:val="006C2453"/>
    <w:rsid w:val="006C289B"/>
    <w:rsid w:val="006C2F54"/>
    <w:rsid w:val="006C2FA1"/>
    <w:rsid w:val="006C31A2"/>
    <w:rsid w:val="006C3248"/>
    <w:rsid w:val="006C366F"/>
    <w:rsid w:val="006C3B42"/>
    <w:rsid w:val="006C4168"/>
    <w:rsid w:val="006C44F9"/>
    <w:rsid w:val="006C466F"/>
    <w:rsid w:val="006C4952"/>
    <w:rsid w:val="006C4D57"/>
    <w:rsid w:val="006C4F10"/>
    <w:rsid w:val="006C50C6"/>
    <w:rsid w:val="006C5775"/>
    <w:rsid w:val="006C5DD0"/>
    <w:rsid w:val="006C5DEF"/>
    <w:rsid w:val="006C62A3"/>
    <w:rsid w:val="006C676A"/>
    <w:rsid w:val="006C77B8"/>
    <w:rsid w:val="006C77BE"/>
    <w:rsid w:val="006C7921"/>
    <w:rsid w:val="006D00E4"/>
    <w:rsid w:val="006D1BEC"/>
    <w:rsid w:val="006D2167"/>
    <w:rsid w:val="006D3AAA"/>
    <w:rsid w:val="006D3AB0"/>
    <w:rsid w:val="006D3DE1"/>
    <w:rsid w:val="006D430D"/>
    <w:rsid w:val="006D453C"/>
    <w:rsid w:val="006D473E"/>
    <w:rsid w:val="006D4836"/>
    <w:rsid w:val="006D4B60"/>
    <w:rsid w:val="006D4DED"/>
    <w:rsid w:val="006D4F7C"/>
    <w:rsid w:val="006D550D"/>
    <w:rsid w:val="006D5786"/>
    <w:rsid w:val="006D57F0"/>
    <w:rsid w:val="006D5E07"/>
    <w:rsid w:val="006D6DD2"/>
    <w:rsid w:val="006D6DE7"/>
    <w:rsid w:val="006D701A"/>
    <w:rsid w:val="006D7895"/>
    <w:rsid w:val="006D7E56"/>
    <w:rsid w:val="006E02E0"/>
    <w:rsid w:val="006E0C8D"/>
    <w:rsid w:val="006E0E83"/>
    <w:rsid w:val="006E0FD8"/>
    <w:rsid w:val="006E105D"/>
    <w:rsid w:val="006E1091"/>
    <w:rsid w:val="006E10E4"/>
    <w:rsid w:val="006E1195"/>
    <w:rsid w:val="006E183E"/>
    <w:rsid w:val="006E19F0"/>
    <w:rsid w:val="006E2021"/>
    <w:rsid w:val="006E20CB"/>
    <w:rsid w:val="006E221E"/>
    <w:rsid w:val="006E29F3"/>
    <w:rsid w:val="006E3038"/>
    <w:rsid w:val="006E30E2"/>
    <w:rsid w:val="006E322A"/>
    <w:rsid w:val="006E40E4"/>
    <w:rsid w:val="006E4A49"/>
    <w:rsid w:val="006E4E85"/>
    <w:rsid w:val="006E5062"/>
    <w:rsid w:val="006E54A8"/>
    <w:rsid w:val="006E56FB"/>
    <w:rsid w:val="006E5B8D"/>
    <w:rsid w:val="006E5D96"/>
    <w:rsid w:val="006E5F0E"/>
    <w:rsid w:val="006E67C0"/>
    <w:rsid w:val="006E6956"/>
    <w:rsid w:val="006E6EA8"/>
    <w:rsid w:val="006E6F17"/>
    <w:rsid w:val="006E7475"/>
    <w:rsid w:val="006E750B"/>
    <w:rsid w:val="006E7535"/>
    <w:rsid w:val="006E7AF8"/>
    <w:rsid w:val="006F017F"/>
    <w:rsid w:val="006F02C6"/>
    <w:rsid w:val="006F0519"/>
    <w:rsid w:val="006F0C80"/>
    <w:rsid w:val="006F0CE3"/>
    <w:rsid w:val="006F1561"/>
    <w:rsid w:val="006F1659"/>
    <w:rsid w:val="006F2232"/>
    <w:rsid w:val="006F2670"/>
    <w:rsid w:val="006F2B18"/>
    <w:rsid w:val="006F2DB2"/>
    <w:rsid w:val="006F2E5B"/>
    <w:rsid w:val="006F32C7"/>
    <w:rsid w:val="006F3334"/>
    <w:rsid w:val="006F34F1"/>
    <w:rsid w:val="006F3E7F"/>
    <w:rsid w:val="006F3F00"/>
    <w:rsid w:val="006F4207"/>
    <w:rsid w:val="006F43C4"/>
    <w:rsid w:val="006F529A"/>
    <w:rsid w:val="006F54EA"/>
    <w:rsid w:val="006F5AF3"/>
    <w:rsid w:val="006F5B07"/>
    <w:rsid w:val="006F5DF9"/>
    <w:rsid w:val="006F6666"/>
    <w:rsid w:val="006F6BEE"/>
    <w:rsid w:val="006F6EB9"/>
    <w:rsid w:val="006F7154"/>
    <w:rsid w:val="006F7311"/>
    <w:rsid w:val="006F7CCA"/>
    <w:rsid w:val="006F7DE6"/>
    <w:rsid w:val="007003D1"/>
    <w:rsid w:val="00700558"/>
    <w:rsid w:val="007005B3"/>
    <w:rsid w:val="007006D6"/>
    <w:rsid w:val="00700B61"/>
    <w:rsid w:val="007012C2"/>
    <w:rsid w:val="007014F3"/>
    <w:rsid w:val="00701578"/>
    <w:rsid w:val="00701A77"/>
    <w:rsid w:val="0070220E"/>
    <w:rsid w:val="00702444"/>
    <w:rsid w:val="00702835"/>
    <w:rsid w:val="007028AF"/>
    <w:rsid w:val="00702E01"/>
    <w:rsid w:val="007033D9"/>
    <w:rsid w:val="007039EB"/>
    <w:rsid w:val="00703A82"/>
    <w:rsid w:val="00704071"/>
    <w:rsid w:val="0070448A"/>
    <w:rsid w:val="00704EED"/>
    <w:rsid w:val="00705273"/>
    <w:rsid w:val="007052CE"/>
    <w:rsid w:val="00705824"/>
    <w:rsid w:val="00705B23"/>
    <w:rsid w:val="007061DF"/>
    <w:rsid w:val="00706E5C"/>
    <w:rsid w:val="007074AD"/>
    <w:rsid w:val="00707545"/>
    <w:rsid w:val="00707771"/>
    <w:rsid w:val="00707A39"/>
    <w:rsid w:val="00707D8E"/>
    <w:rsid w:val="00707EE8"/>
    <w:rsid w:val="00710535"/>
    <w:rsid w:val="007105F6"/>
    <w:rsid w:val="007106CA"/>
    <w:rsid w:val="00710EAA"/>
    <w:rsid w:val="00712036"/>
    <w:rsid w:val="00712108"/>
    <w:rsid w:val="007132AE"/>
    <w:rsid w:val="00713C41"/>
    <w:rsid w:val="00714610"/>
    <w:rsid w:val="00714700"/>
    <w:rsid w:val="00714DFE"/>
    <w:rsid w:val="00714E25"/>
    <w:rsid w:val="00714F65"/>
    <w:rsid w:val="007157FF"/>
    <w:rsid w:val="00715ACA"/>
    <w:rsid w:val="00715C5E"/>
    <w:rsid w:val="00715C61"/>
    <w:rsid w:val="00715E19"/>
    <w:rsid w:val="00715E5A"/>
    <w:rsid w:val="00715E85"/>
    <w:rsid w:val="0071601E"/>
    <w:rsid w:val="00716512"/>
    <w:rsid w:val="0071665D"/>
    <w:rsid w:val="007169FF"/>
    <w:rsid w:val="00716BB8"/>
    <w:rsid w:val="00716FBB"/>
    <w:rsid w:val="007173B1"/>
    <w:rsid w:val="007174C1"/>
    <w:rsid w:val="00717B17"/>
    <w:rsid w:val="00717DD8"/>
    <w:rsid w:val="00720A6F"/>
    <w:rsid w:val="00720C6A"/>
    <w:rsid w:val="00721235"/>
    <w:rsid w:val="00721443"/>
    <w:rsid w:val="00721B23"/>
    <w:rsid w:val="00721CC2"/>
    <w:rsid w:val="00721FD3"/>
    <w:rsid w:val="00722588"/>
    <w:rsid w:val="00723145"/>
    <w:rsid w:val="00723335"/>
    <w:rsid w:val="007234EA"/>
    <w:rsid w:val="007235EC"/>
    <w:rsid w:val="007236A3"/>
    <w:rsid w:val="00723CDC"/>
    <w:rsid w:val="007242D8"/>
    <w:rsid w:val="00724960"/>
    <w:rsid w:val="00724C58"/>
    <w:rsid w:val="00725B78"/>
    <w:rsid w:val="00725BDF"/>
    <w:rsid w:val="00727380"/>
    <w:rsid w:val="00727793"/>
    <w:rsid w:val="00727CD8"/>
    <w:rsid w:val="00730082"/>
    <w:rsid w:val="00730295"/>
    <w:rsid w:val="007312CC"/>
    <w:rsid w:val="007323BF"/>
    <w:rsid w:val="007327A7"/>
    <w:rsid w:val="00732BBF"/>
    <w:rsid w:val="00733771"/>
    <w:rsid w:val="007339BE"/>
    <w:rsid w:val="007341AF"/>
    <w:rsid w:val="007342A1"/>
    <w:rsid w:val="007352F8"/>
    <w:rsid w:val="0073575A"/>
    <w:rsid w:val="00735B31"/>
    <w:rsid w:val="00735EB9"/>
    <w:rsid w:val="00735FE9"/>
    <w:rsid w:val="00736179"/>
    <w:rsid w:val="00736478"/>
    <w:rsid w:val="0073681F"/>
    <w:rsid w:val="00736D44"/>
    <w:rsid w:val="00737222"/>
    <w:rsid w:val="00737529"/>
    <w:rsid w:val="00737B3F"/>
    <w:rsid w:val="00737D48"/>
    <w:rsid w:val="00737E96"/>
    <w:rsid w:val="00740108"/>
    <w:rsid w:val="007401B5"/>
    <w:rsid w:val="007403F5"/>
    <w:rsid w:val="00741636"/>
    <w:rsid w:val="007416F0"/>
    <w:rsid w:val="007419E8"/>
    <w:rsid w:val="0074251A"/>
    <w:rsid w:val="00742685"/>
    <w:rsid w:val="007427F3"/>
    <w:rsid w:val="0074286F"/>
    <w:rsid w:val="00742B1A"/>
    <w:rsid w:val="00742CAF"/>
    <w:rsid w:val="00743B72"/>
    <w:rsid w:val="00744168"/>
    <w:rsid w:val="007446C3"/>
    <w:rsid w:val="007448FA"/>
    <w:rsid w:val="00745D01"/>
    <w:rsid w:val="00745E74"/>
    <w:rsid w:val="00745E8A"/>
    <w:rsid w:val="0074636D"/>
    <w:rsid w:val="00746CA9"/>
    <w:rsid w:val="00747427"/>
    <w:rsid w:val="00747906"/>
    <w:rsid w:val="00750065"/>
    <w:rsid w:val="0075028F"/>
    <w:rsid w:val="0075053A"/>
    <w:rsid w:val="00750764"/>
    <w:rsid w:val="00750B7C"/>
    <w:rsid w:val="00750D70"/>
    <w:rsid w:val="00750DAE"/>
    <w:rsid w:val="00750E4C"/>
    <w:rsid w:val="00751524"/>
    <w:rsid w:val="007518AB"/>
    <w:rsid w:val="00751CC8"/>
    <w:rsid w:val="00751EF0"/>
    <w:rsid w:val="007520D9"/>
    <w:rsid w:val="00752946"/>
    <w:rsid w:val="00752C76"/>
    <w:rsid w:val="007537EC"/>
    <w:rsid w:val="00754300"/>
    <w:rsid w:val="00754517"/>
    <w:rsid w:val="00754AC2"/>
    <w:rsid w:val="00755418"/>
    <w:rsid w:val="00755462"/>
    <w:rsid w:val="00755BE2"/>
    <w:rsid w:val="00755EBC"/>
    <w:rsid w:val="00756144"/>
    <w:rsid w:val="00756193"/>
    <w:rsid w:val="007567EC"/>
    <w:rsid w:val="00756A25"/>
    <w:rsid w:val="00756DED"/>
    <w:rsid w:val="00757BBB"/>
    <w:rsid w:val="00757DDE"/>
    <w:rsid w:val="00757F94"/>
    <w:rsid w:val="007601D3"/>
    <w:rsid w:val="007607AC"/>
    <w:rsid w:val="00760EE3"/>
    <w:rsid w:val="0076124F"/>
    <w:rsid w:val="0076169E"/>
    <w:rsid w:val="0076193B"/>
    <w:rsid w:val="007619C8"/>
    <w:rsid w:val="00761C0E"/>
    <w:rsid w:val="0076237B"/>
    <w:rsid w:val="00762F12"/>
    <w:rsid w:val="007630FD"/>
    <w:rsid w:val="00763783"/>
    <w:rsid w:val="00763D7F"/>
    <w:rsid w:val="007644E6"/>
    <w:rsid w:val="00764D9E"/>
    <w:rsid w:val="00765177"/>
    <w:rsid w:val="007651DB"/>
    <w:rsid w:val="007652B3"/>
    <w:rsid w:val="0076588D"/>
    <w:rsid w:val="00765C77"/>
    <w:rsid w:val="00765FEB"/>
    <w:rsid w:val="00766085"/>
    <w:rsid w:val="00766AC9"/>
    <w:rsid w:val="0076775C"/>
    <w:rsid w:val="00767DA5"/>
    <w:rsid w:val="007707B2"/>
    <w:rsid w:val="007708BC"/>
    <w:rsid w:val="007718D1"/>
    <w:rsid w:val="00771EB7"/>
    <w:rsid w:val="00772069"/>
    <w:rsid w:val="007724F7"/>
    <w:rsid w:val="0077252F"/>
    <w:rsid w:val="00772905"/>
    <w:rsid w:val="00772B51"/>
    <w:rsid w:val="00773874"/>
    <w:rsid w:val="007738BB"/>
    <w:rsid w:val="00773B5D"/>
    <w:rsid w:val="00774727"/>
    <w:rsid w:val="00774AC8"/>
    <w:rsid w:val="00775229"/>
    <w:rsid w:val="007755F5"/>
    <w:rsid w:val="00775677"/>
    <w:rsid w:val="007757D3"/>
    <w:rsid w:val="00775AD2"/>
    <w:rsid w:val="00775FFF"/>
    <w:rsid w:val="00776092"/>
    <w:rsid w:val="007764CB"/>
    <w:rsid w:val="00776C0B"/>
    <w:rsid w:val="00776C61"/>
    <w:rsid w:val="007772F6"/>
    <w:rsid w:val="0077767E"/>
    <w:rsid w:val="007779FC"/>
    <w:rsid w:val="00780797"/>
    <w:rsid w:val="007809B4"/>
    <w:rsid w:val="007809DA"/>
    <w:rsid w:val="00780D9B"/>
    <w:rsid w:val="00781185"/>
    <w:rsid w:val="007815F0"/>
    <w:rsid w:val="00782E40"/>
    <w:rsid w:val="0078312B"/>
    <w:rsid w:val="00783334"/>
    <w:rsid w:val="00783BCE"/>
    <w:rsid w:val="00783BEC"/>
    <w:rsid w:val="00784314"/>
    <w:rsid w:val="00784A21"/>
    <w:rsid w:val="00784A9B"/>
    <w:rsid w:val="00785756"/>
    <w:rsid w:val="00785DE3"/>
    <w:rsid w:val="00785E19"/>
    <w:rsid w:val="00785E3A"/>
    <w:rsid w:val="00786170"/>
    <w:rsid w:val="00786D17"/>
    <w:rsid w:val="007871C2"/>
    <w:rsid w:val="00787EC7"/>
    <w:rsid w:val="007907D2"/>
    <w:rsid w:val="0079122B"/>
    <w:rsid w:val="00791404"/>
    <w:rsid w:val="00791D05"/>
    <w:rsid w:val="00791DF8"/>
    <w:rsid w:val="00792882"/>
    <w:rsid w:val="00793DD3"/>
    <w:rsid w:val="00794159"/>
    <w:rsid w:val="0079443C"/>
    <w:rsid w:val="00794F00"/>
    <w:rsid w:val="00795626"/>
    <w:rsid w:val="007957DA"/>
    <w:rsid w:val="00795C17"/>
    <w:rsid w:val="00795F44"/>
    <w:rsid w:val="007962A2"/>
    <w:rsid w:val="00796A72"/>
    <w:rsid w:val="00796BF1"/>
    <w:rsid w:val="00797152"/>
    <w:rsid w:val="007979B0"/>
    <w:rsid w:val="00797EC5"/>
    <w:rsid w:val="00797F81"/>
    <w:rsid w:val="007A013D"/>
    <w:rsid w:val="007A01B1"/>
    <w:rsid w:val="007A0299"/>
    <w:rsid w:val="007A06FA"/>
    <w:rsid w:val="007A0824"/>
    <w:rsid w:val="007A0937"/>
    <w:rsid w:val="007A113E"/>
    <w:rsid w:val="007A12E9"/>
    <w:rsid w:val="007A207E"/>
    <w:rsid w:val="007A20D1"/>
    <w:rsid w:val="007A2628"/>
    <w:rsid w:val="007A2988"/>
    <w:rsid w:val="007A2F72"/>
    <w:rsid w:val="007A3570"/>
    <w:rsid w:val="007A3867"/>
    <w:rsid w:val="007A4396"/>
    <w:rsid w:val="007A44C1"/>
    <w:rsid w:val="007A4501"/>
    <w:rsid w:val="007A464E"/>
    <w:rsid w:val="007A46E2"/>
    <w:rsid w:val="007A4B04"/>
    <w:rsid w:val="007A539B"/>
    <w:rsid w:val="007A5BC9"/>
    <w:rsid w:val="007A60C9"/>
    <w:rsid w:val="007A629A"/>
    <w:rsid w:val="007A6648"/>
    <w:rsid w:val="007A6E7A"/>
    <w:rsid w:val="007A7288"/>
    <w:rsid w:val="007B02D4"/>
    <w:rsid w:val="007B1023"/>
    <w:rsid w:val="007B1122"/>
    <w:rsid w:val="007B1124"/>
    <w:rsid w:val="007B183B"/>
    <w:rsid w:val="007B1A3D"/>
    <w:rsid w:val="007B1A92"/>
    <w:rsid w:val="007B1CD0"/>
    <w:rsid w:val="007B1EB6"/>
    <w:rsid w:val="007B24AC"/>
    <w:rsid w:val="007B28E9"/>
    <w:rsid w:val="007B2924"/>
    <w:rsid w:val="007B407A"/>
    <w:rsid w:val="007B42C8"/>
    <w:rsid w:val="007B4393"/>
    <w:rsid w:val="007B4A46"/>
    <w:rsid w:val="007B4A77"/>
    <w:rsid w:val="007B5816"/>
    <w:rsid w:val="007B5DEA"/>
    <w:rsid w:val="007B5FE1"/>
    <w:rsid w:val="007B6431"/>
    <w:rsid w:val="007B679D"/>
    <w:rsid w:val="007B6958"/>
    <w:rsid w:val="007B699A"/>
    <w:rsid w:val="007B72B9"/>
    <w:rsid w:val="007B7790"/>
    <w:rsid w:val="007B7814"/>
    <w:rsid w:val="007B7B8B"/>
    <w:rsid w:val="007B7E7E"/>
    <w:rsid w:val="007C03F8"/>
    <w:rsid w:val="007C15EB"/>
    <w:rsid w:val="007C16D6"/>
    <w:rsid w:val="007C1917"/>
    <w:rsid w:val="007C2744"/>
    <w:rsid w:val="007C285E"/>
    <w:rsid w:val="007C2FB2"/>
    <w:rsid w:val="007C30AB"/>
    <w:rsid w:val="007C3780"/>
    <w:rsid w:val="007C3AFB"/>
    <w:rsid w:val="007C3BEE"/>
    <w:rsid w:val="007C42AE"/>
    <w:rsid w:val="007C517B"/>
    <w:rsid w:val="007C5180"/>
    <w:rsid w:val="007C56EA"/>
    <w:rsid w:val="007C5DBC"/>
    <w:rsid w:val="007C5FB3"/>
    <w:rsid w:val="007C6051"/>
    <w:rsid w:val="007C64BF"/>
    <w:rsid w:val="007C725B"/>
    <w:rsid w:val="007C72FE"/>
    <w:rsid w:val="007C77AE"/>
    <w:rsid w:val="007D063C"/>
    <w:rsid w:val="007D1584"/>
    <w:rsid w:val="007D1911"/>
    <w:rsid w:val="007D19C0"/>
    <w:rsid w:val="007D1D07"/>
    <w:rsid w:val="007D1E59"/>
    <w:rsid w:val="007D1FFC"/>
    <w:rsid w:val="007D2C18"/>
    <w:rsid w:val="007D30A1"/>
    <w:rsid w:val="007D3219"/>
    <w:rsid w:val="007D32DF"/>
    <w:rsid w:val="007D3558"/>
    <w:rsid w:val="007D364D"/>
    <w:rsid w:val="007D3E3E"/>
    <w:rsid w:val="007D450E"/>
    <w:rsid w:val="007D453E"/>
    <w:rsid w:val="007D540E"/>
    <w:rsid w:val="007D5C8F"/>
    <w:rsid w:val="007D5D27"/>
    <w:rsid w:val="007D5DED"/>
    <w:rsid w:val="007D60FA"/>
    <w:rsid w:val="007D6511"/>
    <w:rsid w:val="007D65A9"/>
    <w:rsid w:val="007D6DD1"/>
    <w:rsid w:val="007D7C93"/>
    <w:rsid w:val="007D7E14"/>
    <w:rsid w:val="007E07A9"/>
    <w:rsid w:val="007E086A"/>
    <w:rsid w:val="007E0EDE"/>
    <w:rsid w:val="007E0F94"/>
    <w:rsid w:val="007E1278"/>
    <w:rsid w:val="007E1B30"/>
    <w:rsid w:val="007E1F1E"/>
    <w:rsid w:val="007E303A"/>
    <w:rsid w:val="007E30C1"/>
    <w:rsid w:val="007E3615"/>
    <w:rsid w:val="007E3A8E"/>
    <w:rsid w:val="007E3C91"/>
    <w:rsid w:val="007E3F85"/>
    <w:rsid w:val="007E3FE4"/>
    <w:rsid w:val="007E40E4"/>
    <w:rsid w:val="007E414C"/>
    <w:rsid w:val="007E476C"/>
    <w:rsid w:val="007E4FCF"/>
    <w:rsid w:val="007E54AE"/>
    <w:rsid w:val="007E56B1"/>
    <w:rsid w:val="007E5904"/>
    <w:rsid w:val="007E5FDB"/>
    <w:rsid w:val="007E6255"/>
    <w:rsid w:val="007E6522"/>
    <w:rsid w:val="007E667B"/>
    <w:rsid w:val="007E6716"/>
    <w:rsid w:val="007E6DFE"/>
    <w:rsid w:val="007E768E"/>
    <w:rsid w:val="007E7A21"/>
    <w:rsid w:val="007E7F3A"/>
    <w:rsid w:val="007F0028"/>
    <w:rsid w:val="007F00D2"/>
    <w:rsid w:val="007F023B"/>
    <w:rsid w:val="007F03B8"/>
    <w:rsid w:val="007F03BC"/>
    <w:rsid w:val="007F040B"/>
    <w:rsid w:val="007F1729"/>
    <w:rsid w:val="007F19DA"/>
    <w:rsid w:val="007F1DC3"/>
    <w:rsid w:val="007F200A"/>
    <w:rsid w:val="007F214C"/>
    <w:rsid w:val="007F3419"/>
    <w:rsid w:val="007F3F5D"/>
    <w:rsid w:val="007F3FF7"/>
    <w:rsid w:val="007F41FE"/>
    <w:rsid w:val="007F46E3"/>
    <w:rsid w:val="007F4925"/>
    <w:rsid w:val="007F4ACB"/>
    <w:rsid w:val="007F5558"/>
    <w:rsid w:val="007F567C"/>
    <w:rsid w:val="007F5A2C"/>
    <w:rsid w:val="007F5CC9"/>
    <w:rsid w:val="007F5D53"/>
    <w:rsid w:val="007F5F33"/>
    <w:rsid w:val="007F6741"/>
    <w:rsid w:val="007F7D40"/>
    <w:rsid w:val="007F7FBE"/>
    <w:rsid w:val="008000BA"/>
    <w:rsid w:val="008005B5"/>
    <w:rsid w:val="0080080E"/>
    <w:rsid w:val="00800DCF"/>
    <w:rsid w:val="008010E0"/>
    <w:rsid w:val="00801C7E"/>
    <w:rsid w:val="00802E47"/>
    <w:rsid w:val="0080316A"/>
    <w:rsid w:val="008033B6"/>
    <w:rsid w:val="0080341C"/>
    <w:rsid w:val="00803450"/>
    <w:rsid w:val="00803CBC"/>
    <w:rsid w:val="00804839"/>
    <w:rsid w:val="00804889"/>
    <w:rsid w:val="00805B5A"/>
    <w:rsid w:val="00805BE1"/>
    <w:rsid w:val="00806527"/>
    <w:rsid w:val="008065AE"/>
    <w:rsid w:val="00806838"/>
    <w:rsid w:val="0080695F"/>
    <w:rsid w:val="008070A2"/>
    <w:rsid w:val="00807606"/>
    <w:rsid w:val="00807BBD"/>
    <w:rsid w:val="0081017D"/>
    <w:rsid w:val="00810358"/>
    <w:rsid w:val="0081078D"/>
    <w:rsid w:val="0081082C"/>
    <w:rsid w:val="008109EC"/>
    <w:rsid w:val="00810C2B"/>
    <w:rsid w:val="0081119D"/>
    <w:rsid w:val="008112CD"/>
    <w:rsid w:val="00811954"/>
    <w:rsid w:val="00811D53"/>
    <w:rsid w:val="00811F0E"/>
    <w:rsid w:val="00811FAE"/>
    <w:rsid w:val="00812142"/>
    <w:rsid w:val="008128AD"/>
    <w:rsid w:val="00812969"/>
    <w:rsid w:val="008130E9"/>
    <w:rsid w:val="008133EA"/>
    <w:rsid w:val="008136A9"/>
    <w:rsid w:val="00813C37"/>
    <w:rsid w:val="0081422B"/>
    <w:rsid w:val="0081485C"/>
    <w:rsid w:val="00814AA7"/>
    <w:rsid w:val="00814B11"/>
    <w:rsid w:val="00814FF9"/>
    <w:rsid w:val="00815EE4"/>
    <w:rsid w:val="0081624D"/>
    <w:rsid w:val="0081638A"/>
    <w:rsid w:val="0081752D"/>
    <w:rsid w:val="008176B7"/>
    <w:rsid w:val="00817792"/>
    <w:rsid w:val="00817901"/>
    <w:rsid w:val="00817BD5"/>
    <w:rsid w:val="008201AA"/>
    <w:rsid w:val="008202D0"/>
    <w:rsid w:val="00820362"/>
    <w:rsid w:val="00820AC5"/>
    <w:rsid w:val="008213DF"/>
    <w:rsid w:val="00821A2F"/>
    <w:rsid w:val="00822065"/>
    <w:rsid w:val="0082208C"/>
    <w:rsid w:val="008223B9"/>
    <w:rsid w:val="008224E3"/>
    <w:rsid w:val="0082253D"/>
    <w:rsid w:val="0082268E"/>
    <w:rsid w:val="00822A22"/>
    <w:rsid w:val="00823229"/>
    <w:rsid w:val="008232D5"/>
    <w:rsid w:val="00824242"/>
    <w:rsid w:val="00824655"/>
    <w:rsid w:val="008246E8"/>
    <w:rsid w:val="00825397"/>
    <w:rsid w:val="00825F43"/>
    <w:rsid w:val="0082676A"/>
    <w:rsid w:val="008268DB"/>
    <w:rsid w:val="0082711D"/>
    <w:rsid w:val="00827957"/>
    <w:rsid w:val="008303E4"/>
    <w:rsid w:val="00830A17"/>
    <w:rsid w:val="00830B8B"/>
    <w:rsid w:val="008318EC"/>
    <w:rsid w:val="00832400"/>
    <w:rsid w:val="008324FC"/>
    <w:rsid w:val="00832E8B"/>
    <w:rsid w:val="008332A2"/>
    <w:rsid w:val="008332F4"/>
    <w:rsid w:val="008333A0"/>
    <w:rsid w:val="00833608"/>
    <w:rsid w:val="00833743"/>
    <w:rsid w:val="0083383C"/>
    <w:rsid w:val="00833A3A"/>
    <w:rsid w:val="00833BC4"/>
    <w:rsid w:val="00833CAA"/>
    <w:rsid w:val="00833E46"/>
    <w:rsid w:val="00834036"/>
    <w:rsid w:val="00834105"/>
    <w:rsid w:val="00834BB0"/>
    <w:rsid w:val="00834CFA"/>
    <w:rsid w:val="00834F78"/>
    <w:rsid w:val="008350EC"/>
    <w:rsid w:val="008358B8"/>
    <w:rsid w:val="00835A24"/>
    <w:rsid w:val="00835BF5"/>
    <w:rsid w:val="00835D48"/>
    <w:rsid w:val="008367D1"/>
    <w:rsid w:val="0083695E"/>
    <w:rsid w:val="00836E3C"/>
    <w:rsid w:val="00836F49"/>
    <w:rsid w:val="008371B6"/>
    <w:rsid w:val="00837337"/>
    <w:rsid w:val="0084026E"/>
    <w:rsid w:val="00840C98"/>
    <w:rsid w:val="00840DD2"/>
    <w:rsid w:val="0084159F"/>
    <w:rsid w:val="008415E5"/>
    <w:rsid w:val="00841ADB"/>
    <w:rsid w:val="0084269F"/>
    <w:rsid w:val="00842ECD"/>
    <w:rsid w:val="0084337F"/>
    <w:rsid w:val="0084380A"/>
    <w:rsid w:val="0084382A"/>
    <w:rsid w:val="0084395F"/>
    <w:rsid w:val="008440A7"/>
    <w:rsid w:val="008443D7"/>
    <w:rsid w:val="0084444C"/>
    <w:rsid w:val="0084463B"/>
    <w:rsid w:val="008449AE"/>
    <w:rsid w:val="008449B1"/>
    <w:rsid w:val="00844E9A"/>
    <w:rsid w:val="00845453"/>
    <w:rsid w:val="00845580"/>
    <w:rsid w:val="008459E0"/>
    <w:rsid w:val="00846A4F"/>
    <w:rsid w:val="0084736E"/>
    <w:rsid w:val="008477E8"/>
    <w:rsid w:val="00847918"/>
    <w:rsid w:val="00847928"/>
    <w:rsid w:val="00847952"/>
    <w:rsid w:val="00847F06"/>
    <w:rsid w:val="00850761"/>
    <w:rsid w:val="008513FB"/>
    <w:rsid w:val="008515EC"/>
    <w:rsid w:val="00851790"/>
    <w:rsid w:val="00851B62"/>
    <w:rsid w:val="00851DF7"/>
    <w:rsid w:val="00851EAC"/>
    <w:rsid w:val="00851ECA"/>
    <w:rsid w:val="0085269A"/>
    <w:rsid w:val="00852FBF"/>
    <w:rsid w:val="00853595"/>
    <w:rsid w:val="00853845"/>
    <w:rsid w:val="008538AD"/>
    <w:rsid w:val="00853AAD"/>
    <w:rsid w:val="00853B96"/>
    <w:rsid w:val="00853C5B"/>
    <w:rsid w:val="00853EC6"/>
    <w:rsid w:val="008548B9"/>
    <w:rsid w:val="00854C82"/>
    <w:rsid w:val="008550C1"/>
    <w:rsid w:val="008557CA"/>
    <w:rsid w:val="00855A6A"/>
    <w:rsid w:val="008562A0"/>
    <w:rsid w:val="00856508"/>
    <w:rsid w:val="008566BE"/>
    <w:rsid w:val="00856795"/>
    <w:rsid w:val="00856B19"/>
    <w:rsid w:val="00857017"/>
    <w:rsid w:val="008575EA"/>
    <w:rsid w:val="00857AAC"/>
    <w:rsid w:val="00857E22"/>
    <w:rsid w:val="00857FF9"/>
    <w:rsid w:val="00860163"/>
    <w:rsid w:val="00860D22"/>
    <w:rsid w:val="008614AB"/>
    <w:rsid w:val="00861650"/>
    <w:rsid w:val="0086191B"/>
    <w:rsid w:val="00861B1F"/>
    <w:rsid w:val="00861CE9"/>
    <w:rsid w:val="0086288B"/>
    <w:rsid w:val="008628AB"/>
    <w:rsid w:val="00862D20"/>
    <w:rsid w:val="0086314A"/>
    <w:rsid w:val="008634E0"/>
    <w:rsid w:val="008641D9"/>
    <w:rsid w:val="00864614"/>
    <w:rsid w:val="00864939"/>
    <w:rsid w:val="00864C9F"/>
    <w:rsid w:val="00864EC6"/>
    <w:rsid w:val="008655CE"/>
    <w:rsid w:val="008657B2"/>
    <w:rsid w:val="00865944"/>
    <w:rsid w:val="00865BE7"/>
    <w:rsid w:val="008662AA"/>
    <w:rsid w:val="00866BF9"/>
    <w:rsid w:val="00866D50"/>
    <w:rsid w:val="008678D3"/>
    <w:rsid w:val="00867AE3"/>
    <w:rsid w:val="00867F1C"/>
    <w:rsid w:val="008701B8"/>
    <w:rsid w:val="00870504"/>
    <w:rsid w:val="0087063D"/>
    <w:rsid w:val="00870C38"/>
    <w:rsid w:val="00870FC0"/>
    <w:rsid w:val="0087112B"/>
    <w:rsid w:val="00871955"/>
    <w:rsid w:val="00871C27"/>
    <w:rsid w:val="00871ED3"/>
    <w:rsid w:val="00872130"/>
    <w:rsid w:val="008724F7"/>
    <w:rsid w:val="00872805"/>
    <w:rsid w:val="0087312A"/>
    <w:rsid w:val="00873A89"/>
    <w:rsid w:val="00874084"/>
    <w:rsid w:val="00874C45"/>
    <w:rsid w:val="008755BA"/>
    <w:rsid w:val="008762AF"/>
    <w:rsid w:val="00876401"/>
    <w:rsid w:val="00876599"/>
    <w:rsid w:val="00876EF8"/>
    <w:rsid w:val="00876FD8"/>
    <w:rsid w:val="00877A26"/>
    <w:rsid w:val="008809B2"/>
    <w:rsid w:val="00880B0A"/>
    <w:rsid w:val="00880B6A"/>
    <w:rsid w:val="0088114A"/>
    <w:rsid w:val="008819ED"/>
    <w:rsid w:val="00881E7C"/>
    <w:rsid w:val="00882358"/>
    <w:rsid w:val="00882777"/>
    <w:rsid w:val="00882C23"/>
    <w:rsid w:val="00882CED"/>
    <w:rsid w:val="00882D3D"/>
    <w:rsid w:val="00882E8D"/>
    <w:rsid w:val="00882FE9"/>
    <w:rsid w:val="008832D6"/>
    <w:rsid w:val="00883EDB"/>
    <w:rsid w:val="00883FFF"/>
    <w:rsid w:val="00884202"/>
    <w:rsid w:val="0088452B"/>
    <w:rsid w:val="0088507F"/>
    <w:rsid w:val="00885160"/>
    <w:rsid w:val="0088542E"/>
    <w:rsid w:val="00885483"/>
    <w:rsid w:val="008854D1"/>
    <w:rsid w:val="008859C4"/>
    <w:rsid w:val="00885CE9"/>
    <w:rsid w:val="00885FBD"/>
    <w:rsid w:val="00886912"/>
    <w:rsid w:val="00886C81"/>
    <w:rsid w:val="00886E7E"/>
    <w:rsid w:val="00887313"/>
    <w:rsid w:val="00887818"/>
    <w:rsid w:val="0088782F"/>
    <w:rsid w:val="0088789D"/>
    <w:rsid w:val="00887B18"/>
    <w:rsid w:val="00887F4A"/>
    <w:rsid w:val="008900B5"/>
    <w:rsid w:val="008904E5"/>
    <w:rsid w:val="00890537"/>
    <w:rsid w:val="0089053B"/>
    <w:rsid w:val="00890B83"/>
    <w:rsid w:val="00890D1D"/>
    <w:rsid w:val="00890D7D"/>
    <w:rsid w:val="00890FB5"/>
    <w:rsid w:val="00891181"/>
    <w:rsid w:val="008922A2"/>
    <w:rsid w:val="0089293F"/>
    <w:rsid w:val="00892CAD"/>
    <w:rsid w:val="008940D5"/>
    <w:rsid w:val="008942B3"/>
    <w:rsid w:val="00894CC5"/>
    <w:rsid w:val="00895825"/>
    <w:rsid w:val="00896466"/>
    <w:rsid w:val="0089726A"/>
    <w:rsid w:val="008973B1"/>
    <w:rsid w:val="008973D3"/>
    <w:rsid w:val="00897569"/>
    <w:rsid w:val="008A0044"/>
    <w:rsid w:val="008A0C90"/>
    <w:rsid w:val="008A1D82"/>
    <w:rsid w:val="008A1E13"/>
    <w:rsid w:val="008A1EC4"/>
    <w:rsid w:val="008A225C"/>
    <w:rsid w:val="008A28EC"/>
    <w:rsid w:val="008A2944"/>
    <w:rsid w:val="008A2A36"/>
    <w:rsid w:val="008A2A55"/>
    <w:rsid w:val="008A38F1"/>
    <w:rsid w:val="008A3996"/>
    <w:rsid w:val="008A4196"/>
    <w:rsid w:val="008A4D6E"/>
    <w:rsid w:val="008A5266"/>
    <w:rsid w:val="008A53FD"/>
    <w:rsid w:val="008A5575"/>
    <w:rsid w:val="008A564C"/>
    <w:rsid w:val="008A56E8"/>
    <w:rsid w:val="008A59D0"/>
    <w:rsid w:val="008A5D9C"/>
    <w:rsid w:val="008A642F"/>
    <w:rsid w:val="008A685A"/>
    <w:rsid w:val="008A6D77"/>
    <w:rsid w:val="008A705F"/>
    <w:rsid w:val="008A731A"/>
    <w:rsid w:val="008A7783"/>
    <w:rsid w:val="008B092A"/>
    <w:rsid w:val="008B0945"/>
    <w:rsid w:val="008B0B50"/>
    <w:rsid w:val="008B0D7B"/>
    <w:rsid w:val="008B131D"/>
    <w:rsid w:val="008B19BC"/>
    <w:rsid w:val="008B1AF9"/>
    <w:rsid w:val="008B2259"/>
    <w:rsid w:val="008B25A2"/>
    <w:rsid w:val="008B2A28"/>
    <w:rsid w:val="008B2F7C"/>
    <w:rsid w:val="008B329A"/>
    <w:rsid w:val="008B32DC"/>
    <w:rsid w:val="008B33FB"/>
    <w:rsid w:val="008B3440"/>
    <w:rsid w:val="008B365C"/>
    <w:rsid w:val="008B3908"/>
    <w:rsid w:val="008B3C3D"/>
    <w:rsid w:val="008B3E08"/>
    <w:rsid w:val="008B4A5C"/>
    <w:rsid w:val="008B4D01"/>
    <w:rsid w:val="008B52C8"/>
    <w:rsid w:val="008B563E"/>
    <w:rsid w:val="008B56FF"/>
    <w:rsid w:val="008B683A"/>
    <w:rsid w:val="008B7692"/>
    <w:rsid w:val="008B7AB3"/>
    <w:rsid w:val="008B7B8A"/>
    <w:rsid w:val="008B7D5F"/>
    <w:rsid w:val="008C0091"/>
    <w:rsid w:val="008C0108"/>
    <w:rsid w:val="008C0D4D"/>
    <w:rsid w:val="008C2243"/>
    <w:rsid w:val="008C24AB"/>
    <w:rsid w:val="008C2684"/>
    <w:rsid w:val="008C3118"/>
    <w:rsid w:val="008C3D50"/>
    <w:rsid w:val="008C46B7"/>
    <w:rsid w:val="008C59F7"/>
    <w:rsid w:val="008C5B14"/>
    <w:rsid w:val="008C5EB9"/>
    <w:rsid w:val="008C5EDB"/>
    <w:rsid w:val="008C69C1"/>
    <w:rsid w:val="008C6A99"/>
    <w:rsid w:val="008C6B43"/>
    <w:rsid w:val="008C6F20"/>
    <w:rsid w:val="008C77F4"/>
    <w:rsid w:val="008C7FC7"/>
    <w:rsid w:val="008D0A9E"/>
    <w:rsid w:val="008D0FEE"/>
    <w:rsid w:val="008D100D"/>
    <w:rsid w:val="008D1143"/>
    <w:rsid w:val="008D13B1"/>
    <w:rsid w:val="008D1860"/>
    <w:rsid w:val="008D1BF1"/>
    <w:rsid w:val="008D1C93"/>
    <w:rsid w:val="008D21AD"/>
    <w:rsid w:val="008D2713"/>
    <w:rsid w:val="008D30F6"/>
    <w:rsid w:val="008D31C5"/>
    <w:rsid w:val="008D34A3"/>
    <w:rsid w:val="008D40B0"/>
    <w:rsid w:val="008D451E"/>
    <w:rsid w:val="008D4702"/>
    <w:rsid w:val="008D4713"/>
    <w:rsid w:val="008D48CB"/>
    <w:rsid w:val="008D5031"/>
    <w:rsid w:val="008D5045"/>
    <w:rsid w:val="008D513A"/>
    <w:rsid w:val="008D5197"/>
    <w:rsid w:val="008D5AC5"/>
    <w:rsid w:val="008D67ED"/>
    <w:rsid w:val="008D68C5"/>
    <w:rsid w:val="008D68E7"/>
    <w:rsid w:val="008D6F2E"/>
    <w:rsid w:val="008D73CE"/>
    <w:rsid w:val="008D7A18"/>
    <w:rsid w:val="008D7A95"/>
    <w:rsid w:val="008D7F51"/>
    <w:rsid w:val="008E04B7"/>
    <w:rsid w:val="008E08FD"/>
    <w:rsid w:val="008E0919"/>
    <w:rsid w:val="008E09A5"/>
    <w:rsid w:val="008E0E22"/>
    <w:rsid w:val="008E1055"/>
    <w:rsid w:val="008E11CD"/>
    <w:rsid w:val="008E1290"/>
    <w:rsid w:val="008E15CD"/>
    <w:rsid w:val="008E1C7B"/>
    <w:rsid w:val="008E2170"/>
    <w:rsid w:val="008E2B4B"/>
    <w:rsid w:val="008E2EE8"/>
    <w:rsid w:val="008E30D1"/>
    <w:rsid w:val="008E3246"/>
    <w:rsid w:val="008E3E9A"/>
    <w:rsid w:val="008E40BC"/>
    <w:rsid w:val="008E42D7"/>
    <w:rsid w:val="008E449A"/>
    <w:rsid w:val="008E4B33"/>
    <w:rsid w:val="008E4CBF"/>
    <w:rsid w:val="008E5217"/>
    <w:rsid w:val="008E5268"/>
    <w:rsid w:val="008E5371"/>
    <w:rsid w:val="008E56E4"/>
    <w:rsid w:val="008E6143"/>
    <w:rsid w:val="008E6351"/>
    <w:rsid w:val="008E6467"/>
    <w:rsid w:val="008E6656"/>
    <w:rsid w:val="008E667E"/>
    <w:rsid w:val="008E67E2"/>
    <w:rsid w:val="008E6E73"/>
    <w:rsid w:val="008E7520"/>
    <w:rsid w:val="008E75C5"/>
    <w:rsid w:val="008E7749"/>
    <w:rsid w:val="008E774B"/>
    <w:rsid w:val="008E77D5"/>
    <w:rsid w:val="008F0130"/>
    <w:rsid w:val="008F04D5"/>
    <w:rsid w:val="008F08A6"/>
    <w:rsid w:val="008F0DC6"/>
    <w:rsid w:val="008F1B4F"/>
    <w:rsid w:val="008F1E2B"/>
    <w:rsid w:val="008F20C7"/>
    <w:rsid w:val="008F242D"/>
    <w:rsid w:val="008F2665"/>
    <w:rsid w:val="008F280D"/>
    <w:rsid w:val="008F29C9"/>
    <w:rsid w:val="008F2DBB"/>
    <w:rsid w:val="008F3D2C"/>
    <w:rsid w:val="008F447A"/>
    <w:rsid w:val="008F44A6"/>
    <w:rsid w:val="008F5111"/>
    <w:rsid w:val="008F5153"/>
    <w:rsid w:val="008F569A"/>
    <w:rsid w:val="008F5A00"/>
    <w:rsid w:val="008F5D0C"/>
    <w:rsid w:val="008F5F4E"/>
    <w:rsid w:val="008F5FE1"/>
    <w:rsid w:val="008F6682"/>
    <w:rsid w:val="008F6758"/>
    <w:rsid w:val="008F6E26"/>
    <w:rsid w:val="008F70FB"/>
    <w:rsid w:val="008F75F5"/>
    <w:rsid w:val="008F760A"/>
    <w:rsid w:val="008F7764"/>
    <w:rsid w:val="008F77C1"/>
    <w:rsid w:val="00900033"/>
    <w:rsid w:val="0090035B"/>
    <w:rsid w:val="0090051A"/>
    <w:rsid w:val="0090087D"/>
    <w:rsid w:val="00901022"/>
    <w:rsid w:val="009012AB"/>
    <w:rsid w:val="00901B72"/>
    <w:rsid w:val="00901D5B"/>
    <w:rsid w:val="00901D5F"/>
    <w:rsid w:val="009022FA"/>
    <w:rsid w:val="00902536"/>
    <w:rsid w:val="00902B04"/>
    <w:rsid w:val="00902B81"/>
    <w:rsid w:val="00902BBC"/>
    <w:rsid w:val="00902CAD"/>
    <w:rsid w:val="00902D05"/>
    <w:rsid w:val="0090362D"/>
    <w:rsid w:val="00903941"/>
    <w:rsid w:val="00903EC7"/>
    <w:rsid w:val="009045FD"/>
    <w:rsid w:val="009049FD"/>
    <w:rsid w:val="009053D6"/>
    <w:rsid w:val="00905973"/>
    <w:rsid w:val="009067E2"/>
    <w:rsid w:val="00906AA0"/>
    <w:rsid w:val="00906BDD"/>
    <w:rsid w:val="00910399"/>
    <w:rsid w:val="00910551"/>
    <w:rsid w:val="009108F9"/>
    <w:rsid w:val="00910B9F"/>
    <w:rsid w:val="00910DF3"/>
    <w:rsid w:val="00910E65"/>
    <w:rsid w:val="00910FE5"/>
    <w:rsid w:val="009118D7"/>
    <w:rsid w:val="00911B2E"/>
    <w:rsid w:val="00911BBC"/>
    <w:rsid w:val="00911FC7"/>
    <w:rsid w:val="009126CB"/>
    <w:rsid w:val="009127BA"/>
    <w:rsid w:val="00912AA8"/>
    <w:rsid w:val="00913585"/>
    <w:rsid w:val="00913E95"/>
    <w:rsid w:val="00913F58"/>
    <w:rsid w:val="009140D9"/>
    <w:rsid w:val="00914340"/>
    <w:rsid w:val="00914368"/>
    <w:rsid w:val="00914FEA"/>
    <w:rsid w:val="009155AC"/>
    <w:rsid w:val="009157E4"/>
    <w:rsid w:val="00916BF4"/>
    <w:rsid w:val="00917281"/>
    <w:rsid w:val="00917284"/>
    <w:rsid w:val="0091728F"/>
    <w:rsid w:val="00917B56"/>
    <w:rsid w:val="009208DF"/>
    <w:rsid w:val="00920B8C"/>
    <w:rsid w:val="00920C41"/>
    <w:rsid w:val="00921146"/>
    <w:rsid w:val="00921563"/>
    <w:rsid w:val="00921681"/>
    <w:rsid w:val="0092168E"/>
    <w:rsid w:val="0092199C"/>
    <w:rsid w:val="00921E6E"/>
    <w:rsid w:val="00921EE4"/>
    <w:rsid w:val="0092276D"/>
    <w:rsid w:val="00922F35"/>
    <w:rsid w:val="00923B61"/>
    <w:rsid w:val="0092420E"/>
    <w:rsid w:val="00924560"/>
    <w:rsid w:val="00924A05"/>
    <w:rsid w:val="00924FBC"/>
    <w:rsid w:val="009252B1"/>
    <w:rsid w:val="009260EB"/>
    <w:rsid w:val="009263AF"/>
    <w:rsid w:val="00926910"/>
    <w:rsid w:val="00926F1A"/>
    <w:rsid w:val="0092740D"/>
    <w:rsid w:val="00930D86"/>
    <w:rsid w:val="00930F42"/>
    <w:rsid w:val="00931500"/>
    <w:rsid w:val="00931A01"/>
    <w:rsid w:val="00932396"/>
    <w:rsid w:val="00932502"/>
    <w:rsid w:val="00932686"/>
    <w:rsid w:val="00932C38"/>
    <w:rsid w:val="00932CE9"/>
    <w:rsid w:val="0093318A"/>
    <w:rsid w:val="009335A6"/>
    <w:rsid w:val="00933AFF"/>
    <w:rsid w:val="009344D5"/>
    <w:rsid w:val="00934B46"/>
    <w:rsid w:val="00934D9B"/>
    <w:rsid w:val="00934ECC"/>
    <w:rsid w:val="00934FD5"/>
    <w:rsid w:val="009350D1"/>
    <w:rsid w:val="009359F0"/>
    <w:rsid w:val="009361C3"/>
    <w:rsid w:val="009363BE"/>
    <w:rsid w:val="009364CC"/>
    <w:rsid w:val="00936941"/>
    <w:rsid w:val="009369E2"/>
    <w:rsid w:val="00936CA8"/>
    <w:rsid w:val="009371AB"/>
    <w:rsid w:val="009373BB"/>
    <w:rsid w:val="009373CE"/>
    <w:rsid w:val="009378C3"/>
    <w:rsid w:val="00937AEE"/>
    <w:rsid w:val="00937DDC"/>
    <w:rsid w:val="00940081"/>
    <w:rsid w:val="00940413"/>
    <w:rsid w:val="009404A1"/>
    <w:rsid w:val="009412C6"/>
    <w:rsid w:val="009417BD"/>
    <w:rsid w:val="00941B89"/>
    <w:rsid w:val="00941E0D"/>
    <w:rsid w:val="00941E8C"/>
    <w:rsid w:val="00941ED6"/>
    <w:rsid w:val="00941FC5"/>
    <w:rsid w:val="0094207A"/>
    <w:rsid w:val="0094227D"/>
    <w:rsid w:val="00942E7B"/>
    <w:rsid w:val="00943868"/>
    <w:rsid w:val="00943A2C"/>
    <w:rsid w:val="00943C92"/>
    <w:rsid w:val="009446D5"/>
    <w:rsid w:val="00944C66"/>
    <w:rsid w:val="009451F7"/>
    <w:rsid w:val="00945B64"/>
    <w:rsid w:val="00945C8D"/>
    <w:rsid w:val="009466EB"/>
    <w:rsid w:val="009467A6"/>
    <w:rsid w:val="009467E3"/>
    <w:rsid w:val="00946D82"/>
    <w:rsid w:val="0094788D"/>
    <w:rsid w:val="00947C60"/>
    <w:rsid w:val="0095002B"/>
    <w:rsid w:val="009502B5"/>
    <w:rsid w:val="00950500"/>
    <w:rsid w:val="00950628"/>
    <w:rsid w:val="00951176"/>
    <w:rsid w:val="009511C4"/>
    <w:rsid w:val="00951516"/>
    <w:rsid w:val="00951CCC"/>
    <w:rsid w:val="0095233D"/>
    <w:rsid w:val="00952511"/>
    <w:rsid w:val="0095256D"/>
    <w:rsid w:val="009528C0"/>
    <w:rsid w:val="00952EAA"/>
    <w:rsid w:val="00953641"/>
    <w:rsid w:val="00953E08"/>
    <w:rsid w:val="00954100"/>
    <w:rsid w:val="009550A9"/>
    <w:rsid w:val="0095519F"/>
    <w:rsid w:val="009558F1"/>
    <w:rsid w:val="00955C7D"/>
    <w:rsid w:val="00955E5C"/>
    <w:rsid w:val="00956155"/>
    <w:rsid w:val="00956380"/>
    <w:rsid w:val="0095661A"/>
    <w:rsid w:val="009567FC"/>
    <w:rsid w:val="00956C19"/>
    <w:rsid w:val="00956EB5"/>
    <w:rsid w:val="0095734E"/>
    <w:rsid w:val="009573CD"/>
    <w:rsid w:val="00957B62"/>
    <w:rsid w:val="00957D74"/>
    <w:rsid w:val="00957F47"/>
    <w:rsid w:val="00960053"/>
    <w:rsid w:val="009602F2"/>
    <w:rsid w:val="00960A91"/>
    <w:rsid w:val="00961239"/>
    <w:rsid w:val="0096163F"/>
    <w:rsid w:val="00961A0C"/>
    <w:rsid w:val="00961B06"/>
    <w:rsid w:val="009625DC"/>
    <w:rsid w:val="0096289D"/>
    <w:rsid w:val="0096295D"/>
    <w:rsid w:val="00963076"/>
    <w:rsid w:val="00963CB0"/>
    <w:rsid w:val="009645CE"/>
    <w:rsid w:val="00965F8A"/>
    <w:rsid w:val="00966562"/>
    <w:rsid w:val="009666F0"/>
    <w:rsid w:val="00966A09"/>
    <w:rsid w:val="00966AF3"/>
    <w:rsid w:val="00966EFF"/>
    <w:rsid w:val="00967129"/>
    <w:rsid w:val="0096730A"/>
    <w:rsid w:val="009676E5"/>
    <w:rsid w:val="00970D8F"/>
    <w:rsid w:val="00971A1B"/>
    <w:rsid w:val="00971E82"/>
    <w:rsid w:val="00971EDA"/>
    <w:rsid w:val="00972431"/>
    <w:rsid w:val="009724E6"/>
    <w:rsid w:val="009728DD"/>
    <w:rsid w:val="009734FE"/>
    <w:rsid w:val="009742B1"/>
    <w:rsid w:val="0097449C"/>
    <w:rsid w:val="00974608"/>
    <w:rsid w:val="0097523D"/>
    <w:rsid w:val="0097527A"/>
    <w:rsid w:val="009757C3"/>
    <w:rsid w:val="00975B9A"/>
    <w:rsid w:val="00976506"/>
    <w:rsid w:val="0097686A"/>
    <w:rsid w:val="00976A1E"/>
    <w:rsid w:val="00976D69"/>
    <w:rsid w:val="00977682"/>
    <w:rsid w:val="00980157"/>
    <w:rsid w:val="009802D6"/>
    <w:rsid w:val="0098033D"/>
    <w:rsid w:val="009805FA"/>
    <w:rsid w:val="00980A81"/>
    <w:rsid w:val="00980F4B"/>
    <w:rsid w:val="00980FEF"/>
    <w:rsid w:val="0098131C"/>
    <w:rsid w:val="0098134F"/>
    <w:rsid w:val="0098204D"/>
    <w:rsid w:val="00982077"/>
    <w:rsid w:val="009825C1"/>
    <w:rsid w:val="00982AF6"/>
    <w:rsid w:val="00982D4E"/>
    <w:rsid w:val="0098312D"/>
    <w:rsid w:val="00983540"/>
    <w:rsid w:val="0098387E"/>
    <w:rsid w:val="00983B41"/>
    <w:rsid w:val="00983CA2"/>
    <w:rsid w:val="00983F51"/>
    <w:rsid w:val="00985194"/>
    <w:rsid w:val="00985540"/>
    <w:rsid w:val="00985B38"/>
    <w:rsid w:val="00985B48"/>
    <w:rsid w:val="00985CCA"/>
    <w:rsid w:val="00985E22"/>
    <w:rsid w:val="0098654F"/>
    <w:rsid w:val="00986C82"/>
    <w:rsid w:val="009870BF"/>
    <w:rsid w:val="009872CB"/>
    <w:rsid w:val="0098733D"/>
    <w:rsid w:val="0098777B"/>
    <w:rsid w:val="00987CFE"/>
    <w:rsid w:val="00987DBE"/>
    <w:rsid w:val="00987E2C"/>
    <w:rsid w:val="0099001C"/>
    <w:rsid w:val="009906A8"/>
    <w:rsid w:val="009908D1"/>
    <w:rsid w:val="00990B69"/>
    <w:rsid w:val="00990B76"/>
    <w:rsid w:val="00991699"/>
    <w:rsid w:val="00991860"/>
    <w:rsid w:val="009920F8"/>
    <w:rsid w:val="0099213C"/>
    <w:rsid w:val="009923D4"/>
    <w:rsid w:val="00993AAD"/>
    <w:rsid w:val="00994DD8"/>
    <w:rsid w:val="00994FEF"/>
    <w:rsid w:val="009951A0"/>
    <w:rsid w:val="009951A3"/>
    <w:rsid w:val="009953C9"/>
    <w:rsid w:val="009953F2"/>
    <w:rsid w:val="00995631"/>
    <w:rsid w:val="009964DF"/>
    <w:rsid w:val="00996736"/>
    <w:rsid w:val="009967E8"/>
    <w:rsid w:val="00996C7E"/>
    <w:rsid w:val="009A03BD"/>
    <w:rsid w:val="009A0440"/>
    <w:rsid w:val="009A0F59"/>
    <w:rsid w:val="009A1C2E"/>
    <w:rsid w:val="009A208B"/>
    <w:rsid w:val="009A2506"/>
    <w:rsid w:val="009A25FF"/>
    <w:rsid w:val="009A2D2E"/>
    <w:rsid w:val="009A3916"/>
    <w:rsid w:val="009A3DA7"/>
    <w:rsid w:val="009A40D2"/>
    <w:rsid w:val="009A4124"/>
    <w:rsid w:val="009A5167"/>
    <w:rsid w:val="009A5744"/>
    <w:rsid w:val="009A6568"/>
    <w:rsid w:val="009A6883"/>
    <w:rsid w:val="009A69B4"/>
    <w:rsid w:val="009A6D65"/>
    <w:rsid w:val="009A6F20"/>
    <w:rsid w:val="009A722F"/>
    <w:rsid w:val="009B029E"/>
    <w:rsid w:val="009B09B2"/>
    <w:rsid w:val="009B17DC"/>
    <w:rsid w:val="009B19A8"/>
    <w:rsid w:val="009B1BB1"/>
    <w:rsid w:val="009B221C"/>
    <w:rsid w:val="009B2528"/>
    <w:rsid w:val="009B2649"/>
    <w:rsid w:val="009B3381"/>
    <w:rsid w:val="009B3499"/>
    <w:rsid w:val="009B3B51"/>
    <w:rsid w:val="009B4197"/>
    <w:rsid w:val="009B4386"/>
    <w:rsid w:val="009B483C"/>
    <w:rsid w:val="009B512E"/>
    <w:rsid w:val="009B55B4"/>
    <w:rsid w:val="009B580F"/>
    <w:rsid w:val="009B5A17"/>
    <w:rsid w:val="009B5A6A"/>
    <w:rsid w:val="009B62D7"/>
    <w:rsid w:val="009B6A06"/>
    <w:rsid w:val="009B6CE2"/>
    <w:rsid w:val="009B7907"/>
    <w:rsid w:val="009B7960"/>
    <w:rsid w:val="009B7AF7"/>
    <w:rsid w:val="009B7B29"/>
    <w:rsid w:val="009B7ED4"/>
    <w:rsid w:val="009B7F08"/>
    <w:rsid w:val="009C0017"/>
    <w:rsid w:val="009C05F1"/>
    <w:rsid w:val="009C06E8"/>
    <w:rsid w:val="009C0B8C"/>
    <w:rsid w:val="009C186C"/>
    <w:rsid w:val="009C1FE8"/>
    <w:rsid w:val="009C3621"/>
    <w:rsid w:val="009C3746"/>
    <w:rsid w:val="009C3AA7"/>
    <w:rsid w:val="009C3D09"/>
    <w:rsid w:val="009C3FE9"/>
    <w:rsid w:val="009C47C2"/>
    <w:rsid w:val="009C54D1"/>
    <w:rsid w:val="009C584C"/>
    <w:rsid w:val="009C5BA7"/>
    <w:rsid w:val="009C5C39"/>
    <w:rsid w:val="009C5FD3"/>
    <w:rsid w:val="009C6067"/>
    <w:rsid w:val="009C6143"/>
    <w:rsid w:val="009C636D"/>
    <w:rsid w:val="009C668C"/>
    <w:rsid w:val="009C6718"/>
    <w:rsid w:val="009C6C99"/>
    <w:rsid w:val="009C6F74"/>
    <w:rsid w:val="009C70EB"/>
    <w:rsid w:val="009C72AF"/>
    <w:rsid w:val="009D02DE"/>
    <w:rsid w:val="009D066F"/>
    <w:rsid w:val="009D0913"/>
    <w:rsid w:val="009D0D1E"/>
    <w:rsid w:val="009D17A3"/>
    <w:rsid w:val="009D2278"/>
    <w:rsid w:val="009D239A"/>
    <w:rsid w:val="009D2699"/>
    <w:rsid w:val="009D2941"/>
    <w:rsid w:val="009D2A2E"/>
    <w:rsid w:val="009D45DF"/>
    <w:rsid w:val="009D48A9"/>
    <w:rsid w:val="009D4A04"/>
    <w:rsid w:val="009D4F12"/>
    <w:rsid w:val="009D542C"/>
    <w:rsid w:val="009D54BA"/>
    <w:rsid w:val="009D62A4"/>
    <w:rsid w:val="009D6711"/>
    <w:rsid w:val="009D6837"/>
    <w:rsid w:val="009D691A"/>
    <w:rsid w:val="009D6BC4"/>
    <w:rsid w:val="009D6D3E"/>
    <w:rsid w:val="009D6DDD"/>
    <w:rsid w:val="009D6F00"/>
    <w:rsid w:val="009D739F"/>
    <w:rsid w:val="009D7454"/>
    <w:rsid w:val="009D75AB"/>
    <w:rsid w:val="009E02F6"/>
    <w:rsid w:val="009E0499"/>
    <w:rsid w:val="009E08ED"/>
    <w:rsid w:val="009E0CC6"/>
    <w:rsid w:val="009E1F94"/>
    <w:rsid w:val="009E2236"/>
    <w:rsid w:val="009E2380"/>
    <w:rsid w:val="009E2937"/>
    <w:rsid w:val="009E31A7"/>
    <w:rsid w:val="009E4048"/>
    <w:rsid w:val="009E4158"/>
    <w:rsid w:val="009E4460"/>
    <w:rsid w:val="009E4A64"/>
    <w:rsid w:val="009E4D34"/>
    <w:rsid w:val="009E4EAF"/>
    <w:rsid w:val="009E5145"/>
    <w:rsid w:val="009E54A3"/>
    <w:rsid w:val="009E5510"/>
    <w:rsid w:val="009E5755"/>
    <w:rsid w:val="009E5968"/>
    <w:rsid w:val="009E5B7C"/>
    <w:rsid w:val="009E6DCC"/>
    <w:rsid w:val="009E7201"/>
    <w:rsid w:val="009E7230"/>
    <w:rsid w:val="009E7692"/>
    <w:rsid w:val="009F012F"/>
    <w:rsid w:val="009F0D86"/>
    <w:rsid w:val="009F0F5C"/>
    <w:rsid w:val="009F118A"/>
    <w:rsid w:val="009F1A53"/>
    <w:rsid w:val="009F1D7D"/>
    <w:rsid w:val="009F1DAE"/>
    <w:rsid w:val="009F2AD7"/>
    <w:rsid w:val="009F2D50"/>
    <w:rsid w:val="009F2FCB"/>
    <w:rsid w:val="009F3698"/>
    <w:rsid w:val="009F3AD3"/>
    <w:rsid w:val="009F42D8"/>
    <w:rsid w:val="009F4424"/>
    <w:rsid w:val="009F4960"/>
    <w:rsid w:val="009F560B"/>
    <w:rsid w:val="009F5903"/>
    <w:rsid w:val="009F5D08"/>
    <w:rsid w:val="009F5EF3"/>
    <w:rsid w:val="009F6937"/>
    <w:rsid w:val="009F6C59"/>
    <w:rsid w:val="009F744C"/>
    <w:rsid w:val="009F7594"/>
    <w:rsid w:val="009F7661"/>
    <w:rsid w:val="00A0002A"/>
    <w:rsid w:val="00A00728"/>
    <w:rsid w:val="00A00FD9"/>
    <w:rsid w:val="00A01D37"/>
    <w:rsid w:val="00A0246E"/>
    <w:rsid w:val="00A02A16"/>
    <w:rsid w:val="00A02FB9"/>
    <w:rsid w:val="00A0327D"/>
    <w:rsid w:val="00A0360E"/>
    <w:rsid w:val="00A04438"/>
    <w:rsid w:val="00A05887"/>
    <w:rsid w:val="00A0607E"/>
    <w:rsid w:val="00A065EF"/>
    <w:rsid w:val="00A067B4"/>
    <w:rsid w:val="00A06AD5"/>
    <w:rsid w:val="00A06AF1"/>
    <w:rsid w:val="00A076DB"/>
    <w:rsid w:val="00A07826"/>
    <w:rsid w:val="00A1013A"/>
    <w:rsid w:val="00A103BE"/>
    <w:rsid w:val="00A10740"/>
    <w:rsid w:val="00A10B04"/>
    <w:rsid w:val="00A10B23"/>
    <w:rsid w:val="00A10EC2"/>
    <w:rsid w:val="00A112F2"/>
    <w:rsid w:val="00A11389"/>
    <w:rsid w:val="00A1144A"/>
    <w:rsid w:val="00A11817"/>
    <w:rsid w:val="00A11A24"/>
    <w:rsid w:val="00A11ACB"/>
    <w:rsid w:val="00A129E2"/>
    <w:rsid w:val="00A1317A"/>
    <w:rsid w:val="00A1337A"/>
    <w:rsid w:val="00A135F0"/>
    <w:rsid w:val="00A13646"/>
    <w:rsid w:val="00A14051"/>
    <w:rsid w:val="00A1433D"/>
    <w:rsid w:val="00A1457F"/>
    <w:rsid w:val="00A14785"/>
    <w:rsid w:val="00A14BE8"/>
    <w:rsid w:val="00A1508A"/>
    <w:rsid w:val="00A155F1"/>
    <w:rsid w:val="00A15985"/>
    <w:rsid w:val="00A16649"/>
    <w:rsid w:val="00A167D7"/>
    <w:rsid w:val="00A17200"/>
    <w:rsid w:val="00A1747B"/>
    <w:rsid w:val="00A17B97"/>
    <w:rsid w:val="00A17C82"/>
    <w:rsid w:val="00A20AD8"/>
    <w:rsid w:val="00A20D4D"/>
    <w:rsid w:val="00A219BB"/>
    <w:rsid w:val="00A2203A"/>
    <w:rsid w:val="00A229AA"/>
    <w:rsid w:val="00A229B7"/>
    <w:rsid w:val="00A22B55"/>
    <w:rsid w:val="00A2300E"/>
    <w:rsid w:val="00A23330"/>
    <w:rsid w:val="00A23348"/>
    <w:rsid w:val="00A2347C"/>
    <w:rsid w:val="00A2370E"/>
    <w:rsid w:val="00A238FF"/>
    <w:rsid w:val="00A23CB0"/>
    <w:rsid w:val="00A24487"/>
    <w:rsid w:val="00A2499B"/>
    <w:rsid w:val="00A25071"/>
    <w:rsid w:val="00A250E4"/>
    <w:rsid w:val="00A254AC"/>
    <w:rsid w:val="00A25EFB"/>
    <w:rsid w:val="00A25F91"/>
    <w:rsid w:val="00A2617F"/>
    <w:rsid w:val="00A264CF"/>
    <w:rsid w:val="00A265C8"/>
    <w:rsid w:val="00A26727"/>
    <w:rsid w:val="00A274E6"/>
    <w:rsid w:val="00A2754A"/>
    <w:rsid w:val="00A27799"/>
    <w:rsid w:val="00A277C2"/>
    <w:rsid w:val="00A27C2A"/>
    <w:rsid w:val="00A3048A"/>
    <w:rsid w:val="00A30B27"/>
    <w:rsid w:val="00A30BA9"/>
    <w:rsid w:val="00A30E98"/>
    <w:rsid w:val="00A312EC"/>
    <w:rsid w:val="00A31FF2"/>
    <w:rsid w:val="00A321D1"/>
    <w:rsid w:val="00A322A7"/>
    <w:rsid w:val="00A3234A"/>
    <w:rsid w:val="00A32810"/>
    <w:rsid w:val="00A32B34"/>
    <w:rsid w:val="00A3394E"/>
    <w:rsid w:val="00A33D34"/>
    <w:rsid w:val="00A34A95"/>
    <w:rsid w:val="00A34BE4"/>
    <w:rsid w:val="00A35174"/>
    <w:rsid w:val="00A352C7"/>
    <w:rsid w:val="00A35D9A"/>
    <w:rsid w:val="00A35EC3"/>
    <w:rsid w:val="00A360CC"/>
    <w:rsid w:val="00A3666D"/>
    <w:rsid w:val="00A36A82"/>
    <w:rsid w:val="00A36ABE"/>
    <w:rsid w:val="00A36B79"/>
    <w:rsid w:val="00A36EFA"/>
    <w:rsid w:val="00A377FE"/>
    <w:rsid w:val="00A37C9C"/>
    <w:rsid w:val="00A40062"/>
    <w:rsid w:val="00A4010A"/>
    <w:rsid w:val="00A4032A"/>
    <w:rsid w:val="00A406B9"/>
    <w:rsid w:val="00A407CB"/>
    <w:rsid w:val="00A40C3F"/>
    <w:rsid w:val="00A40E7B"/>
    <w:rsid w:val="00A40F16"/>
    <w:rsid w:val="00A41171"/>
    <w:rsid w:val="00A41D17"/>
    <w:rsid w:val="00A4266A"/>
    <w:rsid w:val="00A42A0B"/>
    <w:rsid w:val="00A42F52"/>
    <w:rsid w:val="00A432C4"/>
    <w:rsid w:val="00A446B4"/>
    <w:rsid w:val="00A4471D"/>
    <w:rsid w:val="00A447C5"/>
    <w:rsid w:val="00A44C30"/>
    <w:rsid w:val="00A44CCE"/>
    <w:rsid w:val="00A44F76"/>
    <w:rsid w:val="00A44FEE"/>
    <w:rsid w:val="00A452AC"/>
    <w:rsid w:val="00A454E1"/>
    <w:rsid w:val="00A45978"/>
    <w:rsid w:val="00A45C3C"/>
    <w:rsid w:val="00A46A62"/>
    <w:rsid w:val="00A46B55"/>
    <w:rsid w:val="00A46F99"/>
    <w:rsid w:val="00A46F9A"/>
    <w:rsid w:val="00A50785"/>
    <w:rsid w:val="00A50914"/>
    <w:rsid w:val="00A50AC4"/>
    <w:rsid w:val="00A50DEE"/>
    <w:rsid w:val="00A50FFD"/>
    <w:rsid w:val="00A51074"/>
    <w:rsid w:val="00A521C9"/>
    <w:rsid w:val="00A527E2"/>
    <w:rsid w:val="00A52BEF"/>
    <w:rsid w:val="00A53D87"/>
    <w:rsid w:val="00A53EE6"/>
    <w:rsid w:val="00A53F71"/>
    <w:rsid w:val="00A54CC8"/>
    <w:rsid w:val="00A5546D"/>
    <w:rsid w:val="00A55472"/>
    <w:rsid w:val="00A5549B"/>
    <w:rsid w:val="00A55587"/>
    <w:rsid w:val="00A55AA3"/>
    <w:rsid w:val="00A55ABA"/>
    <w:rsid w:val="00A5669F"/>
    <w:rsid w:val="00A56A59"/>
    <w:rsid w:val="00A60007"/>
    <w:rsid w:val="00A603FE"/>
    <w:rsid w:val="00A604E5"/>
    <w:rsid w:val="00A6057E"/>
    <w:rsid w:val="00A608D5"/>
    <w:rsid w:val="00A609AC"/>
    <w:rsid w:val="00A60A40"/>
    <w:rsid w:val="00A60F7B"/>
    <w:rsid w:val="00A60F88"/>
    <w:rsid w:val="00A61016"/>
    <w:rsid w:val="00A612DD"/>
    <w:rsid w:val="00A6187F"/>
    <w:rsid w:val="00A619EF"/>
    <w:rsid w:val="00A61DDC"/>
    <w:rsid w:val="00A620E9"/>
    <w:rsid w:val="00A6252E"/>
    <w:rsid w:val="00A6293B"/>
    <w:rsid w:val="00A629DB"/>
    <w:rsid w:val="00A62A81"/>
    <w:rsid w:val="00A62CFE"/>
    <w:rsid w:val="00A6308A"/>
    <w:rsid w:val="00A637EE"/>
    <w:rsid w:val="00A63952"/>
    <w:rsid w:val="00A63E31"/>
    <w:rsid w:val="00A64139"/>
    <w:rsid w:val="00A64B63"/>
    <w:rsid w:val="00A64C9F"/>
    <w:rsid w:val="00A6529C"/>
    <w:rsid w:val="00A65495"/>
    <w:rsid w:val="00A655F0"/>
    <w:rsid w:val="00A65932"/>
    <w:rsid w:val="00A65A41"/>
    <w:rsid w:val="00A662AA"/>
    <w:rsid w:val="00A6632D"/>
    <w:rsid w:val="00A66492"/>
    <w:rsid w:val="00A66C51"/>
    <w:rsid w:val="00A67A4E"/>
    <w:rsid w:val="00A70179"/>
    <w:rsid w:val="00A70205"/>
    <w:rsid w:val="00A70C43"/>
    <w:rsid w:val="00A70C60"/>
    <w:rsid w:val="00A70D7F"/>
    <w:rsid w:val="00A712D6"/>
    <w:rsid w:val="00A715BF"/>
    <w:rsid w:val="00A7164B"/>
    <w:rsid w:val="00A71835"/>
    <w:rsid w:val="00A71A26"/>
    <w:rsid w:val="00A72669"/>
    <w:rsid w:val="00A726D2"/>
    <w:rsid w:val="00A7276F"/>
    <w:rsid w:val="00A72C21"/>
    <w:rsid w:val="00A72E33"/>
    <w:rsid w:val="00A72FAE"/>
    <w:rsid w:val="00A7350B"/>
    <w:rsid w:val="00A73611"/>
    <w:rsid w:val="00A736F1"/>
    <w:rsid w:val="00A73945"/>
    <w:rsid w:val="00A73BE6"/>
    <w:rsid w:val="00A73F11"/>
    <w:rsid w:val="00A74351"/>
    <w:rsid w:val="00A74722"/>
    <w:rsid w:val="00A74E2E"/>
    <w:rsid w:val="00A75322"/>
    <w:rsid w:val="00A756E5"/>
    <w:rsid w:val="00A75D7E"/>
    <w:rsid w:val="00A76F3D"/>
    <w:rsid w:val="00A77A97"/>
    <w:rsid w:val="00A77F6C"/>
    <w:rsid w:val="00A803DC"/>
    <w:rsid w:val="00A80AE3"/>
    <w:rsid w:val="00A80BD9"/>
    <w:rsid w:val="00A80CD2"/>
    <w:rsid w:val="00A80FFA"/>
    <w:rsid w:val="00A81DFB"/>
    <w:rsid w:val="00A8227A"/>
    <w:rsid w:val="00A82428"/>
    <w:rsid w:val="00A82BB8"/>
    <w:rsid w:val="00A838DA"/>
    <w:rsid w:val="00A83BE4"/>
    <w:rsid w:val="00A83C6C"/>
    <w:rsid w:val="00A83E0E"/>
    <w:rsid w:val="00A83F34"/>
    <w:rsid w:val="00A84312"/>
    <w:rsid w:val="00A84C5A"/>
    <w:rsid w:val="00A84DF0"/>
    <w:rsid w:val="00A85385"/>
    <w:rsid w:val="00A8586E"/>
    <w:rsid w:val="00A85D5E"/>
    <w:rsid w:val="00A85FAE"/>
    <w:rsid w:val="00A86143"/>
    <w:rsid w:val="00A863BF"/>
    <w:rsid w:val="00A865CB"/>
    <w:rsid w:val="00A86ED5"/>
    <w:rsid w:val="00A87016"/>
    <w:rsid w:val="00A87131"/>
    <w:rsid w:val="00A87BB2"/>
    <w:rsid w:val="00A87F57"/>
    <w:rsid w:val="00A9056D"/>
    <w:rsid w:val="00A910F3"/>
    <w:rsid w:val="00A914CF"/>
    <w:rsid w:val="00A91ABC"/>
    <w:rsid w:val="00A91CAD"/>
    <w:rsid w:val="00A91E82"/>
    <w:rsid w:val="00A9217D"/>
    <w:rsid w:val="00A9266E"/>
    <w:rsid w:val="00A92982"/>
    <w:rsid w:val="00A9305C"/>
    <w:rsid w:val="00A93136"/>
    <w:rsid w:val="00A93F04"/>
    <w:rsid w:val="00A942EA"/>
    <w:rsid w:val="00A94D22"/>
    <w:rsid w:val="00A95265"/>
    <w:rsid w:val="00A956A5"/>
    <w:rsid w:val="00A95E36"/>
    <w:rsid w:val="00A96199"/>
    <w:rsid w:val="00A9625B"/>
    <w:rsid w:val="00A964E2"/>
    <w:rsid w:val="00A968C5"/>
    <w:rsid w:val="00A9748B"/>
    <w:rsid w:val="00A975E7"/>
    <w:rsid w:val="00A97A36"/>
    <w:rsid w:val="00A97ADC"/>
    <w:rsid w:val="00AA0020"/>
    <w:rsid w:val="00AA00CC"/>
    <w:rsid w:val="00AA0625"/>
    <w:rsid w:val="00AA087F"/>
    <w:rsid w:val="00AA0AFE"/>
    <w:rsid w:val="00AA1071"/>
    <w:rsid w:val="00AA1872"/>
    <w:rsid w:val="00AA21CB"/>
    <w:rsid w:val="00AA23F5"/>
    <w:rsid w:val="00AA2AE7"/>
    <w:rsid w:val="00AA2DED"/>
    <w:rsid w:val="00AA31C2"/>
    <w:rsid w:val="00AA460D"/>
    <w:rsid w:val="00AA47B0"/>
    <w:rsid w:val="00AA4E6D"/>
    <w:rsid w:val="00AA50AD"/>
    <w:rsid w:val="00AA513C"/>
    <w:rsid w:val="00AA54D6"/>
    <w:rsid w:val="00AA5A85"/>
    <w:rsid w:val="00AA5C33"/>
    <w:rsid w:val="00AA6013"/>
    <w:rsid w:val="00AA6DD7"/>
    <w:rsid w:val="00AA6EE9"/>
    <w:rsid w:val="00AA70EF"/>
    <w:rsid w:val="00AA74D6"/>
    <w:rsid w:val="00AA76D6"/>
    <w:rsid w:val="00AA7F92"/>
    <w:rsid w:val="00AB021A"/>
    <w:rsid w:val="00AB034F"/>
    <w:rsid w:val="00AB046B"/>
    <w:rsid w:val="00AB04F4"/>
    <w:rsid w:val="00AB07BC"/>
    <w:rsid w:val="00AB1402"/>
    <w:rsid w:val="00AB1615"/>
    <w:rsid w:val="00AB1F93"/>
    <w:rsid w:val="00AB231A"/>
    <w:rsid w:val="00AB28F9"/>
    <w:rsid w:val="00AB29C0"/>
    <w:rsid w:val="00AB2B67"/>
    <w:rsid w:val="00AB2E11"/>
    <w:rsid w:val="00AB2EBB"/>
    <w:rsid w:val="00AB2F8A"/>
    <w:rsid w:val="00AB3C12"/>
    <w:rsid w:val="00AB3EDB"/>
    <w:rsid w:val="00AB4661"/>
    <w:rsid w:val="00AB48A4"/>
    <w:rsid w:val="00AB4EB0"/>
    <w:rsid w:val="00AB4F6F"/>
    <w:rsid w:val="00AB4FEE"/>
    <w:rsid w:val="00AB5CD1"/>
    <w:rsid w:val="00AB5E68"/>
    <w:rsid w:val="00AB5E98"/>
    <w:rsid w:val="00AB5EEA"/>
    <w:rsid w:val="00AB6044"/>
    <w:rsid w:val="00AB64B4"/>
    <w:rsid w:val="00AB698E"/>
    <w:rsid w:val="00AB76C7"/>
    <w:rsid w:val="00AB7979"/>
    <w:rsid w:val="00AB7B96"/>
    <w:rsid w:val="00AC01AC"/>
    <w:rsid w:val="00AC035C"/>
    <w:rsid w:val="00AC19A6"/>
    <w:rsid w:val="00AC1B3F"/>
    <w:rsid w:val="00AC296F"/>
    <w:rsid w:val="00AC2D54"/>
    <w:rsid w:val="00AC2DA2"/>
    <w:rsid w:val="00AC327F"/>
    <w:rsid w:val="00AC38D0"/>
    <w:rsid w:val="00AC38D3"/>
    <w:rsid w:val="00AC38ED"/>
    <w:rsid w:val="00AC3917"/>
    <w:rsid w:val="00AC464B"/>
    <w:rsid w:val="00AC5182"/>
    <w:rsid w:val="00AC5E32"/>
    <w:rsid w:val="00AC61BE"/>
    <w:rsid w:val="00AC6499"/>
    <w:rsid w:val="00AC66B5"/>
    <w:rsid w:val="00AC670F"/>
    <w:rsid w:val="00AC6CEE"/>
    <w:rsid w:val="00AC7137"/>
    <w:rsid w:val="00AC7F6E"/>
    <w:rsid w:val="00AD00E5"/>
    <w:rsid w:val="00AD016A"/>
    <w:rsid w:val="00AD04C4"/>
    <w:rsid w:val="00AD04F7"/>
    <w:rsid w:val="00AD070B"/>
    <w:rsid w:val="00AD0F9A"/>
    <w:rsid w:val="00AD1865"/>
    <w:rsid w:val="00AD1C8D"/>
    <w:rsid w:val="00AD20C8"/>
    <w:rsid w:val="00AD24EA"/>
    <w:rsid w:val="00AD2873"/>
    <w:rsid w:val="00AD28D3"/>
    <w:rsid w:val="00AD2948"/>
    <w:rsid w:val="00AD32C0"/>
    <w:rsid w:val="00AD3B66"/>
    <w:rsid w:val="00AD3FAA"/>
    <w:rsid w:val="00AD4423"/>
    <w:rsid w:val="00AD49EA"/>
    <w:rsid w:val="00AD4C4E"/>
    <w:rsid w:val="00AD5151"/>
    <w:rsid w:val="00AD5335"/>
    <w:rsid w:val="00AD5876"/>
    <w:rsid w:val="00AD59C1"/>
    <w:rsid w:val="00AD5D9C"/>
    <w:rsid w:val="00AD6F30"/>
    <w:rsid w:val="00AD7156"/>
    <w:rsid w:val="00AD745A"/>
    <w:rsid w:val="00AD7546"/>
    <w:rsid w:val="00AD75CB"/>
    <w:rsid w:val="00AD7882"/>
    <w:rsid w:val="00AE0EA0"/>
    <w:rsid w:val="00AE0F75"/>
    <w:rsid w:val="00AE1097"/>
    <w:rsid w:val="00AE111E"/>
    <w:rsid w:val="00AE14BD"/>
    <w:rsid w:val="00AE1EF8"/>
    <w:rsid w:val="00AE22DB"/>
    <w:rsid w:val="00AE2BFE"/>
    <w:rsid w:val="00AE2F5D"/>
    <w:rsid w:val="00AE3351"/>
    <w:rsid w:val="00AE35FF"/>
    <w:rsid w:val="00AE3D16"/>
    <w:rsid w:val="00AE3DCC"/>
    <w:rsid w:val="00AE3EBF"/>
    <w:rsid w:val="00AE4BAB"/>
    <w:rsid w:val="00AE4D26"/>
    <w:rsid w:val="00AE5206"/>
    <w:rsid w:val="00AE536A"/>
    <w:rsid w:val="00AE60D2"/>
    <w:rsid w:val="00AE698E"/>
    <w:rsid w:val="00AE6C50"/>
    <w:rsid w:val="00AE6D59"/>
    <w:rsid w:val="00AE6DC3"/>
    <w:rsid w:val="00AE7170"/>
    <w:rsid w:val="00AE7466"/>
    <w:rsid w:val="00AE7BC9"/>
    <w:rsid w:val="00AE7D8D"/>
    <w:rsid w:val="00AE7FFC"/>
    <w:rsid w:val="00AF040D"/>
    <w:rsid w:val="00AF053B"/>
    <w:rsid w:val="00AF0D61"/>
    <w:rsid w:val="00AF0F2F"/>
    <w:rsid w:val="00AF0FE9"/>
    <w:rsid w:val="00AF11E5"/>
    <w:rsid w:val="00AF2379"/>
    <w:rsid w:val="00AF246D"/>
    <w:rsid w:val="00AF27BF"/>
    <w:rsid w:val="00AF2AA4"/>
    <w:rsid w:val="00AF2B40"/>
    <w:rsid w:val="00AF2B6E"/>
    <w:rsid w:val="00AF2E88"/>
    <w:rsid w:val="00AF30C6"/>
    <w:rsid w:val="00AF3D49"/>
    <w:rsid w:val="00AF3F35"/>
    <w:rsid w:val="00AF4439"/>
    <w:rsid w:val="00AF52CE"/>
    <w:rsid w:val="00AF6127"/>
    <w:rsid w:val="00AF6157"/>
    <w:rsid w:val="00AF6A35"/>
    <w:rsid w:val="00AF6A40"/>
    <w:rsid w:val="00AF7C51"/>
    <w:rsid w:val="00AF7FFB"/>
    <w:rsid w:val="00B00296"/>
    <w:rsid w:val="00B00868"/>
    <w:rsid w:val="00B009CB"/>
    <w:rsid w:val="00B00B99"/>
    <w:rsid w:val="00B00BEA"/>
    <w:rsid w:val="00B00C39"/>
    <w:rsid w:val="00B0100E"/>
    <w:rsid w:val="00B0181D"/>
    <w:rsid w:val="00B01BF0"/>
    <w:rsid w:val="00B01ECC"/>
    <w:rsid w:val="00B024AA"/>
    <w:rsid w:val="00B024C7"/>
    <w:rsid w:val="00B02646"/>
    <w:rsid w:val="00B02AE5"/>
    <w:rsid w:val="00B02B2C"/>
    <w:rsid w:val="00B02CB2"/>
    <w:rsid w:val="00B02D83"/>
    <w:rsid w:val="00B03002"/>
    <w:rsid w:val="00B03125"/>
    <w:rsid w:val="00B03284"/>
    <w:rsid w:val="00B03305"/>
    <w:rsid w:val="00B034C3"/>
    <w:rsid w:val="00B0389A"/>
    <w:rsid w:val="00B046F7"/>
    <w:rsid w:val="00B047A5"/>
    <w:rsid w:val="00B04C90"/>
    <w:rsid w:val="00B04F91"/>
    <w:rsid w:val="00B04FC2"/>
    <w:rsid w:val="00B055AD"/>
    <w:rsid w:val="00B05B97"/>
    <w:rsid w:val="00B07197"/>
    <w:rsid w:val="00B07631"/>
    <w:rsid w:val="00B076B5"/>
    <w:rsid w:val="00B076CA"/>
    <w:rsid w:val="00B07AFD"/>
    <w:rsid w:val="00B07B47"/>
    <w:rsid w:val="00B07BC2"/>
    <w:rsid w:val="00B07CF7"/>
    <w:rsid w:val="00B104B4"/>
    <w:rsid w:val="00B10A97"/>
    <w:rsid w:val="00B10F19"/>
    <w:rsid w:val="00B10F52"/>
    <w:rsid w:val="00B11AC9"/>
    <w:rsid w:val="00B11ECA"/>
    <w:rsid w:val="00B1225C"/>
    <w:rsid w:val="00B12C93"/>
    <w:rsid w:val="00B12DC8"/>
    <w:rsid w:val="00B131F1"/>
    <w:rsid w:val="00B13249"/>
    <w:rsid w:val="00B13256"/>
    <w:rsid w:val="00B144B0"/>
    <w:rsid w:val="00B1493E"/>
    <w:rsid w:val="00B15104"/>
    <w:rsid w:val="00B15349"/>
    <w:rsid w:val="00B1541E"/>
    <w:rsid w:val="00B16124"/>
    <w:rsid w:val="00B16216"/>
    <w:rsid w:val="00B16994"/>
    <w:rsid w:val="00B16B58"/>
    <w:rsid w:val="00B16CE9"/>
    <w:rsid w:val="00B173A4"/>
    <w:rsid w:val="00B17785"/>
    <w:rsid w:val="00B1778A"/>
    <w:rsid w:val="00B177A6"/>
    <w:rsid w:val="00B17964"/>
    <w:rsid w:val="00B206F2"/>
    <w:rsid w:val="00B20BF2"/>
    <w:rsid w:val="00B2102F"/>
    <w:rsid w:val="00B2145F"/>
    <w:rsid w:val="00B214E8"/>
    <w:rsid w:val="00B21581"/>
    <w:rsid w:val="00B21B4F"/>
    <w:rsid w:val="00B21DBE"/>
    <w:rsid w:val="00B21E19"/>
    <w:rsid w:val="00B22341"/>
    <w:rsid w:val="00B22476"/>
    <w:rsid w:val="00B22BB9"/>
    <w:rsid w:val="00B232B2"/>
    <w:rsid w:val="00B234DB"/>
    <w:rsid w:val="00B2358D"/>
    <w:rsid w:val="00B237CA"/>
    <w:rsid w:val="00B23D58"/>
    <w:rsid w:val="00B23F3E"/>
    <w:rsid w:val="00B24429"/>
    <w:rsid w:val="00B24504"/>
    <w:rsid w:val="00B24804"/>
    <w:rsid w:val="00B24BF8"/>
    <w:rsid w:val="00B24D11"/>
    <w:rsid w:val="00B24FE0"/>
    <w:rsid w:val="00B25535"/>
    <w:rsid w:val="00B255D8"/>
    <w:rsid w:val="00B25BEE"/>
    <w:rsid w:val="00B262A4"/>
    <w:rsid w:val="00B26A6A"/>
    <w:rsid w:val="00B26B87"/>
    <w:rsid w:val="00B275C2"/>
    <w:rsid w:val="00B27CF1"/>
    <w:rsid w:val="00B304D4"/>
    <w:rsid w:val="00B3076F"/>
    <w:rsid w:val="00B30A1C"/>
    <w:rsid w:val="00B310BA"/>
    <w:rsid w:val="00B3178D"/>
    <w:rsid w:val="00B3178F"/>
    <w:rsid w:val="00B31943"/>
    <w:rsid w:val="00B31B5E"/>
    <w:rsid w:val="00B32502"/>
    <w:rsid w:val="00B326FB"/>
    <w:rsid w:val="00B338B0"/>
    <w:rsid w:val="00B33AB8"/>
    <w:rsid w:val="00B33D89"/>
    <w:rsid w:val="00B34AB7"/>
    <w:rsid w:val="00B34B24"/>
    <w:rsid w:val="00B34B93"/>
    <w:rsid w:val="00B35192"/>
    <w:rsid w:val="00B357E8"/>
    <w:rsid w:val="00B359F9"/>
    <w:rsid w:val="00B35B3B"/>
    <w:rsid w:val="00B35BF5"/>
    <w:rsid w:val="00B36F83"/>
    <w:rsid w:val="00B37532"/>
    <w:rsid w:val="00B3779C"/>
    <w:rsid w:val="00B40398"/>
    <w:rsid w:val="00B40F88"/>
    <w:rsid w:val="00B41472"/>
    <w:rsid w:val="00B4185D"/>
    <w:rsid w:val="00B41981"/>
    <w:rsid w:val="00B41EE4"/>
    <w:rsid w:val="00B42233"/>
    <w:rsid w:val="00B422A8"/>
    <w:rsid w:val="00B42F51"/>
    <w:rsid w:val="00B43148"/>
    <w:rsid w:val="00B4318F"/>
    <w:rsid w:val="00B431C0"/>
    <w:rsid w:val="00B43614"/>
    <w:rsid w:val="00B445AA"/>
    <w:rsid w:val="00B44721"/>
    <w:rsid w:val="00B449AF"/>
    <w:rsid w:val="00B450AE"/>
    <w:rsid w:val="00B4556C"/>
    <w:rsid w:val="00B456FA"/>
    <w:rsid w:val="00B45821"/>
    <w:rsid w:val="00B45B4B"/>
    <w:rsid w:val="00B45CCB"/>
    <w:rsid w:val="00B467AF"/>
    <w:rsid w:val="00B46DD6"/>
    <w:rsid w:val="00B473A6"/>
    <w:rsid w:val="00B4770D"/>
    <w:rsid w:val="00B47A28"/>
    <w:rsid w:val="00B50019"/>
    <w:rsid w:val="00B5044E"/>
    <w:rsid w:val="00B505DB"/>
    <w:rsid w:val="00B5061C"/>
    <w:rsid w:val="00B50CF2"/>
    <w:rsid w:val="00B50DBE"/>
    <w:rsid w:val="00B51078"/>
    <w:rsid w:val="00B510DD"/>
    <w:rsid w:val="00B51124"/>
    <w:rsid w:val="00B5131D"/>
    <w:rsid w:val="00B527D6"/>
    <w:rsid w:val="00B52D45"/>
    <w:rsid w:val="00B52FDD"/>
    <w:rsid w:val="00B533B8"/>
    <w:rsid w:val="00B53C76"/>
    <w:rsid w:val="00B53CD9"/>
    <w:rsid w:val="00B54244"/>
    <w:rsid w:val="00B548A1"/>
    <w:rsid w:val="00B54F5F"/>
    <w:rsid w:val="00B5539B"/>
    <w:rsid w:val="00B558B4"/>
    <w:rsid w:val="00B55C9D"/>
    <w:rsid w:val="00B55D8A"/>
    <w:rsid w:val="00B564C6"/>
    <w:rsid w:val="00B56862"/>
    <w:rsid w:val="00B56B4F"/>
    <w:rsid w:val="00B56C1A"/>
    <w:rsid w:val="00B5704F"/>
    <w:rsid w:val="00B5771D"/>
    <w:rsid w:val="00B57A40"/>
    <w:rsid w:val="00B57AEA"/>
    <w:rsid w:val="00B60871"/>
    <w:rsid w:val="00B60EAC"/>
    <w:rsid w:val="00B619D7"/>
    <w:rsid w:val="00B627FF"/>
    <w:rsid w:val="00B62F86"/>
    <w:rsid w:val="00B62FA1"/>
    <w:rsid w:val="00B6323B"/>
    <w:rsid w:val="00B6395F"/>
    <w:rsid w:val="00B63EEA"/>
    <w:rsid w:val="00B640AB"/>
    <w:rsid w:val="00B646E4"/>
    <w:rsid w:val="00B64BE1"/>
    <w:rsid w:val="00B64F1D"/>
    <w:rsid w:val="00B65143"/>
    <w:rsid w:val="00B654AB"/>
    <w:rsid w:val="00B655CB"/>
    <w:rsid w:val="00B65C3A"/>
    <w:rsid w:val="00B66DB4"/>
    <w:rsid w:val="00B67890"/>
    <w:rsid w:val="00B701A5"/>
    <w:rsid w:val="00B703D0"/>
    <w:rsid w:val="00B70489"/>
    <w:rsid w:val="00B70859"/>
    <w:rsid w:val="00B70BF1"/>
    <w:rsid w:val="00B71039"/>
    <w:rsid w:val="00B7124C"/>
    <w:rsid w:val="00B715FC"/>
    <w:rsid w:val="00B71B76"/>
    <w:rsid w:val="00B722E9"/>
    <w:rsid w:val="00B722ED"/>
    <w:rsid w:val="00B72312"/>
    <w:rsid w:val="00B7316E"/>
    <w:rsid w:val="00B73A19"/>
    <w:rsid w:val="00B73C77"/>
    <w:rsid w:val="00B73D03"/>
    <w:rsid w:val="00B7452E"/>
    <w:rsid w:val="00B745A9"/>
    <w:rsid w:val="00B74FD5"/>
    <w:rsid w:val="00B75284"/>
    <w:rsid w:val="00B75C26"/>
    <w:rsid w:val="00B75C53"/>
    <w:rsid w:val="00B75DCF"/>
    <w:rsid w:val="00B75E18"/>
    <w:rsid w:val="00B760F8"/>
    <w:rsid w:val="00B7619A"/>
    <w:rsid w:val="00B762D0"/>
    <w:rsid w:val="00B763C7"/>
    <w:rsid w:val="00B7652C"/>
    <w:rsid w:val="00B767D1"/>
    <w:rsid w:val="00B76D30"/>
    <w:rsid w:val="00B77980"/>
    <w:rsid w:val="00B80280"/>
    <w:rsid w:val="00B807C0"/>
    <w:rsid w:val="00B80920"/>
    <w:rsid w:val="00B80B6A"/>
    <w:rsid w:val="00B80C6E"/>
    <w:rsid w:val="00B811D5"/>
    <w:rsid w:val="00B8149A"/>
    <w:rsid w:val="00B8196A"/>
    <w:rsid w:val="00B8209F"/>
    <w:rsid w:val="00B8226C"/>
    <w:rsid w:val="00B827B5"/>
    <w:rsid w:val="00B828C8"/>
    <w:rsid w:val="00B828FC"/>
    <w:rsid w:val="00B832CB"/>
    <w:rsid w:val="00B833BC"/>
    <w:rsid w:val="00B83DAA"/>
    <w:rsid w:val="00B84193"/>
    <w:rsid w:val="00B845BC"/>
    <w:rsid w:val="00B85B18"/>
    <w:rsid w:val="00B85C89"/>
    <w:rsid w:val="00B87406"/>
    <w:rsid w:val="00B87549"/>
    <w:rsid w:val="00B87628"/>
    <w:rsid w:val="00B900B4"/>
    <w:rsid w:val="00B9047F"/>
    <w:rsid w:val="00B90AF2"/>
    <w:rsid w:val="00B90ECC"/>
    <w:rsid w:val="00B91C06"/>
    <w:rsid w:val="00B9275B"/>
    <w:rsid w:val="00B92FBA"/>
    <w:rsid w:val="00B94193"/>
    <w:rsid w:val="00B9453D"/>
    <w:rsid w:val="00B9497D"/>
    <w:rsid w:val="00B953D0"/>
    <w:rsid w:val="00B95FDD"/>
    <w:rsid w:val="00B96EED"/>
    <w:rsid w:val="00B97410"/>
    <w:rsid w:val="00B97749"/>
    <w:rsid w:val="00B97764"/>
    <w:rsid w:val="00B97BAF"/>
    <w:rsid w:val="00B97CB1"/>
    <w:rsid w:val="00B97E13"/>
    <w:rsid w:val="00BA0C5A"/>
    <w:rsid w:val="00BA1C87"/>
    <w:rsid w:val="00BA1ED6"/>
    <w:rsid w:val="00BA21C6"/>
    <w:rsid w:val="00BA2A6C"/>
    <w:rsid w:val="00BA2AC9"/>
    <w:rsid w:val="00BA320E"/>
    <w:rsid w:val="00BA3485"/>
    <w:rsid w:val="00BA38D2"/>
    <w:rsid w:val="00BA3F3E"/>
    <w:rsid w:val="00BA406F"/>
    <w:rsid w:val="00BA42AB"/>
    <w:rsid w:val="00BA45F5"/>
    <w:rsid w:val="00BA46D0"/>
    <w:rsid w:val="00BA5219"/>
    <w:rsid w:val="00BA5490"/>
    <w:rsid w:val="00BA56CA"/>
    <w:rsid w:val="00BA56F5"/>
    <w:rsid w:val="00BA5ED8"/>
    <w:rsid w:val="00BA658B"/>
    <w:rsid w:val="00BA661B"/>
    <w:rsid w:val="00BA68EC"/>
    <w:rsid w:val="00BA75D3"/>
    <w:rsid w:val="00BA7B1A"/>
    <w:rsid w:val="00BB00DE"/>
    <w:rsid w:val="00BB0C30"/>
    <w:rsid w:val="00BB158D"/>
    <w:rsid w:val="00BB17E7"/>
    <w:rsid w:val="00BB186E"/>
    <w:rsid w:val="00BB1A1B"/>
    <w:rsid w:val="00BB1A4A"/>
    <w:rsid w:val="00BB1C91"/>
    <w:rsid w:val="00BB1D00"/>
    <w:rsid w:val="00BB1DA6"/>
    <w:rsid w:val="00BB225D"/>
    <w:rsid w:val="00BB276D"/>
    <w:rsid w:val="00BB2EFB"/>
    <w:rsid w:val="00BB31AD"/>
    <w:rsid w:val="00BB31DF"/>
    <w:rsid w:val="00BB366D"/>
    <w:rsid w:val="00BB3900"/>
    <w:rsid w:val="00BB41E2"/>
    <w:rsid w:val="00BB4250"/>
    <w:rsid w:val="00BB44A8"/>
    <w:rsid w:val="00BB4D24"/>
    <w:rsid w:val="00BB4E70"/>
    <w:rsid w:val="00BB554A"/>
    <w:rsid w:val="00BB5587"/>
    <w:rsid w:val="00BB5B31"/>
    <w:rsid w:val="00BB5FA4"/>
    <w:rsid w:val="00BB701C"/>
    <w:rsid w:val="00BB727F"/>
    <w:rsid w:val="00BB7518"/>
    <w:rsid w:val="00BB7732"/>
    <w:rsid w:val="00BB7ABE"/>
    <w:rsid w:val="00BB7B3B"/>
    <w:rsid w:val="00BB7F4F"/>
    <w:rsid w:val="00BC06FB"/>
    <w:rsid w:val="00BC07B0"/>
    <w:rsid w:val="00BC137E"/>
    <w:rsid w:val="00BC1858"/>
    <w:rsid w:val="00BC1B7B"/>
    <w:rsid w:val="00BC1B96"/>
    <w:rsid w:val="00BC1BAE"/>
    <w:rsid w:val="00BC1FAB"/>
    <w:rsid w:val="00BC2277"/>
    <w:rsid w:val="00BC25F6"/>
    <w:rsid w:val="00BC2608"/>
    <w:rsid w:val="00BC3E81"/>
    <w:rsid w:val="00BC4460"/>
    <w:rsid w:val="00BC46FA"/>
    <w:rsid w:val="00BC4CB9"/>
    <w:rsid w:val="00BC5078"/>
    <w:rsid w:val="00BC54C2"/>
    <w:rsid w:val="00BC57BF"/>
    <w:rsid w:val="00BC5C99"/>
    <w:rsid w:val="00BC672D"/>
    <w:rsid w:val="00BC6D19"/>
    <w:rsid w:val="00BC7910"/>
    <w:rsid w:val="00BC7BC6"/>
    <w:rsid w:val="00BC7C75"/>
    <w:rsid w:val="00BC7F65"/>
    <w:rsid w:val="00BD06C8"/>
    <w:rsid w:val="00BD0A39"/>
    <w:rsid w:val="00BD0BE8"/>
    <w:rsid w:val="00BD0D15"/>
    <w:rsid w:val="00BD0E5A"/>
    <w:rsid w:val="00BD0E93"/>
    <w:rsid w:val="00BD100C"/>
    <w:rsid w:val="00BD1432"/>
    <w:rsid w:val="00BD1828"/>
    <w:rsid w:val="00BD1EB9"/>
    <w:rsid w:val="00BD225D"/>
    <w:rsid w:val="00BD271F"/>
    <w:rsid w:val="00BD2861"/>
    <w:rsid w:val="00BD2975"/>
    <w:rsid w:val="00BD38AF"/>
    <w:rsid w:val="00BD4107"/>
    <w:rsid w:val="00BD5372"/>
    <w:rsid w:val="00BD5794"/>
    <w:rsid w:val="00BD5E85"/>
    <w:rsid w:val="00BD65E3"/>
    <w:rsid w:val="00BD6AD2"/>
    <w:rsid w:val="00BD72DD"/>
    <w:rsid w:val="00BD7342"/>
    <w:rsid w:val="00BD73F7"/>
    <w:rsid w:val="00BD7551"/>
    <w:rsid w:val="00BD7A0D"/>
    <w:rsid w:val="00BE0393"/>
    <w:rsid w:val="00BE03DE"/>
    <w:rsid w:val="00BE05A3"/>
    <w:rsid w:val="00BE0AAE"/>
    <w:rsid w:val="00BE0C8C"/>
    <w:rsid w:val="00BE1B78"/>
    <w:rsid w:val="00BE2E37"/>
    <w:rsid w:val="00BE4033"/>
    <w:rsid w:val="00BE41BB"/>
    <w:rsid w:val="00BE433D"/>
    <w:rsid w:val="00BE4388"/>
    <w:rsid w:val="00BE4BEA"/>
    <w:rsid w:val="00BE4C8B"/>
    <w:rsid w:val="00BE5349"/>
    <w:rsid w:val="00BE54FB"/>
    <w:rsid w:val="00BE5C5B"/>
    <w:rsid w:val="00BE61E7"/>
    <w:rsid w:val="00BE6435"/>
    <w:rsid w:val="00BE6711"/>
    <w:rsid w:val="00BE6713"/>
    <w:rsid w:val="00BE78AD"/>
    <w:rsid w:val="00BE7CC0"/>
    <w:rsid w:val="00BE7EFA"/>
    <w:rsid w:val="00BF00D9"/>
    <w:rsid w:val="00BF0668"/>
    <w:rsid w:val="00BF06E5"/>
    <w:rsid w:val="00BF0761"/>
    <w:rsid w:val="00BF0A7E"/>
    <w:rsid w:val="00BF0C27"/>
    <w:rsid w:val="00BF0E4A"/>
    <w:rsid w:val="00BF0F25"/>
    <w:rsid w:val="00BF150A"/>
    <w:rsid w:val="00BF1587"/>
    <w:rsid w:val="00BF1711"/>
    <w:rsid w:val="00BF1C7C"/>
    <w:rsid w:val="00BF2131"/>
    <w:rsid w:val="00BF29C3"/>
    <w:rsid w:val="00BF315A"/>
    <w:rsid w:val="00BF32B3"/>
    <w:rsid w:val="00BF33DD"/>
    <w:rsid w:val="00BF3C3D"/>
    <w:rsid w:val="00BF3E9A"/>
    <w:rsid w:val="00BF41D5"/>
    <w:rsid w:val="00BF4CEA"/>
    <w:rsid w:val="00BF4DE6"/>
    <w:rsid w:val="00BF4F2E"/>
    <w:rsid w:val="00BF4F42"/>
    <w:rsid w:val="00BF5263"/>
    <w:rsid w:val="00BF5590"/>
    <w:rsid w:val="00BF58EF"/>
    <w:rsid w:val="00BF5F73"/>
    <w:rsid w:val="00BF61D5"/>
    <w:rsid w:val="00BF61FA"/>
    <w:rsid w:val="00BF682E"/>
    <w:rsid w:val="00BF6BB9"/>
    <w:rsid w:val="00BF6E27"/>
    <w:rsid w:val="00BF71D8"/>
    <w:rsid w:val="00BF7D4B"/>
    <w:rsid w:val="00BF7FA0"/>
    <w:rsid w:val="00C004E0"/>
    <w:rsid w:val="00C005D7"/>
    <w:rsid w:val="00C00802"/>
    <w:rsid w:val="00C00AD2"/>
    <w:rsid w:val="00C00D4D"/>
    <w:rsid w:val="00C00EB7"/>
    <w:rsid w:val="00C0130B"/>
    <w:rsid w:val="00C017DE"/>
    <w:rsid w:val="00C01A8A"/>
    <w:rsid w:val="00C01D82"/>
    <w:rsid w:val="00C01F23"/>
    <w:rsid w:val="00C02070"/>
    <w:rsid w:val="00C02387"/>
    <w:rsid w:val="00C02C2E"/>
    <w:rsid w:val="00C03205"/>
    <w:rsid w:val="00C034C2"/>
    <w:rsid w:val="00C03B7C"/>
    <w:rsid w:val="00C03CC7"/>
    <w:rsid w:val="00C04EE1"/>
    <w:rsid w:val="00C052CF"/>
    <w:rsid w:val="00C05602"/>
    <w:rsid w:val="00C05652"/>
    <w:rsid w:val="00C057A1"/>
    <w:rsid w:val="00C057A7"/>
    <w:rsid w:val="00C05FC0"/>
    <w:rsid w:val="00C062AC"/>
    <w:rsid w:val="00C064DA"/>
    <w:rsid w:val="00C06529"/>
    <w:rsid w:val="00C066DD"/>
    <w:rsid w:val="00C0693E"/>
    <w:rsid w:val="00C073C3"/>
    <w:rsid w:val="00C07D8A"/>
    <w:rsid w:val="00C10F28"/>
    <w:rsid w:val="00C10F4E"/>
    <w:rsid w:val="00C10F92"/>
    <w:rsid w:val="00C1124E"/>
    <w:rsid w:val="00C11B09"/>
    <w:rsid w:val="00C123EB"/>
    <w:rsid w:val="00C1299A"/>
    <w:rsid w:val="00C13BEF"/>
    <w:rsid w:val="00C13FC0"/>
    <w:rsid w:val="00C1476A"/>
    <w:rsid w:val="00C14AA5"/>
    <w:rsid w:val="00C14F4A"/>
    <w:rsid w:val="00C15623"/>
    <w:rsid w:val="00C15938"/>
    <w:rsid w:val="00C15DA9"/>
    <w:rsid w:val="00C16C12"/>
    <w:rsid w:val="00C1707F"/>
    <w:rsid w:val="00C170AE"/>
    <w:rsid w:val="00C17155"/>
    <w:rsid w:val="00C17869"/>
    <w:rsid w:val="00C17B68"/>
    <w:rsid w:val="00C20143"/>
    <w:rsid w:val="00C2017B"/>
    <w:rsid w:val="00C201B2"/>
    <w:rsid w:val="00C202AF"/>
    <w:rsid w:val="00C206BA"/>
    <w:rsid w:val="00C207D5"/>
    <w:rsid w:val="00C20F44"/>
    <w:rsid w:val="00C217E4"/>
    <w:rsid w:val="00C218E4"/>
    <w:rsid w:val="00C21A20"/>
    <w:rsid w:val="00C21AD1"/>
    <w:rsid w:val="00C22363"/>
    <w:rsid w:val="00C22BED"/>
    <w:rsid w:val="00C2352B"/>
    <w:rsid w:val="00C238D4"/>
    <w:rsid w:val="00C24503"/>
    <w:rsid w:val="00C24816"/>
    <w:rsid w:val="00C24933"/>
    <w:rsid w:val="00C24DDF"/>
    <w:rsid w:val="00C24EB7"/>
    <w:rsid w:val="00C2507B"/>
    <w:rsid w:val="00C252FA"/>
    <w:rsid w:val="00C257DE"/>
    <w:rsid w:val="00C26193"/>
    <w:rsid w:val="00C26281"/>
    <w:rsid w:val="00C26990"/>
    <w:rsid w:val="00C26D51"/>
    <w:rsid w:val="00C27BFF"/>
    <w:rsid w:val="00C306CF"/>
    <w:rsid w:val="00C308A8"/>
    <w:rsid w:val="00C30F2B"/>
    <w:rsid w:val="00C30F6C"/>
    <w:rsid w:val="00C30FEC"/>
    <w:rsid w:val="00C311C0"/>
    <w:rsid w:val="00C31569"/>
    <w:rsid w:val="00C315A5"/>
    <w:rsid w:val="00C329D8"/>
    <w:rsid w:val="00C33506"/>
    <w:rsid w:val="00C33E64"/>
    <w:rsid w:val="00C340A1"/>
    <w:rsid w:val="00C342A9"/>
    <w:rsid w:val="00C34472"/>
    <w:rsid w:val="00C345DA"/>
    <w:rsid w:val="00C349DE"/>
    <w:rsid w:val="00C35121"/>
    <w:rsid w:val="00C3565B"/>
    <w:rsid w:val="00C35FB4"/>
    <w:rsid w:val="00C363BE"/>
    <w:rsid w:val="00C366D1"/>
    <w:rsid w:val="00C36D3D"/>
    <w:rsid w:val="00C37299"/>
    <w:rsid w:val="00C375BF"/>
    <w:rsid w:val="00C37656"/>
    <w:rsid w:val="00C37D3D"/>
    <w:rsid w:val="00C37E9C"/>
    <w:rsid w:val="00C400C7"/>
    <w:rsid w:val="00C40815"/>
    <w:rsid w:val="00C408E4"/>
    <w:rsid w:val="00C40D87"/>
    <w:rsid w:val="00C40FDF"/>
    <w:rsid w:val="00C41115"/>
    <w:rsid w:val="00C412C1"/>
    <w:rsid w:val="00C4150A"/>
    <w:rsid w:val="00C416CA"/>
    <w:rsid w:val="00C4325C"/>
    <w:rsid w:val="00C437FA"/>
    <w:rsid w:val="00C445A9"/>
    <w:rsid w:val="00C44742"/>
    <w:rsid w:val="00C4478D"/>
    <w:rsid w:val="00C44B0C"/>
    <w:rsid w:val="00C44D4F"/>
    <w:rsid w:val="00C45243"/>
    <w:rsid w:val="00C45BE7"/>
    <w:rsid w:val="00C45D9D"/>
    <w:rsid w:val="00C461C5"/>
    <w:rsid w:val="00C4681E"/>
    <w:rsid w:val="00C474B7"/>
    <w:rsid w:val="00C47542"/>
    <w:rsid w:val="00C47626"/>
    <w:rsid w:val="00C477B0"/>
    <w:rsid w:val="00C478FD"/>
    <w:rsid w:val="00C47A6F"/>
    <w:rsid w:val="00C47D0E"/>
    <w:rsid w:val="00C5011B"/>
    <w:rsid w:val="00C5020E"/>
    <w:rsid w:val="00C50D6B"/>
    <w:rsid w:val="00C510E4"/>
    <w:rsid w:val="00C515C4"/>
    <w:rsid w:val="00C51881"/>
    <w:rsid w:val="00C51A9F"/>
    <w:rsid w:val="00C520C7"/>
    <w:rsid w:val="00C527A4"/>
    <w:rsid w:val="00C53053"/>
    <w:rsid w:val="00C53257"/>
    <w:rsid w:val="00C53BEF"/>
    <w:rsid w:val="00C53D58"/>
    <w:rsid w:val="00C53FBE"/>
    <w:rsid w:val="00C54DD8"/>
    <w:rsid w:val="00C55092"/>
    <w:rsid w:val="00C55CA9"/>
    <w:rsid w:val="00C55D32"/>
    <w:rsid w:val="00C56323"/>
    <w:rsid w:val="00C56379"/>
    <w:rsid w:val="00C568D2"/>
    <w:rsid w:val="00C569FD"/>
    <w:rsid w:val="00C56DBE"/>
    <w:rsid w:val="00C56F41"/>
    <w:rsid w:val="00C57270"/>
    <w:rsid w:val="00C57387"/>
    <w:rsid w:val="00C575E7"/>
    <w:rsid w:val="00C57898"/>
    <w:rsid w:val="00C603B6"/>
    <w:rsid w:val="00C6046A"/>
    <w:rsid w:val="00C60471"/>
    <w:rsid w:val="00C61490"/>
    <w:rsid w:val="00C619FE"/>
    <w:rsid w:val="00C61D6F"/>
    <w:rsid w:val="00C61E4A"/>
    <w:rsid w:val="00C625E6"/>
    <w:rsid w:val="00C634E7"/>
    <w:rsid w:val="00C638B9"/>
    <w:rsid w:val="00C63D18"/>
    <w:rsid w:val="00C6424D"/>
    <w:rsid w:val="00C647FE"/>
    <w:rsid w:val="00C64BD8"/>
    <w:rsid w:val="00C652D1"/>
    <w:rsid w:val="00C6530C"/>
    <w:rsid w:val="00C65358"/>
    <w:rsid w:val="00C6535E"/>
    <w:rsid w:val="00C658ED"/>
    <w:rsid w:val="00C66004"/>
    <w:rsid w:val="00C66C94"/>
    <w:rsid w:val="00C67051"/>
    <w:rsid w:val="00C67691"/>
    <w:rsid w:val="00C67904"/>
    <w:rsid w:val="00C67FDA"/>
    <w:rsid w:val="00C7001F"/>
    <w:rsid w:val="00C70114"/>
    <w:rsid w:val="00C70478"/>
    <w:rsid w:val="00C70C79"/>
    <w:rsid w:val="00C70FDB"/>
    <w:rsid w:val="00C717E8"/>
    <w:rsid w:val="00C71F2B"/>
    <w:rsid w:val="00C73359"/>
    <w:rsid w:val="00C73C69"/>
    <w:rsid w:val="00C7491A"/>
    <w:rsid w:val="00C74D39"/>
    <w:rsid w:val="00C750CB"/>
    <w:rsid w:val="00C75A32"/>
    <w:rsid w:val="00C7606B"/>
    <w:rsid w:val="00C7663A"/>
    <w:rsid w:val="00C76A47"/>
    <w:rsid w:val="00C76A73"/>
    <w:rsid w:val="00C77DF7"/>
    <w:rsid w:val="00C8066C"/>
    <w:rsid w:val="00C80A77"/>
    <w:rsid w:val="00C80AE8"/>
    <w:rsid w:val="00C80DA0"/>
    <w:rsid w:val="00C81333"/>
    <w:rsid w:val="00C815E3"/>
    <w:rsid w:val="00C816E6"/>
    <w:rsid w:val="00C81B6C"/>
    <w:rsid w:val="00C81BAB"/>
    <w:rsid w:val="00C81BB6"/>
    <w:rsid w:val="00C81E27"/>
    <w:rsid w:val="00C8205C"/>
    <w:rsid w:val="00C824D8"/>
    <w:rsid w:val="00C828C6"/>
    <w:rsid w:val="00C82F85"/>
    <w:rsid w:val="00C82F8E"/>
    <w:rsid w:val="00C83068"/>
    <w:rsid w:val="00C83454"/>
    <w:rsid w:val="00C83665"/>
    <w:rsid w:val="00C8379D"/>
    <w:rsid w:val="00C837E9"/>
    <w:rsid w:val="00C839BB"/>
    <w:rsid w:val="00C83BDC"/>
    <w:rsid w:val="00C844E5"/>
    <w:rsid w:val="00C848E7"/>
    <w:rsid w:val="00C84E87"/>
    <w:rsid w:val="00C84F97"/>
    <w:rsid w:val="00C85026"/>
    <w:rsid w:val="00C85CBC"/>
    <w:rsid w:val="00C85D8D"/>
    <w:rsid w:val="00C866EF"/>
    <w:rsid w:val="00C8686C"/>
    <w:rsid w:val="00C86B4F"/>
    <w:rsid w:val="00C86D04"/>
    <w:rsid w:val="00C870A4"/>
    <w:rsid w:val="00C87145"/>
    <w:rsid w:val="00C87195"/>
    <w:rsid w:val="00C871B4"/>
    <w:rsid w:val="00C8746F"/>
    <w:rsid w:val="00C877F1"/>
    <w:rsid w:val="00C87852"/>
    <w:rsid w:val="00C87B37"/>
    <w:rsid w:val="00C90760"/>
    <w:rsid w:val="00C90933"/>
    <w:rsid w:val="00C90F87"/>
    <w:rsid w:val="00C91ADB"/>
    <w:rsid w:val="00C923E0"/>
    <w:rsid w:val="00C92CF2"/>
    <w:rsid w:val="00C92FAC"/>
    <w:rsid w:val="00C93547"/>
    <w:rsid w:val="00C93625"/>
    <w:rsid w:val="00C93728"/>
    <w:rsid w:val="00C9394D"/>
    <w:rsid w:val="00C93B73"/>
    <w:rsid w:val="00C93BF1"/>
    <w:rsid w:val="00C94771"/>
    <w:rsid w:val="00C94A36"/>
    <w:rsid w:val="00C94A68"/>
    <w:rsid w:val="00C954C1"/>
    <w:rsid w:val="00C95781"/>
    <w:rsid w:val="00C957D2"/>
    <w:rsid w:val="00C96FD2"/>
    <w:rsid w:val="00C97CA4"/>
    <w:rsid w:val="00CA0560"/>
    <w:rsid w:val="00CA061C"/>
    <w:rsid w:val="00CA0FEE"/>
    <w:rsid w:val="00CA14D4"/>
    <w:rsid w:val="00CA19C5"/>
    <w:rsid w:val="00CA2EEF"/>
    <w:rsid w:val="00CA30B5"/>
    <w:rsid w:val="00CA35F9"/>
    <w:rsid w:val="00CA3E3E"/>
    <w:rsid w:val="00CA426F"/>
    <w:rsid w:val="00CA479B"/>
    <w:rsid w:val="00CA4EC4"/>
    <w:rsid w:val="00CA5899"/>
    <w:rsid w:val="00CA5BF4"/>
    <w:rsid w:val="00CA5EEC"/>
    <w:rsid w:val="00CA6359"/>
    <w:rsid w:val="00CA6474"/>
    <w:rsid w:val="00CA6ACE"/>
    <w:rsid w:val="00CA71CB"/>
    <w:rsid w:val="00CA74E8"/>
    <w:rsid w:val="00CA7879"/>
    <w:rsid w:val="00CA78A5"/>
    <w:rsid w:val="00CB1222"/>
    <w:rsid w:val="00CB12E9"/>
    <w:rsid w:val="00CB16C6"/>
    <w:rsid w:val="00CB1949"/>
    <w:rsid w:val="00CB1B3E"/>
    <w:rsid w:val="00CB2F28"/>
    <w:rsid w:val="00CB34C4"/>
    <w:rsid w:val="00CB3A3C"/>
    <w:rsid w:val="00CB408C"/>
    <w:rsid w:val="00CB50D9"/>
    <w:rsid w:val="00CB5A31"/>
    <w:rsid w:val="00CB5F78"/>
    <w:rsid w:val="00CB6579"/>
    <w:rsid w:val="00CB7938"/>
    <w:rsid w:val="00CC05EF"/>
    <w:rsid w:val="00CC1FE1"/>
    <w:rsid w:val="00CC22C8"/>
    <w:rsid w:val="00CC276E"/>
    <w:rsid w:val="00CC2899"/>
    <w:rsid w:val="00CC39DA"/>
    <w:rsid w:val="00CC4E1F"/>
    <w:rsid w:val="00CC5802"/>
    <w:rsid w:val="00CC59D9"/>
    <w:rsid w:val="00CC5EE0"/>
    <w:rsid w:val="00CC6A1F"/>
    <w:rsid w:val="00CC70FE"/>
    <w:rsid w:val="00CC7251"/>
    <w:rsid w:val="00CC7904"/>
    <w:rsid w:val="00CC7F39"/>
    <w:rsid w:val="00CC7F3C"/>
    <w:rsid w:val="00CD03E7"/>
    <w:rsid w:val="00CD088D"/>
    <w:rsid w:val="00CD0B12"/>
    <w:rsid w:val="00CD0D97"/>
    <w:rsid w:val="00CD1DFC"/>
    <w:rsid w:val="00CD1F40"/>
    <w:rsid w:val="00CD2B3E"/>
    <w:rsid w:val="00CD3F72"/>
    <w:rsid w:val="00CD3F9D"/>
    <w:rsid w:val="00CD3FF3"/>
    <w:rsid w:val="00CD408E"/>
    <w:rsid w:val="00CD45B0"/>
    <w:rsid w:val="00CD4FA8"/>
    <w:rsid w:val="00CD507D"/>
    <w:rsid w:val="00CD5CE5"/>
    <w:rsid w:val="00CD68D0"/>
    <w:rsid w:val="00CD76B0"/>
    <w:rsid w:val="00CD7775"/>
    <w:rsid w:val="00CD7D29"/>
    <w:rsid w:val="00CD7FB3"/>
    <w:rsid w:val="00CE0F34"/>
    <w:rsid w:val="00CE1142"/>
    <w:rsid w:val="00CE1D95"/>
    <w:rsid w:val="00CE237E"/>
    <w:rsid w:val="00CE23A1"/>
    <w:rsid w:val="00CE328B"/>
    <w:rsid w:val="00CE3709"/>
    <w:rsid w:val="00CE396D"/>
    <w:rsid w:val="00CE3D80"/>
    <w:rsid w:val="00CE4233"/>
    <w:rsid w:val="00CE4CD7"/>
    <w:rsid w:val="00CE5833"/>
    <w:rsid w:val="00CE59C3"/>
    <w:rsid w:val="00CE5F05"/>
    <w:rsid w:val="00CE6A1F"/>
    <w:rsid w:val="00CE730A"/>
    <w:rsid w:val="00CE76AC"/>
    <w:rsid w:val="00CE76B4"/>
    <w:rsid w:val="00CE7DC7"/>
    <w:rsid w:val="00CE7F74"/>
    <w:rsid w:val="00CF0803"/>
    <w:rsid w:val="00CF0A35"/>
    <w:rsid w:val="00CF0CEF"/>
    <w:rsid w:val="00CF0DFC"/>
    <w:rsid w:val="00CF14C9"/>
    <w:rsid w:val="00CF155B"/>
    <w:rsid w:val="00CF1623"/>
    <w:rsid w:val="00CF166F"/>
    <w:rsid w:val="00CF1675"/>
    <w:rsid w:val="00CF18A7"/>
    <w:rsid w:val="00CF18FA"/>
    <w:rsid w:val="00CF1DA8"/>
    <w:rsid w:val="00CF2B18"/>
    <w:rsid w:val="00CF3307"/>
    <w:rsid w:val="00CF446E"/>
    <w:rsid w:val="00CF4D9F"/>
    <w:rsid w:val="00CF5F90"/>
    <w:rsid w:val="00CF66A9"/>
    <w:rsid w:val="00CF67A7"/>
    <w:rsid w:val="00CF6DDA"/>
    <w:rsid w:val="00CF73BA"/>
    <w:rsid w:val="00CF7636"/>
    <w:rsid w:val="00CF782F"/>
    <w:rsid w:val="00CF7876"/>
    <w:rsid w:val="00CF7FAD"/>
    <w:rsid w:val="00D00758"/>
    <w:rsid w:val="00D00B05"/>
    <w:rsid w:val="00D00C7D"/>
    <w:rsid w:val="00D00D28"/>
    <w:rsid w:val="00D0181E"/>
    <w:rsid w:val="00D01B41"/>
    <w:rsid w:val="00D01B90"/>
    <w:rsid w:val="00D01DEE"/>
    <w:rsid w:val="00D02119"/>
    <w:rsid w:val="00D02376"/>
    <w:rsid w:val="00D02E3C"/>
    <w:rsid w:val="00D031D6"/>
    <w:rsid w:val="00D032CC"/>
    <w:rsid w:val="00D03404"/>
    <w:rsid w:val="00D03B46"/>
    <w:rsid w:val="00D04469"/>
    <w:rsid w:val="00D0478E"/>
    <w:rsid w:val="00D04806"/>
    <w:rsid w:val="00D0486C"/>
    <w:rsid w:val="00D048BB"/>
    <w:rsid w:val="00D04CBB"/>
    <w:rsid w:val="00D0548F"/>
    <w:rsid w:val="00D0581F"/>
    <w:rsid w:val="00D05BFE"/>
    <w:rsid w:val="00D0631A"/>
    <w:rsid w:val="00D0675F"/>
    <w:rsid w:val="00D06BD4"/>
    <w:rsid w:val="00D06C61"/>
    <w:rsid w:val="00D07724"/>
    <w:rsid w:val="00D10F14"/>
    <w:rsid w:val="00D11299"/>
    <w:rsid w:val="00D1188F"/>
    <w:rsid w:val="00D1198D"/>
    <w:rsid w:val="00D119CC"/>
    <w:rsid w:val="00D11A67"/>
    <w:rsid w:val="00D120AE"/>
    <w:rsid w:val="00D12543"/>
    <w:rsid w:val="00D1282F"/>
    <w:rsid w:val="00D12E56"/>
    <w:rsid w:val="00D12F42"/>
    <w:rsid w:val="00D13266"/>
    <w:rsid w:val="00D13781"/>
    <w:rsid w:val="00D137F0"/>
    <w:rsid w:val="00D13BB2"/>
    <w:rsid w:val="00D13DE2"/>
    <w:rsid w:val="00D14093"/>
    <w:rsid w:val="00D143B1"/>
    <w:rsid w:val="00D14761"/>
    <w:rsid w:val="00D147A7"/>
    <w:rsid w:val="00D15503"/>
    <w:rsid w:val="00D1561D"/>
    <w:rsid w:val="00D15AEE"/>
    <w:rsid w:val="00D16098"/>
    <w:rsid w:val="00D160FE"/>
    <w:rsid w:val="00D16212"/>
    <w:rsid w:val="00D16291"/>
    <w:rsid w:val="00D164E9"/>
    <w:rsid w:val="00D16793"/>
    <w:rsid w:val="00D17321"/>
    <w:rsid w:val="00D17BA4"/>
    <w:rsid w:val="00D205C0"/>
    <w:rsid w:val="00D2062F"/>
    <w:rsid w:val="00D207FA"/>
    <w:rsid w:val="00D20B0B"/>
    <w:rsid w:val="00D20CEA"/>
    <w:rsid w:val="00D2137A"/>
    <w:rsid w:val="00D218C8"/>
    <w:rsid w:val="00D21B1F"/>
    <w:rsid w:val="00D228E2"/>
    <w:rsid w:val="00D2308C"/>
    <w:rsid w:val="00D24126"/>
    <w:rsid w:val="00D24555"/>
    <w:rsid w:val="00D24B51"/>
    <w:rsid w:val="00D2508F"/>
    <w:rsid w:val="00D25237"/>
    <w:rsid w:val="00D2523C"/>
    <w:rsid w:val="00D258F4"/>
    <w:rsid w:val="00D25B16"/>
    <w:rsid w:val="00D25BD6"/>
    <w:rsid w:val="00D25DC7"/>
    <w:rsid w:val="00D26344"/>
    <w:rsid w:val="00D26CE4"/>
    <w:rsid w:val="00D270B6"/>
    <w:rsid w:val="00D27239"/>
    <w:rsid w:val="00D27278"/>
    <w:rsid w:val="00D2730B"/>
    <w:rsid w:val="00D3022C"/>
    <w:rsid w:val="00D30758"/>
    <w:rsid w:val="00D3099E"/>
    <w:rsid w:val="00D30B6E"/>
    <w:rsid w:val="00D30C50"/>
    <w:rsid w:val="00D31064"/>
    <w:rsid w:val="00D310ED"/>
    <w:rsid w:val="00D3123E"/>
    <w:rsid w:val="00D318B1"/>
    <w:rsid w:val="00D31F55"/>
    <w:rsid w:val="00D3239B"/>
    <w:rsid w:val="00D33702"/>
    <w:rsid w:val="00D337B2"/>
    <w:rsid w:val="00D34121"/>
    <w:rsid w:val="00D3441A"/>
    <w:rsid w:val="00D34CEF"/>
    <w:rsid w:val="00D35BC0"/>
    <w:rsid w:val="00D35DDE"/>
    <w:rsid w:val="00D35FA6"/>
    <w:rsid w:val="00D364CE"/>
    <w:rsid w:val="00D36838"/>
    <w:rsid w:val="00D36880"/>
    <w:rsid w:val="00D36916"/>
    <w:rsid w:val="00D36C0C"/>
    <w:rsid w:val="00D36D12"/>
    <w:rsid w:val="00D36FB8"/>
    <w:rsid w:val="00D37514"/>
    <w:rsid w:val="00D37D1A"/>
    <w:rsid w:val="00D37F33"/>
    <w:rsid w:val="00D40598"/>
    <w:rsid w:val="00D409DC"/>
    <w:rsid w:val="00D4142C"/>
    <w:rsid w:val="00D42133"/>
    <w:rsid w:val="00D4262A"/>
    <w:rsid w:val="00D42AFD"/>
    <w:rsid w:val="00D42CAB"/>
    <w:rsid w:val="00D42D62"/>
    <w:rsid w:val="00D42DA7"/>
    <w:rsid w:val="00D43070"/>
    <w:rsid w:val="00D433CD"/>
    <w:rsid w:val="00D43728"/>
    <w:rsid w:val="00D438F0"/>
    <w:rsid w:val="00D43E12"/>
    <w:rsid w:val="00D44113"/>
    <w:rsid w:val="00D465D0"/>
    <w:rsid w:val="00D46A51"/>
    <w:rsid w:val="00D46D51"/>
    <w:rsid w:val="00D46EA7"/>
    <w:rsid w:val="00D47170"/>
    <w:rsid w:val="00D47456"/>
    <w:rsid w:val="00D47E8A"/>
    <w:rsid w:val="00D50178"/>
    <w:rsid w:val="00D5066C"/>
    <w:rsid w:val="00D50AC6"/>
    <w:rsid w:val="00D50CC6"/>
    <w:rsid w:val="00D50CEE"/>
    <w:rsid w:val="00D50F19"/>
    <w:rsid w:val="00D510D1"/>
    <w:rsid w:val="00D514BC"/>
    <w:rsid w:val="00D5187B"/>
    <w:rsid w:val="00D51BB9"/>
    <w:rsid w:val="00D5201C"/>
    <w:rsid w:val="00D522CD"/>
    <w:rsid w:val="00D5244F"/>
    <w:rsid w:val="00D5262D"/>
    <w:rsid w:val="00D53034"/>
    <w:rsid w:val="00D5342E"/>
    <w:rsid w:val="00D5386B"/>
    <w:rsid w:val="00D53B65"/>
    <w:rsid w:val="00D54B20"/>
    <w:rsid w:val="00D54D08"/>
    <w:rsid w:val="00D54D61"/>
    <w:rsid w:val="00D554F6"/>
    <w:rsid w:val="00D55865"/>
    <w:rsid w:val="00D55870"/>
    <w:rsid w:val="00D55975"/>
    <w:rsid w:val="00D5645B"/>
    <w:rsid w:val="00D56AD6"/>
    <w:rsid w:val="00D5708F"/>
    <w:rsid w:val="00D57218"/>
    <w:rsid w:val="00D57DAD"/>
    <w:rsid w:val="00D57ECA"/>
    <w:rsid w:val="00D57EFF"/>
    <w:rsid w:val="00D60377"/>
    <w:rsid w:val="00D6091A"/>
    <w:rsid w:val="00D60E79"/>
    <w:rsid w:val="00D610D3"/>
    <w:rsid w:val="00D610F8"/>
    <w:rsid w:val="00D6110C"/>
    <w:rsid w:val="00D61965"/>
    <w:rsid w:val="00D63DD5"/>
    <w:rsid w:val="00D64769"/>
    <w:rsid w:val="00D649F3"/>
    <w:rsid w:val="00D64A85"/>
    <w:rsid w:val="00D64CCA"/>
    <w:rsid w:val="00D6514C"/>
    <w:rsid w:val="00D6524D"/>
    <w:rsid w:val="00D6592A"/>
    <w:rsid w:val="00D65991"/>
    <w:rsid w:val="00D65FBC"/>
    <w:rsid w:val="00D66201"/>
    <w:rsid w:val="00D66298"/>
    <w:rsid w:val="00D663B7"/>
    <w:rsid w:val="00D66C52"/>
    <w:rsid w:val="00D66DCF"/>
    <w:rsid w:val="00D67AE1"/>
    <w:rsid w:val="00D70840"/>
    <w:rsid w:val="00D708A5"/>
    <w:rsid w:val="00D70BF5"/>
    <w:rsid w:val="00D71636"/>
    <w:rsid w:val="00D7261E"/>
    <w:rsid w:val="00D72B22"/>
    <w:rsid w:val="00D7315B"/>
    <w:rsid w:val="00D745D6"/>
    <w:rsid w:val="00D7490F"/>
    <w:rsid w:val="00D74DB8"/>
    <w:rsid w:val="00D750A2"/>
    <w:rsid w:val="00D755A0"/>
    <w:rsid w:val="00D75A29"/>
    <w:rsid w:val="00D75AD3"/>
    <w:rsid w:val="00D7624E"/>
    <w:rsid w:val="00D76294"/>
    <w:rsid w:val="00D76297"/>
    <w:rsid w:val="00D762B8"/>
    <w:rsid w:val="00D764D8"/>
    <w:rsid w:val="00D76EF3"/>
    <w:rsid w:val="00D7722D"/>
    <w:rsid w:val="00D775C0"/>
    <w:rsid w:val="00D7780C"/>
    <w:rsid w:val="00D803B3"/>
    <w:rsid w:val="00D809AA"/>
    <w:rsid w:val="00D8104F"/>
    <w:rsid w:val="00D8161B"/>
    <w:rsid w:val="00D81E50"/>
    <w:rsid w:val="00D8290D"/>
    <w:rsid w:val="00D82925"/>
    <w:rsid w:val="00D835F4"/>
    <w:rsid w:val="00D8393E"/>
    <w:rsid w:val="00D84B5E"/>
    <w:rsid w:val="00D85848"/>
    <w:rsid w:val="00D85BAC"/>
    <w:rsid w:val="00D85E13"/>
    <w:rsid w:val="00D85F0A"/>
    <w:rsid w:val="00D863F0"/>
    <w:rsid w:val="00D86585"/>
    <w:rsid w:val="00D86782"/>
    <w:rsid w:val="00D8698D"/>
    <w:rsid w:val="00D86B9F"/>
    <w:rsid w:val="00D86C05"/>
    <w:rsid w:val="00D8734C"/>
    <w:rsid w:val="00D876C5"/>
    <w:rsid w:val="00D87B76"/>
    <w:rsid w:val="00D9126A"/>
    <w:rsid w:val="00D91313"/>
    <w:rsid w:val="00D917A6"/>
    <w:rsid w:val="00D91B97"/>
    <w:rsid w:val="00D91F9C"/>
    <w:rsid w:val="00D9248D"/>
    <w:rsid w:val="00D92B16"/>
    <w:rsid w:val="00D934BF"/>
    <w:rsid w:val="00D937C4"/>
    <w:rsid w:val="00D94284"/>
    <w:rsid w:val="00D94495"/>
    <w:rsid w:val="00D949A2"/>
    <w:rsid w:val="00D950C0"/>
    <w:rsid w:val="00D95529"/>
    <w:rsid w:val="00D95728"/>
    <w:rsid w:val="00D95AC5"/>
    <w:rsid w:val="00D95C5D"/>
    <w:rsid w:val="00D95D04"/>
    <w:rsid w:val="00D95D6E"/>
    <w:rsid w:val="00D95F7D"/>
    <w:rsid w:val="00D961DF"/>
    <w:rsid w:val="00D969B5"/>
    <w:rsid w:val="00D96A4A"/>
    <w:rsid w:val="00D96E55"/>
    <w:rsid w:val="00D96F34"/>
    <w:rsid w:val="00D97488"/>
    <w:rsid w:val="00D977D2"/>
    <w:rsid w:val="00D97D15"/>
    <w:rsid w:val="00D97ECC"/>
    <w:rsid w:val="00DA074C"/>
    <w:rsid w:val="00DA0DC5"/>
    <w:rsid w:val="00DA1DF7"/>
    <w:rsid w:val="00DA1FAF"/>
    <w:rsid w:val="00DA23D4"/>
    <w:rsid w:val="00DA26BD"/>
    <w:rsid w:val="00DA28CE"/>
    <w:rsid w:val="00DA2977"/>
    <w:rsid w:val="00DA2B72"/>
    <w:rsid w:val="00DA2EE3"/>
    <w:rsid w:val="00DA460B"/>
    <w:rsid w:val="00DA4B73"/>
    <w:rsid w:val="00DA4FCA"/>
    <w:rsid w:val="00DA56D3"/>
    <w:rsid w:val="00DA5AD2"/>
    <w:rsid w:val="00DA6636"/>
    <w:rsid w:val="00DA6643"/>
    <w:rsid w:val="00DA6645"/>
    <w:rsid w:val="00DA6786"/>
    <w:rsid w:val="00DA6988"/>
    <w:rsid w:val="00DA7740"/>
    <w:rsid w:val="00DA7853"/>
    <w:rsid w:val="00DA7F73"/>
    <w:rsid w:val="00DB0A37"/>
    <w:rsid w:val="00DB0D19"/>
    <w:rsid w:val="00DB1292"/>
    <w:rsid w:val="00DB1414"/>
    <w:rsid w:val="00DB1C9B"/>
    <w:rsid w:val="00DB1CD5"/>
    <w:rsid w:val="00DB22F6"/>
    <w:rsid w:val="00DB24FD"/>
    <w:rsid w:val="00DB2846"/>
    <w:rsid w:val="00DB28FB"/>
    <w:rsid w:val="00DB2A4E"/>
    <w:rsid w:val="00DB2CC8"/>
    <w:rsid w:val="00DB335E"/>
    <w:rsid w:val="00DB3701"/>
    <w:rsid w:val="00DB3724"/>
    <w:rsid w:val="00DB3C64"/>
    <w:rsid w:val="00DB48B6"/>
    <w:rsid w:val="00DB4C1C"/>
    <w:rsid w:val="00DB514E"/>
    <w:rsid w:val="00DB5266"/>
    <w:rsid w:val="00DB5513"/>
    <w:rsid w:val="00DB56B4"/>
    <w:rsid w:val="00DB599F"/>
    <w:rsid w:val="00DB5D77"/>
    <w:rsid w:val="00DB631F"/>
    <w:rsid w:val="00DB6A53"/>
    <w:rsid w:val="00DB7100"/>
    <w:rsid w:val="00DB778E"/>
    <w:rsid w:val="00DB7A7A"/>
    <w:rsid w:val="00DB7E6C"/>
    <w:rsid w:val="00DC01ED"/>
    <w:rsid w:val="00DC0AA1"/>
    <w:rsid w:val="00DC1421"/>
    <w:rsid w:val="00DC161F"/>
    <w:rsid w:val="00DC1B94"/>
    <w:rsid w:val="00DC21D9"/>
    <w:rsid w:val="00DC2232"/>
    <w:rsid w:val="00DC2296"/>
    <w:rsid w:val="00DC24E4"/>
    <w:rsid w:val="00DC2B36"/>
    <w:rsid w:val="00DC3390"/>
    <w:rsid w:val="00DC392D"/>
    <w:rsid w:val="00DC3D27"/>
    <w:rsid w:val="00DC3D2C"/>
    <w:rsid w:val="00DC421B"/>
    <w:rsid w:val="00DC4441"/>
    <w:rsid w:val="00DC4652"/>
    <w:rsid w:val="00DC46A0"/>
    <w:rsid w:val="00DC4840"/>
    <w:rsid w:val="00DC4A5B"/>
    <w:rsid w:val="00DC4B49"/>
    <w:rsid w:val="00DC4D7F"/>
    <w:rsid w:val="00DC5488"/>
    <w:rsid w:val="00DC5883"/>
    <w:rsid w:val="00DC5CFE"/>
    <w:rsid w:val="00DC5EA0"/>
    <w:rsid w:val="00DC7023"/>
    <w:rsid w:val="00DC758C"/>
    <w:rsid w:val="00DC7EF4"/>
    <w:rsid w:val="00DC7F57"/>
    <w:rsid w:val="00DC7F7A"/>
    <w:rsid w:val="00DD0EEE"/>
    <w:rsid w:val="00DD1048"/>
    <w:rsid w:val="00DD1208"/>
    <w:rsid w:val="00DD15C5"/>
    <w:rsid w:val="00DD16A0"/>
    <w:rsid w:val="00DD1B65"/>
    <w:rsid w:val="00DD1CDB"/>
    <w:rsid w:val="00DD20C8"/>
    <w:rsid w:val="00DD2AE4"/>
    <w:rsid w:val="00DD2D59"/>
    <w:rsid w:val="00DD3146"/>
    <w:rsid w:val="00DD393B"/>
    <w:rsid w:val="00DD3F35"/>
    <w:rsid w:val="00DD3FF5"/>
    <w:rsid w:val="00DD4062"/>
    <w:rsid w:val="00DD4440"/>
    <w:rsid w:val="00DD4D3A"/>
    <w:rsid w:val="00DD53D5"/>
    <w:rsid w:val="00DD5507"/>
    <w:rsid w:val="00DD5A66"/>
    <w:rsid w:val="00DD62E6"/>
    <w:rsid w:val="00DD6736"/>
    <w:rsid w:val="00DD69B6"/>
    <w:rsid w:val="00DD74F7"/>
    <w:rsid w:val="00DD7A93"/>
    <w:rsid w:val="00DE01C9"/>
    <w:rsid w:val="00DE06BE"/>
    <w:rsid w:val="00DE07D2"/>
    <w:rsid w:val="00DE1194"/>
    <w:rsid w:val="00DE18C4"/>
    <w:rsid w:val="00DE271F"/>
    <w:rsid w:val="00DE2A20"/>
    <w:rsid w:val="00DE30C8"/>
    <w:rsid w:val="00DE3749"/>
    <w:rsid w:val="00DE3763"/>
    <w:rsid w:val="00DE3819"/>
    <w:rsid w:val="00DE4865"/>
    <w:rsid w:val="00DE4FDB"/>
    <w:rsid w:val="00DE54B2"/>
    <w:rsid w:val="00DE5B24"/>
    <w:rsid w:val="00DE69EE"/>
    <w:rsid w:val="00DE6C8A"/>
    <w:rsid w:val="00DE6DEE"/>
    <w:rsid w:val="00DE7087"/>
    <w:rsid w:val="00DE73B9"/>
    <w:rsid w:val="00DE74BD"/>
    <w:rsid w:val="00DF26A3"/>
    <w:rsid w:val="00DF26F7"/>
    <w:rsid w:val="00DF2A7F"/>
    <w:rsid w:val="00DF2C53"/>
    <w:rsid w:val="00DF2EC6"/>
    <w:rsid w:val="00DF33E9"/>
    <w:rsid w:val="00DF3FBD"/>
    <w:rsid w:val="00DF43BF"/>
    <w:rsid w:val="00DF44F3"/>
    <w:rsid w:val="00DF4EB3"/>
    <w:rsid w:val="00DF5026"/>
    <w:rsid w:val="00DF5223"/>
    <w:rsid w:val="00DF5422"/>
    <w:rsid w:val="00DF5457"/>
    <w:rsid w:val="00DF5913"/>
    <w:rsid w:val="00DF689B"/>
    <w:rsid w:val="00DF695E"/>
    <w:rsid w:val="00DF69F6"/>
    <w:rsid w:val="00DF71D9"/>
    <w:rsid w:val="00DF7316"/>
    <w:rsid w:val="00DF748D"/>
    <w:rsid w:val="00DF7494"/>
    <w:rsid w:val="00DF7588"/>
    <w:rsid w:val="00DF767E"/>
    <w:rsid w:val="00DF7E50"/>
    <w:rsid w:val="00E00999"/>
    <w:rsid w:val="00E00CAD"/>
    <w:rsid w:val="00E00F7B"/>
    <w:rsid w:val="00E01059"/>
    <w:rsid w:val="00E0135E"/>
    <w:rsid w:val="00E01478"/>
    <w:rsid w:val="00E01F8F"/>
    <w:rsid w:val="00E02147"/>
    <w:rsid w:val="00E026C3"/>
    <w:rsid w:val="00E029D3"/>
    <w:rsid w:val="00E02BA0"/>
    <w:rsid w:val="00E02CBC"/>
    <w:rsid w:val="00E0315F"/>
    <w:rsid w:val="00E031C3"/>
    <w:rsid w:val="00E03A25"/>
    <w:rsid w:val="00E03AAC"/>
    <w:rsid w:val="00E03AAE"/>
    <w:rsid w:val="00E03F40"/>
    <w:rsid w:val="00E04A48"/>
    <w:rsid w:val="00E04F4C"/>
    <w:rsid w:val="00E056E5"/>
    <w:rsid w:val="00E05832"/>
    <w:rsid w:val="00E059C2"/>
    <w:rsid w:val="00E05A4B"/>
    <w:rsid w:val="00E065FF"/>
    <w:rsid w:val="00E0669C"/>
    <w:rsid w:val="00E0728B"/>
    <w:rsid w:val="00E0747D"/>
    <w:rsid w:val="00E076F5"/>
    <w:rsid w:val="00E07BF1"/>
    <w:rsid w:val="00E07C46"/>
    <w:rsid w:val="00E07F79"/>
    <w:rsid w:val="00E10233"/>
    <w:rsid w:val="00E10518"/>
    <w:rsid w:val="00E10FB3"/>
    <w:rsid w:val="00E11055"/>
    <w:rsid w:val="00E11C17"/>
    <w:rsid w:val="00E11C69"/>
    <w:rsid w:val="00E11E47"/>
    <w:rsid w:val="00E129D4"/>
    <w:rsid w:val="00E12FC3"/>
    <w:rsid w:val="00E1327D"/>
    <w:rsid w:val="00E1349B"/>
    <w:rsid w:val="00E1448E"/>
    <w:rsid w:val="00E1485F"/>
    <w:rsid w:val="00E1496B"/>
    <w:rsid w:val="00E14B60"/>
    <w:rsid w:val="00E14B92"/>
    <w:rsid w:val="00E15473"/>
    <w:rsid w:val="00E15718"/>
    <w:rsid w:val="00E15AC5"/>
    <w:rsid w:val="00E15C41"/>
    <w:rsid w:val="00E15D2C"/>
    <w:rsid w:val="00E165C1"/>
    <w:rsid w:val="00E16F3B"/>
    <w:rsid w:val="00E16FE2"/>
    <w:rsid w:val="00E170C4"/>
    <w:rsid w:val="00E17CD7"/>
    <w:rsid w:val="00E20536"/>
    <w:rsid w:val="00E20851"/>
    <w:rsid w:val="00E208A1"/>
    <w:rsid w:val="00E215F4"/>
    <w:rsid w:val="00E21D08"/>
    <w:rsid w:val="00E21E20"/>
    <w:rsid w:val="00E2204C"/>
    <w:rsid w:val="00E2231E"/>
    <w:rsid w:val="00E22AD5"/>
    <w:rsid w:val="00E2332B"/>
    <w:rsid w:val="00E233D4"/>
    <w:rsid w:val="00E234A2"/>
    <w:rsid w:val="00E23EF2"/>
    <w:rsid w:val="00E240B9"/>
    <w:rsid w:val="00E2418F"/>
    <w:rsid w:val="00E2422C"/>
    <w:rsid w:val="00E24703"/>
    <w:rsid w:val="00E24ACC"/>
    <w:rsid w:val="00E24DB5"/>
    <w:rsid w:val="00E26184"/>
    <w:rsid w:val="00E263D4"/>
    <w:rsid w:val="00E26C13"/>
    <w:rsid w:val="00E27611"/>
    <w:rsid w:val="00E27A8F"/>
    <w:rsid w:val="00E27BC0"/>
    <w:rsid w:val="00E27C80"/>
    <w:rsid w:val="00E27D4E"/>
    <w:rsid w:val="00E27E5A"/>
    <w:rsid w:val="00E3070C"/>
    <w:rsid w:val="00E30ABB"/>
    <w:rsid w:val="00E311B4"/>
    <w:rsid w:val="00E31779"/>
    <w:rsid w:val="00E319F3"/>
    <w:rsid w:val="00E31B92"/>
    <w:rsid w:val="00E3217A"/>
    <w:rsid w:val="00E32563"/>
    <w:rsid w:val="00E32613"/>
    <w:rsid w:val="00E3261E"/>
    <w:rsid w:val="00E32C1E"/>
    <w:rsid w:val="00E330EE"/>
    <w:rsid w:val="00E3366B"/>
    <w:rsid w:val="00E33FB7"/>
    <w:rsid w:val="00E34134"/>
    <w:rsid w:val="00E343B8"/>
    <w:rsid w:val="00E3450C"/>
    <w:rsid w:val="00E34CFE"/>
    <w:rsid w:val="00E3514F"/>
    <w:rsid w:val="00E355B8"/>
    <w:rsid w:val="00E35D1E"/>
    <w:rsid w:val="00E35ED5"/>
    <w:rsid w:val="00E36656"/>
    <w:rsid w:val="00E3699D"/>
    <w:rsid w:val="00E3727A"/>
    <w:rsid w:val="00E37B0E"/>
    <w:rsid w:val="00E40307"/>
    <w:rsid w:val="00E403E2"/>
    <w:rsid w:val="00E40758"/>
    <w:rsid w:val="00E40ACA"/>
    <w:rsid w:val="00E41479"/>
    <w:rsid w:val="00E41584"/>
    <w:rsid w:val="00E41989"/>
    <w:rsid w:val="00E42151"/>
    <w:rsid w:val="00E42168"/>
    <w:rsid w:val="00E42467"/>
    <w:rsid w:val="00E42D7E"/>
    <w:rsid w:val="00E431EA"/>
    <w:rsid w:val="00E4390F"/>
    <w:rsid w:val="00E43DC9"/>
    <w:rsid w:val="00E445CF"/>
    <w:rsid w:val="00E44766"/>
    <w:rsid w:val="00E44801"/>
    <w:rsid w:val="00E44DD4"/>
    <w:rsid w:val="00E44FC6"/>
    <w:rsid w:val="00E45E37"/>
    <w:rsid w:val="00E4617A"/>
    <w:rsid w:val="00E46A73"/>
    <w:rsid w:val="00E47261"/>
    <w:rsid w:val="00E47CE4"/>
    <w:rsid w:val="00E47D8E"/>
    <w:rsid w:val="00E5046D"/>
    <w:rsid w:val="00E504B3"/>
    <w:rsid w:val="00E50620"/>
    <w:rsid w:val="00E511A0"/>
    <w:rsid w:val="00E513F5"/>
    <w:rsid w:val="00E515E6"/>
    <w:rsid w:val="00E517E4"/>
    <w:rsid w:val="00E51A54"/>
    <w:rsid w:val="00E51AD8"/>
    <w:rsid w:val="00E51AEE"/>
    <w:rsid w:val="00E51DA0"/>
    <w:rsid w:val="00E51E14"/>
    <w:rsid w:val="00E52115"/>
    <w:rsid w:val="00E5233F"/>
    <w:rsid w:val="00E52546"/>
    <w:rsid w:val="00E52C30"/>
    <w:rsid w:val="00E52D99"/>
    <w:rsid w:val="00E537EA"/>
    <w:rsid w:val="00E53D65"/>
    <w:rsid w:val="00E53DAF"/>
    <w:rsid w:val="00E53F2A"/>
    <w:rsid w:val="00E54417"/>
    <w:rsid w:val="00E5458F"/>
    <w:rsid w:val="00E549A0"/>
    <w:rsid w:val="00E55309"/>
    <w:rsid w:val="00E5549F"/>
    <w:rsid w:val="00E5594E"/>
    <w:rsid w:val="00E55F6A"/>
    <w:rsid w:val="00E55FF3"/>
    <w:rsid w:val="00E56377"/>
    <w:rsid w:val="00E565E8"/>
    <w:rsid w:val="00E56AB8"/>
    <w:rsid w:val="00E56E81"/>
    <w:rsid w:val="00E57199"/>
    <w:rsid w:val="00E57D8D"/>
    <w:rsid w:val="00E60916"/>
    <w:rsid w:val="00E60A19"/>
    <w:rsid w:val="00E612DC"/>
    <w:rsid w:val="00E612ED"/>
    <w:rsid w:val="00E614A1"/>
    <w:rsid w:val="00E6197C"/>
    <w:rsid w:val="00E61D5B"/>
    <w:rsid w:val="00E620C3"/>
    <w:rsid w:val="00E62582"/>
    <w:rsid w:val="00E62B0F"/>
    <w:rsid w:val="00E62C39"/>
    <w:rsid w:val="00E62ECC"/>
    <w:rsid w:val="00E63A64"/>
    <w:rsid w:val="00E63EC0"/>
    <w:rsid w:val="00E6426E"/>
    <w:rsid w:val="00E6431A"/>
    <w:rsid w:val="00E643B7"/>
    <w:rsid w:val="00E649AA"/>
    <w:rsid w:val="00E65853"/>
    <w:rsid w:val="00E65CD6"/>
    <w:rsid w:val="00E65D6C"/>
    <w:rsid w:val="00E65E0F"/>
    <w:rsid w:val="00E66295"/>
    <w:rsid w:val="00E6659A"/>
    <w:rsid w:val="00E6659D"/>
    <w:rsid w:val="00E66AE1"/>
    <w:rsid w:val="00E67483"/>
    <w:rsid w:val="00E67EE6"/>
    <w:rsid w:val="00E70344"/>
    <w:rsid w:val="00E7036F"/>
    <w:rsid w:val="00E70757"/>
    <w:rsid w:val="00E7177F"/>
    <w:rsid w:val="00E71D87"/>
    <w:rsid w:val="00E72387"/>
    <w:rsid w:val="00E725BE"/>
    <w:rsid w:val="00E7260F"/>
    <w:rsid w:val="00E7273E"/>
    <w:rsid w:val="00E727A0"/>
    <w:rsid w:val="00E72C3C"/>
    <w:rsid w:val="00E737EA"/>
    <w:rsid w:val="00E73C34"/>
    <w:rsid w:val="00E74883"/>
    <w:rsid w:val="00E74A17"/>
    <w:rsid w:val="00E74ED6"/>
    <w:rsid w:val="00E75688"/>
    <w:rsid w:val="00E75E78"/>
    <w:rsid w:val="00E76D5B"/>
    <w:rsid w:val="00E777DF"/>
    <w:rsid w:val="00E8000A"/>
    <w:rsid w:val="00E8006D"/>
    <w:rsid w:val="00E80251"/>
    <w:rsid w:val="00E80A7E"/>
    <w:rsid w:val="00E80E82"/>
    <w:rsid w:val="00E813CF"/>
    <w:rsid w:val="00E8141F"/>
    <w:rsid w:val="00E815F7"/>
    <w:rsid w:val="00E81947"/>
    <w:rsid w:val="00E81A6F"/>
    <w:rsid w:val="00E81B35"/>
    <w:rsid w:val="00E82130"/>
    <w:rsid w:val="00E82BE0"/>
    <w:rsid w:val="00E8323E"/>
    <w:rsid w:val="00E833B8"/>
    <w:rsid w:val="00E83464"/>
    <w:rsid w:val="00E834AD"/>
    <w:rsid w:val="00E83520"/>
    <w:rsid w:val="00E83909"/>
    <w:rsid w:val="00E84DF4"/>
    <w:rsid w:val="00E84F23"/>
    <w:rsid w:val="00E8535F"/>
    <w:rsid w:val="00E8572B"/>
    <w:rsid w:val="00E86028"/>
    <w:rsid w:val="00E8644B"/>
    <w:rsid w:val="00E8652E"/>
    <w:rsid w:val="00E871B2"/>
    <w:rsid w:val="00E872DF"/>
    <w:rsid w:val="00E87454"/>
    <w:rsid w:val="00E87A83"/>
    <w:rsid w:val="00E87ADC"/>
    <w:rsid w:val="00E87F07"/>
    <w:rsid w:val="00E909EA"/>
    <w:rsid w:val="00E90A45"/>
    <w:rsid w:val="00E90E06"/>
    <w:rsid w:val="00E91644"/>
    <w:rsid w:val="00E92720"/>
    <w:rsid w:val="00E932E5"/>
    <w:rsid w:val="00E935A4"/>
    <w:rsid w:val="00E9363A"/>
    <w:rsid w:val="00E936F7"/>
    <w:rsid w:val="00E9383E"/>
    <w:rsid w:val="00E93883"/>
    <w:rsid w:val="00E93C73"/>
    <w:rsid w:val="00E93E1A"/>
    <w:rsid w:val="00E945EB"/>
    <w:rsid w:val="00E95A39"/>
    <w:rsid w:val="00E95AEB"/>
    <w:rsid w:val="00E969CE"/>
    <w:rsid w:val="00E970E0"/>
    <w:rsid w:val="00E975C8"/>
    <w:rsid w:val="00E97608"/>
    <w:rsid w:val="00EA0CE4"/>
    <w:rsid w:val="00EA1274"/>
    <w:rsid w:val="00EA13D5"/>
    <w:rsid w:val="00EA17AF"/>
    <w:rsid w:val="00EA185B"/>
    <w:rsid w:val="00EA21CA"/>
    <w:rsid w:val="00EA24DE"/>
    <w:rsid w:val="00EA26F8"/>
    <w:rsid w:val="00EA2F20"/>
    <w:rsid w:val="00EA312D"/>
    <w:rsid w:val="00EA318A"/>
    <w:rsid w:val="00EA33DC"/>
    <w:rsid w:val="00EA3979"/>
    <w:rsid w:val="00EA3B67"/>
    <w:rsid w:val="00EA4115"/>
    <w:rsid w:val="00EA451F"/>
    <w:rsid w:val="00EA46DD"/>
    <w:rsid w:val="00EA47B3"/>
    <w:rsid w:val="00EA4EC8"/>
    <w:rsid w:val="00EA517E"/>
    <w:rsid w:val="00EA52D5"/>
    <w:rsid w:val="00EA55E6"/>
    <w:rsid w:val="00EA5CAD"/>
    <w:rsid w:val="00EA655F"/>
    <w:rsid w:val="00EA6C35"/>
    <w:rsid w:val="00EA6CB9"/>
    <w:rsid w:val="00EA70AD"/>
    <w:rsid w:val="00EA7941"/>
    <w:rsid w:val="00EA7C64"/>
    <w:rsid w:val="00EB0034"/>
    <w:rsid w:val="00EB0B9A"/>
    <w:rsid w:val="00EB15D8"/>
    <w:rsid w:val="00EB18EE"/>
    <w:rsid w:val="00EB1AAC"/>
    <w:rsid w:val="00EB1B37"/>
    <w:rsid w:val="00EB250F"/>
    <w:rsid w:val="00EB27D7"/>
    <w:rsid w:val="00EB29F3"/>
    <w:rsid w:val="00EB3135"/>
    <w:rsid w:val="00EB3C60"/>
    <w:rsid w:val="00EB3CB6"/>
    <w:rsid w:val="00EB3DDA"/>
    <w:rsid w:val="00EB3E8C"/>
    <w:rsid w:val="00EB3F65"/>
    <w:rsid w:val="00EB4297"/>
    <w:rsid w:val="00EB4626"/>
    <w:rsid w:val="00EB50C3"/>
    <w:rsid w:val="00EB550E"/>
    <w:rsid w:val="00EB5ED9"/>
    <w:rsid w:val="00EB64C8"/>
    <w:rsid w:val="00EB683E"/>
    <w:rsid w:val="00EB692A"/>
    <w:rsid w:val="00EB6B3A"/>
    <w:rsid w:val="00EB6D5B"/>
    <w:rsid w:val="00EB6DD8"/>
    <w:rsid w:val="00EB74E1"/>
    <w:rsid w:val="00EB7D5B"/>
    <w:rsid w:val="00EB7E8F"/>
    <w:rsid w:val="00EC00C6"/>
    <w:rsid w:val="00EC051B"/>
    <w:rsid w:val="00EC0634"/>
    <w:rsid w:val="00EC1304"/>
    <w:rsid w:val="00EC1DC9"/>
    <w:rsid w:val="00EC25CC"/>
    <w:rsid w:val="00EC30C7"/>
    <w:rsid w:val="00EC3304"/>
    <w:rsid w:val="00EC33CA"/>
    <w:rsid w:val="00EC44E9"/>
    <w:rsid w:val="00EC4709"/>
    <w:rsid w:val="00EC4EE5"/>
    <w:rsid w:val="00EC50B8"/>
    <w:rsid w:val="00EC55AD"/>
    <w:rsid w:val="00EC5A81"/>
    <w:rsid w:val="00EC679A"/>
    <w:rsid w:val="00EC69D0"/>
    <w:rsid w:val="00EC70CF"/>
    <w:rsid w:val="00EC72A9"/>
    <w:rsid w:val="00EC74AC"/>
    <w:rsid w:val="00EC75D2"/>
    <w:rsid w:val="00EC760C"/>
    <w:rsid w:val="00ED072B"/>
    <w:rsid w:val="00ED073C"/>
    <w:rsid w:val="00ED0BBD"/>
    <w:rsid w:val="00ED0F9B"/>
    <w:rsid w:val="00ED150B"/>
    <w:rsid w:val="00ED1510"/>
    <w:rsid w:val="00ED1B4E"/>
    <w:rsid w:val="00ED1DAD"/>
    <w:rsid w:val="00ED3165"/>
    <w:rsid w:val="00ED3379"/>
    <w:rsid w:val="00ED3EE5"/>
    <w:rsid w:val="00ED4097"/>
    <w:rsid w:val="00ED48C0"/>
    <w:rsid w:val="00ED4EF4"/>
    <w:rsid w:val="00ED537C"/>
    <w:rsid w:val="00ED5555"/>
    <w:rsid w:val="00ED57DC"/>
    <w:rsid w:val="00ED58A8"/>
    <w:rsid w:val="00ED5E6A"/>
    <w:rsid w:val="00ED63DC"/>
    <w:rsid w:val="00ED660A"/>
    <w:rsid w:val="00ED67E8"/>
    <w:rsid w:val="00ED692C"/>
    <w:rsid w:val="00ED6A3F"/>
    <w:rsid w:val="00ED6B15"/>
    <w:rsid w:val="00ED6B1A"/>
    <w:rsid w:val="00ED6FB7"/>
    <w:rsid w:val="00ED7061"/>
    <w:rsid w:val="00ED70D3"/>
    <w:rsid w:val="00ED72E9"/>
    <w:rsid w:val="00ED7807"/>
    <w:rsid w:val="00ED7873"/>
    <w:rsid w:val="00ED7FAC"/>
    <w:rsid w:val="00EE012E"/>
    <w:rsid w:val="00EE042A"/>
    <w:rsid w:val="00EE0A5C"/>
    <w:rsid w:val="00EE135C"/>
    <w:rsid w:val="00EE15A9"/>
    <w:rsid w:val="00EE1705"/>
    <w:rsid w:val="00EE1930"/>
    <w:rsid w:val="00EE1C07"/>
    <w:rsid w:val="00EE2841"/>
    <w:rsid w:val="00EE29A9"/>
    <w:rsid w:val="00EE2B0B"/>
    <w:rsid w:val="00EE358E"/>
    <w:rsid w:val="00EE3B79"/>
    <w:rsid w:val="00EE3C2C"/>
    <w:rsid w:val="00EE45EB"/>
    <w:rsid w:val="00EE4923"/>
    <w:rsid w:val="00EE502B"/>
    <w:rsid w:val="00EE511D"/>
    <w:rsid w:val="00EE5306"/>
    <w:rsid w:val="00EE55A7"/>
    <w:rsid w:val="00EE562B"/>
    <w:rsid w:val="00EE592B"/>
    <w:rsid w:val="00EE5DC8"/>
    <w:rsid w:val="00EE5FEC"/>
    <w:rsid w:val="00EE62CE"/>
    <w:rsid w:val="00EE62FA"/>
    <w:rsid w:val="00EE6481"/>
    <w:rsid w:val="00EE679A"/>
    <w:rsid w:val="00EE67ED"/>
    <w:rsid w:val="00EE6991"/>
    <w:rsid w:val="00EE6A89"/>
    <w:rsid w:val="00EE6EC5"/>
    <w:rsid w:val="00EE7042"/>
    <w:rsid w:val="00EE70A5"/>
    <w:rsid w:val="00EE7E0E"/>
    <w:rsid w:val="00EE7EDB"/>
    <w:rsid w:val="00EF005D"/>
    <w:rsid w:val="00EF07AB"/>
    <w:rsid w:val="00EF0B18"/>
    <w:rsid w:val="00EF0F40"/>
    <w:rsid w:val="00EF1A12"/>
    <w:rsid w:val="00EF1A23"/>
    <w:rsid w:val="00EF1B11"/>
    <w:rsid w:val="00EF1DEE"/>
    <w:rsid w:val="00EF2069"/>
    <w:rsid w:val="00EF2562"/>
    <w:rsid w:val="00EF2B5D"/>
    <w:rsid w:val="00EF2B97"/>
    <w:rsid w:val="00EF2D6C"/>
    <w:rsid w:val="00EF309E"/>
    <w:rsid w:val="00EF33D3"/>
    <w:rsid w:val="00EF3D6B"/>
    <w:rsid w:val="00EF402A"/>
    <w:rsid w:val="00EF43E4"/>
    <w:rsid w:val="00EF4571"/>
    <w:rsid w:val="00EF45EE"/>
    <w:rsid w:val="00EF56E6"/>
    <w:rsid w:val="00EF5D1E"/>
    <w:rsid w:val="00EF5E88"/>
    <w:rsid w:val="00EF6120"/>
    <w:rsid w:val="00EF61DE"/>
    <w:rsid w:val="00EF6371"/>
    <w:rsid w:val="00EF63A2"/>
    <w:rsid w:val="00EF686E"/>
    <w:rsid w:val="00EF735D"/>
    <w:rsid w:val="00EF763E"/>
    <w:rsid w:val="00EF79A8"/>
    <w:rsid w:val="00EF7C62"/>
    <w:rsid w:val="00F00139"/>
    <w:rsid w:val="00F004DD"/>
    <w:rsid w:val="00F00B35"/>
    <w:rsid w:val="00F00BA2"/>
    <w:rsid w:val="00F011B8"/>
    <w:rsid w:val="00F0182D"/>
    <w:rsid w:val="00F01D29"/>
    <w:rsid w:val="00F01E12"/>
    <w:rsid w:val="00F01F0B"/>
    <w:rsid w:val="00F0228C"/>
    <w:rsid w:val="00F02D0D"/>
    <w:rsid w:val="00F02D71"/>
    <w:rsid w:val="00F033A4"/>
    <w:rsid w:val="00F0359C"/>
    <w:rsid w:val="00F0454D"/>
    <w:rsid w:val="00F0516E"/>
    <w:rsid w:val="00F0580C"/>
    <w:rsid w:val="00F0645E"/>
    <w:rsid w:val="00F06F20"/>
    <w:rsid w:val="00F076CD"/>
    <w:rsid w:val="00F07718"/>
    <w:rsid w:val="00F07983"/>
    <w:rsid w:val="00F07B56"/>
    <w:rsid w:val="00F07DED"/>
    <w:rsid w:val="00F10232"/>
    <w:rsid w:val="00F10A0F"/>
    <w:rsid w:val="00F10C25"/>
    <w:rsid w:val="00F114AE"/>
    <w:rsid w:val="00F118B2"/>
    <w:rsid w:val="00F11B9E"/>
    <w:rsid w:val="00F12D64"/>
    <w:rsid w:val="00F12EFE"/>
    <w:rsid w:val="00F130E9"/>
    <w:rsid w:val="00F1497B"/>
    <w:rsid w:val="00F15265"/>
    <w:rsid w:val="00F15616"/>
    <w:rsid w:val="00F15B20"/>
    <w:rsid w:val="00F160E2"/>
    <w:rsid w:val="00F1635E"/>
    <w:rsid w:val="00F16BAF"/>
    <w:rsid w:val="00F170BC"/>
    <w:rsid w:val="00F17286"/>
    <w:rsid w:val="00F17374"/>
    <w:rsid w:val="00F17ADA"/>
    <w:rsid w:val="00F17E54"/>
    <w:rsid w:val="00F17FEA"/>
    <w:rsid w:val="00F21112"/>
    <w:rsid w:val="00F222CD"/>
    <w:rsid w:val="00F22789"/>
    <w:rsid w:val="00F22864"/>
    <w:rsid w:val="00F231FF"/>
    <w:rsid w:val="00F232D7"/>
    <w:rsid w:val="00F232F6"/>
    <w:rsid w:val="00F23C57"/>
    <w:rsid w:val="00F24631"/>
    <w:rsid w:val="00F24670"/>
    <w:rsid w:val="00F2469E"/>
    <w:rsid w:val="00F24C5E"/>
    <w:rsid w:val="00F24CB8"/>
    <w:rsid w:val="00F24DE3"/>
    <w:rsid w:val="00F24F54"/>
    <w:rsid w:val="00F25A9A"/>
    <w:rsid w:val="00F25B83"/>
    <w:rsid w:val="00F25F97"/>
    <w:rsid w:val="00F26282"/>
    <w:rsid w:val="00F2692A"/>
    <w:rsid w:val="00F26954"/>
    <w:rsid w:val="00F26D6C"/>
    <w:rsid w:val="00F27414"/>
    <w:rsid w:val="00F27DBB"/>
    <w:rsid w:val="00F27FB5"/>
    <w:rsid w:val="00F3041B"/>
    <w:rsid w:val="00F304FA"/>
    <w:rsid w:val="00F3067F"/>
    <w:rsid w:val="00F3090F"/>
    <w:rsid w:val="00F30B8F"/>
    <w:rsid w:val="00F30E9C"/>
    <w:rsid w:val="00F31083"/>
    <w:rsid w:val="00F31610"/>
    <w:rsid w:val="00F31B0C"/>
    <w:rsid w:val="00F31C26"/>
    <w:rsid w:val="00F31C44"/>
    <w:rsid w:val="00F31D8B"/>
    <w:rsid w:val="00F323BD"/>
    <w:rsid w:val="00F324CF"/>
    <w:rsid w:val="00F334DF"/>
    <w:rsid w:val="00F33840"/>
    <w:rsid w:val="00F33DFD"/>
    <w:rsid w:val="00F3408B"/>
    <w:rsid w:val="00F34146"/>
    <w:rsid w:val="00F34281"/>
    <w:rsid w:val="00F342AB"/>
    <w:rsid w:val="00F34416"/>
    <w:rsid w:val="00F3456E"/>
    <w:rsid w:val="00F34F24"/>
    <w:rsid w:val="00F34FD3"/>
    <w:rsid w:val="00F3528E"/>
    <w:rsid w:val="00F3541C"/>
    <w:rsid w:val="00F354B3"/>
    <w:rsid w:val="00F35ABA"/>
    <w:rsid w:val="00F35C9A"/>
    <w:rsid w:val="00F364F7"/>
    <w:rsid w:val="00F36812"/>
    <w:rsid w:val="00F36C6B"/>
    <w:rsid w:val="00F37641"/>
    <w:rsid w:val="00F400D6"/>
    <w:rsid w:val="00F40431"/>
    <w:rsid w:val="00F40509"/>
    <w:rsid w:val="00F411EF"/>
    <w:rsid w:val="00F412A8"/>
    <w:rsid w:val="00F41441"/>
    <w:rsid w:val="00F41486"/>
    <w:rsid w:val="00F41650"/>
    <w:rsid w:val="00F4177A"/>
    <w:rsid w:val="00F41D45"/>
    <w:rsid w:val="00F41F3D"/>
    <w:rsid w:val="00F422DD"/>
    <w:rsid w:val="00F42444"/>
    <w:rsid w:val="00F42867"/>
    <w:rsid w:val="00F42AAF"/>
    <w:rsid w:val="00F42C6E"/>
    <w:rsid w:val="00F42F81"/>
    <w:rsid w:val="00F43205"/>
    <w:rsid w:val="00F4339B"/>
    <w:rsid w:val="00F438D2"/>
    <w:rsid w:val="00F43E11"/>
    <w:rsid w:val="00F442B2"/>
    <w:rsid w:val="00F45075"/>
    <w:rsid w:val="00F4530C"/>
    <w:rsid w:val="00F455FF"/>
    <w:rsid w:val="00F45BB9"/>
    <w:rsid w:val="00F46263"/>
    <w:rsid w:val="00F466A4"/>
    <w:rsid w:val="00F47038"/>
    <w:rsid w:val="00F47242"/>
    <w:rsid w:val="00F47C90"/>
    <w:rsid w:val="00F50566"/>
    <w:rsid w:val="00F50C50"/>
    <w:rsid w:val="00F50C86"/>
    <w:rsid w:val="00F50D18"/>
    <w:rsid w:val="00F50F02"/>
    <w:rsid w:val="00F5116C"/>
    <w:rsid w:val="00F5147D"/>
    <w:rsid w:val="00F51A65"/>
    <w:rsid w:val="00F52768"/>
    <w:rsid w:val="00F52F46"/>
    <w:rsid w:val="00F532A3"/>
    <w:rsid w:val="00F53C69"/>
    <w:rsid w:val="00F53DDE"/>
    <w:rsid w:val="00F53EFA"/>
    <w:rsid w:val="00F540DC"/>
    <w:rsid w:val="00F5476A"/>
    <w:rsid w:val="00F54C61"/>
    <w:rsid w:val="00F55AD1"/>
    <w:rsid w:val="00F561A5"/>
    <w:rsid w:val="00F561C4"/>
    <w:rsid w:val="00F56532"/>
    <w:rsid w:val="00F56902"/>
    <w:rsid w:val="00F56A0B"/>
    <w:rsid w:val="00F56CF4"/>
    <w:rsid w:val="00F57582"/>
    <w:rsid w:val="00F579FF"/>
    <w:rsid w:val="00F57A0E"/>
    <w:rsid w:val="00F57B49"/>
    <w:rsid w:val="00F57DF5"/>
    <w:rsid w:val="00F60CB5"/>
    <w:rsid w:val="00F60EA3"/>
    <w:rsid w:val="00F61BF4"/>
    <w:rsid w:val="00F62271"/>
    <w:rsid w:val="00F6296F"/>
    <w:rsid w:val="00F62DBB"/>
    <w:rsid w:val="00F62F16"/>
    <w:rsid w:val="00F634D0"/>
    <w:rsid w:val="00F64003"/>
    <w:rsid w:val="00F64180"/>
    <w:rsid w:val="00F64320"/>
    <w:rsid w:val="00F648EE"/>
    <w:rsid w:val="00F64D50"/>
    <w:rsid w:val="00F65033"/>
    <w:rsid w:val="00F6508E"/>
    <w:rsid w:val="00F65948"/>
    <w:rsid w:val="00F65BC6"/>
    <w:rsid w:val="00F65F7D"/>
    <w:rsid w:val="00F664E2"/>
    <w:rsid w:val="00F667E0"/>
    <w:rsid w:val="00F671B2"/>
    <w:rsid w:val="00F67372"/>
    <w:rsid w:val="00F6764D"/>
    <w:rsid w:val="00F67EDE"/>
    <w:rsid w:val="00F70524"/>
    <w:rsid w:val="00F70BC4"/>
    <w:rsid w:val="00F70FD5"/>
    <w:rsid w:val="00F714F6"/>
    <w:rsid w:val="00F7160F"/>
    <w:rsid w:val="00F71852"/>
    <w:rsid w:val="00F71AFF"/>
    <w:rsid w:val="00F71C34"/>
    <w:rsid w:val="00F71CB2"/>
    <w:rsid w:val="00F72376"/>
    <w:rsid w:val="00F72AB5"/>
    <w:rsid w:val="00F72ABE"/>
    <w:rsid w:val="00F72BA8"/>
    <w:rsid w:val="00F732AB"/>
    <w:rsid w:val="00F73FEE"/>
    <w:rsid w:val="00F7448E"/>
    <w:rsid w:val="00F74816"/>
    <w:rsid w:val="00F74CE8"/>
    <w:rsid w:val="00F74D71"/>
    <w:rsid w:val="00F74DC4"/>
    <w:rsid w:val="00F75022"/>
    <w:rsid w:val="00F75054"/>
    <w:rsid w:val="00F750DC"/>
    <w:rsid w:val="00F752CC"/>
    <w:rsid w:val="00F7542E"/>
    <w:rsid w:val="00F75530"/>
    <w:rsid w:val="00F759EE"/>
    <w:rsid w:val="00F75B3F"/>
    <w:rsid w:val="00F75CF9"/>
    <w:rsid w:val="00F771DC"/>
    <w:rsid w:val="00F77B8E"/>
    <w:rsid w:val="00F8052A"/>
    <w:rsid w:val="00F8057B"/>
    <w:rsid w:val="00F80820"/>
    <w:rsid w:val="00F8091C"/>
    <w:rsid w:val="00F80CB5"/>
    <w:rsid w:val="00F81581"/>
    <w:rsid w:val="00F81697"/>
    <w:rsid w:val="00F81C5D"/>
    <w:rsid w:val="00F8205C"/>
    <w:rsid w:val="00F8215D"/>
    <w:rsid w:val="00F82E92"/>
    <w:rsid w:val="00F82FB3"/>
    <w:rsid w:val="00F8327F"/>
    <w:rsid w:val="00F835AF"/>
    <w:rsid w:val="00F83848"/>
    <w:rsid w:val="00F83D98"/>
    <w:rsid w:val="00F83ED5"/>
    <w:rsid w:val="00F84266"/>
    <w:rsid w:val="00F84C67"/>
    <w:rsid w:val="00F85609"/>
    <w:rsid w:val="00F85CF9"/>
    <w:rsid w:val="00F860E0"/>
    <w:rsid w:val="00F8630B"/>
    <w:rsid w:val="00F86551"/>
    <w:rsid w:val="00F867C7"/>
    <w:rsid w:val="00F86BD5"/>
    <w:rsid w:val="00F86CB8"/>
    <w:rsid w:val="00F87289"/>
    <w:rsid w:val="00F87E42"/>
    <w:rsid w:val="00F87F9B"/>
    <w:rsid w:val="00F9023D"/>
    <w:rsid w:val="00F90BDC"/>
    <w:rsid w:val="00F90DA8"/>
    <w:rsid w:val="00F9130E"/>
    <w:rsid w:val="00F91CB8"/>
    <w:rsid w:val="00F92138"/>
    <w:rsid w:val="00F92370"/>
    <w:rsid w:val="00F9255B"/>
    <w:rsid w:val="00F92EAA"/>
    <w:rsid w:val="00F93968"/>
    <w:rsid w:val="00F94036"/>
    <w:rsid w:val="00F94B95"/>
    <w:rsid w:val="00F94D5A"/>
    <w:rsid w:val="00F95142"/>
    <w:rsid w:val="00F9553D"/>
    <w:rsid w:val="00F95602"/>
    <w:rsid w:val="00F95A37"/>
    <w:rsid w:val="00F95BA3"/>
    <w:rsid w:val="00F96C19"/>
    <w:rsid w:val="00F97303"/>
    <w:rsid w:val="00F97339"/>
    <w:rsid w:val="00F976CD"/>
    <w:rsid w:val="00F97C3D"/>
    <w:rsid w:val="00F97CA7"/>
    <w:rsid w:val="00F97EB7"/>
    <w:rsid w:val="00F97F96"/>
    <w:rsid w:val="00FA00D0"/>
    <w:rsid w:val="00FA13B9"/>
    <w:rsid w:val="00FA1421"/>
    <w:rsid w:val="00FA15AD"/>
    <w:rsid w:val="00FA18AA"/>
    <w:rsid w:val="00FA2303"/>
    <w:rsid w:val="00FA249A"/>
    <w:rsid w:val="00FA2660"/>
    <w:rsid w:val="00FA2907"/>
    <w:rsid w:val="00FA2CC5"/>
    <w:rsid w:val="00FA301D"/>
    <w:rsid w:val="00FA302E"/>
    <w:rsid w:val="00FA3164"/>
    <w:rsid w:val="00FA345D"/>
    <w:rsid w:val="00FA35F7"/>
    <w:rsid w:val="00FA39DF"/>
    <w:rsid w:val="00FA3E5A"/>
    <w:rsid w:val="00FA44D4"/>
    <w:rsid w:val="00FA4605"/>
    <w:rsid w:val="00FA5C62"/>
    <w:rsid w:val="00FA6846"/>
    <w:rsid w:val="00FA68F5"/>
    <w:rsid w:val="00FA693E"/>
    <w:rsid w:val="00FA6974"/>
    <w:rsid w:val="00FA69AE"/>
    <w:rsid w:val="00FA69D8"/>
    <w:rsid w:val="00FA6C1C"/>
    <w:rsid w:val="00FA7221"/>
    <w:rsid w:val="00FA7A66"/>
    <w:rsid w:val="00FB0316"/>
    <w:rsid w:val="00FB03F4"/>
    <w:rsid w:val="00FB0717"/>
    <w:rsid w:val="00FB073B"/>
    <w:rsid w:val="00FB0807"/>
    <w:rsid w:val="00FB085B"/>
    <w:rsid w:val="00FB0900"/>
    <w:rsid w:val="00FB0A76"/>
    <w:rsid w:val="00FB0CC1"/>
    <w:rsid w:val="00FB0F59"/>
    <w:rsid w:val="00FB1126"/>
    <w:rsid w:val="00FB143E"/>
    <w:rsid w:val="00FB18FF"/>
    <w:rsid w:val="00FB207F"/>
    <w:rsid w:val="00FB21FD"/>
    <w:rsid w:val="00FB2AB2"/>
    <w:rsid w:val="00FB2BA8"/>
    <w:rsid w:val="00FB2DBA"/>
    <w:rsid w:val="00FB2E43"/>
    <w:rsid w:val="00FB33A1"/>
    <w:rsid w:val="00FB3882"/>
    <w:rsid w:val="00FB38A2"/>
    <w:rsid w:val="00FB4EF1"/>
    <w:rsid w:val="00FB5401"/>
    <w:rsid w:val="00FB54B7"/>
    <w:rsid w:val="00FB5790"/>
    <w:rsid w:val="00FB5FA6"/>
    <w:rsid w:val="00FB69AF"/>
    <w:rsid w:val="00FB6BF9"/>
    <w:rsid w:val="00FB6C02"/>
    <w:rsid w:val="00FB6DE6"/>
    <w:rsid w:val="00FB6F8E"/>
    <w:rsid w:val="00FC01AB"/>
    <w:rsid w:val="00FC05DF"/>
    <w:rsid w:val="00FC05E1"/>
    <w:rsid w:val="00FC087C"/>
    <w:rsid w:val="00FC0BEC"/>
    <w:rsid w:val="00FC20A7"/>
    <w:rsid w:val="00FC2420"/>
    <w:rsid w:val="00FC250B"/>
    <w:rsid w:val="00FC2904"/>
    <w:rsid w:val="00FC3635"/>
    <w:rsid w:val="00FC3EC0"/>
    <w:rsid w:val="00FC4101"/>
    <w:rsid w:val="00FC44F7"/>
    <w:rsid w:val="00FC4763"/>
    <w:rsid w:val="00FC4D0A"/>
    <w:rsid w:val="00FC4ED9"/>
    <w:rsid w:val="00FC4F8D"/>
    <w:rsid w:val="00FC528E"/>
    <w:rsid w:val="00FC5377"/>
    <w:rsid w:val="00FC56E5"/>
    <w:rsid w:val="00FC5731"/>
    <w:rsid w:val="00FC5732"/>
    <w:rsid w:val="00FC5B77"/>
    <w:rsid w:val="00FC5FE9"/>
    <w:rsid w:val="00FC6058"/>
    <w:rsid w:val="00FC625E"/>
    <w:rsid w:val="00FC6BC5"/>
    <w:rsid w:val="00FC6BF9"/>
    <w:rsid w:val="00FC756B"/>
    <w:rsid w:val="00FC7792"/>
    <w:rsid w:val="00FC78A2"/>
    <w:rsid w:val="00FC7942"/>
    <w:rsid w:val="00FC7B11"/>
    <w:rsid w:val="00FD0A98"/>
    <w:rsid w:val="00FD0F76"/>
    <w:rsid w:val="00FD1908"/>
    <w:rsid w:val="00FD2498"/>
    <w:rsid w:val="00FD2EE6"/>
    <w:rsid w:val="00FD357A"/>
    <w:rsid w:val="00FD3668"/>
    <w:rsid w:val="00FD55CA"/>
    <w:rsid w:val="00FD6C5B"/>
    <w:rsid w:val="00FD7BF1"/>
    <w:rsid w:val="00FD7C5E"/>
    <w:rsid w:val="00FE03B3"/>
    <w:rsid w:val="00FE03D0"/>
    <w:rsid w:val="00FE0B28"/>
    <w:rsid w:val="00FE1361"/>
    <w:rsid w:val="00FE13B5"/>
    <w:rsid w:val="00FE14E3"/>
    <w:rsid w:val="00FE1809"/>
    <w:rsid w:val="00FE2414"/>
    <w:rsid w:val="00FE2559"/>
    <w:rsid w:val="00FE284B"/>
    <w:rsid w:val="00FE2D02"/>
    <w:rsid w:val="00FE3785"/>
    <w:rsid w:val="00FE397D"/>
    <w:rsid w:val="00FE39AD"/>
    <w:rsid w:val="00FE3B95"/>
    <w:rsid w:val="00FE416B"/>
    <w:rsid w:val="00FE452F"/>
    <w:rsid w:val="00FE45B6"/>
    <w:rsid w:val="00FE4B0D"/>
    <w:rsid w:val="00FE4DE6"/>
    <w:rsid w:val="00FE5058"/>
    <w:rsid w:val="00FE50BB"/>
    <w:rsid w:val="00FE51A8"/>
    <w:rsid w:val="00FE51C6"/>
    <w:rsid w:val="00FE5A85"/>
    <w:rsid w:val="00FE5AD7"/>
    <w:rsid w:val="00FE686D"/>
    <w:rsid w:val="00FE6F13"/>
    <w:rsid w:val="00FE7717"/>
    <w:rsid w:val="00FE7A4D"/>
    <w:rsid w:val="00FE7AB4"/>
    <w:rsid w:val="00FE7B7B"/>
    <w:rsid w:val="00FE7D38"/>
    <w:rsid w:val="00FF00B1"/>
    <w:rsid w:val="00FF0DAF"/>
    <w:rsid w:val="00FF0FCE"/>
    <w:rsid w:val="00FF1155"/>
    <w:rsid w:val="00FF20BC"/>
    <w:rsid w:val="00FF2E6A"/>
    <w:rsid w:val="00FF3A92"/>
    <w:rsid w:val="00FF3BDB"/>
    <w:rsid w:val="00FF4B9F"/>
    <w:rsid w:val="00FF53A2"/>
    <w:rsid w:val="00FF5881"/>
    <w:rsid w:val="00FF5B34"/>
    <w:rsid w:val="00FF5E55"/>
    <w:rsid w:val="00FF5FA7"/>
    <w:rsid w:val="00FF5FD9"/>
    <w:rsid w:val="00FF60A5"/>
    <w:rsid w:val="00FF60C1"/>
    <w:rsid w:val="00FF6AF0"/>
    <w:rsid w:val="00FF6DEF"/>
    <w:rsid w:val="00FF7828"/>
    <w:rsid w:val="00FF7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618C8B10"/>
  <w15:docId w15:val="{5D9E7324-1D81-43F1-9B0B-6C3E394732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e-IN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566B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bidi="th-TH"/>
    </w:rPr>
  </w:style>
  <w:style w:type="paragraph" w:styleId="Heading1">
    <w:name w:val="heading 1"/>
    <w:basedOn w:val="Normal"/>
    <w:next w:val="Normal"/>
    <w:link w:val="Heading1Char"/>
    <w:qFormat/>
    <w:rsid w:val="008566BE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8566B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8566B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8566BE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8566B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8566B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rsid w:val="008566B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8566B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rsid w:val="008566B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566BE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8566B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566B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566BE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8566BE"/>
    <w:rPr>
      <w:rFonts w:cs="Times New Roman"/>
      <w:b/>
      <w:bCs/>
    </w:rPr>
  </w:style>
  <w:style w:type="paragraph" w:styleId="ListBullet">
    <w:name w:val="List Bullet"/>
    <w:basedOn w:val="Normal"/>
    <w:rsid w:val="008566BE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8566BE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8566BE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8566BE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8566BE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566BE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8566BE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8566BE"/>
    <w:pPr>
      <w:ind w:left="284"/>
    </w:pPr>
  </w:style>
  <w:style w:type="paragraph" w:customStyle="1" w:styleId="AAFrameAddress">
    <w:name w:val="AA Frame Address"/>
    <w:basedOn w:val="Heading1"/>
    <w:rsid w:val="008566BE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566BE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8566BE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8566BE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8566BE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8566BE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566BE"/>
    <w:pPr>
      <w:ind w:left="851" w:hanging="284"/>
    </w:pPr>
  </w:style>
  <w:style w:type="paragraph" w:styleId="Index4">
    <w:name w:val="index 4"/>
    <w:basedOn w:val="Normal"/>
    <w:next w:val="Normal"/>
    <w:semiHidden/>
    <w:rsid w:val="008566BE"/>
    <w:pPr>
      <w:ind w:left="1135" w:hanging="284"/>
    </w:pPr>
  </w:style>
  <w:style w:type="paragraph" w:styleId="Index6">
    <w:name w:val="index 6"/>
    <w:basedOn w:val="Normal"/>
    <w:next w:val="Normal"/>
    <w:semiHidden/>
    <w:rsid w:val="008566BE"/>
    <w:pPr>
      <w:ind w:left="1702" w:hanging="284"/>
    </w:pPr>
  </w:style>
  <w:style w:type="paragraph" w:styleId="Index5">
    <w:name w:val="index 5"/>
    <w:basedOn w:val="Normal"/>
    <w:next w:val="Normal"/>
    <w:semiHidden/>
    <w:rsid w:val="008566BE"/>
    <w:pPr>
      <w:ind w:left="1418" w:hanging="284"/>
    </w:pPr>
  </w:style>
  <w:style w:type="paragraph" w:styleId="Index7">
    <w:name w:val="index 7"/>
    <w:basedOn w:val="Normal"/>
    <w:next w:val="Normal"/>
    <w:semiHidden/>
    <w:rsid w:val="008566BE"/>
    <w:pPr>
      <w:ind w:left="1985" w:hanging="284"/>
    </w:pPr>
  </w:style>
  <w:style w:type="paragraph" w:styleId="Index8">
    <w:name w:val="index 8"/>
    <w:basedOn w:val="Normal"/>
    <w:next w:val="Normal"/>
    <w:semiHidden/>
    <w:rsid w:val="008566BE"/>
    <w:pPr>
      <w:ind w:left="2269" w:hanging="284"/>
    </w:pPr>
  </w:style>
  <w:style w:type="paragraph" w:styleId="Index9">
    <w:name w:val="index 9"/>
    <w:basedOn w:val="Normal"/>
    <w:next w:val="Normal"/>
    <w:semiHidden/>
    <w:rsid w:val="008566BE"/>
    <w:pPr>
      <w:ind w:left="2552" w:hanging="284"/>
    </w:pPr>
  </w:style>
  <w:style w:type="paragraph" w:styleId="TOC2">
    <w:name w:val="toc 2"/>
    <w:basedOn w:val="Normal"/>
    <w:next w:val="Normal"/>
    <w:semiHidden/>
    <w:rsid w:val="008566B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566B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566BE"/>
    <w:pPr>
      <w:ind w:left="851"/>
    </w:pPr>
  </w:style>
  <w:style w:type="paragraph" w:styleId="TOC5">
    <w:name w:val="toc 5"/>
    <w:basedOn w:val="Normal"/>
    <w:next w:val="Normal"/>
    <w:semiHidden/>
    <w:rsid w:val="008566BE"/>
    <w:pPr>
      <w:ind w:left="1134"/>
    </w:pPr>
  </w:style>
  <w:style w:type="paragraph" w:styleId="TOC6">
    <w:name w:val="toc 6"/>
    <w:basedOn w:val="Normal"/>
    <w:next w:val="Normal"/>
    <w:semiHidden/>
    <w:rsid w:val="008566BE"/>
    <w:pPr>
      <w:ind w:left="1418"/>
    </w:pPr>
  </w:style>
  <w:style w:type="paragraph" w:styleId="TOC7">
    <w:name w:val="toc 7"/>
    <w:basedOn w:val="Normal"/>
    <w:next w:val="Normal"/>
    <w:semiHidden/>
    <w:rsid w:val="008566BE"/>
    <w:pPr>
      <w:ind w:left="1701"/>
    </w:pPr>
  </w:style>
  <w:style w:type="paragraph" w:styleId="TOC8">
    <w:name w:val="toc 8"/>
    <w:basedOn w:val="Normal"/>
    <w:next w:val="Normal"/>
    <w:semiHidden/>
    <w:rsid w:val="008566BE"/>
    <w:pPr>
      <w:ind w:left="1985"/>
    </w:pPr>
  </w:style>
  <w:style w:type="paragraph" w:styleId="TOC9">
    <w:name w:val="toc 9"/>
    <w:basedOn w:val="Normal"/>
    <w:next w:val="Normal"/>
    <w:semiHidden/>
    <w:rsid w:val="008566BE"/>
    <w:pPr>
      <w:ind w:left="2268"/>
    </w:pPr>
  </w:style>
  <w:style w:type="paragraph" w:styleId="TableofFigures">
    <w:name w:val="table of figures"/>
    <w:basedOn w:val="Normal"/>
    <w:next w:val="Normal"/>
    <w:semiHidden/>
    <w:rsid w:val="008566BE"/>
    <w:pPr>
      <w:ind w:left="567" w:hanging="567"/>
    </w:pPr>
  </w:style>
  <w:style w:type="paragraph" w:styleId="ListBullet5">
    <w:name w:val="List Bullet 5"/>
    <w:basedOn w:val="Normal"/>
    <w:rsid w:val="008566BE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99"/>
    <w:rsid w:val="008566BE"/>
    <w:pPr>
      <w:spacing w:after="120"/>
    </w:pPr>
  </w:style>
  <w:style w:type="paragraph" w:styleId="BodyTextFirstIndent">
    <w:name w:val="Body Text First Indent"/>
    <w:basedOn w:val="BodyText"/>
    <w:rsid w:val="008566BE"/>
    <w:pPr>
      <w:ind w:firstLine="284"/>
    </w:pPr>
  </w:style>
  <w:style w:type="paragraph" w:styleId="BodyTextIndent">
    <w:name w:val="Body Text Indent"/>
    <w:basedOn w:val="Normal"/>
    <w:rsid w:val="008566BE"/>
    <w:pPr>
      <w:spacing w:after="120"/>
      <w:ind w:left="283"/>
    </w:pPr>
  </w:style>
  <w:style w:type="paragraph" w:styleId="BodyTextFirstIndent2">
    <w:name w:val="Body Text First Indent 2"/>
    <w:basedOn w:val="BodyTextIndent"/>
    <w:rsid w:val="008566BE"/>
    <w:pPr>
      <w:ind w:left="284" w:firstLine="284"/>
    </w:pPr>
  </w:style>
  <w:style w:type="character" w:styleId="Strong">
    <w:name w:val="Strong"/>
    <w:qFormat/>
    <w:rsid w:val="008566BE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566BE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566BE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566BE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8566BE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8566BE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566B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566B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566BE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566BE"/>
    <w:pPr>
      <w:framePr w:h="1054" w:wrap="around" w:y="5920"/>
    </w:pPr>
  </w:style>
  <w:style w:type="paragraph" w:customStyle="1" w:styleId="ReportHeading3">
    <w:name w:val="ReportHeading3"/>
    <w:basedOn w:val="ReportHeading2"/>
    <w:rsid w:val="008566BE"/>
    <w:pPr>
      <w:framePr w:h="443" w:wrap="around" w:y="8223"/>
    </w:pPr>
  </w:style>
  <w:style w:type="paragraph" w:customStyle="1" w:styleId="a">
    <w:name w:val="¢éÍ¤ÇÒÁ"/>
    <w:basedOn w:val="Normal"/>
    <w:rsid w:val="008566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566BE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8566BE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8566BE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566B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566BE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566BE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8566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8566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8566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8566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8566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8566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8566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8566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8566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8566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8566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8566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8566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8566BE"/>
  </w:style>
  <w:style w:type="paragraph" w:customStyle="1" w:styleId="ASSETS">
    <w:name w:val="ASSETS"/>
    <w:basedOn w:val="Normal"/>
    <w:rsid w:val="008566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rsid w:val="008566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customStyle="1" w:styleId="10">
    <w:name w:val="10"/>
    <w:basedOn w:val="Normal"/>
    <w:rsid w:val="008566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a6">
    <w:name w:val="ข้อความ"/>
    <w:basedOn w:val="Normal"/>
    <w:rsid w:val="008566B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31">
    <w:name w:val="ตาราง3ช่อง"/>
    <w:basedOn w:val="Normal"/>
    <w:rsid w:val="008566B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7">
    <w:name w:val="บวก"/>
    <w:basedOn w:val="Normal"/>
    <w:rsid w:val="008566B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ccPolicyHeading">
    <w:name w:val="Acc Policy Heading"/>
    <w:basedOn w:val="BodyText"/>
    <w:link w:val="AccPolicyHeadingChar"/>
    <w:autoRedefine/>
    <w:rsid w:val="005D3D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60" w:lineRule="atLeast"/>
      <w:ind w:right="387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5D3DDE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styleId="BalloonText">
    <w:name w:val="Balloon Text"/>
    <w:basedOn w:val="Normal"/>
    <w:semiHidden/>
    <w:rsid w:val="004562D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5D3DD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"/>
    <w:link w:val="BodyText"/>
    <w:rsid w:val="00E62582"/>
    <w:rPr>
      <w:rFonts w:ascii="Arial" w:hAnsi="Arial"/>
      <w:sz w:val="18"/>
      <w:szCs w:val="18"/>
      <w:lang w:val="en-US" w:eastAsia="en-US" w:bidi="th-TH"/>
    </w:rPr>
  </w:style>
  <w:style w:type="character" w:customStyle="1" w:styleId="Heading1Char">
    <w:name w:val="Heading 1 Char"/>
    <w:link w:val="Heading1"/>
    <w:rsid w:val="008010E0"/>
    <w:rPr>
      <w:rFonts w:ascii="Arial" w:hAnsi="Arial" w:cs="Times New Roman"/>
      <w:b/>
      <w:bCs/>
      <w:sz w:val="18"/>
      <w:szCs w:val="18"/>
      <w:u w:val="single"/>
      <w:shd w:val="solid" w:color="FFFFFF" w:fill="FFFFFF"/>
      <w:lang w:bidi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6E5D9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EnvelopeReturn">
    <w:name w:val="envelope return"/>
    <w:basedOn w:val="Normal"/>
    <w:rsid w:val="00E73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Nomal">
    <w:name w:val="Nomal"/>
    <w:basedOn w:val="Normal"/>
    <w:rsid w:val="00E73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Angsana New" w:hAnsi="Angsana New"/>
      <w:sz w:val="28"/>
      <w:szCs w:val="28"/>
    </w:rPr>
  </w:style>
  <w:style w:type="paragraph" w:customStyle="1" w:styleId="acctcolumnheading">
    <w:name w:val="acct column heading"/>
    <w:aliases w:val="ac"/>
    <w:basedOn w:val="Normal"/>
    <w:rsid w:val="0051371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51371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DocumentMap">
    <w:name w:val="Document Map"/>
    <w:basedOn w:val="Normal"/>
    <w:semiHidden/>
    <w:rsid w:val="00950500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ndex">
    <w:name w:val="index"/>
    <w:aliases w:val="ix"/>
    <w:basedOn w:val="BodyText"/>
    <w:rsid w:val="001002A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CharChar1CharChar">
    <w:name w:val="อักขระ อักขระ Char Char อักขระ อักขระ1 Char Char อักขระ อักขระ"/>
    <w:basedOn w:val="Normal"/>
    <w:rsid w:val="000C4AB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AF6A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AF6A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A722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Graphic">
    <w:name w:val="Graphic"/>
    <w:basedOn w:val="Signature"/>
    <w:rsid w:val="00FA722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styleId="Signature">
    <w:name w:val="Signature"/>
    <w:basedOn w:val="Normal"/>
    <w:rsid w:val="00FA7221"/>
    <w:pPr>
      <w:ind w:left="4320"/>
    </w:pPr>
  </w:style>
  <w:style w:type="character" w:customStyle="1" w:styleId="Heading2Char">
    <w:name w:val="Heading 2 Char"/>
    <w:link w:val="Heading2"/>
    <w:rsid w:val="00F33DF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FooterChar">
    <w:name w:val="Footer Char"/>
    <w:link w:val="Footer"/>
    <w:uiPriority w:val="99"/>
    <w:rsid w:val="008D21AD"/>
    <w:rPr>
      <w:rFonts w:ascii="Arial" w:hAnsi="Arial"/>
      <w:sz w:val="18"/>
      <w:szCs w:val="18"/>
    </w:rPr>
  </w:style>
  <w:style w:type="paragraph" w:customStyle="1" w:styleId="Default">
    <w:name w:val="Default"/>
    <w:rsid w:val="00480A02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  <w:lang w:bidi="th-TH"/>
    </w:rPr>
  </w:style>
  <w:style w:type="paragraph" w:styleId="ListParagraph">
    <w:name w:val="List Paragraph"/>
    <w:basedOn w:val="Normal"/>
    <w:link w:val="ListParagraphChar"/>
    <w:uiPriority w:val="34"/>
    <w:qFormat/>
    <w:rsid w:val="00480A02"/>
    <w:pPr>
      <w:ind w:left="720"/>
      <w:contextualSpacing/>
    </w:pPr>
    <w:rPr>
      <w:szCs w:val="22"/>
    </w:rPr>
  </w:style>
  <w:style w:type="character" w:customStyle="1" w:styleId="Heading2Char1">
    <w:name w:val="Heading 2 Char1"/>
    <w:rsid w:val="00F24C5E"/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AccPolicyalternative">
    <w:name w:val="Acc Policy alternative"/>
    <w:basedOn w:val="Normal"/>
    <w:link w:val="AccPolicyalternativeChar"/>
    <w:autoRedefine/>
    <w:rsid w:val="009967E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9967E8"/>
    <w:rPr>
      <w:rFonts w:ascii="Angsana New" w:eastAsia="Calibri" w:hAnsi="Angsana New"/>
      <w:i/>
      <w:iCs/>
      <w:sz w:val="30"/>
      <w:szCs w:val="30"/>
    </w:rPr>
  </w:style>
  <w:style w:type="character" w:customStyle="1" w:styleId="Heading8Char">
    <w:name w:val="Heading 8 Char"/>
    <w:link w:val="Heading8"/>
    <w:rsid w:val="009967E8"/>
    <w:rPr>
      <w:rFonts w:cs="EucrosiaUPC"/>
      <w:b/>
      <w:bCs/>
      <w:sz w:val="32"/>
      <w:szCs w:val="32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5D3C2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5D3C29"/>
    <w:rPr>
      <w:rFonts w:ascii="Angsana New" w:eastAsia="Calibri" w:hAnsi="Angsana New"/>
      <w:i/>
      <w:iCs/>
      <w:sz w:val="30"/>
      <w:szCs w:val="30"/>
    </w:rPr>
  </w:style>
  <w:style w:type="character" w:customStyle="1" w:styleId="HeaderChar">
    <w:name w:val="Header Char"/>
    <w:link w:val="Header"/>
    <w:uiPriority w:val="99"/>
    <w:rsid w:val="002A3D0D"/>
    <w:rPr>
      <w:rFonts w:ascii="Arial" w:hAnsi="Arial"/>
      <w:sz w:val="18"/>
      <w:szCs w:val="18"/>
    </w:rPr>
  </w:style>
  <w:style w:type="character" w:customStyle="1" w:styleId="Heading1Char1">
    <w:name w:val="Heading 1 Char1"/>
    <w:rsid w:val="00D835F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styleId="CommentReference">
    <w:name w:val="annotation reference"/>
    <w:rsid w:val="00A64139"/>
    <w:rPr>
      <w:sz w:val="16"/>
      <w:szCs w:val="16"/>
    </w:rPr>
  </w:style>
  <w:style w:type="paragraph" w:styleId="CommentText">
    <w:name w:val="annotation text"/>
    <w:basedOn w:val="Normal"/>
    <w:link w:val="CommentTextChar"/>
    <w:rsid w:val="00A641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0"/>
      <w:szCs w:val="20"/>
      <w:lang w:val="en-GB" w:bidi="ar-SA"/>
    </w:rPr>
  </w:style>
  <w:style w:type="character" w:customStyle="1" w:styleId="CommentTextChar">
    <w:name w:val="Comment Text Char"/>
    <w:link w:val="CommentText"/>
    <w:rsid w:val="00A64139"/>
    <w:rPr>
      <w:lang w:val="en-GB" w:bidi="ar-SA"/>
    </w:rPr>
  </w:style>
  <w:style w:type="character" w:customStyle="1" w:styleId="BodyText2Char">
    <w:name w:val="Body Text 2 Char"/>
    <w:link w:val="BodyText2"/>
    <w:rsid w:val="009D6BC4"/>
    <w:rPr>
      <w:rFonts w:ascii="Book Antiqua" w:hAnsi="Book Antiqua"/>
      <w:sz w:val="22"/>
      <w:szCs w:val="22"/>
    </w:rPr>
  </w:style>
  <w:style w:type="character" w:customStyle="1" w:styleId="blockChar">
    <w:name w:val="block Char"/>
    <w:aliases w:val="b Char"/>
    <w:link w:val="block"/>
    <w:rsid w:val="003B7345"/>
    <w:rPr>
      <w:rFonts w:ascii="Arial" w:hAnsi="Arial"/>
      <w:sz w:val="22"/>
      <w:szCs w:val="18"/>
      <w:lang w:val="en-GB" w:eastAsia="en-US" w:bidi="ar-SA"/>
    </w:rPr>
  </w:style>
  <w:style w:type="character" w:customStyle="1" w:styleId="Heading8Char1">
    <w:name w:val="Heading 8 Char1"/>
    <w:rsid w:val="00F466A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erChar1">
    <w:name w:val="Header Char1"/>
    <w:rsid w:val="008136A9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8136A9"/>
    <w:rPr>
      <w:rFonts w:ascii="Arial" w:eastAsia="Times New Roman" w:hAnsi="Arial" w:cs="Times New Roman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11D5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b/>
      <w:bCs/>
      <w:szCs w:val="25"/>
      <w:lang w:val="en-US" w:bidi="th-TH"/>
    </w:rPr>
  </w:style>
  <w:style w:type="character" w:customStyle="1" w:styleId="CommentSubjectChar">
    <w:name w:val="Comment Subject Char"/>
    <w:link w:val="CommentSubject"/>
    <w:semiHidden/>
    <w:rsid w:val="00811D53"/>
    <w:rPr>
      <w:rFonts w:ascii="Arial" w:hAnsi="Arial"/>
      <w:b/>
      <w:bCs/>
      <w:szCs w:val="25"/>
      <w:lang w:val="en-GB" w:bidi="ar-SA"/>
    </w:rPr>
  </w:style>
  <w:style w:type="character" w:customStyle="1" w:styleId="BodyText3Char">
    <w:name w:val="Body Text 3 Char"/>
    <w:link w:val="BodyText3"/>
    <w:rsid w:val="008C2243"/>
    <w:rPr>
      <w:rFonts w:cs="EucrosiaUPC"/>
      <w:sz w:val="30"/>
      <w:szCs w:val="30"/>
    </w:rPr>
  </w:style>
  <w:style w:type="paragraph" w:styleId="FootnoteText">
    <w:name w:val="footnote text"/>
    <w:aliases w:val="ft"/>
    <w:basedOn w:val="Normal"/>
    <w:link w:val="FootnoteTextChar"/>
    <w:semiHidden/>
    <w:rsid w:val="0045575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455756"/>
    <w:rPr>
      <w:rFonts w:cs="Times New Roman"/>
      <w:sz w:val="18"/>
      <w:lang w:val="en-GB" w:bidi="ar-SA"/>
    </w:rPr>
  </w:style>
  <w:style w:type="character" w:styleId="FootnoteReference">
    <w:name w:val="footnote reference"/>
    <w:uiPriority w:val="99"/>
    <w:semiHidden/>
    <w:unhideWhenUsed/>
    <w:rsid w:val="00455756"/>
    <w:rPr>
      <w:vertAlign w:val="superscript"/>
    </w:rPr>
  </w:style>
  <w:style w:type="character" w:customStyle="1" w:styleId="BodyTextChar1">
    <w:name w:val="Body Text Char1"/>
    <w:aliases w:val="bt Char1,body text Char1,Body Char2,Body Char1"/>
    <w:uiPriority w:val="99"/>
    <w:rsid w:val="005E57C2"/>
    <w:rPr>
      <w:rFonts w:ascii="Arial" w:hAnsi="Arial"/>
      <w:sz w:val="18"/>
      <w:szCs w:val="18"/>
    </w:rPr>
  </w:style>
  <w:style w:type="character" w:customStyle="1" w:styleId="ListParagraphChar">
    <w:name w:val="List Paragraph Char"/>
    <w:link w:val="ListParagraph"/>
    <w:uiPriority w:val="34"/>
    <w:locked/>
    <w:rsid w:val="00116825"/>
    <w:rPr>
      <w:rFonts w:ascii="Arial" w:hAnsi="Arial"/>
      <w:sz w:val="18"/>
      <w:szCs w:val="22"/>
      <w:lang w:bidi="th-TH"/>
    </w:rPr>
  </w:style>
  <w:style w:type="paragraph" w:customStyle="1" w:styleId="Pa18">
    <w:name w:val="Pa18"/>
    <w:basedOn w:val="Normal"/>
    <w:next w:val="Normal"/>
    <w:uiPriority w:val="99"/>
    <w:rsid w:val="00A20D4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styleId="NoSpacing">
    <w:name w:val="No Spacing"/>
    <w:uiPriority w:val="1"/>
    <w:qFormat/>
    <w:rsid w:val="00A20D4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  <w:lang w:bidi="th-TH"/>
    </w:rPr>
  </w:style>
  <w:style w:type="table" w:customStyle="1" w:styleId="TableGrid1">
    <w:name w:val="Table Grid1"/>
    <w:basedOn w:val="TableNormal"/>
    <w:next w:val="TableGrid"/>
    <w:uiPriority w:val="39"/>
    <w:rsid w:val="00D91B9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38">
    <w:name w:val="Pa38"/>
    <w:basedOn w:val="Normal"/>
    <w:next w:val="Normal"/>
    <w:uiPriority w:val="99"/>
    <w:rsid w:val="00BF52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/>
      <w:sz w:val="24"/>
      <w:szCs w:val="24"/>
    </w:rPr>
  </w:style>
  <w:style w:type="table" w:styleId="TableGridLight">
    <w:name w:val="Grid Table Light"/>
    <w:basedOn w:val="TableNormal"/>
    <w:uiPriority w:val="40"/>
    <w:rsid w:val="00193687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754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9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2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2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5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3.xml"/><Relationship Id="rId18" Type="http://schemas.openxmlformats.org/officeDocument/2006/relationships/header" Target="header6.xml"/><Relationship Id="rId26" Type="http://schemas.openxmlformats.org/officeDocument/2006/relationships/footer" Target="footer7.xml"/><Relationship Id="rId3" Type="http://schemas.openxmlformats.org/officeDocument/2006/relationships/styles" Target="styles.xml"/><Relationship Id="rId21" Type="http://schemas.openxmlformats.org/officeDocument/2006/relationships/header" Target="header8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5" Type="http://schemas.openxmlformats.org/officeDocument/2006/relationships/header" Target="header10.xm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header" Target="header7.xml"/><Relationship Id="rId29" Type="http://schemas.openxmlformats.org/officeDocument/2006/relationships/footer" Target="footer8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24" Type="http://schemas.openxmlformats.org/officeDocument/2006/relationships/footer" Target="footer6.xm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23" Type="http://schemas.openxmlformats.org/officeDocument/2006/relationships/header" Target="header9.xml"/><Relationship Id="rId28" Type="http://schemas.openxmlformats.org/officeDocument/2006/relationships/header" Target="header12.xml"/><Relationship Id="rId10" Type="http://schemas.openxmlformats.org/officeDocument/2006/relationships/header" Target="header1.xml"/><Relationship Id="rId19" Type="http://schemas.openxmlformats.org/officeDocument/2006/relationships/footer" Target="footer4.xml"/><Relationship Id="rId31" Type="http://schemas.openxmlformats.org/officeDocument/2006/relationships/footer" Target="footer9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Relationship Id="rId22" Type="http://schemas.openxmlformats.org/officeDocument/2006/relationships/footer" Target="footer5.xml"/><Relationship Id="rId27" Type="http://schemas.openxmlformats.org/officeDocument/2006/relationships/header" Target="header11.xml"/><Relationship Id="rId30" Type="http://schemas.openxmlformats.org/officeDocument/2006/relationships/header" Target="header13.xml"/><Relationship Id="rId8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11DF1C-C471-43CE-B9DE-A6DB10D564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49</Pages>
  <Words>11613</Words>
  <Characters>46018</Characters>
  <Application>Microsoft Office Word</Application>
  <DocSecurity>0</DocSecurity>
  <Lines>383</Lines>
  <Paragraphs>115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57516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tadsong_h22</dc:creator>
  <cp:keywords/>
  <cp:lastModifiedBy>Somjai, Nigonyanont</cp:lastModifiedBy>
  <cp:revision>3</cp:revision>
  <cp:lastPrinted>2023-02-17T08:03:00Z</cp:lastPrinted>
  <dcterms:created xsi:type="dcterms:W3CDTF">2023-02-17T09:07:00Z</dcterms:created>
  <dcterms:modified xsi:type="dcterms:W3CDTF">2023-02-17T09:09:00Z</dcterms:modified>
</cp:coreProperties>
</file>