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2D325" w14:textId="77777777" w:rsidR="00583843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52"/>
          <w:szCs w:val="52"/>
          <w:cs/>
        </w:rPr>
      </w:pPr>
      <w:bookmarkStart w:id="0" w:name="Title"/>
    </w:p>
    <w:p w14:paraId="684AE47E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52"/>
          <w:szCs w:val="52"/>
          <w:cs/>
        </w:rPr>
      </w:pPr>
    </w:p>
    <w:p w14:paraId="1C2C9C81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67CB576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94A5D57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4EB949F" w14:textId="77777777" w:rsidR="00583843" w:rsidRPr="00494D82" w:rsidRDefault="00583843" w:rsidP="00583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5C498ECB" w14:textId="77777777" w:rsidR="00E81F90" w:rsidRPr="00071E7A" w:rsidRDefault="00091CCD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071E7A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1" w:name="SubTitle"/>
      <w:bookmarkEnd w:id="0"/>
      <w:r w:rsidR="003912AC" w:rsidRPr="00071E7A">
        <w:rPr>
          <w:rFonts w:asciiTheme="majorBidi" w:hAnsiTheme="majorBidi" w:cstheme="majorBidi"/>
          <w:b/>
          <w:bCs/>
          <w:sz w:val="52"/>
          <w:szCs w:val="52"/>
          <w:cs/>
        </w:rPr>
        <w:t>พฤกษา โฮลดิ้ง จำกัด</w:t>
      </w:r>
      <w:r w:rsidR="003912AC" w:rsidRPr="00071E7A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3912AC" w:rsidRPr="00071E7A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0CF7DAEA" w14:textId="77777777" w:rsidR="00CD592F" w:rsidRPr="00071E7A" w:rsidRDefault="00CD592F" w:rsidP="00391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071E7A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1B95FC55" w14:textId="77777777" w:rsidR="00091CCD" w:rsidRPr="00071E7A" w:rsidRDefault="00091CCD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3FDFAA1" w14:textId="213296C4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EE0AC0" w:rsidRPr="00EE0AC0">
        <w:rPr>
          <w:rFonts w:asciiTheme="majorBidi" w:hAnsiTheme="majorBidi" w:cstheme="majorBidi"/>
          <w:sz w:val="32"/>
          <w:szCs w:val="32"/>
        </w:rPr>
        <w:t>31</w:t>
      </w:r>
      <w:r w:rsidRPr="00071E7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E0AC0" w:rsidRPr="00EE0AC0">
        <w:rPr>
          <w:rFonts w:asciiTheme="majorBidi" w:hAnsiTheme="majorBidi" w:cstheme="majorBidi"/>
          <w:sz w:val="32"/>
          <w:szCs w:val="32"/>
        </w:rPr>
        <w:t>2565</w:t>
      </w:r>
    </w:p>
    <w:p w14:paraId="2184E3B5" w14:textId="77777777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2205BD8" w14:textId="77777777" w:rsidR="0087538B" w:rsidRPr="00071E7A" w:rsidRDefault="0087538B" w:rsidP="00875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071E7A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E700CB7" w14:textId="77777777" w:rsidR="00E81F90" w:rsidRPr="00071E7A" w:rsidRDefault="00E81F90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1BA49882" w14:textId="77777777" w:rsidR="00FA218E" w:rsidRPr="00071E7A" w:rsidRDefault="00FA218E" w:rsidP="00C8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2"/>
          <w:szCs w:val="32"/>
        </w:rPr>
        <w:sectPr w:rsidR="00FA218E" w:rsidRPr="00071E7A" w:rsidSect="0078195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2" w:name="ExtraText"/>
      <w:bookmarkEnd w:id="1"/>
      <w:bookmarkEnd w:id="2"/>
    </w:p>
    <w:p w14:paraId="147B7D69" w14:textId="76EDFC24" w:rsidR="007B7B13" w:rsidRPr="00071E7A" w:rsidRDefault="007B7B13" w:rsidP="007B7B13">
      <w:pPr>
        <w:pStyle w:val="Heading5"/>
        <w:ind w:right="0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071E7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6086D1E0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F2E6913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1E7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พฤกษา โฮลดิ้ง จำกัด (มหาชน)</w:t>
      </w:r>
    </w:p>
    <w:p w14:paraId="2281CA8E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8447C74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26676A4C" w14:textId="77777777" w:rsidR="00C41E3C" w:rsidRPr="00071E7A" w:rsidRDefault="00C41E3C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865BE9F" w14:textId="0DA4FCF6" w:rsidR="007B7B13" w:rsidRPr="00071E7A" w:rsidRDefault="007B7B13" w:rsidP="00CD5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พฤกษา โฮลดิ้ง จำกัด (มหาชน) และบริษัทย่อย (กลุ่มบริษัท)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และของเฉพาะบริษัท พฤกษา โฮลดิ้ง จำกัด (มหาชน) (บริษัท) ตามลำดับ ซึ่งประกอบด้วยงบแสดงฐานะการเงินรวมและงบแสดงฐานะการเงินเฉพาะกิจการ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ณ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EE0AC0" w:rsidRPr="00EE0AC0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ธันวาคม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E0AC0" w:rsidRPr="00EE0AC0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071E7A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D592F"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</w:t>
      </w:r>
      <w:r w:rsidR="00E93F93" w:rsidRPr="00071E7A">
        <w:rPr>
          <w:rFonts w:asciiTheme="majorBidi" w:eastAsia="Calibri" w:hAnsiTheme="majorBidi" w:cstheme="majorBidi"/>
          <w:sz w:val="30"/>
          <w:szCs w:val="30"/>
          <w:cs/>
        </w:rPr>
        <w:t>ปลงส่วนของผู้ถือหุ้นเฉพาะกิจการ</w:t>
      </w:r>
      <w:r w:rsidR="0045305E"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45305E"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38B" w:rsidRPr="00071E7A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224ED1E0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4D6385F" w14:textId="60CDF482" w:rsidR="008231EE" w:rsidRPr="00071E7A" w:rsidRDefault="008231EE" w:rsidP="008231EE">
      <w:pPr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E0AC0" w:rsidRPr="00EE0AC0">
        <w:rPr>
          <w:rFonts w:asciiTheme="majorBidi" w:eastAsia="Calibri" w:hAnsiTheme="majorBidi" w:cstheme="majorBidi"/>
          <w:sz w:val="30"/>
          <w:szCs w:val="30"/>
        </w:rPr>
        <w:t>31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EE0AC0" w:rsidRPr="00EE0AC0">
        <w:rPr>
          <w:rFonts w:asciiTheme="majorBidi" w:eastAsia="Calibri" w:hAnsiTheme="majorBidi" w:cstheme="majorBidi"/>
          <w:sz w:val="30"/>
          <w:szCs w:val="30"/>
        </w:rPr>
        <w:t>2565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93D5E9D" w14:textId="77777777" w:rsidR="007B7B13" w:rsidRPr="00071E7A" w:rsidRDefault="007B7B13" w:rsidP="007B7B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2639F86" w14:textId="77777777" w:rsidR="007B7B13" w:rsidRPr="00071E7A" w:rsidRDefault="007B7B13" w:rsidP="00133813">
      <w:pPr>
        <w:spacing w:line="259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2EBC67F" w14:textId="77777777" w:rsidR="00133813" w:rsidRPr="00071E7A" w:rsidRDefault="00133813" w:rsidP="00741BEE">
      <w:pPr>
        <w:jc w:val="thaiDistribute"/>
        <w:outlineLvl w:val="0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A2AE8DA" w14:textId="507CDC2C" w:rsidR="00C62461" w:rsidRPr="00071E7A" w:rsidRDefault="00C62461" w:rsidP="00F4003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4003D" w:rsidRPr="00071E7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F4003D" w:rsidRPr="00071E7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F4003D" w:rsidRPr="00071E7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</w:t>
      </w: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F4003D" w:rsidRPr="00071E7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รวมถึง</w:t>
      </w:r>
      <w:r w:rsidR="00F4003D" w:rsidRPr="00071E7A">
        <w:rPr>
          <w:rFonts w:asciiTheme="majorBidi" w:eastAsia="Calibri" w:hAnsi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F4003D" w:rsidRPr="00071E7A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F4003D" w:rsidRPr="00071E7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F4003D" w:rsidRPr="00071E7A">
        <w:rPr>
          <w:rFonts w:asciiTheme="majorBidi" w:eastAsia="Calibri" w:hAnsiTheme="majorBidi"/>
          <w:sz w:val="30"/>
          <w:szCs w:val="30"/>
          <w:cs/>
        </w:rPr>
        <w:t>(ประมวลจรรยาบรรณของผู้ประกอบวิชาชีพบัญชี)</w:t>
      </w:r>
      <w:r w:rsidR="00F4003D" w:rsidRPr="00071E7A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="004143A1" w:rsidRPr="00071E7A">
        <w:rPr>
          <w:rFonts w:asciiTheme="majorBidi" w:eastAsia="Calibri" w:hAnsiTheme="majorBidi" w:cstheme="majorBidi"/>
          <w:sz w:val="30"/>
          <w:szCs w:val="30"/>
        </w:rPr>
        <w:br/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อื่นๆ </w:t>
      </w:r>
      <w:r w:rsidR="00F4003D" w:rsidRPr="00071E7A">
        <w:rPr>
          <w:rFonts w:asciiTheme="majorBidi" w:eastAsia="Calibri" w:hAnsi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F4003D" w:rsidRPr="00071E7A">
        <w:rPr>
          <w:rFonts w:asciiTheme="majorBidi" w:eastAsia="Calibri" w:hAnsiTheme="majorBidi" w:hint="cs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33D0A2" w14:textId="77777777" w:rsidR="008F25B0" w:rsidRPr="00071E7A" w:rsidRDefault="008F25B0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8F25B0" w:rsidRPr="00071E7A" w:rsidSect="00015260"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504" w:gutter="0"/>
          <w:cols w:space="720"/>
          <w:titlePg/>
          <w:docGrid w:linePitch="245"/>
        </w:sectPr>
      </w:pPr>
    </w:p>
    <w:p w14:paraId="25C38BBF" w14:textId="77777777" w:rsidR="0056519C" w:rsidRPr="00071E7A" w:rsidRDefault="0056519C" w:rsidP="0056519C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9D4D53C" w14:textId="77777777" w:rsidR="0056519C" w:rsidRPr="00071E7A" w:rsidRDefault="0056519C" w:rsidP="0056519C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DD79DBC" w14:textId="5AF0F454" w:rsidR="007B7B13" w:rsidRPr="00071E7A" w:rsidRDefault="007B7B13" w:rsidP="007B7B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1E7A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63CB08B1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F194E81" w14:textId="26059DF3" w:rsidR="00C62461" w:rsidRPr="00071E7A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654A1C"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071E7A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E5B3C3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eGrid"/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85"/>
        <w:gridCol w:w="5135"/>
      </w:tblGrid>
      <w:tr w:rsidR="0066185C" w:rsidRPr="00071E7A" w14:paraId="500D4569" w14:textId="77777777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EDEB" w14:textId="3865D0BA" w:rsidR="0066185C" w:rsidRPr="00071E7A" w:rsidRDefault="0066185C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66185C" w:rsidRPr="00071E7A" w14:paraId="527C7553" w14:textId="77777777" w:rsidTr="00CD592F">
        <w:trPr>
          <w:tblHeader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9C7F" w14:textId="29E018DD" w:rsidR="0066185C" w:rsidRPr="00071E7A" w:rsidRDefault="0045305E" w:rsidP="004530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</w:t>
            </w:r>
            <w:r w:rsidR="0066185C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EE0AC0" w:rsidRPr="00EE0A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1918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1E54FF" w:rsidRPr="00071E7A">
              <w:rPr>
                <w:rFonts w:asciiTheme="majorBidi" w:hAnsiTheme="majorBidi" w:cstheme="majorBidi" w:hint="cs"/>
                <w:sz w:val="30"/>
                <w:szCs w:val="30"/>
                <w:cs/>
              </w:rPr>
              <w:t>ช</w:t>
            </w:r>
            <w:r w:rsidR="00F61918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66185C" w:rsidRPr="00071E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185C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E0AC0" w:rsidRPr="00EE0A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71E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</w:t>
            </w:r>
          </w:p>
        </w:tc>
      </w:tr>
      <w:tr w:rsidR="007B0325" w:rsidRPr="00071E7A" w14:paraId="41823EC6" w14:textId="77777777" w:rsidTr="00CD592F">
        <w:trPr>
          <w:tblHeader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CC0B" w14:textId="77777777" w:rsidR="007B0325" w:rsidRPr="00071E7A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8223" w14:textId="77777777" w:rsidR="007B0325" w:rsidRPr="00071E7A" w:rsidRDefault="007B0325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B0325" w:rsidRPr="00071E7A" w14:paraId="3486901E" w14:textId="77777777" w:rsidTr="00CD592F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0566" w14:textId="026C31DD" w:rsidR="00994500" w:rsidRPr="00071E7A" w:rsidRDefault="003F78A1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ของกลุ่มบริษัทวัดมูลค่าด้วยราคาทุนหรือมูลค่าสุทธิที่จะได้รับแล้วแต่ราคาใดจะต่ำกว่า การประเมินมูลค่าสุทธิที่จะได้รั</w:t>
            </w:r>
            <w:r w:rsidR="003F4B09" w:rsidRPr="00071E7A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โดยประมาณของ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นั้นขึ้นอยู่กับการประมาณการของราคาขายในอนาคตและการประมาณการต้นทุนที่คาดว่าจะก่อสร้างจนแล้วเสร็จของกลุ่มบริษัท</w:t>
            </w:r>
          </w:p>
          <w:p w14:paraId="216F013C" w14:textId="77777777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A8F12D8" w14:textId="4C347CE4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ทั้งนี้ ความไม่แน่นอนของการประมาณการดังกล่าวส่งผลกระทบต่อการประเมินมูลค่าตามบัญชีของ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ซึ่งการประมาณการราคาขายในอนาคตขึ้นอยู่กับเงื่อนไขสภาวการณ์ทางการตลาด และการประมาณการต้นทุนที่คาดว่าจะก่อสร้างจนแล้วเสร็จขึ้นอยู่กับปัจจัยต่าง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ๆ รวมถึงสภาวการณ์ทางการตลาดของวัสดุก่อสร้าง ต้นทุนจ่ายผู้รับเหมาและการก่อสร้างที่เกี่ยวข้อง</w:t>
            </w:r>
          </w:p>
          <w:p w14:paraId="1DD2BD37" w14:textId="77777777" w:rsidR="00994500" w:rsidRPr="00071E7A" w:rsidRDefault="00994500" w:rsidP="00994500">
            <w:pPr>
              <w:pStyle w:val="BodyTex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B1AB2A" w14:textId="2DDF592C" w:rsidR="007B4306" w:rsidRPr="00071E7A" w:rsidRDefault="003F78A1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เกี่ยวข้องกับการใช้</w:t>
            </w:r>
            <w:r w:rsidR="002752C9" w:rsidRPr="00071E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ดุลยพินิจของผู้บริหารอย่างมีนัยสำคัญในการประมาณการ ซึ่งขึ้นอยู่กับปัจจัยและข้อสมมติต่าง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437F8F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94500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4F57" w14:textId="77777777" w:rsidR="00994500" w:rsidRPr="00071E7A" w:rsidRDefault="00994500" w:rsidP="00994500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0DF0715C" w14:textId="6867F073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การสอบถามผู้บริหาร เพื่อทำความเข้าใจและประเมินกระบวนการเกี่ยวกับการประมาณมูลค่าที่คาดว่าจะได้รับของ</w:t>
            </w:r>
            <w:r w:rsidR="003F78A1"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ทดสอบการควบคุมของกลุ่มบริษัทที่เกี่ยวกับการตรวจสอบการอนุมัติการกำหนดราคาขายและประมาณการต้นทุน </w:t>
            </w:r>
            <w:r w:rsidR="00BF2AE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การปรับราคาขาย</w:t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และการทบทวนประมาณการต้นทุน</w:t>
            </w:r>
          </w:p>
          <w:p w14:paraId="5C39851A" w14:textId="5D5CE909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การประเมินความเหมาะสมของการประมาณการราคาที่คาดว่าจะขายได้ของกลุ่มบริษัท โดยวิธีการเปรียบเทียบประมาณการราคาขายกับราคาที่ขายได้จริง </w:t>
            </w:r>
            <w:r w:rsidR="00BF2A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และแนวโน้มราคาขายของอสังหาริมทรัพย์</w:t>
            </w:r>
          </w:p>
          <w:p w14:paraId="25B41681" w14:textId="77777777" w:rsidR="00994500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ประเมินความสมเหตุสมผลของการประมาณการต้นทุนที่คาดว่าจะก่อสร้างจนแล้วเสร็จโดยการเปรียบเทียบประมาณการต้นทุนกับต้นทุนที่เกิดขึ้นจริงและเอกสารประกอบรายการ </w:t>
            </w:r>
          </w:p>
          <w:p w14:paraId="08D02776" w14:textId="6C6CBB95" w:rsidR="007B0325" w:rsidRPr="00071E7A" w:rsidRDefault="00994500" w:rsidP="004A3B4F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4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="002752C9" w:rsidRPr="00071E7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71E7A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หมายเหตุประกอบงบการเงินตามมาตรฐานการรายงานทางการเงิน</w:t>
            </w:r>
          </w:p>
        </w:tc>
      </w:tr>
    </w:tbl>
    <w:p w14:paraId="127FA9FE" w14:textId="2EA74B18" w:rsidR="001D4E3C" w:rsidRPr="00071E7A" w:rsidRDefault="001D4E3C" w:rsidP="00C14EA0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2F8B47A" w14:textId="77777777" w:rsidR="0056519C" w:rsidRPr="00071E7A" w:rsidRDefault="0056519C" w:rsidP="00C14EA0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6A8CCED" w14:textId="54DBE226" w:rsidR="007B7B13" w:rsidRPr="00071E7A" w:rsidRDefault="007B7B13" w:rsidP="00C14EA0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14CA55D3" w14:textId="77777777" w:rsidR="007B7B13" w:rsidRPr="00071E7A" w:rsidRDefault="007B7B13" w:rsidP="007B7B13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30"/>
          <w:szCs w:val="30"/>
        </w:rPr>
      </w:pPr>
    </w:p>
    <w:p w14:paraId="314B3C32" w14:textId="77777777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E511B03" w14:textId="77777777" w:rsidR="00C62461" w:rsidRPr="00071E7A" w:rsidRDefault="00C62461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78861B8D" w14:textId="77777777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="00C62461" w:rsidRPr="00071E7A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4BDBEBC7" w14:textId="77777777" w:rsidR="00C62461" w:rsidRPr="00071E7A" w:rsidRDefault="00C62461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4EF11F5D" w14:textId="77777777" w:rsidR="00C62461" w:rsidRPr="00071E7A" w:rsidRDefault="00AC2EB8" w:rsidP="00C6246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071E7A">
        <w:rPr>
          <w:rFonts w:asciiTheme="majorBidi" w:eastAsiaTheme="minorHAns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C62461" w:rsidRPr="00071E7A">
        <w:rPr>
          <w:rFonts w:asciiTheme="majorBidi" w:eastAsiaTheme="minorHAnsi" w:hAnsiTheme="majorBidi" w:cstheme="majorBidi"/>
          <w:sz w:val="30"/>
          <w:szCs w:val="30"/>
        </w:rPr>
        <w:t xml:space="preserve"> </w:t>
      </w:r>
    </w:p>
    <w:p w14:paraId="134D061C" w14:textId="77777777" w:rsidR="007B7B13" w:rsidRPr="00071E7A" w:rsidRDefault="007B7B13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0130D" w14:textId="77777777" w:rsidR="00527A0C" w:rsidRPr="00071E7A" w:rsidRDefault="00527A0C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1179A02" w14:textId="77777777" w:rsidR="00527A0C" w:rsidRPr="00071E7A" w:rsidRDefault="00527A0C" w:rsidP="007B7B13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7C3916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71E7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071E7A">
        <w:rPr>
          <w:rFonts w:asciiTheme="majorBidi" w:eastAsia="Calibri" w:hAnsiTheme="majorBidi" w:cstheme="majorBidi"/>
          <w:i/>
          <w:iCs/>
          <w:color w:val="000000" w:themeColor="text1"/>
          <w:sz w:val="30"/>
          <w:szCs w:val="30"/>
          <w:cs/>
        </w:rPr>
        <w:t>การเงิน</w:t>
      </w:r>
      <w:r w:rsidRPr="00071E7A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รวมและงบการเงินเฉพาะกิจการ</w:t>
      </w:r>
    </w:p>
    <w:p w14:paraId="05A6CC4D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F84823" w14:textId="77777777" w:rsidR="00C62461" w:rsidRPr="00071E7A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1F46053" w14:textId="77777777" w:rsidR="008231EE" w:rsidRPr="00071E7A" w:rsidRDefault="008231EE" w:rsidP="007B7B1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7202280" w14:textId="226531BA" w:rsidR="00C62461" w:rsidRPr="00071E7A" w:rsidRDefault="00C62461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47E551E" w14:textId="77777777" w:rsidR="003F4B09" w:rsidRPr="00071E7A" w:rsidRDefault="003F4B09" w:rsidP="00C6246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70143E" w14:textId="7DFFA4E8" w:rsidR="003F4B09" w:rsidRPr="00071E7A" w:rsidRDefault="00AE77E3" w:rsidP="003F4B09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71E7A">
        <w:rPr>
          <w:rFonts w:asciiTheme="majorBidi" w:eastAsia="Calibri" w:hAnsiTheme="majorBidi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53664ED1" w14:textId="77777777" w:rsidR="00AE77E3" w:rsidRPr="00071E7A" w:rsidRDefault="00AE77E3" w:rsidP="003F4B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66A7EE8" w14:textId="46A9351D" w:rsidR="003F4B09" w:rsidRPr="00071E7A" w:rsidRDefault="003F4B09" w:rsidP="003F4B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DEF6050" w14:textId="77777777" w:rsidR="003F4B09" w:rsidRPr="00071E7A" w:rsidRDefault="003F4B09" w:rsidP="003F4B0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B65BD94" w14:textId="77777777" w:rsidR="003F4B09" w:rsidRPr="00071E7A" w:rsidRDefault="003F4B09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4"/>
          <w:szCs w:val="24"/>
          <w:cs/>
        </w:rPr>
      </w:pPr>
    </w:p>
    <w:p w14:paraId="45B2BEC5" w14:textId="77777777" w:rsidR="007B7B13" w:rsidRPr="00071E7A" w:rsidRDefault="00C62461" w:rsidP="007B7B13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71E7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4D5358" w14:textId="77777777" w:rsidR="00C62461" w:rsidRPr="00071E7A" w:rsidRDefault="00C62461" w:rsidP="007B7B13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3283579F" w14:textId="77777777" w:rsidR="00C62461" w:rsidRPr="00071E7A" w:rsidRDefault="00C62461" w:rsidP="00C62461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71E7A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71E7A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3C543F4" w14:textId="77777777" w:rsidR="007B7B13" w:rsidRPr="00071E7A" w:rsidRDefault="007B7B13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71E7A">
        <w:rPr>
          <w:rFonts w:asciiTheme="majorBidi" w:hAnsiTheme="majorBidi" w:cstheme="majorBidi"/>
          <w:color w:val="000000" w:themeColor="text1"/>
          <w:sz w:val="24"/>
          <w:szCs w:val="24"/>
          <w:rtl/>
          <w:cs/>
        </w:rPr>
        <w:t xml:space="preserve"> </w:t>
      </w:r>
    </w:p>
    <w:p w14:paraId="71CCD5A2" w14:textId="77777777" w:rsidR="00C62461" w:rsidRPr="00071E7A" w:rsidRDefault="00C62461" w:rsidP="00C6246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A2C9A91" w14:textId="77777777" w:rsidR="007B7B13" w:rsidRPr="00071E7A" w:rsidRDefault="007B7B13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7C328A1C" w14:textId="3F407FF0" w:rsidR="00C62461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71E7A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71E7A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071E7A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71E7A">
        <w:rPr>
          <w:rFonts w:asciiTheme="majorBidi" w:hAnsiTheme="majorBidi" w:cstheme="majorBidi"/>
          <w:spacing w:val="-2"/>
          <w:sz w:val="30"/>
          <w:szCs w:val="30"/>
          <w:cs/>
        </w:rPr>
        <w:t>ายใน</w:t>
      </w:r>
    </w:p>
    <w:p w14:paraId="39E9416B" w14:textId="77777777" w:rsidR="008231EE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71E7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47F796B" w14:textId="77777777" w:rsidR="00C445E4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71E7A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961C5A6" w14:textId="14400785" w:rsidR="00C62461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F763631" w14:textId="776D3388" w:rsidR="00263176" w:rsidRPr="00071E7A" w:rsidRDefault="00263176" w:rsidP="00263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E72E5D1" w14:textId="6051F4B3" w:rsidR="001D4E3C" w:rsidRDefault="001D4E3C" w:rsidP="007F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3257189" w14:textId="77777777" w:rsidR="007F35D6" w:rsidRPr="00071E7A" w:rsidRDefault="007F35D6" w:rsidP="007F3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E68991E" w14:textId="08D71A40" w:rsidR="00BF29C5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0DC7214B" w14:textId="77777777" w:rsidR="00133813" w:rsidRPr="00071E7A" w:rsidRDefault="00C62461" w:rsidP="004A3B4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71E7A">
        <w:rPr>
          <w:rFonts w:asciiTheme="majorBid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071E7A">
        <w:rPr>
          <w:rFonts w:asciiTheme="majorBidi" w:hAnsiTheme="majorBidi" w:cstheme="majorBidi"/>
          <w:sz w:val="30"/>
          <w:szCs w:val="30"/>
        </w:rPr>
        <w:t xml:space="preserve"> </w:t>
      </w:r>
      <w:r w:rsidRPr="00071E7A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B54E46F" w14:textId="77777777" w:rsidR="00C62461" w:rsidRPr="00071E7A" w:rsidRDefault="00C62461" w:rsidP="001338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/>
        <w:contextualSpacing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72CC33EA" w14:textId="77777777" w:rsidR="00C445E4" w:rsidRPr="00071E7A" w:rsidRDefault="00C445E4" w:rsidP="00C445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71E7A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EF07DB0" w14:textId="77777777" w:rsidR="007B7B13" w:rsidRPr="00071E7A" w:rsidRDefault="007B7B13" w:rsidP="007B7B13">
      <w:pPr>
        <w:jc w:val="thaiDistribute"/>
        <w:rPr>
          <w:rFonts w:asciiTheme="majorBidi" w:eastAsia="Calibri" w:hAnsiTheme="majorBidi" w:cstheme="majorBidi"/>
          <w:color w:val="000000" w:themeColor="text1"/>
          <w:sz w:val="24"/>
          <w:szCs w:val="24"/>
        </w:rPr>
      </w:pPr>
    </w:p>
    <w:p w14:paraId="620A5FD9" w14:textId="01BBEE7C" w:rsidR="00C445E4" w:rsidRPr="00071E7A" w:rsidRDefault="00C445E4" w:rsidP="007B7B13">
      <w:pPr>
        <w:jc w:val="thaiDistribute"/>
        <w:rPr>
          <w:rFonts w:asciiTheme="majorBidi" w:eastAsia="Calibri" w:hAnsiTheme="majorBidi"/>
          <w:sz w:val="30"/>
          <w:szCs w:val="30"/>
        </w:rPr>
      </w:pPr>
      <w:r w:rsidRPr="00071E7A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244A6" w:rsidRPr="00071E7A">
        <w:rPr>
          <w:rFonts w:asciiTheme="majorBidi" w:eastAsia="Calibr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1B8B2FC" w14:textId="77777777" w:rsidR="004244A6" w:rsidRPr="00071E7A" w:rsidRDefault="004244A6" w:rsidP="007B7B13">
      <w:pPr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30BE6C4" w14:textId="77777777" w:rsidR="00C445E4" w:rsidRPr="00071E7A" w:rsidRDefault="00C445E4" w:rsidP="00C445E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AA0CC5D" w14:textId="77777777" w:rsidR="007B7B13" w:rsidRPr="00071E7A" w:rsidRDefault="007B7B13" w:rsidP="007B7B1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CD97C" w14:textId="77777777" w:rsidR="007B7B13" w:rsidRPr="00071E7A" w:rsidRDefault="007B7B13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130CF537" w14:textId="77777777" w:rsidR="00C445E4" w:rsidRPr="00071E7A" w:rsidRDefault="00C445E4" w:rsidP="007B7B1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7327F6E0" w14:textId="77777777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>(วรรณาพร จงพีรเดชานนท์)</w:t>
      </w:r>
    </w:p>
    <w:p w14:paraId="5F36DC8B" w14:textId="77777777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>ผู้สอบบัญชีรับอนุญาต</w:t>
      </w:r>
    </w:p>
    <w:p w14:paraId="56B7B35C" w14:textId="3EF330ED" w:rsidR="007B7B13" w:rsidRPr="00071E7A" w:rsidRDefault="007B7B13" w:rsidP="007B7B13">
      <w:pPr>
        <w:pStyle w:val="T"/>
        <w:ind w:left="0" w:right="0"/>
        <w:jc w:val="thaiDistribute"/>
        <w:rPr>
          <w:rFonts w:asciiTheme="majorBidi" w:hAnsiTheme="majorBidi" w:cstheme="majorBidi"/>
          <w:cs/>
        </w:rPr>
      </w:pPr>
      <w:r w:rsidRPr="00071E7A">
        <w:rPr>
          <w:rFonts w:asciiTheme="majorBidi" w:hAnsiTheme="majorBidi" w:cstheme="majorBidi"/>
          <w:cs/>
        </w:rPr>
        <w:t xml:space="preserve">เลขทะเบียน </w:t>
      </w:r>
      <w:r w:rsidR="00EE0AC0" w:rsidRPr="00EE0AC0">
        <w:rPr>
          <w:rFonts w:asciiTheme="majorBidi" w:hAnsiTheme="majorBidi" w:cstheme="majorBidi"/>
          <w:lang w:val="en-US"/>
        </w:rPr>
        <w:t>4098</w:t>
      </w:r>
    </w:p>
    <w:p w14:paraId="6068BBB8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2CF65FE1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2C91302" w14:textId="77777777" w:rsidR="007B7B13" w:rsidRPr="00071E7A" w:rsidRDefault="007B7B13" w:rsidP="007B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071E7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D2D122B" w14:textId="31D86E18" w:rsidR="000031AA" w:rsidRDefault="00EE0AC0" w:rsidP="00003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EE0AC0">
        <w:rPr>
          <w:rFonts w:asciiTheme="majorBidi" w:hAnsiTheme="majorBidi" w:cstheme="majorBidi"/>
          <w:sz w:val="30"/>
          <w:szCs w:val="30"/>
        </w:rPr>
        <w:t>17</w:t>
      </w:r>
      <w:r w:rsidR="00DE0914" w:rsidRPr="00071E7A">
        <w:rPr>
          <w:rFonts w:asciiTheme="majorBidi" w:hAnsiTheme="majorBidi" w:cstheme="majorBidi"/>
          <w:sz w:val="30"/>
          <w:szCs w:val="30"/>
        </w:rPr>
        <w:t xml:space="preserve"> </w:t>
      </w:r>
      <w:r w:rsidR="008231EE" w:rsidRPr="00071E7A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EE0AC0">
        <w:rPr>
          <w:rFonts w:asciiTheme="majorBidi" w:hAnsiTheme="majorBidi" w:cstheme="majorBidi"/>
          <w:sz w:val="30"/>
          <w:szCs w:val="30"/>
        </w:rPr>
        <w:t>2566</w:t>
      </w:r>
    </w:p>
    <w:sectPr w:rsidR="000031AA" w:rsidSect="004B65D8">
      <w:headerReference w:type="default" r:id="rId17"/>
      <w:footerReference w:type="default" r:id="rId18"/>
      <w:footerReference w:type="first" r:id="rId19"/>
      <w:type w:val="nextColumn"/>
      <w:pgSz w:w="11909" w:h="16834" w:code="9"/>
      <w:pgMar w:top="691" w:right="1152" w:bottom="576" w:left="1152" w:header="720" w:footer="6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9EADE" w14:textId="77777777" w:rsidR="00E91F15" w:rsidRDefault="00E91F15">
      <w:r>
        <w:separator/>
      </w:r>
    </w:p>
  </w:endnote>
  <w:endnote w:type="continuationSeparator" w:id="0">
    <w:p w14:paraId="0F8A9603" w14:textId="77777777" w:rsidR="00E91F15" w:rsidRDefault="00E9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270A" w14:textId="257736B4" w:rsidR="002466B2" w:rsidRDefault="002466B2" w:rsidP="006062A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EE0AC0" w:rsidRPr="00EE0AC0">
      <w:rPr>
        <w:rStyle w:val="PageNumber"/>
        <w:noProof/>
      </w:rPr>
      <w:t>1</w:t>
    </w:r>
    <w:r>
      <w:rPr>
        <w:rStyle w:val="PageNumber"/>
      </w:rPr>
      <w:fldChar w:fldCharType="end"/>
    </w:r>
  </w:p>
  <w:p w14:paraId="70AF98B3" w14:textId="77777777" w:rsidR="002466B2" w:rsidRDefault="002466B2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935B" w14:textId="127306E1" w:rsidR="002466B2" w:rsidRDefault="00EE0AC0" w:rsidP="0091199D">
    <w:pPr>
      <w:jc w:val="center"/>
      <w:rPr>
        <w:rFonts w:ascii="Angsana New" w:hAnsi="Angsana New"/>
        <w:sz w:val="30"/>
        <w:szCs w:val="30"/>
        <w:lang w:val="en-GB"/>
      </w:rPr>
    </w:pPr>
    <w:r w:rsidRPr="00EE0AC0">
      <w:rPr>
        <w:rStyle w:val="PageNumber"/>
        <w:rFonts w:ascii="Angsana New" w:hAnsi="Angsana New"/>
        <w:sz w:val="30"/>
        <w:szCs w:val="30"/>
      </w:rPr>
      <w:t>2</w:t>
    </w:r>
    <w:r w:rsidR="002466B2">
      <w:rPr>
        <w:rStyle w:val="PageNumber"/>
        <w:rFonts w:ascii="Angsana New" w:hAnsi="Angsana New"/>
        <w:sz w:val="30"/>
        <w:szCs w:val="30"/>
      </w:rPr>
      <w:fldChar w:fldCharType="begin"/>
    </w:r>
    <w:r w:rsidR="002466B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="002466B2">
      <w:rPr>
        <w:rStyle w:val="PageNumber"/>
        <w:rFonts w:ascii="Angsana New" w:hAnsi="Angsana New"/>
        <w:sz w:val="30"/>
        <w:szCs w:val="30"/>
      </w:rPr>
      <w:instrText>PAGE</w:instrText>
    </w:r>
    <w:r w:rsidR="002466B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="002466B2">
      <w:rPr>
        <w:rStyle w:val="PageNumber"/>
        <w:rFonts w:ascii="Angsana New" w:hAnsi="Angsana New"/>
        <w:sz w:val="30"/>
        <w:szCs w:val="30"/>
      </w:rPr>
      <w:fldChar w:fldCharType="separate"/>
    </w:r>
    <w:r w:rsidR="002466B2">
      <w:rPr>
        <w:rStyle w:val="PageNumber"/>
        <w:rFonts w:ascii="Angsana New" w:hAnsi="Angsana New"/>
        <w:noProof/>
        <w:sz w:val="30"/>
        <w:szCs w:val="30"/>
        <w:cs/>
        <w:lang w:val="en-GB"/>
      </w:rPr>
      <w:t>4</w:t>
    </w:r>
    <w:r w:rsidRPr="00EE0AC0">
      <w:rPr>
        <w:rStyle w:val="PageNumber"/>
        <w:rFonts w:ascii="Angsana New" w:hAnsi="Angsana New"/>
        <w:noProof/>
        <w:sz w:val="30"/>
        <w:szCs w:val="30"/>
      </w:rPr>
      <w:t>1</w:t>
    </w:r>
    <w:r w:rsidR="002466B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62D75" w14:textId="77777777" w:rsidR="002466B2" w:rsidRDefault="002466B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78094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CA0EAF" w14:textId="088D0900" w:rsidR="002466B2" w:rsidRPr="00E779B1" w:rsidRDefault="002466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E0AC0" w:rsidRPr="00EE0AC0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E8B98" w14:textId="77777777" w:rsidR="002466B2" w:rsidRDefault="002466B2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22774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4D33CEF" w14:textId="77777777" w:rsidR="000031AA" w:rsidRPr="00E779B1" w:rsidRDefault="000031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E0AC0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16B7" w14:textId="166EACCD" w:rsidR="002466B2" w:rsidRPr="003C3524" w:rsidRDefault="002466B2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EE0AC0" w:rsidRPr="00EE0AC0">
      <w:rPr>
        <w:rStyle w:val="PageNumber"/>
        <w:rFonts w:ascii="Angsana New" w:hAnsi="Angsana New"/>
        <w:noProof/>
        <w:sz w:val="30"/>
        <w:szCs w:val="30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7C7A20E0" w14:textId="2FBE6F12" w:rsidR="002466B2" w:rsidRPr="001D2470" w:rsidRDefault="002466B2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F1BB8">
      <w:rPr>
        <w:rFonts w:ascii="Angsana New" w:hAnsi="Angsana New"/>
        <w:noProof/>
        <w:sz w:val="30"/>
        <w:szCs w:val="30"/>
      </w:rPr>
      <w:t>1258388 - 2022 DEC-FSA-Pruksa Holding -12t Rev1 16FEB23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73483" w14:textId="77777777" w:rsidR="00E91F15" w:rsidRDefault="00E91F15">
      <w:r>
        <w:separator/>
      </w:r>
    </w:p>
  </w:footnote>
  <w:footnote w:type="continuationSeparator" w:id="0">
    <w:p w14:paraId="718B4DFD" w14:textId="77777777" w:rsidR="00E91F15" w:rsidRDefault="00E91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E324D" w14:textId="77777777" w:rsidR="002466B2" w:rsidRPr="009F5F90" w:rsidRDefault="002466B2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>บริษัท พฤกษา เรียลเอสเตท 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29C7E73" w14:textId="77777777" w:rsidR="002466B2" w:rsidRPr="009F5F90" w:rsidRDefault="002466B2" w:rsidP="003E51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ABF0BE" w14:textId="77777777" w:rsidR="002466B2" w:rsidRPr="009F5F90" w:rsidRDefault="002466B2" w:rsidP="003E5175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F4A1C" w14:textId="77777777" w:rsidR="002466B2" w:rsidRDefault="002466B2">
    <w:pPr>
      <w:pStyle w:val="Header"/>
    </w:pPr>
  </w:p>
  <w:p w14:paraId="343B05D7" w14:textId="77777777" w:rsidR="002466B2" w:rsidRPr="00E807EC" w:rsidRDefault="00246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F5BA3" w14:textId="77777777" w:rsidR="002466B2" w:rsidRPr="00222DA0" w:rsidRDefault="002466B2" w:rsidP="00EB33DD">
    <w:pPr>
      <w:pStyle w:val="Header"/>
      <w:rPr>
        <w:rFonts w:asciiTheme="majorBidi" w:hAnsiTheme="majorBidi" w:cstheme="majorBidi"/>
        <w:sz w:val="32"/>
        <w:szCs w:val="32"/>
      </w:rPr>
    </w:pPr>
  </w:p>
  <w:p w14:paraId="76CB5DC5" w14:textId="77777777" w:rsidR="002466B2" w:rsidRPr="00222DA0" w:rsidRDefault="002466B2" w:rsidP="00EB33D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522E6" w14:textId="77777777" w:rsidR="002466B2" w:rsidRPr="008F25B0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49088D6C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68264717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1F823BE9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62412B77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792D5B8E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5C1E42EE" w14:textId="77777777" w:rsidR="002466B2" w:rsidRDefault="002466B2">
    <w:pPr>
      <w:pStyle w:val="Header"/>
      <w:rPr>
        <w:rFonts w:asciiTheme="majorBidi" w:hAnsiTheme="majorBidi" w:cstheme="majorBidi"/>
        <w:sz w:val="32"/>
        <w:szCs w:val="32"/>
      </w:rPr>
    </w:pPr>
  </w:p>
  <w:p w14:paraId="0FFA977B" w14:textId="77777777" w:rsidR="002466B2" w:rsidRPr="008F25B0" w:rsidRDefault="002466B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64C68" w14:textId="77777777" w:rsidR="000031AA" w:rsidRPr="009F5F90" w:rsidRDefault="000031AA" w:rsidP="00776C29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3E29F7" w14:textId="77777777" w:rsidR="000031AA" w:rsidRPr="00776C29" w:rsidRDefault="000031AA" w:rsidP="00776C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C2068"/>
    <w:multiLevelType w:val="hybridMultilevel"/>
    <w:tmpl w:val="BDF4CC9E"/>
    <w:lvl w:ilvl="0" w:tplc="7FEADAA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13C3055"/>
    <w:multiLevelType w:val="hybridMultilevel"/>
    <w:tmpl w:val="A718D9C0"/>
    <w:lvl w:ilvl="0" w:tplc="14FC72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D5496"/>
    <w:multiLevelType w:val="hybridMultilevel"/>
    <w:tmpl w:val="C18471B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1490504"/>
    <w:multiLevelType w:val="multilevel"/>
    <w:tmpl w:val="89920932"/>
    <w:lvl w:ilvl="0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6C0948"/>
    <w:multiLevelType w:val="hybridMultilevel"/>
    <w:tmpl w:val="7904EB8E"/>
    <w:lvl w:ilvl="0" w:tplc="3E4672F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AF87E1B"/>
    <w:multiLevelType w:val="hybridMultilevel"/>
    <w:tmpl w:val="63BA5DAE"/>
    <w:lvl w:ilvl="0" w:tplc="E1C6EBA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AC7A07"/>
    <w:multiLevelType w:val="multilevel"/>
    <w:tmpl w:val="11AC5880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5E2421C"/>
    <w:multiLevelType w:val="hybridMultilevel"/>
    <w:tmpl w:val="0D8614D0"/>
    <w:lvl w:ilvl="0" w:tplc="0F126E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70E17"/>
    <w:multiLevelType w:val="hybridMultilevel"/>
    <w:tmpl w:val="C20AA976"/>
    <w:lvl w:ilvl="0" w:tplc="C710235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5F48DD6E"/>
    <w:lvl w:ilvl="0" w:tplc="53BCDA14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B2BB9"/>
    <w:multiLevelType w:val="hybridMultilevel"/>
    <w:tmpl w:val="3CE0C3EE"/>
    <w:lvl w:ilvl="0" w:tplc="F57E9CF4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D7160D8"/>
    <w:multiLevelType w:val="hybridMultilevel"/>
    <w:tmpl w:val="7CAE803E"/>
    <w:lvl w:ilvl="0" w:tplc="5F329018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2"/>
  </w:num>
  <w:num w:numId="4">
    <w:abstractNumId w:val="10"/>
  </w:num>
  <w:num w:numId="5">
    <w:abstractNumId w:val="20"/>
  </w:num>
  <w:num w:numId="6">
    <w:abstractNumId w:val="3"/>
  </w:num>
  <w:num w:numId="7">
    <w:abstractNumId w:val="26"/>
  </w:num>
  <w:num w:numId="8">
    <w:abstractNumId w:val="8"/>
  </w:num>
  <w:num w:numId="9">
    <w:abstractNumId w:val="2"/>
  </w:num>
  <w:num w:numId="10">
    <w:abstractNumId w:val="1"/>
  </w:num>
  <w:num w:numId="11">
    <w:abstractNumId w:val="34"/>
  </w:num>
  <w:num w:numId="12">
    <w:abstractNumId w:val="38"/>
  </w:num>
  <w:num w:numId="13">
    <w:abstractNumId w:val="19"/>
  </w:num>
  <w:num w:numId="14">
    <w:abstractNumId w:val="32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39"/>
  </w:num>
  <w:num w:numId="18">
    <w:abstractNumId w:val="28"/>
  </w:num>
  <w:num w:numId="19">
    <w:abstractNumId w:val="5"/>
  </w:num>
  <w:num w:numId="20">
    <w:abstractNumId w:val="33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13"/>
  </w:num>
  <w:num w:numId="25">
    <w:abstractNumId w:val="6"/>
  </w:num>
  <w:num w:numId="26">
    <w:abstractNumId w:val="27"/>
  </w:num>
  <w:num w:numId="2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7"/>
  </w:num>
  <w:num w:numId="30">
    <w:abstractNumId w:val="18"/>
  </w:num>
  <w:num w:numId="31">
    <w:abstractNumId w:val="4"/>
  </w:num>
  <w:num w:numId="32">
    <w:abstractNumId w:val="1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9"/>
  </w:num>
  <w:num w:numId="39">
    <w:abstractNumId w:val="12"/>
  </w:num>
  <w:num w:numId="40">
    <w:abstractNumId w:val="30"/>
  </w:num>
  <w:num w:numId="41">
    <w:abstractNumId w:val="31"/>
  </w:num>
  <w:num w:numId="42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27"/>
    <w:rsid w:val="000003BB"/>
    <w:rsid w:val="00000875"/>
    <w:rsid w:val="00000B22"/>
    <w:rsid w:val="0000108C"/>
    <w:rsid w:val="000011E0"/>
    <w:rsid w:val="00001228"/>
    <w:rsid w:val="000013E5"/>
    <w:rsid w:val="0000143E"/>
    <w:rsid w:val="000014AF"/>
    <w:rsid w:val="000015C3"/>
    <w:rsid w:val="000017BC"/>
    <w:rsid w:val="00001864"/>
    <w:rsid w:val="0000190B"/>
    <w:rsid w:val="00001B00"/>
    <w:rsid w:val="0000220A"/>
    <w:rsid w:val="00002263"/>
    <w:rsid w:val="0000226D"/>
    <w:rsid w:val="00002443"/>
    <w:rsid w:val="00002B4A"/>
    <w:rsid w:val="00003041"/>
    <w:rsid w:val="0000310D"/>
    <w:rsid w:val="000031AA"/>
    <w:rsid w:val="00003299"/>
    <w:rsid w:val="000033EB"/>
    <w:rsid w:val="00003483"/>
    <w:rsid w:val="00003651"/>
    <w:rsid w:val="00003EBA"/>
    <w:rsid w:val="00003FA3"/>
    <w:rsid w:val="000041DD"/>
    <w:rsid w:val="00004651"/>
    <w:rsid w:val="000049E5"/>
    <w:rsid w:val="00004DCD"/>
    <w:rsid w:val="00004E31"/>
    <w:rsid w:val="0000509A"/>
    <w:rsid w:val="000051DE"/>
    <w:rsid w:val="000055F0"/>
    <w:rsid w:val="00005A6E"/>
    <w:rsid w:val="00005BA4"/>
    <w:rsid w:val="00005C00"/>
    <w:rsid w:val="00006022"/>
    <w:rsid w:val="00006061"/>
    <w:rsid w:val="00006307"/>
    <w:rsid w:val="00006775"/>
    <w:rsid w:val="000071AD"/>
    <w:rsid w:val="000071E5"/>
    <w:rsid w:val="00007317"/>
    <w:rsid w:val="00007433"/>
    <w:rsid w:val="0000779F"/>
    <w:rsid w:val="00007ADE"/>
    <w:rsid w:val="00007C06"/>
    <w:rsid w:val="000102F9"/>
    <w:rsid w:val="00010C43"/>
    <w:rsid w:val="00011152"/>
    <w:rsid w:val="0001123C"/>
    <w:rsid w:val="000114BF"/>
    <w:rsid w:val="000114D5"/>
    <w:rsid w:val="00011A16"/>
    <w:rsid w:val="00011ED6"/>
    <w:rsid w:val="00012077"/>
    <w:rsid w:val="000124C2"/>
    <w:rsid w:val="00012514"/>
    <w:rsid w:val="000129E6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5260"/>
    <w:rsid w:val="00015376"/>
    <w:rsid w:val="00015AC7"/>
    <w:rsid w:val="00016376"/>
    <w:rsid w:val="00016482"/>
    <w:rsid w:val="000165E7"/>
    <w:rsid w:val="00016B7A"/>
    <w:rsid w:val="000174B6"/>
    <w:rsid w:val="000178EA"/>
    <w:rsid w:val="00017B6E"/>
    <w:rsid w:val="0002043D"/>
    <w:rsid w:val="00020572"/>
    <w:rsid w:val="00020A1D"/>
    <w:rsid w:val="00020AEB"/>
    <w:rsid w:val="00020E38"/>
    <w:rsid w:val="00020FF3"/>
    <w:rsid w:val="000210E1"/>
    <w:rsid w:val="000212DF"/>
    <w:rsid w:val="000212F3"/>
    <w:rsid w:val="00021821"/>
    <w:rsid w:val="00021F75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253"/>
    <w:rsid w:val="00023761"/>
    <w:rsid w:val="00023BFE"/>
    <w:rsid w:val="00023DC9"/>
    <w:rsid w:val="000242BB"/>
    <w:rsid w:val="000248F8"/>
    <w:rsid w:val="00024964"/>
    <w:rsid w:val="00024A11"/>
    <w:rsid w:val="0002514B"/>
    <w:rsid w:val="00025DD2"/>
    <w:rsid w:val="00025DE7"/>
    <w:rsid w:val="00025EA0"/>
    <w:rsid w:val="00026326"/>
    <w:rsid w:val="000266D4"/>
    <w:rsid w:val="000268A0"/>
    <w:rsid w:val="00026A27"/>
    <w:rsid w:val="00027290"/>
    <w:rsid w:val="000273D5"/>
    <w:rsid w:val="000273E7"/>
    <w:rsid w:val="00027403"/>
    <w:rsid w:val="00027432"/>
    <w:rsid w:val="000276A9"/>
    <w:rsid w:val="00027718"/>
    <w:rsid w:val="000310C7"/>
    <w:rsid w:val="00031277"/>
    <w:rsid w:val="000317D2"/>
    <w:rsid w:val="000317F7"/>
    <w:rsid w:val="00031EFD"/>
    <w:rsid w:val="00031FD8"/>
    <w:rsid w:val="0003204E"/>
    <w:rsid w:val="000321D0"/>
    <w:rsid w:val="00032380"/>
    <w:rsid w:val="0003239B"/>
    <w:rsid w:val="000325C4"/>
    <w:rsid w:val="000326F9"/>
    <w:rsid w:val="000329F5"/>
    <w:rsid w:val="0003324D"/>
    <w:rsid w:val="000333FD"/>
    <w:rsid w:val="000334D5"/>
    <w:rsid w:val="000336D1"/>
    <w:rsid w:val="00033960"/>
    <w:rsid w:val="0003426F"/>
    <w:rsid w:val="0003446E"/>
    <w:rsid w:val="0003489F"/>
    <w:rsid w:val="000351A5"/>
    <w:rsid w:val="00035278"/>
    <w:rsid w:val="00035478"/>
    <w:rsid w:val="00036364"/>
    <w:rsid w:val="00036675"/>
    <w:rsid w:val="00036B9B"/>
    <w:rsid w:val="000371CA"/>
    <w:rsid w:val="00037A59"/>
    <w:rsid w:val="00037AC1"/>
    <w:rsid w:val="00037DCD"/>
    <w:rsid w:val="00037DF9"/>
    <w:rsid w:val="00040015"/>
    <w:rsid w:val="00040088"/>
    <w:rsid w:val="00040353"/>
    <w:rsid w:val="00040743"/>
    <w:rsid w:val="00040937"/>
    <w:rsid w:val="00040FB6"/>
    <w:rsid w:val="00041082"/>
    <w:rsid w:val="000410BE"/>
    <w:rsid w:val="0004164B"/>
    <w:rsid w:val="000424BD"/>
    <w:rsid w:val="00042A8D"/>
    <w:rsid w:val="0004384B"/>
    <w:rsid w:val="00043944"/>
    <w:rsid w:val="00043F0F"/>
    <w:rsid w:val="0004447F"/>
    <w:rsid w:val="000446BC"/>
    <w:rsid w:val="0004484D"/>
    <w:rsid w:val="000448AA"/>
    <w:rsid w:val="00044E58"/>
    <w:rsid w:val="00045608"/>
    <w:rsid w:val="000457AF"/>
    <w:rsid w:val="00045A9B"/>
    <w:rsid w:val="00045E50"/>
    <w:rsid w:val="00046150"/>
    <w:rsid w:val="00046863"/>
    <w:rsid w:val="00046FA1"/>
    <w:rsid w:val="000471D9"/>
    <w:rsid w:val="000478A2"/>
    <w:rsid w:val="000504FE"/>
    <w:rsid w:val="000505A3"/>
    <w:rsid w:val="000505B2"/>
    <w:rsid w:val="00050845"/>
    <w:rsid w:val="00050B29"/>
    <w:rsid w:val="000511DF"/>
    <w:rsid w:val="000512B4"/>
    <w:rsid w:val="0005147A"/>
    <w:rsid w:val="00051657"/>
    <w:rsid w:val="00051CD4"/>
    <w:rsid w:val="00051E98"/>
    <w:rsid w:val="00051F21"/>
    <w:rsid w:val="00052192"/>
    <w:rsid w:val="000523F0"/>
    <w:rsid w:val="0005265C"/>
    <w:rsid w:val="00052B15"/>
    <w:rsid w:val="00052BA4"/>
    <w:rsid w:val="00052BE5"/>
    <w:rsid w:val="00052E7A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31A"/>
    <w:rsid w:val="00055542"/>
    <w:rsid w:val="00055710"/>
    <w:rsid w:val="000557F2"/>
    <w:rsid w:val="00055AB2"/>
    <w:rsid w:val="00055AEE"/>
    <w:rsid w:val="000561B9"/>
    <w:rsid w:val="00056BBF"/>
    <w:rsid w:val="00057033"/>
    <w:rsid w:val="00057830"/>
    <w:rsid w:val="00057D5E"/>
    <w:rsid w:val="00060FE3"/>
    <w:rsid w:val="0006119F"/>
    <w:rsid w:val="000615E7"/>
    <w:rsid w:val="0006167C"/>
    <w:rsid w:val="00061D1B"/>
    <w:rsid w:val="00061D85"/>
    <w:rsid w:val="00061E88"/>
    <w:rsid w:val="00061F9D"/>
    <w:rsid w:val="00062240"/>
    <w:rsid w:val="00062753"/>
    <w:rsid w:val="00062C2C"/>
    <w:rsid w:val="00062E94"/>
    <w:rsid w:val="00062EA7"/>
    <w:rsid w:val="0006367A"/>
    <w:rsid w:val="00063B22"/>
    <w:rsid w:val="000649D1"/>
    <w:rsid w:val="00065245"/>
    <w:rsid w:val="00065736"/>
    <w:rsid w:val="00065DFB"/>
    <w:rsid w:val="00065ED4"/>
    <w:rsid w:val="000660F0"/>
    <w:rsid w:val="00066103"/>
    <w:rsid w:val="000662EE"/>
    <w:rsid w:val="00066745"/>
    <w:rsid w:val="00067603"/>
    <w:rsid w:val="000679F6"/>
    <w:rsid w:val="00070385"/>
    <w:rsid w:val="00070833"/>
    <w:rsid w:val="000709E7"/>
    <w:rsid w:val="00071077"/>
    <w:rsid w:val="00071A32"/>
    <w:rsid w:val="00071C40"/>
    <w:rsid w:val="00071D17"/>
    <w:rsid w:val="00071E7A"/>
    <w:rsid w:val="00072082"/>
    <w:rsid w:val="00072440"/>
    <w:rsid w:val="00072BB1"/>
    <w:rsid w:val="00072C06"/>
    <w:rsid w:val="0007363B"/>
    <w:rsid w:val="00073DAB"/>
    <w:rsid w:val="000744FF"/>
    <w:rsid w:val="000745DC"/>
    <w:rsid w:val="000746D9"/>
    <w:rsid w:val="00074962"/>
    <w:rsid w:val="00074DAB"/>
    <w:rsid w:val="00074DC7"/>
    <w:rsid w:val="000757D0"/>
    <w:rsid w:val="00075826"/>
    <w:rsid w:val="000758C8"/>
    <w:rsid w:val="00075DCB"/>
    <w:rsid w:val="00075F53"/>
    <w:rsid w:val="0007645A"/>
    <w:rsid w:val="00076579"/>
    <w:rsid w:val="00076862"/>
    <w:rsid w:val="0007745B"/>
    <w:rsid w:val="00077662"/>
    <w:rsid w:val="000776C1"/>
    <w:rsid w:val="00077952"/>
    <w:rsid w:val="00077A7D"/>
    <w:rsid w:val="00077D14"/>
    <w:rsid w:val="00077F57"/>
    <w:rsid w:val="000802AA"/>
    <w:rsid w:val="000806E8"/>
    <w:rsid w:val="00080777"/>
    <w:rsid w:val="000807F1"/>
    <w:rsid w:val="000807F9"/>
    <w:rsid w:val="00080D61"/>
    <w:rsid w:val="00081388"/>
    <w:rsid w:val="00081606"/>
    <w:rsid w:val="00081A7F"/>
    <w:rsid w:val="00081CEB"/>
    <w:rsid w:val="00081D1F"/>
    <w:rsid w:val="00081E46"/>
    <w:rsid w:val="00082164"/>
    <w:rsid w:val="0008224D"/>
    <w:rsid w:val="00082610"/>
    <w:rsid w:val="00082D4A"/>
    <w:rsid w:val="00083649"/>
    <w:rsid w:val="0008435E"/>
    <w:rsid w:val="00084383"/>
    <w:rsid w:val="00084728"/>
    <w:rsid w:val="00084DC5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67A"/>
    <w:rsid w:val="00086862"/>
    <w:rsid w:val="000869EA"/>
    <w:rsid w:val="00086B7D"/>
    <w:rsid w:val="0008740B"/>
    <w:rsid w:val="0008741F"/>
    <w:rsid w:val="0008769B"/>
    <w:rsid w:val="000877A7"/>
    <w:rsid w:val="00087AE1"/>
    <w:rsid w:val="00087DE4"/>
    <w:rsid w:val="00090214"/>
    <w:rsid w:val="0009024E"/>
    <w:rsid w:val="0009030A"/>
    <w:rsid w:val="0009076B"/>
    <w:rsid w:val="00090D6E"/>
    <w:rsid w:val="00090F7F"/>
    <w:rsid w:val="00091089"/>
    <w:rsid w:val="000914A8"/>
    <w:rsid w:val="00091A27"/>
    <w:rsid w:val="00091A68"/>
    <w:rsid w:val="00091B3A"/>
    <w:rsid w:val="00091C65"/>
    <w:rsid w:val="00091CCD"/>
    <w:rsid w:val="00092048"/>
    <w:rsid w:val="0009216A"/>
    <w:rsid w:val="000921F3"/>
    <w:rsid w:val="00092284"/>
    <w:rsid w:val="000929A1"/>
    <w:rsid w:val="00092F9B"/>
    <w:rsid w:val="00093055"/>
    <w:rsid w:val="00093519"/>
    <w:rsid w:val="000936BA"/>
    <w:rsid w:val="00093712"/>
    <w:rsid w:val="00093A5D"/>
    <w:rsid w:val="00094079"/>
    <w:rsid w:val="000947BD"/>
    <w:rsid w:val="000962B5"/>
    <w:rsid w:val="0009640E"/>
    <w:rsid w:val="0009644B"/>
    <w:rsid w:val="00096631"/>
    <w:rsid w:val="00096723"/>
    <w:rsid w:val="000967CD"/>
    <w:rsid w:val="000967FB"/>
    <w:rsid w:val="00096C7A"/>
    <w:rsid w:val="00097413"/>
    <w:rsid w:val="00097568"/>
    <w:rsid w:val="00097870"/>
    <w:rsid w:val="00097902"/>
    <w:rsid w:val="00097D75"/>
    <w:rsid w:val="000A020D"/>
    <w:rsid w:val="000A09D3"/>
    <w:rsid w:val="000A0A19"/>
    <w:rsid w:val="000A16E9"/>
    <w:rsid w:val="000A18DD"/>
    <w:rsid w:val="000A1A40"/>
    <w:rsid w:val="000A214D"/>
    <w:rsid w:val="000A222A"/>
    <w:rsid w:val="000A236C"/>
    <w:rsid w:val="000A2E6B"/>
    <w:rsid w:val="000A3641"/>
    <w:rsid w:val="000A377C"/>
    <w:rsid w:val="000A3A72"/>
    <w:rsid w:val="000A45F2"/>
    <w:rsid w:val="000A4687"/>
    <w:rsid w:val="000A4B57"/>
    <w:rsid w:val="000A4DF5"/>
    <w:rsid w:val="000A50CF"/>
    <w:rsid w:val="000A51D8"/>
    <w:rsid w:val="000A5492"/>
    <w:rsid w:val="000A55AA"/>
    <w:rsid w:val="000A5837"/>
    <w:rsid w:val="000A5CF4"/>
    <w:rsid w:val="000A638D"/>
    <w:rsid w:val="000A66B6"/>
    <w:rsid w:val="000A683C"/>
    <w:rsid w:val="000A6C9B"/>
    <w:rsid w:val="000A6D7A"/>
    <w:rsid w:val="000A7690"/>
    <w:rsid w:val="000A79AA"/>
    <w:rsid w:val="000A7C4B"/>
    <w:rsid w:val="000A7D92"/>
    <w:rsid w:val="000B001D"/>
    <w:rsid w:val="000B0084"/>
    <w:rsid w:val="000B03E1"/>
    <w:rsid w:val="000B04CD"/>
    <w:rsid w:val="000B05FD"/>
    <w:rsid w:val="000B0A23"/>
    <w:rsid w:val="000B0F63"/>
    <w:rsid w:val="000B0F9E"/>
    <w:rsid w:val="000B130F"/>
    <w:rsid w:val="000B194E"/>
    <w:rsid w:val="000B19B8"/>
    <w:rsid w:val="000B2093"/>
    <w:rsid w:val="000B262A"/>
    <w:rsid w:val="000B26B9"/>
    <w:rsid w:val="000B27DC"/>
    <w:rsid w:val="000B315A"/>
    <w:rsid w:val="000B32D7"/>
    <w:rsid w:val="000B3335"/>
    <w:rsid w:val="000B33A5"/>
    <w:rsid w:val="000B367A"/>
    <w:rsid w:val="000B37C8"/>
    <w:rsid w:val="000B3A2E"/>
    <w:rsid w:val="000B3AC0"/>
    <w:rsid w:val="000B3E68"/>
    <w:rsid w:val="000B3E6B"/>
    <w:rsid w:val="000B4068"/>
    <w:rsid w:val="000B4297"/>
    <w:rsid w:val="000B4570"/>
    <w:rsid w:val="000B469D"/>
    <w:rsid w:val="000B473E"/>
    <w:rsid w:val="000B4B6B"/>
    <w:rsid w:val="000B5037"/>
    <w:rsid w:val="000B580A"/>
    <w:rsid w:val="000B598B"/>
    <w:rsid w:val="000B5D89"/>
    <w:rsid w:val="000B5FB6"/>
    <w:rsid w:val="000B628F"/>
    <w:rsid w:val="000B687F"/>
    <w:rsid w:val="000B7409"/>
    <w:rsid w:val="000B7532"/>
    <w:rsid w:val="000B7D56"/>
    <w:rsid w:val="000C0069"/>
    <w:rsid w:val="000C0130"/>
    <w:rsid w:val="000C09DA"/>
    <w:rsid w:val="000C0D93"/>
    <w:rsid w:val="000C1504"/>
    <w:rsid w:val="000C2EAE"/>
    <w:rsid w:val="000C2FCB"/>
    <w:rsid w:val="000C3256"/>
    <w:rsid w:val="000C36AC"/>
    <w:rsid w:val="000C3BE8"/>
    <w:rsid w:val="000C40C1"/>
    <w:rsid w:val="000C4794"/>
    <w:rsid w:val="000C48B7"/>
    <w:rsid w:val="000C4BFE"/>
    <w:rsid w:val="000C4CB8"/>
    <w:rsid w:val="000C5028"/>
    <w:rsid w:val="000C5338"/>
    <w:rsid w:val="000C5B6A"/>
    <w:rsid w:val="000C646A"/>
    <w:rsid w:val="000C691A"/>
    <w:rsid w:val="000C6DB5"/>
    <w:rsid w:val="000C6F8F"/>
    <w:rsid w:val="000C7288"/>
    <w:rsid w:val="000C7ECA"/>
    <w:rsid w:val="000D0482"/>
    <w:rsid w:val="000D05D2"/>
    <w:rsid w:val="000D061A"/>
    <w:rsid w:val="000D0AE0"/>
    <w:rsid w:val="000D0C95"/>
    <w:rsid w:val="000D0F75"/>
    <w:rsid w:val="000D11B6"/>
    <w:rsid w:val="000D1C77"/>
    <w:rsid w:val="000D23A0"/>
    <w:rsid w:val="000D278B"/>
    <w:rsid w:val="000D279E"/>
    <w:rsid w:val="000D29E0"/>
    <w:rsid w:val="000D30E5"/>
    <w:rsid w:val="000D378C"/>
    <w:rsid w:val="000D381E"/>
    <w:rsid w:val="000D4201"/>
    <w:rsid w:val="000D5261"/>
    <w:rsid w:val="000D575C"/>
    <w:rsid w:val="000D5810"/>
    <w:rsid w:val="000D661C"/>
    <w:rsid w:val="000D6AC7"/>
    <w:rsid w:val="000D6CE7"/>
    <w:rsid w:val="000D70B0"/>
    <w:rsid w:val="000D7142"/>
    <w:rsid w:val="000D7358"/>
    <w:rsid w:val="000D7380"/>
    <w:rsid w:val="000D7415"/>
    <w:rsid w:val="000D79AA"/>
    <w:rsid w:val="000D7AB2"/>
    <w:rsid w:val="000D7E10"/>
    <w:rsid w:val="000E0030"/>
    <w:rsid w:val="000E04DE"/>
    <w:rsid w:val="000E081B"/>
    <w:rsid w:val="000E0925"/>
    <w:rsid w:val="000E0E91"/>
    <w:rsid w:val="000E171B"/>
    <w:rsid w:val="000E1CC7"/>
    <w:rsid w:val="000E1E41"/>
    <w:rsid w:val="000E20C1"/>
    <w:rsid w:val="000E2570"/>
    <w:rsid w:val="000E282F"/>
    <w:rsid w:val="000E2E00"/>
    <w:rsid w:val="000E358F"/>
    <w:rsid w:val="000E3720"/>
    <w:rsid w:val="000E3793"/>
    <w:rsid w:val="000E3923"/>
    <w:rsid w:val="000E42EC"/>
    <w:rsid w:val="000E4622"/>
    <w:rsid w:val="000E4927"/>
    <w:rsid w:val="000E4BFB"/>
    <w:rsid w:val="000E4E07"/>
    <w:rsid w:val="000E5D55"/>
    <w:rsid w:val="000E63CA"/>
    <w:rsid w:val="000E6683"/>
    <w:rsid w:val="000E6892"/>
    <w:rsid w:val="000E6B6F"/>
    <w:rsid w:val="000E6F2E"/>
    <w:rsid w:val="000E71AD"/>
    <w:rsid w:val="000E7569"/>
    <w:rsid w:val="000E7B02"/>
    <w:rsid w:val="000E7B1F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967"/>
    <w:rsid w:val="000F2976"/>
    <w:rsid w:val="000F2E8F"/>
    <w:rsid w:val="000F2F4B"/>
    <w:rsid w:val="000F3A79"/>
    <w:rsid w:val="000F3DBD"/>
    <w:rsid w:val="000F42D5"/>
    <w:rsid w:val="000F5009"/>
    <w:rsid w:val="000F5578"/>
    <w:rsid w:val="000F5643"/>
    <w:rsid w:val="000F5760"/>
    <w:rsid w:val="000F5762"/>
    <w:rsid w:val="000F58B0"/>
    <w:rsid w:val="000F59A9"/>
    <w:rsid w:val="000F5B18"/>
    <w:rsid w:val="000F5C4A"/>
    <w:rsid w:val="000F5D31"/>
    <w:rsid w:val="000F5EBE"/>
    <w:rsid w:val="000F5FD8"/>
    <w:rsid w:val="000F6560"/>
    <w:rsid w:val="000F65FF"/>
    <w:rsid w:val="000F69FD"/>
    <w:rsid w:val="000F6A8B"/>
    <w:rsid w:val="000F6DE8"/>
    <w:rsid w:val="000F7333"/>
    <w:rsid w:val="000F7514"/>
    <w:rsid w:val="001000E5"/>
    <w:rsid w:val="0010025E"/>
    <w:rsid w:val="001004DA"/>
    <w:rsid w:val="00100F1D"/>
    <w:rsid w:val="001014E0"/>
    <w:rsid w:val="001016D1"/>
    <w:rsid w:val="0010175D"/>
    <w:rsid w:val="00101FD6"/>
    <w:rsid w:val="00102046"/>
    <w:rsid w:val="0010240C"/>
    <w:rsid w:val="00102AEC"/>
    <w:rsid w:val="00102C00"/>
    <w:rsid w:val="001033FD"/>
    <w:rsid w:val="001034A6"/>
    <w:rsid w:val="0010367A"/>
    <w:rsid w:val="0010388A"/>
    <w:rsid w:val="00103A8F"/>
    <w:rsid w:val="00103DEF"/>
    <w:rsid w:val="0010462E"/>
    <w:rsid w:val="001046D1"/>
    <w:rsid w:val="00104B7C"/>
    <w:rsid w:val="00104B91"/>
    <w:rsid w:val="00104C33"/>
    <w:rsid w:val="00104E95"/>
    <w:rsid w:val="00104F2C"/>
    <w:rsid w:val="00105402"/>
    <w:rsid w:val="00105413"/>
    <w:rsid w:val="0010565F"/>
    <w:rsid w:val="001058F3"/>
    <w:rsid w:val="00105BEA"/>
    <w:rsid w:val="00105C31"/>
    <w:rsid w:val="00105FA0"/>
    <w:rsid w:val="00106043"/>
    <w:rsid w:val="00106899"/>
    <w:rsid w:val="00106A36"/>
    <w:rsid w:val="00106C24"/>
    <w:rsid w:val="001074B7"/>
    <w:rsid w:val="00107528"/>
    <w:rsid w:val="00107715"/>
    <w:rsid w:val="00107821"/>
    <w:rsid w:val="00107BCE"/>
    <w:rsid w:val="001100FA"/>
    <w:rsid w:val="001104BA"/>
    <w:rsid w:val="00110567"/>
    <w:rsid w:val="00110719"/>
    <w:rsid w:val="00110922"/>
    <w:rsid w:val="0011122F"/>
    <w:rsid w:val="00111393"/>
    <w:rsid w:val="0011194A"/>
    <w:rsid w:val="00111C36"/>
    <w:rsid w:val="00111C4C"/>
    <w:rsid w:val="00111EC5"/>
    <w:rsid w:val="001120ED"/>
    <w:rsid w:val="00112212"/>
    <w:rsid w:val="001125FA"/>
    <w:rsid w:val="00112B70"/>
    <w:rsid w:val="00112C30"/>
    <w:rsid w:val="00112E06"/>
    <w:rsid w:val="00113633"/>
    <w:rsid w:val="00113685"/>
    <w:rsid w:val="00113773"/>
    <w:rsid w:val="001138B0"/>
    <w:rsid w:val="00114014"/>
    <w:rsid w:val="00114098"/>
    <w:rsid w:val="001140F7"/>
    <w:rsid w:val="001142A2"/>
    <w:rsid w:val="001143D6"/>
    <w:rsid w:val="00114CFD"/>
    <w:rsid w:val="001154AF"/>
    <w:rsid w:val="001154E3"/>
    <w:rsid w:val="0011560F"/>
    <w:rsid w:val="0011578D"/>
    <w:rsid w:val="00115964"/>
    <w:rsid w:val="00115BC1"/>
    <w:rsid w:val="0011622A"/>
    <w:rsid w:val="00116396"/>
    <w:rsid w:val="001165B2"/>
    <w:rsid w:val="00116AD8"/>
    <w:rsid w:val="00116E16"/>
    <w:rsid w:val="00116ECA"/>
    <w:rsid w:val="0011735D"/>
    <w:rsid w:val="0011740A"/>
    <w:rsid w:val="001174A5"/>
    <w:rsid w:val="001176B0"/>
    <w:rsid w:val="001176C1"/>
    <w:rsid w:val="001176E6"/>
    <w:rsid w:val="001177FE"/>
    <w:rsid w:val="001178B7"/>
    <w:rsid w:val="00117968"/>
    <w:rsid w:val="00117F23"/>
    <w:rsid w:val="00120113"/>
    <w:rsid w:val="00120309"/>
    <w:rsid w:val="0012049C"/>
    <w:rsid w:val="00120788"/>
    <w:rsid w:val="00120969"/>
    <w:rsid w:val="00121330"/>
    <w:rsid w:val="0012148A"/>
    <w:rsid w:val="00121B68"/>
    <w:rsid w:val="00121CD5"/>
    <w:rsid w:val="00121E4C"/>
    <w:rsid w:val="00122266"/>
    <w:rsid w:val="001222A6"/>
    <w:rsid w:val="00123327"/>
    <w:rsid w:val="00123516"/>
    <w:rsid w:val="00123B57"/>
    <w:rsid w:val="00123CC2"/>
    <w:rsid w:val="00123CC8"/>
    <w:rsid w:val="00123D61"/>
    <w:rsid w:val="00123F41"/>
    <w:rsid w:val="0012400C"/>
    <w:rsid w:val="001244E5"/>
    <w:rsid w:val="0012483F"/>
    <w:rsid w:val="00124B3C"/>
    <w:rsid w:val="00124C76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71"/>
    <w:rsid w:val="00125AF8"/>
    <w:rsid w:val="00125B80"/>
    <w:rsid w:val="00125BD9"/>
    <w:rsid w:val="00125E33"/>
    <w:rsid w:val="0012624F"/>
    <w:rsid w:val="001263D9"/>
    <w:rsid w:val="00126713"/>
    <w:rsid w:val="00126F23"/>
    <w:rsid w:val="001271C2"/>
    <w:rsid w:val="00127221"/>
    <w:rsid w:val="0012748F"/>
    <w:rsid w:val="00127E42"/>
    <w:rsid w:val="00130089"/>
    <w:rsid w:val="001304A2"/>
    <w:rsid w:val="00130733"/>
    <w:rsid w:val="00130824"/>
    <w:rsid w:val="001310A1"/>
    <w:rsid w:val="001311D1"/>
    <w:rsid w:val="0013138A"/>
    <w:rsid w:val="0013193C"/>
    <w:rsid w:val="00131957"/>
    <w:rsid w:val="00132259"/>
    <w:rsid w:val="0013278B"/>
    <w:rsid w:val="0013338B"/>
    <w:rsid w:val="00133813"/>
    <w:rsid w:val="00133DDE"/>
    <w:rsid w:val="001342EB"/>
    <w:rsid w:val="00134912"/>
    <w:rsid w:val="00134A35"/>
    <w:rsid w:val="00134B72"/>
    <w:rsid w:val="00134D17"/>
    <w:rsid w:val="00134FF1"/>
    <w:rsid w:val="00135514"/>
    <w:rsid w:val="00135634"/>
    <w:rsid w:val="0013576A"/>
    <w:rsid w:val="00135802"/>
    <w:rsid w:val="00136522"/>
    <w:rsid w:val="0013660A"/>
    <w:rsid w:val="001366A3"/>
    <w:rsid w:val="00136E32"/>
    <w:rsid w:val="0013713B"/>
    <w:rsid w:val="00137F8F"/>
    <w:rsid w:val="00140220"/>
    <w:rsid w:val="00140274"/>
    <w:rsid w:val="001405B5"/>
    <w:rsid w:val="001409C1"/>
    <w:rsid w:val="00140A06"/>
    <w:rsid w:val="00140C4F"/>
    <w:rsid w:val="001412AF"/>
    <w:rsid w:val="001419CB"/>
    <w:rsid w:val="00141BB5"/>
    <w:rsid w:val="00141C2F"/>
    <w:rsid w:val="001420AD"/>
    <w:rsid w:val="00142862"/>
    <w:rsid w:val="00143E25"/>
    <w:rsid w:val="00143EC1"/>
    <w:rsid w:val="00144107"/>
    <w:rsid w:val="00144BCE"/>
    <w:rsid w:val="00144CCD"/>
    <w:rsid w:val="00144EA3"/>
    <w:rsid w:val="00145158"/>
    <w:rsid w:val="001459BE"/>
    <w:rsid w:val="00146070"/>
    <w:rsid w:val="00146101"/>
    <w:rsid w:val="00146180"/>
    <w:rsid w:val="00146B5B"/>
    <w:rsid w:val="001470E0"/>
    <w:rsid w:val="00147F2E"/>
    <w:rsid w:val="0015096D"/>
    <w:rsid w:val="001509D2"/>
    <w:rsid w:val="001511A6"/>
    <w:rsid w:val="001513DA"/>
    <w:rsid w:val="00151BAC"/>
    <w:rsid w:val="00151E9C"/>
    <w:rsid w:val="00152120"/>
    <w:rsid w:val="0015215F"/>
    <w:rsid w:val="00152366"/>
    <w:rsid w:val="00152BBD"/>
    <w:rsid w:val="00152C19"/>
    <w:rsid w:val="00152E34"/>
    <w:rsid w:val="00152F12"/>
    <w:rsid w:val="00152F36"/>
    <w:rsid w:val="001530FD"/>
    <w:rsid w:val="0015311F"/>
    <w:rsid w:val="00153CC4"/>
    <w:rsid w:val="00153F9D"/>
    <w:rsid w:val="00154138"/>
    <w:rsid w:val="00154229"/>
    <w:rsid w:val="00154713"/>
    <w:rsid w:val="0015506B"/>
    <w:rsid w:val="001552EA"/>
    <w:rsid w:val="00155334"/>
    <w:rsid w:val="00155641"/>
    <w:rsid w:val="00155907"/>
    <w:rsid w:val="00155940"/>
    <w:rsid w:val="00155B8E"/>
    <w:rsid w:val="00155D09"/>
    <w:rsid w:val="00155EC1"/>
    <w:rsid w:val="001565C0"/>
    <w:rsid w:val="00156B4F"/>
    <w:rsid w:val="00156D56"/>
    <w:rsid w:val="0015718F"/>
    <w:rsid w:val="0015723A"/>
    <w:rsid w:val="00157746"/>
    <w:rsid w:val="00157A85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22F"/>
    <w:rsid w:val="00163558"/>
    <w:rsid w:val="00163681"/>
    <w:rsid w:val="001638BD"/>
    <w:rsid w:val="001639C6"/>
    <w:rsid w:val="00163F84"/>
    <w:rsid w:val="0016444C"/>
    <w:rsid w:val="001645D5"/>
    <w:rsid w:val="0016470D"/>
    <w:rsid w:val="00164933"/>
    <w:rsid w:val="001649D8"/>
    <w:rsid w:val="00164B4E"/>
    <w:rsid w:val="00164DCC"/>
    <w:rsid w:val="0016565F"/>
    <w:rsid w:val="0016596D"/>
    <w:rsid w:val="00165A61"/>
    <w:rsid w:val="00165B87"/>
    <w:rsid w:val="00166166"/>
    <w:rsid w:val="00166D80"/>
    <w:rsid w:val="00167418"/>
    <w:rsid w:val="001700D1"/>
    <w:rsid w:val="00170A3F"/>
    <w:rsid w:val="0017137A"/>
    <w:rsid w:val="001715C7"/>
    <w:rsid w:val="00171CCA"/>
    <w:rsid w:val="00171E94"/>
    <w:rsid w:val="00171EEF"/>
    <w:rsid w:val="0017226E"/>
    <w:rsid w:val="00172C6C"/>
    <w:rsid w:val="00172E4E"/>
    <w:rsid w:val="001733F7"/>
    <w:rsid w:val="0017354D"/>
    <w:rsid w:val="00173B57"/>
    <w:rsid w:val="00173CA5"/>
    <w:rsid w:val="00174865"/>
    <w:rsid w:val="00174928"/>
    <w:rsid w:val="00175420"/>
    <w:rsid w:val="001754E7"/>
    <w:rsid w:val="001757A6"/>
    <w:rsid w:val="001757BF"/>
    <w:rsid w:val="00175BA7"/>
    <w:rsid w:val="00175E8B"/>
    <w:rsid w:val="00175FA5"/>
    <w:rsid w:val="00176B3E"/>
    <w:rsid w:val="00176CCB"/>
    <w:rsid w:val="00176D89"/>
    <w:rsid w:val="00176E3A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41D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13B"/>
    <w:rsid w:val="00183140"/>
    <w:rsid w:val="00183A2B"/>
    <w:rsid w:val="001841CF"/>
    <w:rsid w:val="0018476D"/>
    <w:rsid w:val="00184B85"/>
    <w:rsid w:val="00184BA6"/>
    <w:rsid w:val="0018551F"/>
    <w:rsid w:val="0018573D"/>
    <w:rsid w:val="001857B8"/>
    <w:rsid w:val="001857EC"/>
    <w:rsid w:val="00185AD9"/>
    <w:rsid w:val="00186198"/>
    <w:rsid w:val="001862B7"/>
    <w:rsid w:val="00186871"/>
    <w:rsid w:val="001874DA"/>
    <w:rsid w:val="0018754C"/>
    <w:rsid w:val="00187559"/>
    <w:rsid w:val="0018769F"/>
    <w:rsid w:val="00187A6B"/>
    <w:rsid w:val="00187B59"/>
    <w:rsid w:val="00187D60"/>
    <w:rsid w:val="00187DBF"/>
    <w:rsid w:val="00190237"/>
    <w:rsid w:val="00190424"/>
    <w:rsid w:val="00190DB3"/>
    <w:rsid w:val="00190F46"/>
    <w:rsid w:val="00191BD8"/>
    <w:rsid w:val="001920B0"/>
    <w:rsid w:val="001924D2"/>
    <w:rsid w:val="001925F2"/>
    <w:rsid w:val="001926B7"/>
    <w:rsid w:val="00192ADF"/>
    <w:rsid w:val="00192C02"/>
    <w:rsid w:val="001935F3"/>
    <w:rsid w:val="00193882"/>
    <w:rsid w:val="00193AA0"/>
    <w:rsid w:val="00193C69"/>
    <w:rsid w:val="00193F0E"/>
    <w:rsid w:val="001944F7"/>
    <w:rsid w:val="0019464B"/>
    <w:rsid w:val="001949E3"/>
    <w:rsid w:val="00194C75"/>
    <w:rsid w:val="001950A1"/>
    <w:rsid w:val="00195382"/>
    <w:rsid w:val="00195599"/>
    <w:rsid w:val="001955EA"/>
    <w:rsid w:val="001957FD"/>
    <w:rsid w:val="00195990"/>
    <w:rsid w:val="00195D31"/>
    <w:rsid w:val="00195EAB"/>
    <w:rsid w:val="00195F00"/>
    <w:rsid w:val="00195F09"/>
    <w:rsid w:val="00195FF8"/>
    <w:rsid w:val="00196049"/>
    <w:rsid w:val="00196B34"/>
    <w:rsid w:val="00196DE1"/>
    <w:rsid w:val="00196F78"/>
    <w:rsid w:val="0019721F"/>
    <w:rsid w:val="001975EC"/>
    <w:rsid w:val="00197624"/>
    <w:rsid w:val="001978EF"/>
    <w:rsid w:val="00197F5A"/>
    <w:rsid w:val="001A0498"/>
    <w:rsid w:val="001A08D5"/>
    <w:rsid w:val="001A14C7"/>
    <w:rsid w:val="001A14D2"/>
    <w:rsid w:val="001A153A"/>
    <w:rsid w:val="001A157D"/>
    <w:rsid w:val="001A1CC4"/>
    <w:rsid w:val="001A1D84"/>
    <w:rsid w:val="001A1E64"/>
    <w:rsid w:val="001A21E0"/>
    <w:rsid w:val="001A25CA"/>
    <w:rsid w:val="001A27CF"/>
    <w:rsid w:val="001A2950"/>
    <w:rsid w:val="001A343F"/>
    <w:rsid w:val="001A3DF0"/>
    <w:rsid w:val="001A4189"/>
    <w:rsid w:val="001A4542"/>
    <w:rsid w:val="001A4AC9"/>
    <w:rsid w:val="001A4BEA"/>
    <w:rsid w:val="001A5273"/>
    <w:rsid w:val="001A5F82"/>
    <w:rsid w:val="001A6040"/>
    <w:rsid w:val="001A6A2B"/>
    <w:rsid w:val="001A71D2"/>
    <w:rsid w:val="001A73B6"/>
    <w:rsid w:val="001A758D"/>
    <w:rsid w:val="001A7835"/>
    <w:rsid w:val="001A7F29"/>
    <w:rsid w:val="001B0480"/>
    <w:rsid w:val="001B049C"/>
    <w:rsid w:val="001B0854"/>
    <w:rsid w:val="001B0A17"/>
    <w:rsid w:val="001B0EC7"/>
    <w:rsid w:val="001B13E5"/>
    <w:rsid w:val="001B15EB"/>
    <w:rsid w:val="001B187A"/>
    <w:rsid w:val="001B1BF5"/>
    <w:rsid w:val="001B1D32"/>
    <w:rsid w:val="001B231E"/>
    <w:rsid w:val="001B2D5E"/>
    <w:rsid w:val="001B2DA7"/>
    <w:rsid w:val="001B3796"/>
    <w:rsid w:val="001B39EF"/>
    <w:rsid w:val="001B3F66"/>
    <w:rsid w:val="001B4203"/>
    <w:rsid w:val="001B42B0"/>
    <w:rsid w:val="001B4615"/>
    <w:rsid w:val="001B49B9"/>
    <w:rsid w:val="001B4DD5"/>
    <w:rsid w:val="001B502B"/>
    <w:rsid w:val="001B50EA"/>
    <w:rsid w:val="001B52C1"/>
    <w:rsid w:val="001B55B2"/>
    <w:rsid w:val="001B5A55"/>
    <w:rsid w:val="001B606B"/>
    <w:rsid w:val="001B6321"/>
    <w:rsid w:val="001B6340"/>
    <w:rsid w:val="001B64A2"/>
    <w:rsid w:val="001B666E"/>
    <w:rsid w:val="001B676A"/>
    <w:rsid w:val="001B6C5C"/>
    <w:rsid w:val="001B79C6"/>
    <w:rsid w:val="001C0055"/>
    <w:rsid w:val="001C01E7"/>
    <w:rsid w:val="001C071A"/>
    <w:rsid w:val="001C08E6"/>
    <w:rsid w:val="001C0A35"/>
    <w:rsid w:val="001C0AC6"/>
    <w:rsid w:val="001C1136"/>
    <w:rsid w:val="001C1436"/>
    <w:rsid w:val="001C1771"/>
    <w:rsid w:val="001C1D8D"/>
    <w:rsid w:val="001C1FAE"/>
    <w:rsid w:val="001C200F"/>
    <w:rsid w:val="001C2085"/>
    <w:rsid w:val="001C2EAD"/>
    <w:rsid w:val="001C2FBA"/>
    <w:rsid w:val="001C30DC"/>
    <w:rsid w:val="001C3896"/>
    <w:rsid w:val="001C3946"/>
    <w:rsid w:val="001C3BD6"/>
    <w:rsid w:val="001C41DE"/>
    <w:rsid w:val="001C441B"/>
    <w:rsid w:val="001C466A"/>
    <w:rsid w:val="001C494F"/>
    <w:rsid w:val="001C4C4D"/>
    <w:rsid w:val="001C4D1F"/>
    <w:rsid w:val="001C4F14"/>
    <w:rsid w:val="001C5D36"/>
    <w:rsid w:val="001C6898"/>
    <w:rsid w:val="001C6E48"/>
    <w:rsid w:val="001C7ACD"/>
    <w:rsid w:val="001D0329"/>
    <w:rsid w:val="001D10CB"/>
    <w:rsid w:val="001D15AF"/>
    <w:rsid w:val="001D1A50"/>
    <w:rsid w:val="001D1B86"/>
    <w:rsid w:val="001D2037"/>
    <w:rsid w:val="001D20F9"/>
    <w:rsid w:val="001D22E5"/>
    <w:rsid w:val="001D2429"/>
    <w:rsid w:val="001D2470"/>
    <w:rsid w:val="001D283E"/>
    <w:rsid w:val="001D28B8"/>
    <w:rsid w:val="001D2E29"/>
    <w:rsid w:val="001D380E"/>
    <w:rsid w:val="001D38AB"/>
    <w:rsid w:val="001D39F0"/>
    <w:rsid w:val="001D3B44"/>
    <w:rsid w:val="001D41FB"/>
    <w:rsid w:val="001D47AF"/>
    <w:rsid w:val="001D48C0"/>
    <w:rsid w:val="001D49D9"/>
    <w:rsid w:val="001D4AEF"/>
    <w:rsid w:val="001D4E3C"/>
    <w:rsid w:val="001D513D"/>
    <w:rsid w:val="001D5215"/>
    <w:rsid w:val="001D558E"/>
    <w:rsid w:val="001D56D0"/>
    <w:rsid w:val="001D5918"/>
    <w:rsid w:val="001D5D62"/>
    <w:rsid w:val="001D5D97"/>
    <w:rsid w:val="001D5E8A"/>
    <w:rsid w:val="001D624A"/>
    <w:rsid w:val="001D6C03"/>
    <w:rsid w:val="001D6DB9"/>
    <w:rsid w:val="001D72B1"/>
    <w:rsid w:val="001D758D"/>
    <w:rsid w:val="001D7727"/>
    <w:rsid w:val="001D7A33"/>
    <w:rsid w:val="001E000A"/>
    <w:rsid w:val="001E028F"/>
    <w:rsid w:val="001E09F8"/>
    <w:rsid w:val="001E0B9E"/>
    <w:rsid w:val="001E20BF"/>
    <w:rsid w:val="001E2232"/>
    <w:rsid w:val="001E2B0C"/>
    <w:rsid w:val="001E3253"/>
    <w:rsid w:val="001E393A"/>
    <w:rsid w:val="001E3D77"/>
    <w:rsid w:val="001E434B"/>
    <w:rsid w:val="001E4DBB"/>
    <w:rsid w:val="001E54FF"/>
    <w:rsid w:val="001E5718"/>
    <w:rsid w:val="001E57A5"/>
    <w:rsid w:val="001E5E63"/>
    <w:rsid w:val="001E5F73"/>
    <w:rsid w:val="001E60AA"/>
    <w:rsid w:val="001E625C"/>
    <w:rsid w:val="001E66A7"/>
    <w:rsid w:val="001E670C"/>
    <w:rsid w:val="001E67B8"/>
    <w:rsid w:val="001E67CF"/>
    <w:rsid w:val="001E6E6E"/>
    <w:rsid w:val="001E710D"/>
    <w:rsid w:val="001E73D9"/>
    <w:rsid w:val="001E767B"/>
    <w:rsid w:val="001E7AD4"/>
    <w:rsid w:val="001F01CA"/>
    <w:rsid w:val="001F03B6"/>
    <w:rsid w:val="001F0631"/>
    <w:rsid w:val="001F0ABD"/>
    <w:rsid w:val="001F0B23"/>
    <w:rsid w:val="001F139B"/>
    <w:rsid w:val="001F1410"/>
    <w:rsid w:val="001F185C"/>
    <w:rsid w:val="001F18CA"/>
    <w:rsid w:val="001F226A"/>
    <w:rsid w:val="001F23FC"/>
    <w:rsid w:val="001F245A"/>
    <w:rsid w:val="001F2A86"/>
    <w:rsid w:val="001F2E8A"/>
    <w:rsid w:val="001F2F8B"/>
    <w:rsid w:val="001F3357"/>
    <w:rsid w:val="001F336D"/>
    <w:rsid w:val="001F3612"/>
    <w:rsid w:val="001F389F"/>
    <w:rsid w:val="001F3FCD"/>
    <w:rsid w:val="001F40AE"/>
    <w:rsid w:val="001F41A1"/>
    <w:rsid w:val="001F447C"/>
    <w:rsid w:val="001F4549"/>
    <w:rsid w:val="001F4680"/>
    <w:rsid w:val="001F4FAD"/>
    <w:rsid w:val="001F6158"/>
    <w:rsid w:val="001F635E"/>
    <w:rsid w:val="001F6A4E"/>
    <w:rsid w:val="001F6B1C"/>
    <w:rsid w:val="001F6D46"/>
    <w:rsid w:val="001F6F1C"/>
    <w:rsid w:val="001F6FEB"/>
    <w:rsid w:val="001F7194"/>
    <w:rsid w:val="001F745D"/>
    <w:rsid w:val="001F7737"/>
    <w:rsid w:val="0020043B"/>
    <w:rsid w:val="00200446"/>
    <w:rsid w:val="00200D67"/>
    <w:rsid w:val="00200FB4"/>
    <w:rsid w:val="00201644"/>
    <w:rsid w:val="002018E3"/>
    <w:rsid w:val="002019AD"/>
    <w:rsid w:val="00201A1A"/>
    <w:rsid w:val="00201D23"/>
    <w:rsid w:val="002020FC"/>
    <w:rsid w:val="00202183"/>
    <w:rsid w:val="002023B5"/>
    <w:rsid w:val="00202DD2"/>
    <w:rsid w:val="0020346B"/>
    <w:rsid w:val="00203559"/>
    <w:rsid w:val="00203E01"/>
    <w:rsid w:val="00204046"/>
    <w:rsid w:val="0020510A"/>
    <w:rsid w:val="00205C21"/>
    <w:rsid w:val="002060D7"/>
    <w:rsid w:val="00206114"/>
    <w:rsid w:val="0020667F"/>
    <w:rsid w:val="00206968"/>
    <w:rsid w:val="00206C5C"/>
    <w:rsid w:val="00206F54"/>
    <w:rsid w:val="00207624"/>
    <w:rsid w:val="0020773F"/>
    <w:rsid w:val="002077E8"/>
    <w:rsid w:val="00207D0C"/>
    <w:rsid w:val="0021055B"/>
    <w:rsid w:val="0021081A"/>
    <w:rsid w:val="00210FF0"/>
    <w:rsid w:val="00211167"/>
    <w:rsid w:val="002117FB"/>
    <w:rsid w:val="0021281D"/>
    <w:rsid w:val="00212848"/>
    <w:rsid w:val="00212A5F"/>
    <w:rsid w:val="0021351A"/>
    <w:rsid w:val="002135E9"/>
    <w:rsid w:val="002138C4"/>
    <w:rsid w:val="00214134"/>
    <w:rsid w:val="0021438B"/>
    <w:rsid w:val="002146DB"/>
    <w:rsid w:val="002156E0"/>
    <w:rsid w:val="00215CF2"/>
    <w:rsid w:val="00215E01"/>
    <w:rsid w:val="00215EE6"/>
    <w:rsid w:val="00215F22"/>
    <w:rsid w:val="0021608B"/>
    <w:rsid w:val="00216262"/>
    <w:rsid w:val="00216513"/>
    <w:rsid w:val="0021682A"/>
    <w:rsid w:val="00216908"/>
    <w:rsid w:val="0021707C"/>
    <w:rsid w:val="00217127"/>
    <w:rsid w:val="00217C09"/>
    <w:rsid w:val="00217F6A"/>
    <w:rsid w:val="002207A8"/>
    <w:rsid w:val="00220C4E"/>
    <w:rsid w:val="00220CBE"/>
    <w:rsid w:val="00220F44"/>
    <w:rsid w:val="0022147F"/>
    <w:rsid w:val="0022186B"/>
    <w:rsid w:val="00221CA8"/>
    <w:rsid w:val="0022265F"/>
    <w:rsid w:val="00222667"/>
    <w:rsid w:val="00222747"/>
    <w:rsid w:val="00222AFD"/>
    <w:rsid w:val="00222DA0"/>
    <w:rsid w:val="0022370E"/>
    <w:rsid w:val="00223716"/>
    <w:rsid w:val="00223ACD"/>
    <w:rsid w:val="00223CA2"/>
    <w:rsid w:val="0022424A"/>
    <w:rsid w:val="002245CE"/>
    <w:rsid w:val="002246E3"/>
    <w:rsid w:val="00224733"/>
    <w:rsid w:val="00224958"/>
    <w:rsid w:val="0022507E"/>
    <w:rsid w:val="002253E4"/>
    <w:rsid w:val="0022563E"/>
    <w:rsid w:val="0022594C"/>
    <w:rsid w:val="00225BE0"/>
    <w:rsid w:val="00225CEA"/>
    <w:rsid w:val="0022607D"/>
    <w:rsid w:val="002263BD"/>
    <w:rsid w:val="00226BCA"/>
    <w:rsid w:val="00227DFF"/>
    <w:rsid w:val="002300C8"/>
    <w:rsid w:val="0023023F"/>
    <w:rsid w:val="002304C2"/>
    <w:rsid w:val="00230AD9"/>
    <w:rsid w:val="00230B41"/>
    <w:rsid w:val="00230E77"/>
    <w:rsid w:val="0023103D"/>
    <w:rsid w:val="002311D9"/>
    <w:rsid w:val="00231932"/>
    <w:rsid w:val="00231B15"/>
    <w:rsid w:val="00231D67"/>
    <w:rsid w:val="0023216F"/>
    <w:rsid w:val="0023218D"/>
    <w:rsid w:val="0023238E"/>
    <w:rsid w:val="00232423"/>
    <w:rsid w:val="00232854"/>
    <w:rsid w:val="00232C7A"/>
    <w:rsid w:val="00232D55"/>
    <w:rsid w:val="00232F1D"/>
    <w:rsid w:val="0023342F"/>
    <w:rsid w:val="00233B5C"/>
    <w:rsid w:val="002346D1"/>
    <w:rsid w:val="00234B2D"/>
    <w:rsid w:val="00234F04"/>
    <w:rsid w:val="0023520A"/>
    <w:rsid w:val="00235685"/>
    <w:rsid w:val="00235EFD"/>
    <w:rsid w:val="00236749"/>
    <w:rsid w:val="002371B1"/>
    <w:rsid w:val="0023748E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EB2"/>
    <w:rsid w:val="00243F3F"/>
    <w:rsid w:val="002441C0"/>
    <w:rsid w:val="00244FFC"/>
    <w:rsid w:val="0024517B"/>
    <w:rsid w:val="002451C2"/>
    <w:rsid w:val="00245221"/>
    <w:rsid w:val="002452A8"/>
    <w:rsid w:val="002452C3"/>
    <w:rsid w:val="0024547F"/>
    <w:rsid w:val="002454EA"/>
    <w:rsid w:val="00245C99"/>
    <w:rsid w:val="00246168"/>
    <w:rsid w:val="00246420"/>
    <w:rsid w:val="002466B2"/>
    <w:rsid w:val="002475C5"/>
    <w:rsid w:val="002476F4"/>
    <w:rsid w:val="00247E4C"/>
    <w:rsid w:val="00247E99"/>
    <w:rsid w:val="00247FB4"/>
    <w:rsid w:val="00250D38"/>
    <w:rsid w:val="00251229"/>
    <w:rsid w:val="0025143D"/>
    <w:rsid w:val="00251557"/>
    <w:rsid w:val="00251A7D"/>
    <w:rsid w:val="00251E16"/>
    <w:rsid w:val="00252262"/>
    <w:rsid w:val="00252A40"/>
    <w:rsid w:val="00252CB3"/>
    <w:rsid w:val="00253023"/>
    <w:rsid w:val="002530EC"/>
    <w:rsid w:val="0025314D"/>
    <w:rsid w:val="002534A7"/>
    <w:rsid w:val="002535A8"/>
    <w:rsid w:val="00253C60"/>
    <w:rsid w:val="00253D4A"/>
    <w:rsid w:val="00253DCF"/>
    <w:rsid w:val="002541A2"/>
    <w:rsid w:val="00254376"/>
    <w:rsid w:val="00254DBB"/>
    <w:rsid w:val="00254E2F"/>
    <w:rsid w:val="00254EFF"/>
    <w:rsid w:val="00254F40"/>
    <w:rsid w:val="00254F57"/>
    <w:rsid w:val="00254F8A"/>
    <w:rsid w:val="00254FB3"/>
    <w:rsid w:val="00255662"/>
    <w:rsid w:val="0025573F"/>
    <w:rsid w:val="0025596A"/>
    <w:rsid w:val="00255B06"/>
    <w:rsid w:val="00255D11"/>
    <w:rsid w:val="00256A12"/>
    <w:rsid w:val="00256B56"/>
    <w:rsid w:val="00256BE6"/>
    <w:rsid w:val="00256C2C"/>
    <w:rsid w:val="00256D19"/>
    <w:rsid w:val="002572E5"/>
    <w:rsid w:val="00257673"/>
    <w:rsid w:val="00257FB0"/>
    <w:rsid w:val="00260250"/>
    <w:rsid w:val="002602BF"/>
    <w:rsid w:val="0026049A"/>
    <w:rsid w:val="002605D1"/>
    <w:rsid w:val="00260C9F"/>
    <w:rsid w:val="00260E17"/>
    <w:rsid w:val="00260F46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9B2"/>
    <w:rsid w:val="00262D37"/>
    <w:rsid w:val="00262F58"/>
    <w:rsid w:val="00262FE4"/>
    <w:rsid w:val="00263021"/>
    <w:rsid w:val="00263176"/>
    <w:rsid w:val="002632C6"/>
    <w:rsid w:val="00263CAF"/>
    <w:rsid w:val="00263E2C"/>
    <w:rsid w:val="00264645"/>
    <w:rsid w:val="00264736"/>
    <w:rsid w:val="0026525A"/>
    <w:rsid w:val="002652E7"/>
    <w:rsid w:val="00265C90"/>
    <w:rsid w:val="002660CD"/>
    <w:rsid w:val="0026620B"/>
    <w:rsid w:val="002663F2"/>
    <w:rsid w:val="00266B8B"/>
    <w:rsid w:val="00266C42"/>
    <w:rsid w:val="00267083"/>
    <w:rsid w:val="002677DB"/>
    <w:rsid w:val="00267CD2"/>
    <w:rsid w:val="002701F9"/>
    <w:rsid w:val="0027037D"/>
    <w:rsid w:val="00270634"/>
    <w:rsid w:val="00270B26"/>
    <w:rsid w:val="00270CC5"/>
    <w:rsid w:val="00271978"/>
    <w:rsid w:val="002719AD"/>
    <w:rsid w:val="00271CBC"/>
    <w:rsid w:val="00271FC5"/>
    <w:rsid w:val="00272213"/>
    <w:rsid w:val="002723FA"/>
    <w:rsid w:val="00272659"/>
    <w:rsid w:val="00272781"/>
    <w:rsid w:val="00272828"/>
    <w:rsid w:val="00272909"/>
    <w:rsid w:val="00272F7D"/>
    <w:rsid w:val="002731F6"/>
    <w:rsid w:val="00273862"/>
    <w:rsid w:val="002738CF"/>
    <w:rsid w:val="00273928"/>
    <w:rsid w:val="00273EFA"/>
    <w:rsid w:val="002740C0"/>
    <w:rsid w:val="0027479C"/>
    <w:rsid w:val="00274B85"/>
    <w:rsid w:val="00274B95"/>
    <w:rsid w:val="002752C9"/>
    <w:rsid w:val="00275DE3"/>
    <w:rsid w:val="00276443"/>
    <w:rsid w:val="00276B2E"/>
    <w:rsid w:val="00276ECA"/>
    <w:rsid w:val="002779B4"/>
    <w:rsid w:val="002779DD"/>
    <w:rsid w:val="002802AD"/>
    <w:rsid w:val="002805DE"/>
    <w:rsid w:val="00280B6C"/>
    <w:rsid w:val="00280CBF"/>
    <w:rsid w:val="00280EB7"/>
    <w:rsid w:val="00280F51"/>
    <w:rsid w:val="00280F60"/>
    <w:rsid w:val="0028120E"/>
    <w:rsid w:val="002812F0"/>
    <w:rsid w:val="002815B6"/>
    <w:rsid w:val="002819C6"/>
    <w:rsid w:val="00281B59"/>
    <w:rsid w:val="00281D56"/>
    <w:rsid w:val="00282617"/>
    <w:rsid w:val="0028299B"/>
    <w:rsid w:val="00282C94"/>
    <w:rsid w:val="00282DC6"/>
    <w:rsid w:val="00282E64"/>
    <w:rsid w:val="00282FCC"/>
    <w:rsid w:val="00283601"/>
    <w:rsid w:val="002838D9"/>
    <w:rsid w:val="0028399A"/>
    <w:rsid w:val="00283AB1"/>
    <w:rsid w:val="00283B78"/>
    <w:rsid w:val="00283C93"/>
    <w:rsid w:val="00284182"/>
    <w:rsid w:val="00284374"/>
    <w:rsid w:val="00284D75"/>
    <w:rsid w:val="00285015"/>
    <w:rsid w:val="00285111"/>
    <w:rsid w:val="0028523C"/>
    <w:rsid w:val="0028577F"/>
    <w:rsid w:val="00285C34"/>
    <w:rsid w:val="00286025"/>
    <w:rsid w:val="00286059"/>
    <w:rsid w:val="0028610E"/>
    <w:rsid w:val="002862D7"/>
    <w:rsid w:val="00286774"/>
    <w:rsid w:val="0028697B"/>
    <w:rsid w:val="00286BB5"/>
    <w:rsid w:val="00286EE7"/>
    <w:rsid w:val="0028723F"/>
    <w:rsid w:val="00287A84"/>
    <w:rsid w:val="00287F25"/>
    <w:rsid w:val="00287FFD"/>
    <w:rsid w:val="00290A9F"/>
    <w:rsid w:val="00291071"/>
    <w:rsid w:val="00291526"/>
    <w:rsid w:val="00291674"/>
    <w:rsid w:val="00291950"/>
    <w:rsid w:val="00291CD0"/>
    <w:rsid w:val="00291EAE"/>
    <w:rsid w:val="00292042"/>
    <w:rsid w:val="00292415"/>
    <w:rsid w:val="00292549"/>
    <w:rsid w:val="00292B28"/>
    <w:rsid w:val="00292BA7"/>
    <w:rsid w:val="00292C68"/>
    <w:rsid w:val="00292E72"/>
    <w:rsid w:val="0029302F"/>
    <w:rsid w:val="00293040"/>
    <w:rsid w:val="00293309"/>
    <w:rsid w:val="002934F0"/>
    <w:rsid w:val="00293557"/>
    <w:rsid w:val="002936BE"/>
    <w:rsid w:val="00293727"/>
    <w:rsid w:val="00293B3D"/>
    <w:rsid w:val="00293FA9"/>
    <w:rsid w:val="0029446C"/>
    <w:rsid w:val="00294718"/>
    <w:rsid w:val="002948D7"/>
    <w:rsid w:val="00294BBE"/>
    <w:rsid w:val="00294C5F"/>
    <w:rsid w:val="0029505B"/>
    <w:rsid w:val="00295423"/>
    <w:rsid w:val="002954AD"/>
    <w:rsid w:val="002955D5"/>
    <w:rsid w:val="002958FB"/>
    <w:rsid w:val="002959A7"/>
    <w:rsid w:val="00295C12"/>
    <w:rsid w:val="00295D06"/>
    <w:rsid w:val="00296170"/>
    <w:rsid w:val="00296621"/>
    <w:rsid w:val="00296856"/>
    <w:rsid w:val="00296898"/>
    <w:rsid w:val="002968F9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1B02"/>
    <w:rsid w:val="002A222E"/>
    <w:rsid w:val="002A23F1"/>
    <w:rsid w:val="002A2542"/>
    <w:rsid w:val="002A26AD"/>
    <w:rsid w:val="002A2813"/>
    <w:rsid w:val="002A2936"/>
    <w:rsid w:val="002A2D55"/>
    <w:rsid w:val="002A2ED1"/>
    <w:rsid w:val="002A3578"/>
    <w:rsid w:val="002A363B"/>
    <w:rsid w:val="002A3865"/>
    <w:rsid w:val="002A3E61"/>
    <w:rsid w:val="002A3F40"/>
    <w:rsid w:val="002A3FF8"/>
    <w:rsid w:val="002A4155"/>
    <w:rsid w:val="002A4723"/>
    <w:rsid w:val="002A49BB"/>
    <w:rsid w:val="002A4F4F"/>
    <w:rsid w:val="002A507F"/>
    <w:rsid w:val="002A5834"/>
    <w:rsid w:val="002A595F"/>
    <w:rsid w:val="002A5AA6"/>
    <w:rsid w:val="002A5D26"/>
    <w:rsid w:val="002A5EAC"/>
    <w:rsid w:val="002A5FF1"/>
    <w:rsid w:val="002A6524"/>
    <w:rsid w:val="002A6581"/>
    <w:rsid w:val="002A67CA"/>
    <w:rsid w:val="002A6DB4"/>
    <w:rsid w:val="002A7EB4"/>
    <w:rsid w:val="002A7F29"/>
    <w:rsid w:val="002B0144"/>
    <w:rsid w:val="002B01D7"/>
    <w:rsid w:val="002B040B"/>
    <w:rsid w:val="002B0737"/>
    <w:rsid w:val="002B1F09"/>
    <w:rsid w:val="002B203D"/>
    <w:rsid w:val="002B2215"/>
    <w:rsid w:val="002B256B"/>
    <w:rsid w:val="002B27E1"/>
    <w:rsid w:val="002B404A"/>
    <w:rsid w:val="002B42C9"/>
    <w:rsid w:val="002B430F"/>
    <w:rsid w:val="002B456F"/>
    <w:rsid w:val="002B4D5C"/>
    <w:rsid w:val="002B4EF8"/>
    <w:rsid w:val="002B4F17"/>
    <w:rsid w:val="002B5694"/>
    <w:rsid w:val="002B686E"/>
    <w:rsid w:val="002B6899"/>
    <w:rsid w:val="002B6EB7"/>
    <w:rsid w:val="002B6F0B"/>
    <w:rsid w:val="002B6FC3"/>
    <w:rsid w:val="002B729D"/>
    <w:rsid w:val="002B7342"/>
    <w:rsid w:val="002B7382"/>
    <w:rsid w:val="002B79EE"/>
    <w:rsid w:val="002B7C10"/>
    <w:rsid w:val="002B7E35"/>
    <w:rsid w:val="002C0A72"/>
    <w:rsid w:val="002C0BE6"/>
    <w:rsid w:val="002C0EEB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D9"/>
    <w:rsid w:val="002C2DF4"/>
    <w:rsid w:val="002C2F29"/>
    <w:rsid w:val="002C2FFF"/>
    <w:rsid w:val="002C32F3"/>
    <w:rsid w:val="002C34B8"/>
    <w:rsid w:val="002C3641"/>
    <w:rsid w:val="002C367F"/>
    <w:rsid w:val="002C36E5"/>
    <w:rsid w:val="002C3995"/>
    <w:rsid w:val="002C4512"/>
    <w:rsid w:val="002C45C5"/>
    <w:rsid w:val="002C461D"/>
    <w:rsid w:val="002C4836"/>
    <w:rsid w:val="002C4B7C"/>
    <w:rsid w:val="002C4DC0"/>
    <w:rsid w:val="002C59A5"/>
    <w:rsid w:val="002C5F52"/>
    <w:rsid w:val="002C5F73"/>
    <w:rsid w:val="002C5F9A"/>
    <w:rsid w:val="002C608F"/>
    <w:rsid w:val="002C692F"/>
    <w:rsid w:val="002C6CCE"/>
    <w:rsid w:val="002C74AA"/>
    <w:rsid w:val="002C7A40"/>
    <w:rsid w:val="002D058F"/>
    <w:rsid w:val="002D0917"/>
    <w:rsid w:val="002D09D3"/>
    <w:rsid w:val="002D0C09"/>
    <w:rsid w:val="002D0DFC"/>
    <w:rsid w:val="002D1548"/>
    <w:rsid w:val="002D1BE2"/>
    <w:rsid w:val="002D2695"/>
    <w:rsid w:val="002D2793"/>
    <w:rsid w:val="002D303A"/>
    <w:rsid w:val="002D339E"/>
    <w:rsid w:val="002D33E7"/>
    <w:rsid w:val="002D3759"/>
    <w:rsid w:val="002D388A"/>
    <w:rsid w:val="002D3A1A"/>
    <w:rsid w:val="002D4A85"/>
    <w:rsid w:val="002D4ACD"/>
    <w:rsid w:val="002D4BD8"/>
    <w:rsid w:val="002D4C1A"/>
    <w:rsid w:val="002D4C70"/>
    <w:rsid w:val="002D4E5D"/>
    <w:rsid w:val="002D550B"/>
    <w:rsid w:val="002D553B"/>
    <w:rsid w:val="002D55C9"/>
    <w:rsid w:val="002D5682"/>
    <w:rsid w:val="002D5811"/>
    <w:rsid w:val="002D5858"/>
    <w:rsid w:val="002D5FA3"/>
    <w:rsid w:val="002D5FB2"/>
    <w:rsid w:val="002D65B7"/>
    <w:rsid w:val="002D6924"/>
    <w:rsid w:val="002D6987"/>
    <w:rsid w:val="002D724C"/>
    <w:rsid w:val="002D72DB"/>
    <w:rsid w:val="002D734B"/>
    <w:rsid w:val="002D7483"/>
    <w:rsid w:val="002D7C5F"/>
    <w:rsid w:val="002E0238"/>
    <w:rsid w:val="002E0632"/>
    <w:rsid w:val="002E0727"/>
    <w:rsid w:val="002E0D64"/>
    <w:rsid w:val="002E0E29"/>
    <w:rsid w:val="002E18EF"/>
    <w:rsid w:val="002E1CF3"/>
    <w:rsid w:val="002E1E50"/>
    <w:rsid w:val="002E261E"/>
    <w:rsid w:val="002E2943"/>
    <w:rsid w:val="002E2B97"/>
    <w:rsid w:val="002E30E1"/>
    <w:rsid w:val="002E3854"/>
    <w:rsid w:val="002E3AAB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7500"/>
    <w:rsid w:val="002E7533"/>
    <w:rsid w:val="002E7DAE"/>
    <w:rsid w:val="002F02B3"/>
    <w:rsid w:val="002F0474"/>
    <w:rsid w:val="002F0762"/>
    <w:rsid w:val="002F09E6"/>
    <w:rsid w:val="002F0D22"/>
    <w:rsid w:val="002F0D6D"/>
    <w:rsid w:val="002F0E6E"/>
    <w:rsid w:val="002F0FAD"/>
    <w:rsid w:val="002F0FF4"/>
    <w:rsid w:val="002F19BB"/>
    <w:rsid w:val="002F1DBF"/>
    <w:rsid w:val="002F21F2"/>
    <w:rsid w:val="002F24F8"/>
    <w:rsid w:val="002F298F"/>
    <w:rsid w:val="002F2C32"/>
    <w:rsid w:val="002F3224"/>
    <w:rsid w:val="002F34BE"/>
    <w:rsid w:val="002F367D"/>
    <w:rsid w:val="002F3877"/>
    <w:rsid w:val="002F3BD8"/>
    <w:rsid w:val="002F4372"/>
    <w:rsid w:val="002F4691"/>
    <w:rsid w:val="002F496B"/>
    <w:rsid w:val="002F5503"/>
    <w:rsid w:val="002F56A6"/>
    <w:rsid w:val="002F57AD"/>
    <w:rsid w:val="002F5B74"/>
    <w:rsid w:val="002F664D"/>
    <w:rsid w:val="002F670E"/>
    <w:rsid w:val="002F6D25"/>
    <w:rsid w:val="002F6FDB"/>
    <w:rsid w:val="002F741C"/>
    <w:rsid w:val="002F742E"/>
    <w:rsid w:val="002F79E5"/>
    <w:rsid w:val="003000DE"/>
    <w:rsid w:val="0030047E"/>
    <w:rsid w:val="00300B3B"/>
    <w:rsid w:val="00300ED9"/>
    <w:rsid w:val="003010E9"/>
    <w:rsid w:val="00301120"/>
    <w:rsid w:val="00301597"/>
    <w:rsid w:val="0030183C"/>
    <w:rsid w:val="00301CD4"/>
    <w:rsid w:val="00301CE1"/>
    <w:rsid w:val="003029CC"/>
    <w:rsid w:val="00302E7D"/>
    <w:rsid w:val="00303070"/>
    <w:rsid w:val="0030367B"/>
    <w:rsid w:val="0030390F"/>
    <w:rsid w:val="0030393E"/>
    <w:rsid w:val="00303DC0"/>
    <w:rsid w:val="00303F4D"/>
    <w:rsid w:val="00304109"/>
    <w:rsid w:val="00304124"/>
    <w:rsid w:val="003046F0"/>
    <w:rsid w:val="00304B12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B7"/>
    <w:rsid w:val="003076BA"/>
    <w:rsid w:val="00307BAA"/>
    <w:rsid w:val="00311469"/>
    <w:rsid w:val="0031171D"/>
    <w:rsid w:val="00311895"/>
    <w:rsid w:val="003118D2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A8F"/>
    <w:rsid w:val="00313B62"/>
    <w:rsid w:val="00313C77"/>
    <w:rsid w:val="00313E2D"/>
    <w:rsid w:val="00314058"/>
    <w:rsid w:val="00314203"/>
    <w:rsid w:val="0031456A"/>
    <w:rsid w:val="00314609"/>
    <w:rsid w:val="003149FC"/>
    <w:rsid w:val="00314E6F"/>
    <w:rsid w:val="00315846"/>
    <w:rsid w:val="00316375"/>
    <w:rsid w:val="003167BE"/>
    <w:rsid w:val="00316C39"/>
    <w:rsid w:val="00316CD9"/>
    <w:rsid w:val="00316D91"/>
    <w:rsid w:val="003174DC"/>
    <w:rsid w:val="00317A50"/>
    <w:rsid w:val="00317D17"/>
    <w:rsid w:val="00317E5F"/>
    <w:rsid w:val="00320153"/>
    <w:rsid w:val="00320791"/>
    <w:rsid w:val="00320E35"/>
    <w:rsid w:val="003211C0"/>
    <w:rsid w:val="0032144D"/>
    <w:rsid w:val="00321D65"/>
    <w:rsid w:val="00321D7F"/>
    <w:rsid w:val="00321FB1"/>
    <w:rsid w:val="003221DA"/>
    <w:rsid w:val="00322C14"/>
    <w:rsid w:val="00322E7A"/>
    <w:rsid w:val="003234E0"/>
    <w:rsid w:val="00323C2D"/>
    <w:rsid w:val="00324454"/>
    <w:rsid w:val="00324524"/>
    <w:rsid w:val="003246C5"/>
    <w:rsid w:val="0032492A"/>
    <w:rsid w:val="00324ED9"/>
    <w:rsid w:val="00325AC3"/>
    <w:rsid w:val="00325BA2"/>
    <w:rsid w:val="00325BF1"/>
    <w:rsid w:val="00325EA9"/>
    <w:rsid w:val="003267F3"/>
    <w:rsid w:val="00326C2A"/>
    <w:rsid w:val="00326C76"/>
    <w:rsid w:val="003278A6"/>
    <w:rsid w:val="00327B0E"/>
    <w:rsid w:val="00327DE3"/>
    <w:rsid w:val="00327E1B"/>
    <w:rsid w:val="00330316"/>
    <w:rsid w:val="00330AF7"/>
    <w:rsid w:val="00330BBE"/>
    <w:rsid w:val="003313C2"/>
    <w:rsid w:val="0033142C"/>
    <w:rsid w:val="0033144A"/>
    <w:rsid w:val="003315A7"/>
    <w:rsid w:val="003316C7"/>
    <w:rsid w:val="00331ABB"/>
    <w:rsid w:val="00331B3D"/>
    <w:rsid w:val="00332130"/>
    <w:rsid w:val="00332214"/>
    <w:rsid w:val="00333016"/>
    <w:rsid w:val="0033369F"/>
    <w:rsid w:val="0033395B"/>
    <w:rsid w:val="00333A32"/>
    <w:rsid w:val="00333AF3"/>
    <w:rsid w:val="00333E38"/>
    <w:rsid w:val="00333E43"/>
    <w:rsid w:val="003344DF"/>
    <w:rsid w:val="0033455E"/>
    <w:rsid w:val="0033462E"/>
    <w:rsid w:val="00334884"/>
    <w:rsid w:val="00334AE9"/>
    <w:rsid w:val="003352FA"/>
    <w:rsid w:val="00335414"/>
    <w:rsid w:val="0033594E"/>
    <w:rsid w:val="00335A9E"/>
    <w:rsid w:val="00335BF0"/>
    <w:rsid w:val="00336BD1"/>
    <w:rsid w:val="00336C57"/>
    <w:rsid w:val="00336DB2"/>
    <w:rsid w:val="00336EB9"/>
    <w:rsid w:val="0033723F"/>
    <w:rsid w:val="00337240"/>
    <w:rsid w:val="003375F4"/>
    <w:rsid w:val="00337625"/>
    <w:rsid w:val="003376FC"/>
    <w:rsid w:val="00337CD0"/>
    <w:rsid w:val="00337FC0"/>
    <w:rsid w:val="00340355"/>
    <w:rsid w:val="00340365"/>
    <w:rsid w:val="003408C1"/>
    <w:rsid w:val="00340BD8"/>
    <w:rsid w:val="00340C7A"/>
    <w:rsid w:val="003413E6"/>
    <w:rsid w:val="00341B5F"/>
    <w:rsid w:val="00341E82"/>
    <w:rsid w:val="0034245E"/>
    <w:rsid w:val="00342F3A"/>
    <w:rsid w:val="00342F55"/>
    <w:rsid w:val="00343109"/>
    <w:rsid w:val="0034317A"/>
    <w:rsid w:val="0034332B"/>
    <w:rsid w:val="003434DA"/>
    <w:rsid w:val="00343AD0"/>
    <w:rsid w:val="00343BE1"/>
    <w:rsid w:val="00343DD6"/>
    <w:rsid w:val="00343F8A"/>
    <w:rsid w:val="0034415E"/>
    <w:rsid w:val="0034445A"/>
    <w:rsid w:val="00344588"/>
    <w:rsid w:val="003448C2"/>
    <w:rsid w:val="00344CC7"/>
    <w:rsid w:val="0034584C"/>
    <w:rsid w:val="00345D15"/>
    <w:rsid w:val="0034604A"/>
    <w:rsid w:val="0034701F"/>
    <w:rsid w:val="00347226"/>
    <w:rsid w:val="0034744B"/>
    <w:rsid w:val="003479F2"/>
    <w:rsid w:val="00347B69"/>
    <w:rsid w:val="00347EEE"/>
    <w:rsid w:val="0035009F"/>
    <w:rsid w:val="003504CC"/>
    <w:rsid w:val="003506D1"/>
    <w:rsid w:val="00350701"/>
    <w:rsid w:val="00350CA6"/>
    <w:rsid w:val="00350F28"/>
    <w:rsid w:val="0035109F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CB8"/>
    <w:rsid w:val="00353CF5"/>
    <w:rsid w:val="00353D79"/>
    <w:rsid w:val="00353FB2"/>
    <w:rsid w:val="00354406"/>
    <w:rsid w:val="00354B24"/>
    <w:rsid w:val="00354D02"/>
    <w:rsid w:val="003557EB"/>
    <w:rsid w:val="00355B72"/>
    <w:rsid w:val="00355E57"/>
    <w:rsid w:val="00356C4B"/>
    <w:rsid w:val="0035723B"/>
    <w:rsid w:val="003572C4"/>
    <w:rsid w:val="00360729"/>
    <w:rsid w:val="0036074D"/>
    <w:rsid w:val="0036089B"/>
    <w:rsid w:val="00360C77"/>
    <w:rsid w:val="00361237"/>
    <w:rsid w:val="003612BC"/>
    <w:rsid w:val="00361BAE"/>
    <w:rsid w:val="00361C3F"/>
    <w:rsid w:val="00361C40"/>
    <w:rsid w:val="00362465"/>
    <w:rsid w:val="00362A44"/>
    <w:rsid w:val="00362B18"/>
    <w:rsid w:val="00362DA7"/>
    <w:rsid w:val="003635A4"/>
    <w:rsid w:val="003636BD"/>
    <w:rsid w:val="00363BA1"/>
    <w:rsid w:val="00363BC8"/>
    <w:rsid w:val="003643D7"/>
    <w:rsid w:val="003643DA"/>
    <w:rsid w:val="003643E0"/>
    <w:rsid w:val="003644CE"/>
    <w:rsid w:val="00364562"/>
    <w:rsid w:val="003645E3"/>
    <w:rsid w:val="00364848"/>
    <w:rsid w:val="0036494F"/>
    <w:rsid w:val="00365AF6"/>
    <w:rsid w:val="00366140"/>
    <w:rsid w:val="00366930"/>
    <w:rsid w:val="00366950"/>
    <w:rsid w:val="00366B16"/>
    <w:rsid w:val="003671D5"/>
    <w:rsid w:val="0036726F"/>
    <w:rsid w:val="00367351"/>
    <w:rsid w:val="0036738E"/>
    <w:rsid w:val="00367E9B"/>
    <w:rsid w:val="00370A7E"/>
    <w:rsid w:val="00370E39"/>
    <w:rsid w:val="00370E77"/>
    <w:rsid w:val="00371303"/>
    <w:rsid w:val="003713A4"/>
    <w:rsid w:val="00371714"/>
    <w:rsid w:val="0037195C"/>
    <w:rsid w:val="00371B77"/>
    <w:rsid w:val="003720F6"/>
    <w:rsid w:val="003723D4"/>
    <w:rsid w:val="00372632"/>
    <w:rsid w:val="00372803"/>
    <w:rsid w:val="00372C63"/>
    <w:rsid w:val="00372DAB"/>
    <w:rsid w:val="00372EC0"/>
    <w:rsid w:val="00373454"/>
    <w:rsid w:val="003734EF"/>
    <w:rsid w:val="00373649"/>
    <w:rsid w:val="00373792"/>
    <w:rsid w:val="0037399A"/>
    <w:rsid w:val="003739FB"/>
    <w:rsid w:val="00373F18"/>
    <w:rsid w:val="003740E6"/>
    <w:rsid w:val="00374629"/>
    <w:rsid w:val="0037485E"/>
    <w:rsid w:val="0037486C"/>
    <w:rsid w:val="00374CC1"/>
    <w:rsid w:val="00374EE7"/>
    <w:rsid w:val="00375092"/>
    <w:rsid w:val="0037569D"/>
    <w:rsid w:val="003756D4"/>
    <w:rsid w:val="00375B27"/>
    <w:rsid w:val="00375B6C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2CA"/>
    <w:rsid w:val="003776D6"/>
    <w:rsid w:val="003778C1"/>
    <w:rsid w:val="00377CBA"/>
    <w:rsid w:val="00377D90"/>
    <w:rsid w:val="0038084C"/>
    <w:rsid w:val="00380CDF"/>
    <w:rsid w:val="00380E5E"/>
    <w:rsid w:val="003819CA"/>
    <w:rsid w:val="00381A49"/>
    <w:rsid w:val="00381B5D"/>
    <w:rsid w:val="00381FF2"/>
    <w:rsid w:val="00382638"/>
    <w:rsid w:val="00382772"/>
    <w:rsid w:val="00382F08"/>
    <w:rsid w:val="003832CC"/>
    <w:rsid w:val="003835B8"/>
    <w:rsid w:val="00383786"/>
    <w:rsid w:val="00383AA2"/>
    <w:rsid w:val="00383B3A"/>
    <w:rsid w:val="00383D4A"/>
    <w:rsid w:val="0038414A"/>
    <w:rsid w:val="00384432"/>
    <w:rsid w:val="0038465C"/>
    <w:rsid w:val="003846CD"/>
    <w:rsid w:val="00384D4E"/>
    <w:rsid w:val="00385297"/>
    <w:rsid w:val="00385505"/>
    <w:rsid w:val="00385778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4A6"/>
    <w:rsid w:val="00387634"/>
    <w:rsid w:val="00387B18"/>
    <w:rsid w:val="00387DA1"/>
    <w:rsid w:val="00390B95"/>
    <w:rsid w:val="003911D0"/>
    <w:rsid w:val="003912AC"/>
    <w:rsid w:val="003913EE"/>
    <w:rsid w:val="003915F8"/>
    <w:rsid w:val="003919FD"/>
    <w:rsid w:val="003920E1"/>
    <w:rsid w:val="003921E6"/>
    <w:rsid w:val="0039293F"/>
    <w:rsid w:val="00393505"/>
    <w:rsid w:val="003938CD"/>
    <w:rsid w:val="0039440D"/>
    <w:rsid w:val="00394945"/>
    <w:rsid w:val="00394ED7"/>
    <w:rsid w:val="0039572E"/>
    <w:rsid w:val="0039599E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C2"/>
    <w:rsid w:val="003A12E6"/>
    <w:rsid w:val="003A1337"/>
    <w:rsid w:val="003A14A6"/>
    <w:rsid w:val="003A17E8"/>
    <w:rsid w:val="003A1855"/>
    <w:rsid w:val="003A18DF"/>
    <w:rsid w:val="003A18F9"/>
    <w:rsid w:val="003A190F"/>
    <w:rsid w:val="003A25D0"/>
    <w:rsid w:val="003A2863"/>
    <w:rsid w:val="003A2A03"/>
    <w:rsid w:val="003A2A12"/>
    <w:rsid w:val="003A2E4A"/>
    <w:rsid w:val="003A2F0A"/>
    <w:rsid w:val="003A302E"/>
    <w:rsid w:val="003A30A2"/>
    <w:rsid w:val="003A3595"/>
    <w:rsid w:val="003A3A51"/>
    <w:rsid w:val="003A3E43"/>
    <w:rsid w:val="003A3F8C"/>
    <w:rsid w:val="003A4185"/>
    <w:rsid w:val="003A4394"/>
    <w:rsid w:val="003A4743"/>
    <w:rsid w:val="003A4811"/>
    <w:rsid w:val="003A4C76"/>
    <w:rsid w:val="003A4D4C"/>
    <w:rsid w:val="003A4E25"/>
    <w:rsid w:val="003A4EC3"/>
    <w:rsid w:val="003A5A7F"/>
    <w:rsid w:val="003A5C2F"/>
    <w:rsid w:val="003A5F54"/>
    <w:rsid w:val="003A635B"/>
    <w:rsid w:val="003A655E"/>
    <w:rsid w:val="003A6C51"/>
    <w:rsid w:val="003A6E56"/>
    <w:rsid w:val="003A7159"/>
    <w:rsid w:val="003A716D"/>
    <w:rsid w:val="003A75F2"/>
    <w:rsid w:val="003A77C3"/>
    <w:rsid w:val="003A7939"/>
    <w:rsid w:val="003A7EB3"/>
    <w:rsid w:val="003A7ED4"/>
    <w:rsid w:val="003B0007"/>
    <w:rsid w:val="003B00E8"/>
    <w:rsid w:val="003B0868"/>
    <w:rsid w:val="003B100E"/>
    <w:rsid w:val="003B167B"/>
    <w:rsid w:val="003B1D9D"/>
    <w:rsid w:val="003B1E2F"/>
    <w:rsid w:val="003B1FBF"/>
    <w:rsid w:val="003B2E57"/>
    <w:rsid w:val="003B3417"/>
    <w:rsid w:val="003B362B"/>
    <w:rsid w:val="003B37BA"/>
    <w:rsid w:val="003B37DA"/>
    <w:rsid w:val="003B3842"/>
    <w:rsid w:val="003B3F19"/>
    <w:rsid w:val="003B3FDC"/>
    <w:rsid w:val="003B451A"/>
    <w:rsid w:val="003B45F2"/>
    <w:rsid w:val="003B495D"/>
    <w:rsid w:val="003B4B51"/>
    <w:rsid w:val="003B4C4E"/>
    <w:rsid w:val="003B5087"/>
    <w:rsid w:val="003B54BB"/>
    <w:rsid w:val="003B6369"/>
    <w:rsid w:val="003B69EC"/>
    <w:rsid w:val="003B6A8A"/>
    <w:rsid w:val="003B7437"/>
    <w:rsid w:val="003B75DD"/>
    <w:rsid w:val="003B78FC"/>
    <w:rsid w:val="003B7B94"/>
    <w:rsid w:val="003B7D9E"/>
    <w:rsid w:val="003C0001"/>
    <w:rsid w:val="003C0009"/>
    <w:rsid w:val="003C0762"/>
    <w:rsid w:val="003C0908"/>
    <w:rsid w:val="003C1504"/>
    <w:rsid w:val="003C19E7"/>
    <w:rsid w:val="003C1E06"/>
    <w:rsid w:val="003C1F30"/>
    <w:rsid w:val="003C2106"/>
    <w:rsid w:val="003C2645"/>
    <w:rsid w:val="003C26FC"/>
    <w:rsid w:val="003C29B3"/>
    <w:rsid w:val="003C30B2"/>
    <w:rsid w:val="003C3431"/>
    <w:rsid w:val="003C3524"/>
    <w:rsid w:val="003C39F7"/>
    <w:rsid w:val="003C3AF3"/>
    <w:rsid w:val="003C3E44"/>
    <w:rsid w:val="003C3E5A"/>
    <w:rsid w:val="003C4DD4"/>
    <w:rsid w:val="003C50D6"/>
    <w:rsid w:val="003C52B3"/>
    <w:rsid w:val="003C55D6"/>
    <w:rsid w:val="003C577D"/>
    <w:rsid w:val="003C5CC1"/>
    <w:rsid w:val="003C5D1B"/>
    <w:rsid w:val="003C6707"/>
    <w:rsid w:val="003C6ED2"/>
    <w:rsid w:val="003C70F7"/>
    <w:rsid w:val="003C71B4"/>
    <w:rsid w:val="003C727A"/>
    <w:rsid w:val="003C7865"/>
    <w:rsid w:val="003C78B9"/>
    <w:rsid w:val="003C7BC6"/>
    <w:rsid w:val="003D0057"/>
    <w:rsid w:val="003D0291"/>
    <w:rsid w:val="003D06F6"/>
    <w:rsid w:val="003D07D5"/>
    <w:rsid w:val="003D0838"/>
    <w:rsid w:val="003D0B1E"/>
    <w:rsid w:val="003D0D8F"/>
    <w:rsid w:val="003D1440"/>
    <w:rsid w:val="003D21BD"/>
    <w:rsid w:val="003D2244"/>
    <w:rsid w:val="003D242C"/>
    <w:rsid w:val="003D2AB9"/>
    <w:rsid w:val="003D2B3F"/>
    <w:rsid w:val="003D2DEB"/>
    <w:rsid w:val="003D2E79"/>
    <w:rsid w:val="003D30FC"/>
    <w:rsid w:val="003D327B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4F31"/>
    <w:rsid w:val="003D5204"/>
    <w:rsid w:val="003D539F"/>
    <w:rsid w:val="003D6105"/>
    <w:rsid w:val="003D64B2"/>
    <w:rsid w:val="003D6C88"/>
    <w:rsid w:val="003D6D60"/>
    <w:rsid w:val="003D6D6A"/>
    <w:rsid w:val="003D7B39"/>
    <w:rsid w:val="003D7C7A"/>
    <w:rsid w:val="003E02C7"/>
    <w:rsid w:val="003E03CB"/>
    <w:rsid w:val="003E055B"/>
    <w:rsid w:val="003E09BF"/>
    <w:rsid w:val="003E0AF1"/>
    <w:rsid w:val="003E10E4"/>
    <w:rsid w:val="003E11F4"/>
    <w:rsid w:val="003E163B"/>
    <w:rsid w:val="003E1ABC"/>
    <w:rsid w:val="003E1BC5"/>
    <w:rsid w:val="003E1CFC"/>
    <w:rsid w:val="003E1EF7"/>
    <w:rsid w:val="003E239E"/>
    <w:rsid w:val="003E26D1"/>
    <w:rsid w:val="003E2A14"/>
    <w:rsid w:val="003E2C17"/>
    <w:rsid w:val="003E316E"/>
    <w:rsid w:val="003E3AD0"/>
    <w:rsid w:val="003E3B2F"/>
    <w:rsid w:val="003E4078"/>
    <w:rsid w:val="003E43C3"/>
    <w:rsid w:val="003E45E5"/>
    <w:rsid w:val="003E47F2"/>
    <w:rsid w:val="003E5175"/>
    <w:rsid w:val="003E5536"/>
    <w:rsid w:val="003E5C62"/>
    <w:rsid w:val="003E5E3E"/>
    <w:rsid w:val="003E60C5"/>
    <w:rsid w:val="003E63CD"/>
    <w:rsid w:val="003E6A78"/>
    <w:rsid w:val="003E6B6A"/>
    <w:rsid w:val="003E6EED"/>
    <w:rsid w:val="003E735D"/>
    <w:rsid w:val="003E773A"/>
    <w:rsid w:val="003E7801"/>
    <w:rsid w:val="003E7976"/>
    <w:rsid w:val="003E7D98"/>
    <w:rsid w:val="003E7DFB"/>
    <w:rsid w:val="003E7F24"/>
    <w:rsid w:val="003F123D"/>
    <w:rsid w:val="003F165C"/>
    <w:rsid w:val="003F1843"/>
    <w:rsid w:val="003F19F0"/>
    <w:rsid w:val="003F1EF7"/>
    <w:rsid w:val="003F2B70"/>
    <w:rsid w:val="003F2DC9"/>
    <w:rsid w:val="003F2F97"/>
    <w:rsid w:val="003F3793"/>
    <w:rsid w:val="003F3F26"/>
    <w:rsid w:val="003F41B5"/>
    <w:rsid w:val="003F4552"/>
    <w:rsid w:val="003F495B"/>
    <w:rsid w:val="003F4B09"/>
    <w:rsid w:val="003F4D48"/>
    <w:rsid w:val="003F5148"/>
    <w:rsid w:val="003F555E"/>
    <w:rsid w:val="003F56EA"/>
    <w:rsid w:val="003F5981"/>
    <w:rsid w:val="003F59DD"/>
    <w:rsid w:val="003F5B22"/>
    <w:rsid w:val="003F6216"/>
    <w:rsid w:val="003F6494"/>
    <w:rsid w:val="003F650C"/>
    <w:rsid w:val="003F6AF8"/>
    <w:rsid w:val="003F6BEB"/>
    <w:rsid w:val="003F6D4B"/>
    <w:rsid w:val="003F75FB"/>
    <w:rsid w:val="003F7838"/>
    <w:rsid w:val="003F78A1"/>
    <w:rsid w:val="003F799A"/>
    <w:rsid w:val="0040063D"/>
    <w:rsid w:val="00400D4A"/>
    <w:rsid w:val="00401439"/>
    <w:rsid w:val="0040151F"/>
    <w:rsid w:val="00401C22"/>
    <w:rsid w:val="00402097"/>
    <w:rsid w:val="004029BE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79C"/>
    <w:rsid w:val="00404842"/>
    <w:rsid w:val="0040489D"/>
    <w:rsid w:val="004052B6"/>
    <w:rsid w:val="00405D2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412"/>
    <w:rsid w:val="0041073D"/>
    <w:rsid w:val="0041163C"/>
    <w:rsid w:val="00411B2F"/>
    <w:rsid w:val="00411B64"/>
    <w:rsid w:val="00411C68"/>
    <w:rsid w:val="0041203A"/>
    <w:rsid w:val="0041281B"/>
    <w:rsid w:val="00412B93"/>
    <w:rsid w:val="00413528"/>
    <w:rsid w:val="004137F4"/>
    <w:rsid w:val="0041391F"/>
    <w:rsid w:val="00413B16"/>
    <w:rsid w:val="004142D3"/>
    <w:rsid w:val="004143A1"/>
    <w:rsid w:val="0041481D"/>
    <w:rsid w:val="004148AE"/>
    <w:rsid w:val="00414DA5"/>
    <w:rsid w:val="004157E2"/>
    <w:rsid w:val="00415811"/>
    <w:rsid w:val="00415974"/>
    <w:rsid w:val="00415A39"/>
    <w:rsid w:val="00415C11"/>
    <w:rsid w:val="00415D07"/>
    <w:rsid w:val="00415ECF"/>
    <w:rsid w:val="00416258"/>
    <w:rsid w:val="004164DE"/>
    <w:rsid w:val="00416653"/>
    <w:rsid w:val="00416884"/>
    <w:rsid w:val="00416B14"/>
    <w:rsid w:val="00417A96"/>
    <w:rsid w:val="00417CD1"/>
    <w:rsid w:val="00417D70"/>
    <w:rsid w:val="004206B4"/>
    <w:rsid w:val="004207AE"/>
    <w:rsid w:val="0042085A"/>
    <w:rsid w:val="00420AF3"/>
    <w:rsid w:val="0042107B"/>
    <w:rsid w:val="00421469"/>
    <w:rsid w:val="00421ABE"/>
    <w:rsid w:val="00421AFF"/>
    <w:rsid w:val="00421CFB"/>
    <w:rsid w:val="0042235A"/>
    <w:rsid w:val="00422436"/>
    <w:rsid w:val="004224AB"/>
    <w:rsid w:val="00422BD9"/>
    <w:rsid w:val="00422C20"/>
    <w:rsid w:val="00422E3F"/>
    <w:rsid w:val="00423056"/>
    <w:rsid w:val="00423478"/>
    <w:rsid w:val="00423C30"/>
    <w:rsid w:val="00423EC1"/>
    <w:rsid w:val="00424145"/>
    <w:rsid w:val="004244A6"/>
    <w:rsid w:val="0042493B"/>
    <w:rsid w:val="00424992"/>
    <w:rsid w:val="00424BF0"/>
    <w:rsid w:val="00424C63"/>
    <w:rsid w:val="00424DFD"/>
    <w:rsid w:val="004250C2"/>
    <w:rsid w:val="004252F4"/>
    <w:rsid w:val="004257D9"/>
    <w:rsid w:val="00425972"/>
    <w:rsid w:val="00425CD2"/>
    <w:rsid w:val="004261A4"/>
    <w:rsid w:val="0042620A"/>
    <w:rsid w:val="00426291"/>
    <w:rsid w:val="004262B5"/>
    <w:rsid w:val="0042630B"/>
    <w:rsid w:val="004264B6"/>
    <w:rsid w:val="00426B96"/>
    <w:rsid w:val="00426BED"/>
    <w:rsid w:val="00426C0F"/>
    <w:rsid w:val="00426C10"/>
    <w:rsid w:val="00426E29"/>
    <w:rsid w:val="004271E7"/>
    <w:rsid w:val="0042761A"/>
    <w:rsid w:val="004277B7"/>
    <w:rsid w:val="00427B6C"/>
    <w:rsid w:val="00427FCA"/>
    <w:rsid w:val="004300A4"/>
    <w:rsid w:val="00430120"/>
    <w:rsid w:val="004304E8"/>
    <w:rsid w:val="004305D6"/>
    <w:rsid w:val="0043068C"/>
    <w:rsid w:val="004310CC"/>
    <w:rsid w:val="00431680"/>
    <w:rsid w:val="004316D6"/>
    <w:rsid w:val="004316FE"/>
    <w:rsid w:val="00431C6A"/>
    <w:rsid w:val="00432651"/>
    <w:rsid w:val="0043290E"/>
    <w:rsid w:val="004329D8"/>
    <w:rsid w:val="00432EFC"/>
    <w:rsid w:val="00432F68"/>
    <w:rsid w:val="00433070"/>
    <w:rsid w:val="0043312B"/>
    <w:rsid w:val="00433319"/>
    <w:rsid w:val="0043337E"/>
    <w:rsid w:val="004333B1"/>
    <w:rsid w:val="0043349F"/>
    <w:rsid w:val="00433CEC"/>
    <w:rsid w:val="004354B9"/>
    <w:rsid w:val="00435696"/>
    <w:rsid w:val="00435813"/>
    <w:rsid w:val="00435876"/>
    <w:rsid w:val="0043587B"/>
    <w:rsid w:val="00435AD0"/>
    <w:rsid w:val="0043618F"/>
    <w:rsid w:val="00436713"/>
    <w:rsid w:val="00436CBE"/>
    <w:rsid w:val="0043792D"/>
    <w:rsid w:val="004379EE"/>
    <w:rsid w:val="00437B28"/>
    <w:rsid w:val="00437B4D"/>
    <w:rsid w:val="00437D23"/>
    <w:rsid w:val="00437DDE"/>
    <w:rsid w:val="00437F8F"/>
    <w:rsid w:val="00440374"/>
    <w:rsid w:val="004405AB"/>
    <w:rsid w:val="00440BD5"/>
    <w:rsid w:val="00441065"/>
    <w:rsid w:val="004410F1"/>
    <w:rsid w:val="0044121A"/>
    <w:rsid w:val="00441FF9"/>
    <w:rsid w:val="00441FFC"/>
    <w:rsid w:val="00442436"/>
    <w:rsid w:val="0044285F"/>
    <w:rsid w:val="00442ECD"/>
    <w:rsid w:val="00442F69"/>
    <w:rsid w:val="00443314"/>
    <w:rsid w:val="00443999"/>
    <w:rsid w:val="00443CFF"/>
    <w:rsid w:val="0044415C"/>
    <w:rsid w:val="004448A6"/>
    <w:rsid w:val="00444924"/>
    <w:rsid w:val="00444CAB"/>
    <w:rsid w:val="0044536B"/>
    <w:rsid w:val="00445DFC"/>
    <w:rsid w:val="00445E4E"/>
    <w:rsid w:val="00446046"/>
    <w:rsid w:val="0044647C"/>
    <w:rsid w:val="0044648F"/>
    <w:rsid w:val="0044696C"/>
    <w:rsid w:val="00446C1F"/>
    <w:rsid w:val="00447CA0"/>
    <w:rsid w:val="00447D2D"/>
    <w:rsid w:val="004504B6"/>
    <w:rsid w:val="00450504"/>
    <w:rsid w:val="00450A05"/>
    <w:rsid w:val="00450A14"/>
    <w:rsid w:val="004510DC"/>
    <w:rsid w:val="00451852"/>
    <w:rsid w:val="00451F07"/>
    <w:rsid w:val="00451FB8"/>
    <w:rsid w:val="0045223B"/>
    <w:rsid w:val="0045235E"/>
    <w:rsid w:val="00452B5E"/>
    <w:rsid w:val="00452E8F"/>
    <w:rsid w:val="0045305E"/>
    <w:rsid w:val="0045326D"/>
    <w:rsid w:val="0045328D"/>
    <w:rsid w:val="0045334D"/>
    <w:rsid w:val="0045340A"/>
    <w:rsid w:val="004535B5"/>
    <w:rsid w:val="00454942"/>
    <w:rsid w:val="00454C66"/>
    <w:rsid w:val="00454F68"/>
    <w:rsid w:val="0045546D"/>
    <w:rsid w:val="00455A0F"/>
    <w:rsid w:val="00455DF1"/>
    <w:rsid w:val="00456085"/>
    <w:rsid w:val="004562FF"/>
    <w:rsid w:val="00456534"/>
    <w:rsid w:val="0045660E"/>
    <w:rsid w:val="00456673"/>
    <w:rsid w:val="00456D6E"/>
    <w:rsid w:val="00456EF4"/>
    <w:rsid w:val="00457313"/>
    <w:rsid w:val="0045771A"/>
    <w:rsid w:val="004578E6"/>
    <w:rsid w:val="004578FE"/>
    <w:rsid w:val="00460106"/>
    <w:rsid w:val="00460641"/>
    <w:rsid w:val="00460769"/>
    <w:rsid w:val="004607EB"/>
    <w:rsid w:val="004610A8"/>
    <w:rsid w:val="00461655"/>
    <w:rsid w:val="004616A5"/>
    <w:rsid w:val="00461CA9"/>
    <w:rsid w:val="0046200A"/>
    <w:rsid w:val="00462240"/>
    <w:rsid w:val="00462A2A"/>
    <w:rsid w:val="00462CF7"/>
    <w:rsid w:val="0046325D"/>
    <w:rsid w:val="00463371"/>
    <w:rsid w:val="00463544"/>
    <w:rsid w:val="00463989"/>
    <w:rsid w:val="00463C90"/>
    <w:rsid w:val="00463DFC"/>
    <w:rsid w:val="00463E73"/>
    <w:rsid w:val="00463F50"/>
    <w:rsid w:val="004646E5"/>
    <w:rsid w:val="0046475F"/>
    <w:rsid w:val="00464BA2"/>
    <w:rsid w:val="00464C23"/>
    <w:rsid w:val="00464CE5"/>
    <w:rsid w:val="00465104"/>
    <w:rsid w:val="0046523F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5A4"/>
    <w:rsid w:val="004675D5"/>
    <w:rsid w:val="00467A67"/>
    <w:rsid w:val="00467AD9"/>
    <w:rsid w:val="00467C12"/>
    <w:rsid w:val="00470533"/>
    <w:rsid w:val="004706EF"/>
    <w:rsid w:val="00470949"/>
    <w:rsid w:val="00470E3F"/>
    <w:rsid w:val="00470E43"/>
    <w:rsid w:val="0047170A"/>
    <w:rsid w:val="004718F0"/>
    <w:rsid w:val="004719D9"/>
    <w:rsid w:val="00471A9F"/>
    <w:rsid w:val="00471D5E"/>
    <w:rsid w:val="00471EA1"/>
    <w:rsid w:val="0047242A"/>
    <w:rsid w:val="00472436"/>
    <w:rsid w:val="00472647"/>
    <w:rsid w:val="004728E5"/>
    <w:rsid w:val="00472A04"/>
    <w:rsid w:val="00472D9B"/>
    <w:rsid w:val="00472DBB"/>
    <w:rsid w:val="004738EA"/>
    <w:rsid w:val="00473DC5"/>
    <w:rsid w:val="004740D9"/>
    <w:rsid w:val="00474881"/>
    <w:rsid w:val="00475661"/>
    <w:rsid w:val="0047577B"/>
    <w:rsid w:val="00475A73"/>
    <w:rsid w:val="00475E7F"/>
    <w:rsid w:val="00475F93"/>
    <w:rsid w:val="004765E5"/>
    <w:rsid w:val="0047666A"/>
    <w:rsid w:val="00476AC8"/>
    <w:rsid w:val="00476C5F"/>
    <w:rsid w:val="004771C8"/>
    <w:rsid w:val="0047782E"/>
    <w:rsid w:val="004778C0"/>
    <w:rsid w:val="00477CDE"/>
    <w:rsid w:val="00477DDC"/>
    <w:rsid w:val="00477E42"/>
    <w:rsid w:val="00477F7B"/>
    <w:rsid w:val="0048013A"/>
    <w:rsid w:val="00480228"/>
    <w:rsid w:val="0048062B"/>
    <w:rsid w:val="00480887"/>
    <w:rsid w:val="00481DFA"/>
    <w:rsid w:val="00481F1E"/>
    <w:rsid w:val="004822E5"/>
    <w:rsid w:val="00482A5C"/>
    <w:rsid w:val="00482BDD"/>
    <w:rsid w:val="00482C01"/>
    <w:rsid w:val="00483340"/>
    <w:rsid w:val="00483B23"/>
    <w:rsid w:val="00483DB7"/>
    <w:rsid w:val="004847A6"/>
    <w:rsid w:val="00484A60"/>
    <w:rsid w:val="004850A6"/>
    <w:rsid w:val="00485A85"/>
    <w:rsid w:val="00486782"/>
    <w:rsid w:val="00486BCE"/>
    <w:rsid w:val="00487072"/>
    <w:rsid w:val="004873D8"/>
    <w:rsid w:val="00487459"/>
    <w:rsid w:val="0048748A"/>
    <w:rsid w:val="004875DB"/>
    <w:rsid w:val="0048769E"/>
    <w:rsid w:val="004879DF"/>
    <w:rsid w:val="00487AA3"/>
    <w:rsid w:val="00487F63"/>
    <w:rsid w:val="00490121"/>
    <w:rsid w:val="0049068E"/>
    <w:rsid w:val="0049179D"/>
    <w:rsid w:val="004917A5"/>
    <w:rsid w:val="004921E9"/>
    <w:rsid w:val="00492369"/>
    <w:rsid w:val="00492442"/>
    <w:rsid w:val="004925A8"/>
    <w:rsid w:val="0049276B"/>
    <w:rsid w:val="00492BE8"/>
    <w:rsid w:val="004930A3"/>
    <w:rsid w:val="00493424"/>
    <w:rsid w:val="00493775"/>
    <w:rsid w:val="00493AF5"/>
    <w:rsid w:val="004940DC"/>
    <w:rsid w:val="00494642"/>
    <w:rsid w:val="00494C64"/>
    <w:rsid w:val="00494D39"/>
    <w:rsid w:val="00494D82"/>
    <w:rsid w:val="004957C9"/>
    <w:rsid w:val="00495EC8"/>
    <w:rsid w:val="00496350"/>
    <w:rsid w:val="00496418"/>
    <w:rsid w:val="0049644B"/>
    <w:rsid w:val="00496B7D"/>
    <w:rsid w:val="00496BA9"/>
    <w:rsid w:val="00497379"/>
    <w:rsid w:val="004976EF"/>
    <w:rsid w:val="004977FE"/>
    <w:rsid w:val="00497B5E"/>
    <w:rsid w:val="00497CBF"/>
    <w:rsid w:val="00497DFB"/>
    <w:rsid w:val="00497E57"/>
    <w:rsid w:val="004A0184"/>
    <w:rsid w:val="004A07F5"/>
    <w:rsid w:val="004A0B53"/>
    <w:rsid w:val="004A0C48"/>
    <w:rsid w:val="004A0CF9"/>
    <w:rsid w:val="004A121A"/>
    <w:rsid w:val="004A1ADC"/>
    <w:rsid w:val="004A1FBD"/>
    <w:rsid w:val="004A21CE"/>
    <w:rsid w:val="004A2556"/>
    <w:rsid w:val="004A2857"/>
    <w:rsid w:val="004A2C1A"/>
    <w:rsid w:val="004A2CA6"/>
    <w:rsid w:val="004A329A"/>
    <w:rsid w:val="004A38A7"/>
    <w:rsid w:val="004A39C4"/>
    <w:rsid w:val="004A3B4F"/>
    <w:rsid w:val="004A3F06"/>
    <w:rsid w:val="004A4074"/>
    <w:rsid w:val="004A4136"/>
    <w:rsid w:val="004A426E"/>
    <w:rsid w:val="004A445D"/>
    <w:rsid w:val="004A45FF"/>
    <w:rsid w:val="004A52ED"/>
    <w:rsid w:val="004A54E0"/>
    <w:rsid w:val="004A55B1"/>
    <w:rsid w:val="004A5B28"/>
    <w:rsid w:val="004A6365"/>
    <w:rsid w:val="004A63B4"/>
    <w:rsid w:val="004A63DB"/>
    <w:rsid w:val="004A652F"/>
    <w:rsid w:val="004A6831"/>
    <w:rsid w:val="004A6C6B"/>
    <w:rsid w:val="004A7199"/>
    <w:rsid w:val="004A73E9"/>
    <w:rsid w:val="004A782A"/>
    <w:rsid w:val="004B007D"/>
    <w:rsid w:val="004B0244"/>
    <w:rsid w:val="004B024A"/>
    <w:rsid w:val="004B0364"/>
    <w:rsid w:val="004B079D"/>
    <w:rsid w:val="004B0899"/>
    <w:rsid w:val="004B0D38"/>
    <w:rsid w:val="004B0DA7"/>
    <w:rsid w:val="004B0EEC"/>
    <w:rsid w:val="004B11B3"/>
    <w:rsid w:val="004B170B"/>
    <w:rsid w:val="004B1C76"/>
    <w:rsid w:val="004B1E95"/>
    <w:rsid w:val="004B20FF"/>
    <w:rsid w:val="004B2D4B"/>
    <w:rsid w:val="004B2E1E"/>
    <w:rsid w:val="004B3551"/>
    <w:rsid w:val="004B35E8"/>
    <w:rsid w:val="004B3C3C"/>
    <w:rsid w:val="004B3C5F"/>
    <w:rsid w:val="004B3DC1"/>
    <w:rsid w:val="004B4784"/>
    <w:rsid w:val="004B4BAE"/>
    <w:rsid w:val="004B4E95"/>
    <w:rsid w:val="004B4F89"/>
    <w:rsid w:val="004B50B8"/>
    <w:rsid w:val="004B5130"/>
    <w:rsid w:val="004B543D"/>
    <w:rsid w:val="004B54E5"/>
    <w:rsid w:val="004B59AC"/>
    <w:rsid w:val="004B5E7B"/>
    <w:rsid w:val="004B5FB9"/>
    <w:rsid w:val="004B6018"/>
    <w:rsid w:val="004B624F"/>
    <w:rsid w:val="004B62B7"/>
    <w:rsid w:val="004B65D8"/>
    <w:rsid w:val="004B6D2C"/>
    <w:rsid w:val="004B7813"/>
    <w:rsid w:val="004B782C"/>
    <w:rsid w:val="004B78C6"/>
    <w:rsid w:val="004B7931"/>
    <w:rsid w:val="004B794A"/>
    <w:rsid w:val="004B7C53"/>
    <w:rsid w:val="004B7C59"/>
    <w:rsid w:val="004C032B"/>
    <w:rsid w:val="004C0931"/>
    <w:rsid w:val="004C0959"/>
    <w:rsid w:val="004C1A1D"/>
    <w:rsid w:val="004C20AA"/>
    <w:rsid w:val="004C2B2D"/>
    <w:rsid w:val="004C2C05"/>
    <w:rsid w:val="004C2C0A"/>
    <w:rsid w:val="004C2C8E"/>
    <w:rsid w:val="004C35DA"/>
    <w:rsid w:val="004C41E7"/>
    <w:rsid w:val="004C4340"/>
    <w:rsid w:val="004C436C"/>
    <w:rsid w:val="004C490E"/>
    <w:rsid w:val="004C4D20"/>
    <w:rsid w:val="004C5203"/>
    <w:rsid w:val="004C530B"/>
    <w:rsid w:val="004C5594"/>
    <w:rsid w:val="004C5E0A"/>
    <w:rsid w:val="004C6035"/>
    <w:rsid w:val="004C6102"/>
    <w:rsid w:val="004C6866"/>
    <w:rsid w:val="004C7450"/>
    <w:rsid w:val="004C7D9D"/>
    <w:rsid w:val="004D01D7"/>
    <w:rsid w:val="004D0247"/>
    <w:rsid w:val="004D06B5"/>
    <w:rsid w:val="004D07F5"/>
    <w:rsid w:val="004D0BA0"/>
    <w:rsid w:val="004D0C1B"/>
    <w:rsid w:val="004D1904"/>
    <w:rsid w:val="004D2420"/>
    <w:rsid w:val="004D253B"/>
    <w:rsid w:val="004D2685"/>
    <w:rsid w:val="004D27C4"/>
    <w:rsid w:val="004D2A32"/>
    <w:rsid w:val="004D2B13"/>
    <w:rsid w:val="004D2D06"/>
    <w:rsid w:val="004D2E12"/>
    <w:rsid w:val="004D35E7"/>
    <w:rsid w:val="004D36DE"/>
    <w:rsid w:val="004D4036"/>
    <w:rsid w:val="004D48E5"/>
    <w:rsid w:val="004D5094"/>
    <w:rsid w:val="004D5116"/>
    <w:rsid w:val="004D5203"/>
    <w:rsid w:val="004D53A6"/>
    <w:rsid w:val="004D54D8"/>
    <w:rsid w:val="004D5784"/>
    <w:rsid w:val="004D57FA"/>
    <w:rsid w:val="004D58B9"/>
    <w:rsid w:val="004D5901"/>
    <w:rsid w:val="004D5A4F"/>
    <w:rsid w:val="004D5F9B"/>
    <w:rsid w:val="004D65FE"/>
    <w:rsid w:val="004D6A69"/>
    <w:rsid w:val="004D6FFC"/>
    <w:rsid w:val="004D7023"/>
    <w:rsid w:val="004D707C"/>
    <w:rsid w:val="004D72E4"/>
    <w:rsid w:val="004D73A7"/>
    <w:rsid w:val="004D77B9"/>
    <w:rsid w:val="004D7926"/>
    <w:rsid w:val="004D7CA8"/>
    <w:rsid w:val="004D7DF9"/>
    <w:rsid w:val="004E1B7D"/>
    <w:rsid w:val="004E1DF4"/>
    <w:rsid w:val="004E246C"/>
    <w:rsid w:val="004E2714"/>
    <w:rsid w:val="004E2777"/>
    <w:rsid w:val="004E2BB3"/>
    <w:rsid w:val="004E2CA4"/>
    <w:rsid w:val="004E2E1E"/>
    <w:rsid w:val="004E2E93"/>
    <w:rsid w:val="004E33C8"/>
    <w:rsid w:val="004E392C"/>
    <w:rsid w:val="004E3A57"/>
    <w:rsid w:val="004E3C83"/>
    <w:rsid w:val="004E4C96"/>
    <w:rsid w:val="004E4D9C"/>
    <w:rsid w:val="004E531A"/>
    <w:rsid w:val="004E561F"/>
    <w:rsid w:val="004E5C11"/>
    <w:rsid w:val="004E5F37"/>
    <w:rsid w:val="004E629A"/>
    <w:rsid w:val="004E6674"/>
    <w:rsid w:val="004E68AD"/>
    <w:rsid w:val="004E69A3"/>
    <w:rsid w:val="004E6CCB"/>
    <w:rsid w:val="004E6D33"/>
    <w:rsid w:val="004E70C4"/>
    <w:rsid w:val="004E72EE"/>
    <w:rsid w:val="004E763A"/>
    <w:rsid w:val="004E7C46"/>
    <w:rsid w:val="004E7C84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FDD"/>
    <w:rsid w:val="004F3056"/>
    <w:rsid w:val="004F3385"/>
    <w:rsid w:val="004F3679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548F"/>
    <w:rsid w:val="004F5D08"/>
    <w:rsid w:val="004F6D50"/>
    <w:rsid w:val="004F764F"/>
    <w:rsid w:val="004F7B72"/>
    <w:rsid w:val="004F7C7F"/>
    <w:rsid w:val="005006C2"/>
    <w:rsid w:val="00500FB2"/>
    <w:rsid w:val="00501440"/>
    <w:rsid w:val="005016AE"/>
    <w:rsid w:val="005019CA"/>
    <w:rsid w:val="00501BC7"/>
    <w:rsid w:val="00501CE8"/>
    <w:rsid w:val="0050233E"/>
    <w:rsid w:val="00502BF9"/>
    <w:rsid w:val="00503290"/>
    <w:rsid w:val="0050339B"/>
    <w:rsid w:val="005037D1"/>
    <w:rsid w:val="00503A63"/>
    <w:rsid w:val="005044ED"/>
    <w:rsid w:val="00504513"/>
    <w:rsid w:val="005049B9"/>
    <w:rsid w:val="00504C0D"/>
    <w:rsid w:val="00504C9A"/>
    <w:rsid w:val="0050509D"/>
    <w:rsid w:val="005057F5"/>
    <w:rsid w:val="005059BB"/>
    <w:rsid w:val="00505EF7"/>
    <w:rsid w:val="005067F2"/>
    <w:rsid w:val="00506ECA"/>
    <w:rsid w:val="0050726D"/>
    <w:rsid w:val="005074B2"/>
    <w:rsid w:val="00507772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7FB"/>
    <w:rsid w:val="00513CBE"/>
    <w:rsid w:val="00514042"/>
    <w:rsid w:val="00514104"/>
    <w:rsid w:val="00514498"/>
    <w:rsid w:val="005150A0"/>
    <w:rsid w:val="005156B6"/>
    <w:rsid w:val="0051632F"/>
    <w:rsid w:val="00516747"/>
    <w:rsid w:val="0051683E"/>
    <w:rsid w:val="0051695E"/>
    <w:rsid w:val="00516D93"/>
    <w:rsid w:val="00516EDA"/>
    <w:rsid w:val="00516F99"/>
    <w:rsid w:val="0051726A"/>
    <w:rsid w:val="00517BF9"/>
    <w:rsid w:val="005200FC"/>
    <w:rsid w:val="00520129"/>
    <w:rsid w:val="0052036F"/>
    <w:rsid w:val="0052092F"/>
    <w:rsid w:val="00520DB3"/>
    <w:rsid w:val="00521169"/>
    <w:rsid w:val="005217F8"/>
    <w:rsid w:val="00521EF4"/>
    <w:rsid w:val="005220BF"/>
    <w:rsid w:val="00522E58"/>
    <w:rsid w:val="00522F0A"/>
    <w:rsid w:val="0052324C"/>
    <w:rsid w:val="00523676"/>
    <w:rsid w:val="00523E30"/>
    <w:rsid w:val="00523F7F"/>
    <w:rsid w:val="005240D1"/>
    <w:rsid w:val="00524177"/>
    <w:rsid w:val="00524355"/>
    <w:rsid w:val="005244AB"/>
    <w:rsid w:val="005247AB"/>
    <w:rsid w:val="00524896"/>
    <w:rsid w:val="00524CDE"/>
    <w:rsid w:val="005250D5"/>
    <w:rsid w:val="0052513E"/>
    <w:rsid w:val="0052521D"/>
    <w:rsid w:val="00525910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2F8B"/>
    <w:rsid w:val="005332E0"/>
    <w:rsid w:val="00533C0C"/>
    <w:rsid w:val="0053455B"/>
    <w:rsid w:val="005349A1"/>
    <w:rsid w:val="00534B73"/>
    <w:rsid w:val="00534D8B"/>
    <w:rsid w:val="00534F11"/>
    <w:rsid w:val="00535005"/>
    <w:rsid w:val="00535033"/>
    <w:rsid w:val="0053544C"/>
    <w:rsid w:val="00535591"/>
    <w:rsid w:val="005356A2"/>
    <w:rsid w:val="00535869"/>
    <w:rsid w:val="00535C97"/>
    <w:rsid w:val="005361D8"/>
    <w:rsid w:val="00536A7F"/>
    <w:rsid w:val="00536D37"/>
    <w:rsid w:val="005370A5"/>
    <w:rsid w:val="005373DB"/>
    <w:rsid w:val="00537B35"/>
    <w:rsid w:val="00540199"/>
    <w:rsid w:val="0054045F"/>
    <w:rsid w:val="00540558"/>
    <w:rsid w:val="00540642"/>
    <w:rsid w:val="0054068A"/>
    <w:rsid w:val="0054094A"/>
    <w:rsid w:val="00540DE9"/>
    <w:rsid w:val="00540F56"/>
    <w:rsid w:val="0054105B"/>
    <w:rsid w:val="00541780"/>
    <w:rsid w:val="005420DF"/>
    <w:rsid w:val="005422BB"/>
    <w:rsid w:val="005423A5"/>
    <w:rsid w:val="00542609"/>
    <w:rsid w:val="00542827"/>
    <w:rsid w:val="0054288F"/>
    <w:rsid w:val="0054297C"/>
    <w:rsid w:val="00542ACE"/>
    <w:rsid w:val="00542D8D"/>
    <w:rsid w:val="00543414"/>
    <w:rsid w:val="00543633"/>
    <w:rsid w:val="00543E16"/>
    <w:rsid w:val="00543ED3"/>
    <w:rsid w:val="005440EE"/>
    <w:rsid w:val="0054485F"/>
    <w:rsid w:val="00544E7E"/>
    <w:rsid w:val="00544EB7"/>
    <w:rsid w:val="005453F6"/>
    <w:rsid w:val="00545D32"/>
    <w:rsid w:val="00546169"/>
    <w:rsid w:val="0054629F"/>
    <w:rsid w:val="0054657A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2F"/>
    <w:rsid w:val="00552A5D"/>
    <w:rsid w:val="00552B3A"/>
    <w:rsid w:val="00553297"/>
    <w:rsid w:val="005532C8"/>
    <w:rsid w:val="005535C9"/>
    <w:rsid w:val="00553B3F"/>
    <w:rsid w:val="005541EB"/>
    <w:rsid w:val="005543CA"/>
    <w:rsid w:val="0055477B"/>
    <w:rsid w:val="00554884"/>
    <w:rsid w:val="00554A53"/>
    <w:rsid w:val="00555128"/>
    <w:rsid w:val="005554B6"/>
    <w:rsid w:val="005559C1"/>
    <w:rsid w:val="00555CD4"/>
    <w:rsid w:val="00555D2D"/>
    <w:rsid w:val="00555EBF"/>
    <w:rsid w:val="00556498"/>
    <w:rsid w:val="00556840"/>
    <w:rsid w:val="005570F9"/>
    <w:rsid w:val="0055731E"/>
    <w:rsid w:val="005574A6"/>
    <w:rsid w:val="00557CBB"/>
    <w:rsid w:val="00557E9B"/>
    <w:rsid w:val="00560338"/>
    <w:rsid w:val="005603B8"/>
    <w:rsid w:val="00560F10"/>
    <w:rsid w:val="00560FF1"/>
    <w:rsid w:val="005612FC"/>
    <w:rsid w:val="00562525"/>
    <w:rsid w:val="005628FD"/>
    <w:rsid w:val="00562B1C"/>
    <w:rsid w:val="00562C4A"/>
    <w:rsid w:val="005631C3"/>
    <w:rsid w:val="00563694"/>
    <w:rsid w:val="00563D6A"/>
    <w:rsid w:val="00563EDE"/>
    <w:rsid w:val="00563F2E"/>
    <w:rsid w:val="00564413"/>
    <w:rsid w:val="005645D2"/>
    <w:rsid w:val="00564620"/>
    <w:rsid w:val="005646B1"/>
    <w:rsid w:val="0056519C"/>
    <w:rsid w:val="005657DB"/>
    <w:rsid w:val="0056582E"/>
    <w:rsid w:val="00565972"/>
    <w:rsid w:val="00565D5A"/>
    <w:rsid w:val="00566872"/>
    <w:rsid w:val="005668AF"/>
    <w:rsid w:val="00566A06"/>
    <w:rsid w:val="00566F97"/>
    <w:rsid w:val="005671FC"/>
    <w:rsid w:val="005673F7"/>
    <w:rsid w:val="00567EEE"/>
    <w:rsid w:val="00567F64"/>
    <w:rsid w:val="005701BD"/>
    <w:rsid w:val="00570410"/>
    <w:rsid w:val="005704E8"/>
    <w:rsid w:val="005708E8"/>
    <w:rsid w:val="005714E2"/>
    <w:rsid w:val="00571CBD"/>
    <w:rsid w:val="00571D88"/>
    <w:rsid w:val="00571F25"/>
    <w:rsid w:val="00572ABE"/>
    <w:rsid w:val="00572F9F"/>
    <w:rsid w:val="00573482"/>
    <w:rsid w:val="00573910"/>
    <w:rsid w:val="00573920"/>
    <w:rsid w:val="005739CB"/>
    <w:rsid w:val="00573B5C"/>
    <w:rsid w:val="00573CE0"/>
    <w:rsid w:val="00573EBE"/>
    <w:rsid w:val="00574812"/>
    <w:rsid w:val="00574C79"/>
    <w:rsid w:val="005752F7"/>
    <w:rsid w:val="005757EB"/>
    <w:rsid w:val="005757F7"/>
    <w:rsid w:val="005759D6"/>
    <w:rsid w:val="005759EA"/>
    <w:rsid w:val="00575CC0"/>
    <w:rsid w:val="00575D3A"/>
    <w:rsid w:val="005766B5"/>
    <w:rsid w:val="00576946"/>
    <w:rsid w:val="00576E7E"/>
    <w:rsid w:val="00577648"/>
    <w:rsid w:val="005779C0"/>
    <w:rsid w:val="0058074F"/>
    <w:rsid w:val="00580866"/>
    <w:rsid w:val="00580A6F"/>
    <w:rsid w:val="00580CA6"/>
    <w:rsid w:val="00580E53"/>
    <w:rsid w:val="005810E6"/>
    <w:rsid w:val="0058119F"/>
    <w:rsid w:val="0058138E"/>
    <w:rsid w:val="00581664"/>
    <w:rsid w:val="005816DC"/>
    <w:rsid w:val="00581820"/>
    <w:rsid w:val="00581D1A"/>
    <w:rsid w:val="005823E6"/>
    <w:rsid w:val="00582492"/>
    <w:rsid w:val="00582E01"/>
    <w:rsid w:val="00582F1B"/>
    <w:rsid w:val="00583843"/>
    <w:rsid w:val="00583935"/>
    <w:rsid w:val="00583B93"/>
    <w:rsid w:val="005843A8"/>
    <w:rsid w:val="00584A9B"/>
    <w:rsid w:val="00584B70"/>
    <w:rsid w:val="00584D66"/>
    <w:rsid w:val="00585078"/>
    <w:rsid w:val="005852E5"/>
    <w:rsid w:val="005857D8"/>
    <w:rsid w:val="00585847"/>
    <w:rsid w:val="005858D5"/>
    <w:rsid w:val="00585A11"/>
    <w:rsid w:val="0058621E"/>
    <w:rsid w:val="00586971"/>
    <w:rsid w:val="00586ECA"/>
    <w:rsid w:val="00586F38"/>
    <w:rsid w:val="00587003"/>
    <w:rsid w:val="00587501"/>
    <w:rsid w:val="005876D8"/>
    <w:rsid w:val="00587B7E"/>
    <w:rsid w:val="00590897"/>
    <w:rsid w:val="00590B13"/>
    <w:rsid w:val="00591656"/>
    <w:rsid w:val="00591997"/>
    <w:rsid w:val="00591AAE"/>
    <w:rsid w:val="00591E1F"/>
    <w:rsid w:val="00592904"/>
    <w:rsid w:val="00592AA2"/>
    <w:rsid w:val="00592D9E"/>
    <w:rsid w:val="00592FF7"/>
    <w:rsid w:val="00593023"/>
    <w:rsid w:val="00593549"/>
    <w:rsid w:val="0059357F"/>
    <w:rsid w:val="00593A98"/>
    <w:rsid w:val="00593FC4"/>
    <w:rsid w:val="005943BE"/>
    <w:rsid w:val="00594B02"/>
    <w:rsid w:val="00594B25"/>
    <w:rsid w:val="0059506F"/>
    <w:rsid w:val="005952BD"/>
    <w:rsid w:val="005954E8"/>
    <w:rsid w:val="0059575E"/>
    <w:rsid w:val="00595895"/>
    <w:rsid w:val="00596046"/>
    <w:rsid w:val="005961B9"/>
    <w:rsid w:val="005965B3"/>
    <w:rsid w:val="005969A9"/>
    <w:rsid w:val="005A0107"/>
    <w:rsid w:val="005A01A5"/>
    <w:rsid w:val="005A08BC"/>
    <w:rsid w:val="005A0CDA"/>
    <w:rsid w:val="005A0D7D"/>
    <w:rsid w:val="005A10F1"/>
    <w:rsid w:val="005A15BA"/>
    <w:rsid w:val="005A1E37"/>
    <w:rsid w:val="005A210F"/>
    <w:rsid w:val="005A21BF"/>
    <w:rsid w:val="005A229F"/>
    <w:rsid w:val="005A23EE"/>
    <w:rsid w:val="005A267C"/>
    <w:rsid w:val="005A2825"/>
    <w:rsid w:val="005A29BB"/>
    <w:rsid w:val="005A2AB2"/>
    <w:rsid w:val="005A35A5"/>
    <w:rsid w:val="005A35C5"/>
    <w:rsid w:val="005A35F7"/>
    <w:rsid w:val="005A39DC"/>
    <w:rsid w:val="005A3B6A"/>
    <w:rsid w:val="005A3D84"/>
    <w:rsid w:val="005A3EB7"/>
    <w:rsid w:val="005A4C5F"/>
    <w:rsid w:val="005A4FA7"/>
    <w:rsid w:val="005A511D"/>
    <w:rsid w:val="005A584C"/>
    <w:rsid w:val="005A61BA"/>
    <w:rsid w:val="005A6268"/>
    <w:rsid w:val="005A64DB"/>
    <w:rsid w:val="005A6718"/>
    <w:rsid w:val="005A6888"/>
    <w:rsid w:val="005A6DB0"/>
    <w:rsid w:val="005A71DD"/>
    <w:rsid w:val="005A7461"/>
    <w:rsid w:val="005A7715"/>
    <w:rsid w:val="005A786B"/>
    <w:rsid w:val="005A7B87"/>
    <w:rsid w:val="005A7C03"/>
    <w:rsid w:val="005A7DBE"/>
    <w:rsid w:val="005B02A1"/>
    <w:rsid w:val="005B06CB"/>
    <w:rsid w:val="005B0B25"/>
    <w:rsid w:val="005B0F60"/>
    <w:rsid w:val="005B0FB2"/>
    <w:rsid w:val="005B1362"/>
    <w:rsid w:val="005B15B6"/>
    <w:rsid w:val="005B18FC"/>
    <w:rsid w:val="005B1B41"/>
    <w:rsid w:val="005B1F0A"/>
    <w:rsid w:val="005B2035"/>
    <w:rsid w:val="005B2298"/>
    <w:rsid w:val="005B22C4"/>
    <w:rsid w:val="005B2393"/>
    <w:rsid w:val="005B24EF"/>
    <w:rsid w:val="005B250B"/>
    <w:rsid w:val="005B2909"/>
    <w:rsid w:val="005B2EA6"/>
    <w:rsid w:val="005B3543"/>
    <w:rsid w:val="005B3611"/>
    <w:rsid w:val="005B3AA3"/>
    <w:rsid w:val="005B4B13"/>
    <w:rsid w:val="005B51D2"/>
    <w:rsid w:val="005B572B"/>
    <w:rsid w:val="005B6010"/>
    <w:rsid w:val="005B6D6F"/>
    <w:rsid w:val="005B7297"/>
    <w:rsid w:val="005B76B7"/>
    <w:rsid w:val="005B7BB3"/>
    <w:rsid w:val="005B7FD5"/>
    <w:rsid w:val="005C0191"/>
    <w:rsid w:val="005C02A3"/>
    <w:rsid w:val="005C0F6F"/>
    <w:rsid w:val="005C1026"/>
    <w:rsid w:val="005C1480"/>
    <w:rsid w:val="005C1CFE"/>
    <w:rsid w:val="005C20E4"/>
    <w:rsid w:val="005C2389"/>
    <w:rsid w:val="005C2435"/>
    <w:rsid w:val="005C2444"/>
    <w:rsid w:val="005C2896"/>
    <w:rsid w:val="005C2A91"/>
    <w:rsid w:val="005C2EF5"/>
    <w:rsid w:val="005C31CD"/>
    <w:rsid w:val="005C3734"/>
    <w:rsid w:val="005C383B"/>
    <w:rsid w:val="005C3A95"/>
    <w:rsid w:val="005C4024"/>
    <w:rsid w:val="005C40C2"/>
    <w:rsid w:val="005C40FF"/>
    <w:rsid w:val="005C4228"/>
    <w:rsid w:val="005C4782"/>
    <w:rsid w:val="005C5689"/>
    <w:rsid w:val="005C5873"/>
    <w:rsid w:val="005C58D1"/>
    <w:rsid w:val="005C5DC7"/>
    <w:rsid w:val="005C5F6E"/>
    <w:rsid w:val="005C64DD"/>
    <w:rsid w:val="005C6DDD"/>
    <w:rsid w:val="005C75E4"/>
    <w:rsid w:val="005C7751"/>
    <w:rsid w:val="005C7E5C"/>
    <w:rsid w:val="005C7EAE"/>
    <w:rsid w:val="005C7F67"/>
    <w:rsid w:val="005D036C"/>
    <w:rsid w:val="005D0F4B"/>
    <w:rsid w:val="005D123F"/>
    <w:rsid w:val="005D12A7"/>
    <w:rsid w:val="005D17A9"/>
    <w:rsid w:val="005D1826"/>
    <w:rsid w:val="005D1B95"/>
    <w:rsid w:val="005D1DF0"/>
    <w:rsid w:val="005D1E0B"/>
    <w:rsid w:val="005D1EF5"/>
    <w:rsid w:val="005D2145"/>
    <w:rsid w:val="005D22F0"/>
    <w:rsid w:val="005D2464"/>
    <w:rsid w:val="005D254B"/>
    <w:rsid w:val="005D2759"/>
    <w:rsid w:val="005D28AF"/>
    <w:rsid w:val="005D28C6"/>
    <w:rsid w:val="005D29C9"/>
    <w:rsid w:val="005D2D48"/>
    <w:rsid w:val="005D2E33"/>
    <w:rsid w:val="005D333C"/>
    <w:rsid w:val="005D342C"/>
    <w:rsid w:val="005D3511"/>
    <w:rsid w:val="005D354B"/>
    <w:rsid w:val="005D3A93"/>
    <w:rsid w:val="005D3F05"/>
    <w:rsid w:val="005D4972"/>
    <w:rsid w:val="005D4DA4"/>
    <w:rsid w:val="005D51A4"/>
    <w:rsid w:val="005D5A05"/>
    <w:rsid w:val="005D5A1B"/>
    <w:rsid w:val="005D5C01"/>
    <w:rsid w:val="005D60DB"/>
    <w:rsid w:val="005D612B"/>
    <w:rsid w:val="005D626D"/>
    <w:rsid w:val="005D65F0"/>
    <w:rsid w:val="005D72EE"/>
    <w:rsid w:val="005D799B"/>
    <w:rsid w:val="005E07B7"/>
    <w:rsid w:val="005E0A1F"/>
    <w:rsid w:val="005E0F5B"/>
    <w:rsid w:val="005E1567"/>
    <w:rsid w:val="005E1824"/>
    <w:rsid w:val="005E1847"/>
    <w:rsid w:val="005E1B95"/>
    <w:rsid w:val="005E23E4"/>
    <w:rsid w:val="005E288B"/>
    <w:rsid w:val="005E336E"/>
    <w:rsid w:val="005E33E7"/>
    <w:rsid w:val="005E385B"/>
    <w:rsid w:val="005E3D1E"/>
    <w:rsid w:val="005E3D6C"/>
    <w:rsid w:val="005E4041"/>
    <w:rsid w:val="005E40FD"/>
    <w:rsid w:val="005E4352"/>
    <w:rsid w:val="005E535F"/>
    <w:rsid w:val="005E5749"/>
    <w:rsid w:val="005E5C34"/>
    <w:rsid w:val="005E5CDC"/>
    <w:rsid w:val="005E62C3"/>
    <w:rsid w:val="005E6977"/>
    <w:rsid w:val="005E69FA"/>
    <w:rsid w:val="005E6A17"/>
    <w:rsid w:val="005E752E"/>
    <w:rsid w:val="005E7FF8"/>
    <w:rsid w:val="005F0839"/>
    <w:rsid w:val="005F087B"/>
    <w:rsid w:val="005F0D82"/>
    <w:rsid w:val="005F0F4E"/>
    <w:rsid w:val="005F122A"/>
    <w:rsid w:val="005F1329"/>
    <w:rsid w:val="005F146E"/>
    <w:rsid w:val="005F1512"/>
    <w:rsid w:val="005F154A"/>
    <w:rsid w:val="005F1599"/>
    <w:rsid w:val="005F161C"/>
    <w:rsid w:val="005F1691"/>
    <w:rsid w:val="005F1BA7"/>
    <w:rsid w:val="005F1CC5"/>
    <w:rsid w:val="005F1D6F"/>
    <w:rsid w:val="005F2194"/>
    <w:rsid w:val="005F2B3D"/>
    <w:rsid w:val="005F2DB0"/>
    <w:rsid w:val="005F319F"/>
    <w:rsid w:val="005F3A0D"/>
    <w:rsid w:val="005F3C0B"/>
    <w:rsid w:val="005F3EBE"/>
    <w:rsid w:val="005F4252"/>
    <w:rsid w:val="005F4446"/>
    <w:rsid w:val="005F4F87"/>
    <w:rsid w:val="005F5120"/>
    <w:rsid w:val="005F560D"/>
    <w:rsid w:val="005F5715"/>
    <w:rsid w:val="005F58B0"/>
    <w:rsid w:val="005F5D24"/>
    <w:rsid w:val="005F5E98"/>
    <w:rsid w:val="005F61B4"/>
    <w:rsid w:val="005F6250"/>
    <w:rsid w:val="005F64C3"/>
    <w:rsid w:val="005F6BF3"/>
    <w:rsid w:val="005F6C1A"/>
    <w:rsid w:val="005F7378"/>
    <w:rsid w:val="005F7943"/>
    <w:rsid w:val="0060002A"/>
    <w:rsid w:val="00601111"/>
    <w:rsid w:val="006012D3"/>
    <w:rsid w:val="00601417"/>
    <w:rsid w:val="00601730"/>
    <w:rsid w:val="006018FC"/>
    <w:rsid w:val="0060229A"/>
    <w:rsid w:val="00602625"/>
    <w:rsid w:val="00602792"/>
    <w:rsid w:val="00602DA3"/>
    <w:rsid w:val="00603337"/>
    <w:rsid w:val="00603796"/>
    <w:rsid w:val="00603AAF"/>
    <w:rsid w:val="00604015"/>
    <w:rsid w:val="006043DF"/>
    <w:rsid w:val="00604D1C"/>
    <w:rsid w:val="00604DC0"/>
    <w:rsid w:val="00604F80"/>
    <w:rsid w:val="006052C8"/>
    <w:rsid w:val="006055BE"/>
    <w:rsid w:val="00605791"/>
    <w:rsid w:val="0060585E"/>
    <w:rsid w:val="006059A5"/>
    <w:rsid w:val="006059B1"/>
    <w:rsid w:val="00605CFB"/>
    <w:rsid w:val="00605F7E"/>
    <w:rsid w:val="0060601E"/>
    <w:rsid w:val="006061A8"/>
    <w:rsid w:val="0060620A"/>
    <w:rsid w:val="0060629B"/>
    <w:rsid w:val="006062A0"/>
    <w:rsid w:val="0060687A"/>
    <w:rsid w:val="00606ACD"/>
    <w:rsid w:val="0060725F"/>
    <w:rsid w:val="006072C9"/>
    <w:rsid w:val="00607B92"/>
    <w:rsid w:val="0061017E"/>
    <w:rsid w:val="00610259"/>
    <w:rsid w:val="00610565"/>
    <w:rsid w:val="006106A9"/>
    <w:rsid w:val="006106CA"/>
    <w:rsid w:val="006107A6"/>
    <w:rsid w:val="00610DDF"/>
    <w:rsid w:val="006116C5"/>
    <w:rsid w:val="00611D35"/>
    <w:rsid w:val="006120AE"/>
    <w:rsid w:val="0061234D"/>
    <w:rsid w:val="00612410"/>
    <w:rsid w:val="00612608"/>
    <w:rsid w:val="00612830"/>
    <w:rsid w:val="00613440"/>
    <w:rsid w:val="0061382C"/>
    <w:rsid w:val="00614183"/>
    <w:rsid w:val="0061418A"/>
    <w:rsid w:val="0061453F"/>
    <w:rsid w:val="00614AF2"/>
    <w:rsid w:val="0061506A"/>
    <w:rsid w:val="00615537"/>
    <w:rsid w:val="00615E1D"/>
    <w:rsid w:val="00615F4C"/>
    <w:rsid w:val="0061618F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201C"/>
    <w:rsid w:val="006220E2"/>
    <w:rsid w:val="00622189"/>
    <w:rsid w:val="006221B7"/>
    <w:rsid w:val="00622317"/>
    <w:rsid w:val="0062257F"/>
    <w:rsid w:val="006227C5"/>
    <w:rsid w:val="006229DB"/>
    <w:rsid w:val="00622B8C"/>
    <w:rsid w:val="00622C34"/>
    <w:rsid w:val="00622EC9"/>
    <w:rsid w:val="00622F09"/>
    <w:rsid w:val="00623604"/>
    <w:rsid w:val="00623AC3"/>
    <w:rsid w:val="00623BAC"/>
    <w:rsid w:val="00623F10"/>
    <w:rsid w:val="00623FC4"/>
    <w:rsid w:val="0062404B"/>
    <w:rsid w:val="00624525"/>
    <w:rsid w:val="0062467E"/>
    <w:rsid w:val="00624B8E"/>
    <w:rsid w:val="00624C05"/>
    <w:rsid w:val="00624C18"/>
    <w:rsid w:val="00625052"/>
    <w:rsid w:val="006251C0"/>
    <w:rsid w:val="0062539F"/>
    <w:rsid w:val="0062562A"/>
    <w:rsid w:val="0062569C"/>
    <w:rsid w:val="00625DFB"/>
    <w:rsid w:val="00625F01"/>
    <w:rsid w:val="006265BB"/>
    <w:rsid w:val="006265C0"/>
    <w:rsid w:val="0062693F"/>
    <w:rsid w:val="0062699F"/>
    <w:rsid w:val="00626D69"/>
    <w:rsid w:val="00627116"/>
    <w:rsid w:val="006271B2"/>
    <w:rsid w:val="006271BD"/>
    <w:rsid w:val="00627A62"/>
    <w:rsid w:val="00627C2E"/>
    <w:rsid w:val="00627DC7"/>
    <w:rsid w:val="0063031E"/>
    <w:rsid w:val="00630349"/>
    <w:rsid w:val="00630B34"/>
    <w:rsid w:val="00630FD0"/>
    <w:rsid w:val="00631494"/>
    <w:rsid w:val="0063227D"/>
    <w:rsid w:val="006322D1"/>
    <w:rsid w:val="00632308"/>
    <w:rsid w:val="006326AB"/>
    <w:rsid w:val="006328F8"/>
    <w:rsid w:val="00633078"/>
    <w:rsid w:val="00633184"/>
    <w:rsid w:val="006331DF"/>
    <w:rsid w:val="0063335C"/>
    <w:rsid w:val="00633F4F"/>
    <w:rsid w:val="0063409B"/>
    <w:rsid w:val="00634A02"/>
    <w:rsid w:val="006352CC"/>
    <w:rsid w:val="00635330"/>
    <w:rsid w:val="00635B1E"/>
    <w:rsid w:val="00635D10"/>
    <w:rsid w:val="00635DE7"/>
    <w:rsid w:val="00636334"/>
    <w:rsid w:val="0063637F"/>
    <w:rsid w:val="00636BB5"/>
    <w:rsid w:val="00636E48"/>
    <w:rsid w:val="0063753F"/>
    <w:rsid w:val="00637594"/>
    <w:rsid w:val="00637728"/>
    <w:rsid w:val="006377B6"/>
    <w:rsid w:val="00637D0B"/>
    <w:rsid w:val="00637D5E"/>
    <w:rsid w:val="00640131"/>
    <w:rsid w:val="00640C4C"/>
    <w:rsid w:val="00640EBC"/>
    <w:rsid w:val="00641484"/>
    <w:rsid w:val="00641C45"/>
    <w:rsid w:val="00641C94"/>
    <w:rsid w:val="00641E7D"/>
    <w:rsid w:val="0064217C"/>
    <w:rsid w:val="0064261A"/>
    <w:rsid w:val="006428D3"/>
    <w:rsid w:val="00642A7B"/>
    <w:rsid w:val="00642A94"/>
    <w:rsid w:val="00642BA8"/>
    <w:rsid w:val="00642F69"/>
    <w:rsid w:val="00643113"/>
    <w:rsid w:val="0064320F"/>
    <w:rsid w:val="00643327"/>
    <w:rsid w:val="00643641"/>
    <w:rsid w:val="00643CFE"/>
    <w:rsid w:val="00643E22"/>
    <w:rsid w:val="00644277"/>
    <w:rsid w:val="006447B8"/>
    <w:rsid w:val="00644CED"/>
    <w:rsid w:val="00644E0E"/>
    <w:rsid w:val="006456CA"/>
    <w:rsid w:val="00645807"/>
    <w:rsid w:val="00645B4C"/>
    <w:rsid w:val="00645B56"/>
    <w:rsid w:val="0064622C"/>
    <w:rsid w:val="006464B1"/>
    <w:rsid w:val="0064661B"/>
    <w:rsid w:val="00646B25"/>
    <w:rsid w:val="00646B4E"/>
    <w:rsid w:val="00646F3C"/>
    <w:rsid w:val="0064748B"/>
    <w:rsid w:val="00647731"/>
    <w:rsid w:val="00647A35"/>
    <w:rsid w:val="00647B8B"/>
    <w:rsid w:val="006502C6"/>
    <w:rsid w:val="0065033C"/>
    <w:rsid w:val="00650467"/>
    <w:rsid w:val="0065074A"/>
    <w:rsid w:val="0065079C"/>
    <w:rsid w:val="00650D36"/>
    <w:rsid w:val="00650F20"/>
    <w:rsid w:val="006515F1"/>
    <w:rsid w:val="0065160E"/>
    <w:rsid w:val="00651D4F"/>
    <w:rsid w:val="0065262D"/>
    <w:rsid w:val="006526B0"/>
    <w:rsid w:val="006529E2"/>
    <w:rsid w:val="00652BE1"/>
    <w:rsid w:val="00652FB1"/>
    <w:rsid w:val="0065331F"/>
    <w:rsid w:val="0065398B"/>
    <w:rsid w:val="00653E2A"/>
    <w:rsid w:val="00653E44"/>
    <w:rsid w:val="00653EE5"/>
    <w:rsid w:val="0065411A"/>
    <w:rsid w:val="00654146"/>
    <w:rsid w:val="006541CE"/>
    <w:rsid w:val="006546A6"/>
    <w:rsid w:val="00654A1C"/>
    <w:rsid w:val="006550C4"/>
    <w:rsid w:val="00655276"/>
    <w:rsid w:val="00655312"/>
    <w:rsid w:val="0065545E"/>
    <w:rsid w:val="00655467"/>
    <w:rsid w:val="006556F3"/>
    <w:rsid w:val="0065678B"/>
    <w:rsid w:val="006567D1"/>
    <w:rsid w:val="006568FA"/>
    <w:rsid w:val="006577E0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109"/>
    <w:rsid w:val="00663222"/>
    <w:rsid w:val="00663418"/>
    <w:rsid w:val="006634AD"/>
    <w:rsid w:val="00663715"/>
    <w:rsid w:val="00663818"/>
    <w:rsid w:val="00663BE3"/>
    <w:rsid w:val="00663ECA"/>
    <w:rsid w:val="00664433"/>
    <w:rsid w:val="00664625"/>
    <w:rsid w:val="00664997"/>
    <w:rsid w:val="00664F9F"/>
    <w:rsid w:val="00665057"/>
    <w:rsid w:val="006652CC"/>
    <w:rsid w:val="00665582"/>
    <w:rsid w:val="00665844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4D"/>
    <w:rsid w:val="006673C6"/>
    <w:rsid w:val="00667652"/>
    <w:rsid w:val="0066779E"/>
    <w:rsid w:val="00667C94"/>
    <w:rsid w:val="0067035C"/>
    <w:rsid w:val="006705CF"/>
    <w:rsid w:val="0067069F"/>
    <w:rsid w:val="00670B17"/>
    <w:rsid w:val="00670B2D"/>
    <w:rsid w:val="00670DF1"/>
    <w:rsid w:val="00671290"/>
    <w:rsid w:val="006713FD"/>
    <w:rsid w:val="00671A3F"/>
    <w:rsid w:val="00671AA3"/>
    <w:rsid w:val="00671C9A"/>
    <w:rsid w:val="00671D44"/>
    <w:rsid w:val="00672116"/>
    <w:rsid w:val="006721F6"/>
    <w:rsid w:val="0067250C"/>
    <w:rsid w:val="00672945"/>
    <w:rsid w:val="00672C03"/>
    <w:rsid w:val="00672DAE"/>
    <w:rsid w:val="006731F9"/>
    <w:rsid w:val="00673926"/>
    <w:rsid w:val="00673C3B"/>
    <w:rsid w:val="00673C90"/>
    <w:rsid w:val="0067465F"/>
    <w:rsid w:val="0067472B"/>
    <w:rsid w:val="006747E9"/>
    <w:rsid w:val="00674A7E"/>
    <w:rsid w:val="00674C28"/>
    <w:rsid w:val="00674D35"/>
    <w:rsid w:val="00674D6A"/>
    <w:rsid w:val="00675201"/>
    <w:rsid w:val="006759F7"/>
    <w:rsid w:val="006759F8"/>
    <w:rsid w:val="00675C0F"/>
    <w:rsid w:val="00675F13"/>
    <w:rsid w:val="0067670A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22FB"/>
    <w:rsid w:val="0068316B"/>
    <w:rsid w:val="006831C2"/>
    <w:rsid w:val="00683629"/>
    <w:rsid w:val="00683D91"/>
    <w:rsid w:val="00683DA5"/>
    <w:rsid w:val="006848C0"/>
    <w:rsid w:val="00684E92"/>
    <w:rsid w:val="00685094"/>
    <w:rsid w:val="0068519C"/>
    <w:rsid w:val="0068535D"/>
    <w:rsid w:val="0068561C"/>
    <w:rsid w:val="00686064"/>
    <w:rsid w:val="006864C7"/>
    <w:rsid w:val="0068659E"/>
    <w:rsid w:val="00686F5A"/>
    <w:rsid w:val="00687A21"/>
    <w:rsid w:val="00687C77"/>
    <w:rsid w:val="00690179"/>
    <w:rsid w:val="006904EB"/>
    <w:rsid w:val="006909D8"/>
    <w:rsid w:val="00691673"/>
    <w:rsid w:val="006917DB"/>
    <w:rsid w:val="00691BC2"/>
    <w:rsid w:val="00691BD4"/>
    <w:rsid w:val="00691BFB"/>
    <w:rsid w:val="00691C1C"/>
    <w:rsid w:val="00691FAA"/>
    <w:rsid w:val="00691FC6"/>
    <w:rsid w:val="00692715"/>
    <w:rsid w:val="0069276E"/>
    <w:rsid w:val="00692876"/>
    <w:rsid w:val="00692BB7"/>
    <w:rsid w:val="006933A4"/>
    <w:rsid w:val="006934A8"/>
    <w:rsid w:val="006934D2"/>
    <w:rsid w:val="006937E8"/>
    <w:rsid w:val="00693909"/>
    <w:rsid w:val="006939D2"/>
    <w:rsid w:val="00693B24"/>
    <w:rsid w:val="006950B8"/>
    <w:rsid w:val="0069601C"/>
    <w:rsid w:val="006960AD"/>
    <w:rsid w:val="006964B2"/>
    <w:rsid w:val="006964D1"/>
    <w:rsid w:val="006965A1"/>
    <w:rsid w:val="00696740"/>
    <w:rsid w:val="006968F6"/>
    <w:rsid w:val="00696CBE"/>
    <w:rsid w:val="00696DB4"/>
    <w:rsid w:val="00696EAA"/>
    <w:rsid w:val="00697500"/>
    <w:rsid w:val="00697552"/>
    <w:rsid w:val="00697ACE"/>
    <w:rsid w:val="006A0165"/>
    <w:rsid w:val="006A05C7"/>
    <w:rsid w:val="006A09F6"/>
    <w:rsid w:val="006A0E9B"/>
    <w:rsid w:val="006A1228"/>
    <w:rsid w:val="006A1B7D"/>
    <w:rsid w:val="006A1DDA"/>
    <w:rsid w:val="006A24E9"/>
    <w:rsid w:val="006A2568"/>
    <w:rsid w:val="006A2925"/>
    <w:rsid w:val="006A2AEA"/>
    <w:rsid w:val="006A2C73"/>
    <w:rsid w:val="006A3094"/>
    <w:rsid w:val="006A3155"/>
    <w:rsid w:val="006A3459"/>
    <w:rsid w:val="006A379E"/>
    <w:rsid w:val="006A3868"/>
    <w:rsid w:val="006A38EF"/>
    <w:rsid w:val="006A3D85"/>
    <w:rsid w:val="006A3EDB"/>
    <w:rsid w:val="006A44AB"/>
    <w:rsid w:val="006A4BB7"/>
    <w:rsid w:val="006A4DF5"/>
    <w:rsid w:val="006A5554"/>
    <w:rsid w:val="006A5563"/>
    <w:rsid w:val="006A55CF"/>
    <w:rsid w:val="006A5981"/>
    <w:rsid w:val="006A5DAF"/>
    <w:rsid w:val="006A6440"/>
    <w:rsid w:val="006A68AC"/>
    <w:rsid w:val="006A68DA"/>
    <w:rsid w:val="006A7025"/>
    <w:rsid w:val="006A7050"/>
    <w:rsid w:val="006A7739"/>
    <w:rsid w:val="006A7A26"/>
    <w:rsid w:val="006A7BA3"/>
    <w:rsid w:val="006A7D94"/>
    <w:rsid w:val="006A7E80"/>
    <w:rsid w:val="006A7EAD"/>
    <w:rsid w:val="006B0241"/>
    <w:rsid w:val="006B05F3"/>
    <w:rsid w:val="006B0D8A"/>
    <w:rsid w:val="006B0EAD"/>
    <w:rsid w:val="006B0FFC"/>
    <w:rsid w:val="006B1273"/>
    <w:rsid w:val="006B13BE"/>
    <w:rsid w:val="006B13D1"/>
    <w:rsid w:val="006B1A4D"/>
    <w:rsid w:val="006B22BA"/>
    <w:rsid w:val="006B235D"/>
    <w:rsid w:val="006B238D"/>
    <w:rsid w:val="006B23C9"/>
    <w:rsid w:val="006B2542"/>
    <w:rsid w:val="006B26CB"/>
    <w:rsid w:val="006B2881"/>
    <w:rsid w:val="006B28A4"/>
    <w:rsid w:val="006B29F9"/>
    <w:rsid w:val="006B2D64"/>
    <w:rsid w:val="006B2E75"/>
    <w:rsid w:val="006B2FEE"/>
    <w:rsid w:val="006B3365"/>
    <w:rsid w:val="006B33FD"/>
    <w:rsid w:val="006B39B2"/>
    <w:rsid w:val="006B3B50"/>
    <w:rsid w:val="006B3BE1"/>
    <w:rsid w:val="006B3F54"/>
    <w:rsid w:val="006B47BB"/>
    <w:rsid w:val="006B4F74"/>
    <w:rsid w:val="006B5114"/>
    <w:rsid w:val="006B5619"/>
    <w:rsid w:val="006B5667"/>
    <w:rsid w:val="006B56C7"/>
    <w:rsid w:val="006B5877"/>
    <w:rsid w:val="006B5996"/>
    <w:rsid w:val="006B5A3D"/>
    <w:rsid w:val="006B5ADB"/>
    <w:rsid w:val="006B5B69"/>
    <w:rsid w:val="006B5B77"/>
    <w:rsid w:val="006B6119"/>
    <w:rsid w:val="006B633A"/>
    <w:rsid w:val="006B687E"/>
    <w:rsid w:val="006B68FD"/>
    <w:rsid w:val="006B6994"/>
    <w:rsid w:val="006B7106"/>
    <w:rsid w:val="006B7383"/>
    <w:rsid w:val="006B7483"/>
    <w:rsid w:val="006B761E"/>
    <w:rsid w:val="006B772A"/>
    <w:rsid w:val="006B7EBD"/>
    <w:rsid w:val="006C0463"/>
    <w:rsid w:val="006C0464"/>
    <w:rsid w:val="006C0625"/>
    <w:rsid w:val="006C14D9"/>
    <w:rsid w:val="006C16E7"/>
    <w:rsid w:val="006C198D"/>
    <w:rsid w:val="006C1B45"/>
    <w:rsid w:val="006C20EB"/>
    <w:rsid w:val="006C275B"/>
    <w:rsid w:val="006C2CFF"/>
    <w:rsid w:val="006C2E60"/>
    <w:rsid w:val="006C33E6"/>
    <w:rsid w:val="006C41DF"/>
    <w:rsid w:val="006C45A5"/>
    <w:rsid w:val="006C49FD"/>
    <w:rsid w:val="006C4B18"/>
    <w:rsid w:val="006C5614"/>
    <w:rsid w:val="006C58BB"/>
    <w:rsid w:val="006C5D39"/>
    <w:rsid w:val="006C5D9F"/>
    <w:rsid w:val="006C5E93"/>
    <w:rsid w:val="006C5FD1"/>
    <w:rsid w:val="006C603B"/>
    <w:rsid w:val="006C619C"/>
    <w:rsid w:val="006C61B3"/>
    <w:rsid w:val="006C6CF7"/>
    <w:rsid w:val="006C6D94"/>
    <w:rsid w:val="006C75FC"/>
    <w:rsid w:val="006C78BB"/>
    <w:rsid w:val="006C7936"/>
    <w:rsid w:val="006C7A2D"/>
    <w:rsid w:val="006C7D94"/>
    <w:rsid w:val="006C7FD6"/>
    <w:rsid w:val="006D0CA8"/>
    <w:rsid w:val="006D1142"/>
    <w:rsid w:val="006D1638"/>
    <w:rsid w:val="006D181D"/>
    <w:rsid w:val="006D186B"/>
    <w:rsid w:val="006D18EF"/>
    <w:rsid w:val="006D1D16"/>
    <w:rsid w:val="006D1F41"/>
    <w:rsid w:val="006D21B7"/>
    <w:rsid w:val="006D2284"/>
    <w:rsid w:val="006D24AE"/>
    <w:rsid w:val="006D2515"/>
    <w:rsid w:val="006D2536"/>
    <w:rsid w:val="006D27FA"/>
    <w:rsid w:val="006D2935"/>
    <w:rsid w:val="006D2B4F"/>
    <w:rsid w:val="006D3B57"/>
    <w:rsid w:val="006D3D29"/>
    <w:rsid w:val="006D3DBA"/>
    <w:rsid w:val="006D3E54"/>
    <w:rsid w:val="006D3F84"/>
    <w:rsid w:val="006D4148"/>
    <w:rsid w:val="006D414A"/>
    <w:rsid w:val="006D4340"/>
    <w:rsid w:val="006D4C0A"/>
    <w:rsid w:val="006D4E15"/>
    <w:rsid w:val="006D4F2E"/>
    <w:rsid w:val="006D52BE"/>
    <w:rsid w:val="006D55A5"/>
    <w:rsid w:val="006D58CF"/>
    <w:rsid w:val="006D5D27"/>
    <w:rsid w:val="006D5DB8"/>
    <w:rsid w:val="006D5EA3"/>
    <w:rsid w:val="006D602D"/>
    <w:rsid w:val="006D640C"/>
    <w:rsid w:val="006D68E7"/>
    <w:rsid w:val="006D6CA7"/>
    <w:rsid w:val="006D7746"/>
    <w:rsid w:val="006D7786"/>
    <w:rsid w:val="006E020C"/>
    <w:rsid w:val="006E024B"/>
    <w:rsid w:val="006E0789"/>
    <w:rsid w:val="006E07D9"/>
    <w:rsid w:val="006E0990"/>
    <w:rsid w:val="006E0AE6"/>
    <w:rsid w:val="006E1063"/>
    <w:rsid w:val="006E1272"/>
    <w:rsid w:val="006E1AB6"/>
    <w:rsid w:val="006E2934"/>
    <w:rsid w:val="006E2A8F"/>
    <w:rsid w:val="006E2D2C"/>
    <w:rsid w:val="006E3124"/>
    <w:rsid w:val="006E33BC"/>
    <w:rsid w:val="006E425A"/>
    <w:rsid w:val="006E4B5B"/>
    <w:rsid w:val="006E53CA"/>
    <w:rsid w:val="006E54DB"/>
    <w:rsid w:val="006E5679"/>
    <w:rsid w:val="006E5D42"/>
    <w:rsid w:val="006E675F"/>
    <w:rsid w:val="006E6947"/>
    <w:rsid w:val="006E6F9F"/>
    <w:rsid w:val="006E7785"/>
    <w:rsid w:val="006E7825"/>
    <w:rsid w:val="006E787F"/>
    <w:rsid w:val="006E7DC9"/>
    <w:rsid w:val="006E7E32"/>
    <w:rsid w:val="006F0A7A"/>
    <w:rsid w:val="006F0C56"/>
    <w:rsid w:val="006F0F3C"/>
    <w:rsid w:val="006F101A"/>
    <w:rsid w:val="006F1336"/>
    <w:rsid w:val="006F18E9"/>
    <w:rsid w:val="006F1A4D"/>
    <w:rsid w:val="006F1FDB"/>
    <w:rsid w:val="006F23F6"/>
    <w:rsid w:val="006F24B4"/>
    <w:rsid w:val="006F2602"/>
    <w:rsid w:val="006F2788"/>
    <w:rsid w:val="006F2D05"/>
    <w:rsid w:val="006F2D56"/>
    <w:rsid w:val="006F32D6"/>
    <w:rsid w:val="006F358A"/>
    <w:rsid w:val="006F3B54"/>
    <w:rsid w:val="006F3E22"/>
    <w:rsid w:val="006F42C9"/>
    <w:rsid w:val="006F45A5"/>
    <w:rsid w:val="006F48DB"/>
    <w:rsid w:val="006F48EC"/>
    <w:rsid w:val="006F6075"/>
    <w:rsid w:val="006F63BC"/>
    <w:rsid w:val="006F6D39"/>
    <w:rsid w:val="006F714F"/>
    <w:rsid w:val="006F7983"/>
    <w:rsid w:val="006F79D5"/>
    <w:rsid w:val="006F7D49"/>
    <w:rsid w:val="0070026C"/>
    <w:rsid w:val="00700386"/>
    <w:rsid w:val="007003E8"/>
    <w:rsid w:val="00700441"/>
    <w:rsid w:val="00700B40"/>
    <w:rsid w:val="00700D81"/>
    <w:rsid w:val="00700D8C"/>
    <w:rsid w:val="00700EC4"/>
    <w:rsid w:val="007010AD"/>
    <w:rsid w:val="0070168C"/>
    <w:rsid w:val="00701BB7"/>
    <w:rsid w:val="00701FF1"/>
    <w:rsid w:val="00701FF3"/>
    <w:rsid w:val="00702726"/>
    <w:rsid w:val="00702ECB"/>
    <w:rsid w:val="00702F89"/>
    <w:rsid w:val="00703638"/>
    <w:rsid w:val="00703AC7"/>
    <w:rsid w:val="00703C69"/>
    <w:rsid w:val="00703C85"/>
    <w:rsid w:val="00703F8A"/>
    <w:rsid w:val="007047AD"/>
    <w:rsid w:val="0070492B"/>
    <w:rsid w:val="00704F49"/>
    <w:rsid w:val="00705470"/>
    <w:rsid w:val="00705857"/>
    <w:rsid w:val="00705ED8"/>
    <w:rsid w:val="007060D6"/>
    <w:rsid w:val="0070622E"/>
    <w:rsid w:val="0070686D"/>
    <w:rsid w:val="007068D3"/>
    <w:rsid w:val="00707008"/>
    <w:rsid w:val="00707114"/>
    <w:rsid w:val="007075F0"/>
    <w:rsid w:val="00707824"/>
    <w:rsid w:val="00707A7E"/>
    <w:rsid w:val="00707C37"/>
    <w:rsid w:val="00707E5B"/>
    <w:rsid w:val="00710925"/>
    <w:rsid w:val="007109F9"/>
    <w:rsid w:val="00710A50"/>
    <w:rsid w:val="00710C36"/>
    <w:rsid w:val="007110C5"/>
    <w:rsid w:val="007111C4"/>
    <w:rsid w:val="0071164E"/>
    <w:rsid w:val="00711757"/>
    <w:rsid w:val="00711772"/>
    <w:rsid w:val="0071208E"/>
    <w:rsid w:val="007121DA"/>
    <w:rsid w:val="007128AB"/>
    <w:rsid w:val="007128DD"/>
    <w:rsid w:val="00712F34"/>
    <w:rsid w:val="00713429"/>
    <w:rsid w:val="0071368F"/>
    <w:rsid w:val="0071385F"/>
    <w:rsid w:val="007140E8"/>
    <w:rsid w:val="007141A2"/>
    <w:rsid w:val="00714803"/>
    <w:rsid w:val="007153DB"/>
    <w:rsid w:val="00715F98"/>
    <w:rsid w:val="00716BC8"/>
    <w:rsid w:val="007170D0"/>
    <w:rsid w:val="007173CF"/>
    <w:rsid w:val="00717564"/>
    <w:rsid w:val="0071760E"/>
    <w:rsid w:val="00717C61"/>
    <w:rsid w:val="00717C69"/>
    <w:rsid w:val="00717CE5"/>
    <w:rsid w:val="00717DF3"/>
    <w:rsid w:val="0072003F"/>
    <w:rsid w:val="00720150"/>
    <w:rsid w:val="00720962"/>
    <w:rsid w:val="00720E68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5F9"/>
    <w:rsid w:val="00723DCD"/>
    <w:rsid w:val="007240E0"/>
    <w:rsid w:val="0072469C"/>
    <w:rsid w:val="007247A6"/>
    <w:rsid w:val="00725161"/>
    <w:rsid w:val="007252C5"/>
    <w:rsid w:val="00726148"/>
    <w:rsid w:val="007263FE"/>
    <w:rsid w:val="00726687"/>
    <w:rsid w:val="007269D8"/>
    <w:rsid w:val="00726A69"/>
    <w:rsid w:val="00726CD4"/>
    <w:rsid w:val="00726FBE"/>
    <w:rsid w:val="0072732F"/>
    <w:rsid w:val="007277C0"/>
    <w:rsid w:val="007279CF"/>
    <w:rsid w:val="00727D0F"/>
    <w:rsid w:val="00727DDF"/>
    <w:rsid w:val="00727FFB"/>
    <w:rsid w:val="007301F6"/>
    <w:rsid w:val="00730560"/>
    <w:rsid w:val="00730A7E"/>
    <w:rsid w:val="00730DA8"/>
    <w:rsid w:val="00730DCF"/>
    <w:rsid w:val="00731299"/>
    <w:rsid w:val="0073173D"/>
    <w:rsid w:val="007318B8"/>
    <w:rsid w:val="00731B0C"/>
    <w:rsid w:val="00731F84"/>
    <w:rsid w:val="007326C5"/>
    <w:rsid w:val="007327EE"/>
    <w:rsid w:val="00732BA4"/>
    <w:rsid w:val="00732F50"/>
    <w:rsid w:val="00733063"/>
    <w:rsid w:val="007330A2"/>
    <w:rsid w:val="007337BE"/>
    <w:rsid w:val="00733A6C"/>
    <w:rsid w:val="007341C5"/>
    <w:rsid w:val="0073445D"/>
    <w:rsid w:val="00734482"/>
    <w:rsid w:val="00734EB4"/>
    <w:rsid w:val="00734ECD"/>
    <w:rsid w:val="007352EE"/>
    <w:rsid w:val="007354E8"/>
    <w:rsid w:val="00735A42"/>
    <w:rsid w:val="00735B10"/>
    <w:rsid w:val="00735F27"/>
    <w:rsid w:val="007361A0"/>
    <w:rsid w:val="007364D8"/>
    <w:rsid w:val="007368BC"/>
    <w:rsid w:val="00736978"/>
    <w:rsid w:val="00737274"/>
    <w:rsid w:val="00737613"/>
    <w:rsid w:val="00737953"/>
    <w:rsid w:val="00737A72"/>
    <w:rsid w:val="00737F0D"/>
    <w:rsid w:val="0074031D"/>
    <w:rsid w:val="00740422"/>
    <w:rsid w:val="007404CA"/>
    <w:rsid w:val="00740CA7"/>
    <w:rsid w:val="0074103E"/>
    <w:rsid w:val="0074116A"/>
    <w:rsid w:val="0074121C"/>
    <w:rsid w:val="007414A1"/>
    <w:rsid w:val="00741B1D"/>
    <w:rsid w:val="00741BEE"/>
    <w:rsid w:val="00741E19"/>
    <w:rsid w:val="00741FFF"/>
    <w:rsid w:val="00742752"/>
    <w:rsid w:val="00742837"/>
    <w:rsid w:val="00742D7B"/>
    <w:rsid w:val="00742EF8"/>
    <w:rsid w:val="007439F2"/>
    <w:rsid w:val="00743CE4"/>
    <w:rsid w:val="00743FD0"/>
    <w:rsid w:val="0074442F"/>
    <w:rsid w:val="0074444E"/>
    <w:rsid w:val="00744609"/>
    <w:rsid w:val="00744A69"/>
    <w:rsid w:val="00744B9F"/>
    <w:rsid w:val="00745296"/>
    <w:rsid w:val="007452B9"/>
    <w:rsid w:val="00745444"/>
    <w:rsid w:val="00745579"/>
    <w:rsid w:val="007457E4"/>
    <w:rsid w:val="00746650"/>
    <w:rsid w:val="00746657"/>
    <w:rsid w:val="00746782"/>
    <w:rsid w:val="00746A35"/>
    <w:rsid w:val="00746B53"/>
    <w:rsid w:val="00746CCB"/>
    <w:rsid w:val="00746F14"/>
    <w:rsid w:val="00747346"/>
    <w:rsid w:val="007475BC"/>
    <w:rsid w:val="00747BCC"/>
    <w:rsid w:val="00747C80"/>
    <w:rsid w:val="0075015E"/>
    <w:rsid w:val="00750608"/>
    <w:rsid w:val="0075061B"/>
    <w:rsid w:val="00750DD5"/>
    <w:rsid w:val="00750FB4"/>
    <w:rsid w:val="00751332"/>
    <w:rsid w:val="00751887"/>
    <w:rsid w:val="0075195A"/>
    <w:rsid w:val="007519E5"/>
    <w:rsid w:val="00751B37"/>
    <w:rsid w:val="00751EFC"/>
    <w:rsid w:val="00753122"/>
    <w:rsid w:val="00754044"/>
    <w:rsid w:val="00754625"/>
    <w:rsid w:val="00754973"/>
    <w:rsid w:val="00754AA5"/>
    <w:rsid w:val="00754EB5"/>
    <w:rsid w:val="0075516C"/>
    <w:rsid w:val="007552C8"/>
    <w:rsid w:val="007554C2"/>
    <w:rsid w:val="007554EB"/>
    <w:rsid w:val="0075575F"/>
    <w:rsid w:val="007558D6"/>
    <w:rsid w:val="007566B8"/>
    <w:rsid w:val="00756724"/>
    <w:rsid w:val="0075675A"/>
    <w:rsid w:val="00756FEE"/>
    <w:rsid w:val="007570F1"/>
    <w:rsid w:val="007577AD"/>
    <w:rsid w:val="007577C2"/>
    <w:rsid w:val="00760356"/>
    <w:rsid w:val="0076044A"/>
    <w:rsid w:val="00760593"/>
    <w:rsid w:val="007616D1"/>
    <w:rsid w:val="0076172E"/>
    <w:rsid w:val="007618FD"/>
    <w:rsid w:val="00761B92"/>
    <w:rsid w:val="00762184"/>
    <w:rsid w:val="007623EB"/>
    <w:rsid w:val="007628EA"/>
    <w:rsid w:val="00762A37"/>
    <w:rsid w:val="00762BD7"/>
    <w:rsid w:val="00762E7A"/>
    <w:rsid w:val="00762EA1"/>
    <w:rsid w:val="0076343F"/>
    <w:rsid w:val="0076389C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4"/>
    <w:rsid w:val="0076546E"/>
    <w:rsid w:val="007655C1"/>
    <w:rsid w:val="00765754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288"/>
    <w:rsid w:val="00771865"/>
    <w:rsid w:val="00771FE1"/>
    <w:rsid w:val="00772786"/>
    <w:rsid w:val="007729CF"/>
    <w:rsid w:val="00773075"/>
    <w:rsid w:val="00773484"/>
    <w:rsid w:val="00773E18"/>
    <w:rsid w:val="007747D6"/>
    <w:rsid w:val="00774B54"/>
    <w:rsid w:val="00774FEB"/>
    <w:rsid w:val="0077500C"/>
    <w:rsid w:val="00775053"/>
    <w:rsid w:val="007751AD"/>
    <w:rsid w:val="00775553"/>
    <w:rsid w:val="0077561C"/>
    <w:rsid w:val="00775691"/>
    <w:rsid w:val="007758AF"/>
    <w:rsid w:val="007759FD"/>
    <w:rsid w:val="00775C34"/>
    <w:rsid w:val="00775F87"/>
    <w:rsid w:val="0077611B"/>
    <w:rsid w:val="007763A0"/>
    <w:rsid w:val="007766A8"/>
    <w:rsid w:val="007768FD"/>
    <w:rsid w:val="00776C29"/>
    <w:rsid w:val="00776E22"/>
    <w:rsid w:val="00776E98"/>
    <w:rsid w:val="00777ADE"/>
    <w:rsid w:val="00777DBC"/>
    <w:rsid w:val="0078043E"/>
    <w:rsid w:val="007808B2"/>
    <w:rsid w:val="00780983"/>
    <w:rsid w:val="00780AC1"/>
    <w:rsid w:val="00780D7C"/>
    <w:rsid w:val="00780EFE"/>
    <w:rsid w:val="0078133A"/>
    <w:rsid w:val="00781524"/>
    <w:rsid w:val="0078172C"/>
    <w:rsid w:val="00781955"/>
    <w:rsid w:val="00782053"/>
    <w:rsid w:val="0078227C"/>
    <w:rsid w:val="00782343"/>
    <w:rsid w:val="00782900"/>
    <w:rsid w:val="00782E72"/>
    <w:rsid w:val="007836EE"/>
    <w:rsid w:val="00783AA3"/>
    <w:rsid w:val="00783BD7"/>
    <w:rsid w:val="00783E6A"/>
    <w:rsid w:val="00783FF7"/>
    <w:rsid w:val="007847FB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F72"/>
    <w:rsid w:val="0079067F"/>
    <w:rsid w:val="0079091A"/>
    <w:rsid w:val="0079135A"/>
    <w:rsid w:val="00791369"/>
    <w:rsid w:val="007913B4"/>
    <w:rsid w:val="00791994"/>
    <w:rsid w:val="00791A64"/>
    <w:rsid w:val="00791AA0"/>
    <w:rsid w:val="00791C78"/>
    <w:rsid w:val="00791FC6"/>
    <w:rsid w:val="0079203E"/>
    <w:rsid w:val="007923A8"/>
    <w:rsid w:val="00792407"/>
    <w:rsid w:val="007927E9"/>
    <w:rsid w:val="00792A8E"/>
    <w:rsid w:val="00793039"/>
    <w:rsid w:val="007931F4"/>
    <w:rsid w:val="007936D4"/>
    <w:rsid w:val="007938BF"/>
    <w:rsid w:val="00793A11"/>
    <w:rsid w:val="00793B32"/>
    <w:rsid w:val="00793BEC"/>
    <w:rsid w:val="00793DA4"/>
    <w:rsid w:val="00794478"/>
    <w:rsid w:val="00795258"/>
    <w:rsid w:val="0079547A"/>
    <w:rsid w:val="007955EB"/>
    <w:rsid w:val="00795842"/>
    <w:rsid w:val="0079623E"/>
    <w:rsid w:val="007962CC"/>
    <w:rsid w:val="00796460"/>
    <w:rsid w:val="00796674"/>
    <w:rsid w:val="007967C7"/>
    <w:rsid w:val="00796B44"/>
    <w:rsid w:val="00797633"/>
    <w:rsid w:val="0079793C"/>
    <w:rsid w:val="00797A20"/>
    <w:rsid w:val="00797CAC"/>
    <w:rsid w:val="007A05BD"/>
    <w:rsid w:val="007A077B"/>
    <w:rsid w:val="007A0A32"/>
    <w:rsid w:val="007A0F1A"/>
    <w:rsid w:val="007A11F1"/>
    <w:rsid w:val="007A15C7"/>
    <w:rsid w:val="007A1697"/>
    <w:rsid w:val="007A1826"/>
    <w:rsid w:val="007A18EA"/>
    <w:rsid w:val="007A197B"/>
    <w:rsid w:val="007A1A16"/>
    <w:rsid w:val="007A1D6B"/>
    <w:rsid w:val="007A21F1"/>
    <w:rsid w:val="007A23DF"/>
    <w:rsid w:val="007A26A3"/>
    <w:rsid w:val="007A30A0"/>
    <w:rsid w:val="007A33DD"/>
    <w:rsid w:val="007A3524"/>
    <w:rsid w:val="007A39D6"/>
    <w:rsid w:val="007A3B11"/>
    <w:rsid w:val="007A3C21"/>
    <w:rsid w:val="007A4058"/>
    <w:rsid w:val="007A4A61"/>
    <w:rsid w:val="007A4AA9"/>
    <w:rsid w:val="007A5943"/>
    <w:rsid w:val="007A6A8F"/>
    <w:rsid w:val="007A7179"/>
    <w:rsid w:val="007A74C2"/>
    <w:rsid w:val="007A785A"/>
    <w:rsid w:val="007A7DC0"/>
    <w:rsid w:val="007B007F"/>
    <w:rsid w:val="007B02EB"/>
    <w:rsid w:val="007B0325"/>
    <w:rsid w:val="007B0671"/>
    <w:rsid w:val="007B0F7B"/>
    <w:rsid w:val="007B1374"/>
    <w:rsid w:val="007B1622"/>
    <w:rsid w:val="007B1883"/>
    <w:rsid w:val="007B1BA8"/>
    <w:rsid w:val="007B1F35"/>
    <w:rsid w:val="007B20B9"/>
    <w:rsid w:val="007B2D7C"/>
    <w:rsid w:val="007B30D8"/>
    <w:rsid w:val="007B38FA"/>
    <w:rsid w:val="007B3C53"/>
    <w:rsid w:val="007B3C97"/>
    <w:rsid w:val="007B3DBC"/>
    <w:rsid w:val="007B3E4B"/>
    <w:rsid w:val="007B3EB0"/>
    <w:rsid w:val="007B4306"/>
    <w:rsid w:val="007B4A37"/>
    <w:rsid w:val="007B4CEE"/>
    <w:rsid w:val="007B4D45"/>
    <w:rsid w:val="007B4D9F"/>
    <w:rsid w:val="007B55D1"/>
    <w:rsid w:val="007B57C8"/>
    <w:rsid w:val="007B5961"/>
    <w:rsid w:val="007B5B6A"/>
    <w:rsid w:val="007B6184"/>
    <w:rsid w:val="007B6584"/>
    <w:rsid w:val="007B6690"/>
    <w:rsid w:val="007B6AA5"/>
    <w:rsid w:val="007B6B87"/>
    <w:rsid w:val="007B78B1"/>
    <w:rsid w:val="007B7B13"/>
    <w:rsid w:val="007B7E03"/>
    <w:rsid w:val="007B7E66"/>
    <w:rsid w:val="007C0063"/>
    <w:rsid w:val="007C02DA"/>
    <w:rsid w:val="007C0794"/>
    <w:rsid w:val="007C07E8"/>
    <w:rsid w:val="007C090A"/>
    <w:rsid w:val="007C0A47"/>
    <w:rsid w:val="007C0BA9"/>
    <w:rsid w:val="007C0E84"/>
    <w:rsid w:val="007C13F3"/>
    <w:rsid w:val="007C1638"/>
    <w:rsid w:val="007C1AF8"/>
    <w:rsid w:val="007C205E"/>
    <w:rsid w:val="007C276B"/>
    <w:rsid w:val="007C2A37"/>
    <w:rsid w:val="007C3C25"/>
    <w:rsid w:val="007C3F51"/>
    <w:rsid w:val="007C4088"/>
    <w:rsid w:val="007C42E3"/>
    <w:rsid w:val="007C4BB6"/>
    <w:rsid w:val="007C4D35"/>
    <w:rsid w:val="007C4E6C"/>
    <w:rsid w:val="007C52EA"/>
    <w:rsid w:val="007C561E"/>
    <w:rsid w:val="007C5CBD"/>
    <w:rsid w:val="007C629C"/>
    <w:rsid w:val="007C65D3"/>
    <w:rsid w:val="007C69E9"/>
    <w:rsid w:val="007C6C09"/>
    <w:rsid w:val="007C7469"/>
    <w:rsid w:val="007C7577"/>
    <w:rsid w:val="007C77AF"/>
    <w:rsid w:val="007C7811"/>
    <w:rsid w:val="007C7A0D"/>
    <w:rsid w:val="007D065A"/>
    <w:rsid w:val="007D0C3E"/>
    <w:rsid w:val="007D178F"/>
    <w:rsid w:val="007D1981"/>
    <w:rsid w:val="007D1A27"/>
    <w:rsid w:val="007D2040"/>
    <w:rsid w:val="007D23B8"/>
    <w:rsid w:val="007D2813"/>
    <w:rsid w:val="007D2C92"/>
    <w:rsid w:val="007D30FE"/>
    <w:rsid w:val="007D3520"/>
    <w:rsid w:val="007D3554"/>
    <w:rsid w:val="007D35DA"/>
    <w:rsid w:val="007D3670"/>
    <w:rsid w:val="007D36AD"/>
    <w:rsid w:val="007D3815"/>
    <w:rsid w:val="007D3BDC"/>
    <w:rsid w:val="007D4156"/>
    <w:rsid w:val="007D438B"/>
    <w:rsid w:val="007D44FE"/>
    <w:rsid w:val="007D48C0"/>
    <w:rsid w:val="007D5A2B"/>
    <w:rsid w:val="007D5AF4"/>
    <w:rsid w:val="007D5DCA"/>
    <w:rsid w:val="007D5DDA"/>
    <w:rsid w:val="007D5E8D"/>
    <w:rsid w:val="007D6214"/>
    <w:rsid w:val="007D63B2"/>
    <w:rsid w:val="007D666A"/>
    <w:rsid w:val="007D6D3F"/>
    <w:rsid w:val="007D6E02"/>
    <w:rsid w:val="007D70B8"/>
    <w:rsid w:val="007D77F5"/>
    <w:rsid w:val="007D7C8A"/>
    <w:rsid w:val="007D7DD7"/>
    <w:rsid w:val="007E004E"/>
    <w:rsid w:val="007E02B9"/>
    <w:rsid w:val="007E0606"/>
    <w:rsid w:val="007E1160"/>
    <w:rsid w:val="007E149F"/>
    <w:rsid w:val="007E1B7D"/>
    <w:rsid w:val="007E1BEC"/>
    <w:rsid w:val="007E1CA6"/>
    <w:rsid w:val="007E1CED"/>
    <w:rsid w:val="007E2243"/>
    <w:rsid w:val="007E35C9"/>
    <w:rsid w:val="007E35F9"/>
    <w:rsid w:val="007E378D"/>
    <w:rsid w:val="007E3968"/>
    <w:rsid w:val="007E397C"/>
    <w:rsid w:val="007E39BF"/>
    <w:rsid w:val="007E39E2"/>
    <w:rsid w:val="007E3DEB"/>
    <w:rsid w:val="007E3F71"/>
    <w:rsid w:val="007E44B5"/>
    <w:rsid w:val="007E4652"/>
    <w:rsid w:val="007E466A"/>
    <w:rsid w:val="007E47DA"/>
    <w:rsid w:val="007E49F5"/>
    <w:rsid w:val="007E4A0B"/>
    <w:rsid w:val="007E4A80"/>
    <w:rsid w:val="007E51F4"/>
    <w:rsid w:val="007E5CF5"/>
    <w:rsid w:val="007E5FD3"/>
    <w:rsid w:val="007E6242"/>
    <w:rsid w:val="007E6856"/>
    <w:rsid w:val="007E6902"/>
    <w:rsid w:val="007E6A30"/>
    <w:rsid w:val="007E6A7E"/>
    <w:rsid w:val="007E6AE3"/>
    <w:rsid w:val="007E6AF3"/>
    <w:rsid w:val="007E6F30"/>
    <w:rsid w:val="007E768E"/>
    <w:rsid w:val="007E7789"/>
    <w:rsid w:val="007E790E"/>
    <w:rsid w:val="007E7F58"/>
    <w:rsid w:val="007E7FD0"/>
    <w:rsid w:val="007F05F0"/>
    <w:rsid w:val="007F0EF7"/>
    <w:rsid w:val="007F0EF9"/>
    <w:rsid w:val="007F159A"/>
    <w:rsid w:val="007F1BB8"/>
    <w:rsid w:val="007F207E"/>
    <w:rsid w:val="007F247E"/>
    <w:rsid w:val="007F26F2"/>
    <w:rsid w:val="007F2899"/>
    <w:rsid w:val="007F289C"/>
    <w:rsid w:val="007F2BFF"/>
    <w:rsid w:val="007F2D83"/>
    <w:rsid w:val="007F3088"/>
    <w:rsid w:val="007F35D6"/>
    <w:rsid w:val="007F3AF2"/>
    <w:rsid w:val="007F3AF9"/>
    <w:rsid w:val="007F3C36"/>
    <w:rsid w:val="007F3CCE"/>
    <w:rsid w:val="007F4776"/>
    <w:rsid w:val="007F4965"/>
    <w:rsid w:val="007F4CD4"/>
    <w:rsid w:val="007F4E99"/>
    <w:rsid w:val="007F543B"/>
    <w:rsid w:val="007F5538"/>
    <w:rsid w:val="007F587F"/>
    <w:rsid w:val="007F593C"/>
    <w:rsid w:val="007F5A05"/>
    <w:rsid w:val="007F5A21"/>
    <w:rsid w:val="007F5B56"/>
    <w:rsid w:val="007F5D83"/>
    <w:rsid w:val="007F61AA"/>
    <w:rsid w:val="007F6303"/>
    <w:rsid w:val="007F6F21"/>
    <w:rsid w:val="007F745C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2459"/>
    <w:rsid w:val="00802520"/>
    <w:rsid w:val="0080282A"/>
    <w:rsid w:val="00802BC6"/>
    <w:rsid w:val="00802CC6"/>
    <w:rsid w:val="00803371"/>
    <w:rsid w:val="0080352A"/>
    <w:rsid w:val="0080375B"/>
    <w:rsid w:val="00803957"/>
    <w:rsid w:val="00803CE0"/>
    <w:rsid w:val="00803DE3"/>
    <w:rsid w:val="008047CB"/>
    <w:rsid w:val="008049DA"/>
    <w:rsid w:val="00805BB3"/>
    <w:rsid w:val="00805CE7"/>
    <w:rsid w:val="00805EB1"/>
    <w:rsid w:val="00805FD0"/>
    <w:rsid w:val="00806371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E59"/>
    <w:rsid w:val="00807FF4"/>
    <w:rsid w:val="008109F7"/>
    <w:rsid w:val="008111E8"/>
    <w:rsid w:val="0081164A"/>
    <w:rsid w:val="00811853"/>
    <w:rsid w:val="00811B34"/>
    <w:rsid w:val="00811EF3"/>
    <w:rsid w:val="00811F53"/>
    <w:rsid w:val="008121AD"/>
    <w:rsid w:val="008129FF"/>
    <w:rsid w:val="00812A98"/>
    <w:rsid w:val="008131D2"/>
    <w:rsid w:val="00813366"/>
    <w:rsid w:val="0081354C"/>
    <w:rsid w:val="008137F1"/>
    <w:rsid w:val="00813F9B"/>
    <w:rsid w:val="00814033"/>
    <w:rsid w:val="00814079"/>
    <w:rsid w:val="008144A1"/>
    <w:rsid w:val="00814F1E"/>
    <w:rsid w:val="00814F6C"/>
    <w:rsid w:val="00814F89"/>
    <w:rsid w:val="0081520F"/>
    <w:rsid w:val="00815287"/>
    <w:rsid w:val="0081596D"/>
    <w:rsid w:val="00815B65"/>
    <w:rsid w:val="00816B26"/>
    <w:rsid w:val="00817007"/>
    <w:rsid w:val="008174FA"/>
    <w:rsid w:val="00817631"/>
    <w:rsid w:val="00817C9E"/>
    <w:rsid w:val="00817FCC"/>
    <w:rsid w:val="008206BA"/>
    <w:rsid w:val="00820B23"/>
    <w:rsid w:val="00820D63"/>
    <w:rsid w:val="008213D6"/>
    <w:rsid w:val="0082178D"/>
    <w:rsid w:val="00821963"/>
    <w:rsid w:val="008222C5"/>
    <w:rsid w:val="00822502"/>
    <w:rsid w:val="008225D8"/>
    <w:rsid w:val="00822658"/>
    <w:rsid w:val="008226AC"/>
    <w:rsid w:val="0082278B"/>
    <w:rsid w:val="0082280A"/>
    <w:rsid w:val="008228B4"/>
    <w:rsid w:val="008231EE"/>
    <w:rsid w:val="00824952"/>
    <w:rsid w:val="00824AF0"/>
    <w:rsid w:val="00824D2E"/>
    <w:rsid w:val="00824D9C"/>
    <w:rsid w:val="00825141"/>
    <w:rsid w:val="00825300"/>
    <w:rsid w:val="0082562B"/>
    <w:rsid w:val="008263BC"/>
    <w:rsid w:val="00826637"/>
    <w:rsid w:val="00826834"/>
    <w:rsid w:val="008268F5"/>
    <w:rsid w:val="0082708C"/>
    <w:rsid w:val="008275DE"/>
    <w:rsid w:val="008275EC"/>
    <w:rsid w:val="008277CE"/>
    <w:rsid w:val="008278A3"/>
    <w:rsid w:val="00827A9A"/>
    <w:rsid w:val="00827CD4"/>
    <w:rsid w:val="00827D0F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5CD"/>
    <w:rsid w:val="00831BB1"/>
    <w:rsid w:val="00831EBC"/>
    <w:rsid w:val="00831EC8"/>
    <w:rsid w:val="0083206D"/>
    <w:rsid w:val="008320AB"/>
    <w:rsid w:val="00832188"/>
    <w:rsid w:val="00832698"/>
    <w:rsid w:val="008327AD"/>
    <w:rsid w:val="00832A22"/>
    <w:rsid w:val="00832AE8"/>
    <w:rsid w:val="00832F30"/>
    <w:rsid w:val="008330BC"/>
    <w:rsid w:val="00833E98"/>
    <w:rsid w:val="008341AF"/>
    <w:rsid w:val="0083426E"/>
    <w:rsid w:val="00834A1F"/>
    <w:rsid w:val="00834C47"/>
    <w:rsid w:val="00834E64"/>
    <w:rsid w:val="008353BE"/>
    <w:rsid w:val="00835A4A"/>
    <w:rsid w:val="00835E74"/>
    <w:rsid w:val="00835F3F"/>
    <w:rsid w:val="00835F5F"/>
    <w:rsid w:val="0083622F"/>
    <w:rsid w:val="0083676E"/>
    <w:rsid w:val="00836AC8"/>
    <w:rsid w:val="008373A5"/>
    <w:rsid w:val="0083797E"/>
    <w:rsid w:val="0084000B"/>
    <w:rsid w:val="00840117"/>
    <w:rsid w:val="0084017B"/>
    <w:rsid w:val="00840937"/>
    <w:rsid w:val="00840A65"/>
    <w:rsid w:val="00840C6D"/>
    <w:rsid w:val="008418DB"/>
    <w:rsid w:val="00841936"/>
    <w:rsid w:val="00841ABA"/>
    <w:rsid w:val="00841BF5"/>
    <w:rsid w:val="00841F08"/>
    <w:rsid w:val="00841FF6"/>
    <w:rsid w:val="008424B9"/>
    <w:rsid w:val="00842675"/>
    <w:rsid w:val="00842A0D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02E6"/>
    <w:rsid w:val="008513AA"/>
    <w:rsid w:val="008513B9"/>
    <w:rsid w:val="00851721"/>
    <w:rsid w:val="0085180D"/>
    <w:rsid w:val="00852364"/>
    <w:rsid w:val="0085262E"/>
    <w:rsid w:val="008528FB"/>
    <w:rsid w:val="0085297A"/>
    <w:rsid w:val="00852B0B"/>
    <w:rsid w:val="00852B6C"/>
    <w:rsid w:val="008531C1"/>
    <w:rsid w:val="00853F6B"/>
    <w:rsid w:val="008540A4"/>
    <w:rsid w:val="0085425B"/>
    <w:rsid w:val="0085427F"/>
    <w:rsid w:val="00854785"/>
    <w:rsid w:val="00855289"/>
    <w:rsid w:val="008553B7"/>
    <w:rsid w:val="00855784"/>
    <w:rsid w:val="00855B19"/>
    <w:rsid w:val="00855B95"/>
    <w:rsid w:val="00855E2E"/>
    <w:rsid w:val="008561FB"/>
    <w:rsid w:val="0085658B"/>
    <w:rsid w:val="00856B3A"/>
    <w:rsid w:val="00856FCE"/>
    <w:rsid w:val="00856FD7"/>
    <w:rsid w:val="0085771B"/>
    <w:rsid w:val="008579D8"/>
    <w:rsid w:val="00857C75"/>
    <w:rsid w:val="008603B4"/>
    <w:rsid w:val="008603D0"/>
    <w:rsid w:val="00860A63"/>
    <w:rsid w:val="0086142D"/>
    <w:rsid w:val="00861A49"/>
    <w:rsid w:val="00861BEE"/>
    <w:rsid w:val="00861D40"/>
    <w:rsid w:val="00862E3D"/>
    <w:rsid w:val="00863146"/>
    <w:rsid w:val="00863194"/>
    <w:rsid w:val="0086377C"/>
    <w:rsid w:val="00863B09"/>
    <w:rsid w:val="00863B44"/>
    <w:rsid w:val="00864257"/>
    <w:rsid w:val="008646B1"/>
    <w:rsid w:val="00864769"/>
    <w:rsid w:val="008647B3"/>
    <w:rsid w:val="00864DB6"/>
    <w:rsid w:val="0086521C"/>
    <w:rsid w:val="00865595"/>
    <w:rsid w:val="0086559D"/>
    <w:rsid w:val="00865E4F"/>
    <w:rsid w:val="00866374"/>
    <w:rsid w:val="008666BD"/>
    <w:rsid w:val="0086689B"/>
    <w:rsid w:val="00866C70"/>
    <w:rsid w:val="00866F93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0CF0"/>
    <w:rsid w:val="00870DBE"/>
    <w:rsid w:val="00870DCE"/>
    <w:rsid w:val="00871414"/>
    <w:rsid w:val="00871806"/>
    <w:rsid w:val="00871C77"/>
    <w:rsid w:val="008720D5"/>
    <w:rsid w:val="008724BD"/>
    <w:rsid w:val="008725AA"/>
    <w:rsid w:val="00872625"/>
    <w:rsid w:val="00872E55"/>
    <w:rsid w:val="00872E90"/>
    <w:rsid w:val="0087352C"/>
    <w:rsid w:val="00873544"/>
    <w:rsid w:val="008737CE"/>
    <w:rsid w:val="00874912"/>
    <w:rsid w:val="00874F7D"/>
    <w:rsid w:val="0087526D"/>
    <w:rsid w:val="00875314"/>
    <w:rsid w:val="0087538B"/>
    <w:rsid w:val="00875454"/>
    <w:rsid w:val="008755EF"/>
    <w:rsid w:val="008757F5"/>
    <w:rsid w:val="008759D0"/>
    <w:rsid w:val="00875E2E"/>
    <w:rsid w:val="00876BF2"/>
    <w:rsid w:val="00876CB2"/>
    <w:rsid w:val="008775EF"/>
    <w:rsid w:val="00877771"/>
    <w:rsid w:val="008778B0"/>
    <w:rsid w:val="008779AF"/>
    <w:rsid w:val="008779CC"/>
    <w:rsid w:val="00877A3A"/>
    <w:rsid w:val="00877B2F"/>
    <w:rsid w:val="0088002F"/>
    <w:rsid w:val="00881435"/>
    <w:rsid w:val="0088190A"/>
    <w:rsid w:val="00881B9A"/>
    <w:rsid w:val="008822E5"/>
    <w:rsid w:val="00882754"/>
    <w:rsid w:val="008827ED"/>
    <w:rsid w:val="008829BD"/>
    <w:rsid w:val="00882B9F"/>
    <w:rsid w:val="00882D37"/>
    <w:rsid w:val="00882EA3"/>
    <w:rsid w:val="00883040"/>
    <w:rsid w:val="00883043"/>
    <w:rsid w:val="00883231"/>
    <w:rsid w:val="008839D4"/>
    <w:rsid w:val="00883C2E"/>
    <w:rsid w:val="00883C54"/>
    <w:rsid w:val="00884002"/>
    <w:rsid w:val="008844E2"/>
    <w:rsid w:val="00884A11"/>
    <w:rsid w:val="00884DFE"/>
    <w:rsid w:val="00884F6D"/>
    <w:rsid w:val="00885105"/>
    <w:rsid w:val="0088514C"/>
    <w:rsid w:val="00885224"/>
    <w:rsid w:val="00885A9F"/>
    <w:rsid w:val="00885C25"/>
    <w:rsid w:val="00885CB6"/>
    <w:rsid w:val="0088637C"/>
    <w:rsid w:val="008863AC"/>
    <w:rsid w:val="008869E1"/>
    <w:rsid w:val="00886DF0"/>
    <w:rsid w:val="00886FF8"/>
    <w:rsid w:val="008875E1"/>
    <w:rsid w:val="00887D68"/>
    <w:rsid w:val="0089066A"/>
    <w:rsid w:val="00890AC7"/>
    <w:rsid w:val="00890B43"/>
    <w:rsid w:val="008910E4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25"/>
    <w:rsid w:val="0089499F"/>
    <w:rsid w:val="00894EF3"/>
    <w:rsid w:val="00895194"/>
    <w:rsid w:val="008953E6"/>
    <w:rsid w:val="0089556D"/>
    <w:rsid w:val="00895622"/>
    <w:rsid w:val="00895B75"/>
    <w:rsid w:val="00895E72"/>
    <w:rsid w:val="008968F8"/>
    <w:rsid w:val="008969FD"/>
    <w:rsid w:val="00896C82"/>
    <w:rsid w:val="00897196"/>
    <w:rsid w:val="008971F6"/>
    <w:rsid w:val="008973A6"/>
    <w:rsid w:val="00897B49"/>
    <w:rsid w:val="00897F27"/>
    <w:rsid w:val="008A0923"/>
    <w:rsid w:val="008A0B3D"/>
    <w:rsid w:val="008A0DBC"/>
    <w:rsid w:val="008A0DCA"/>
    <w:rsid w:val="008A0EFD"/>
    <w:rsid w:val="008A0FD6"/>
    <w:rsid w:val="008A134C"/>
    <w:rsid w:val="008A1366"/>
    <w:rsid w:val="008A1469"/>
    <w:rsid w:val="008A1A5F"/>
    <w:rsid w:val="008A1B6E"/>
    <w:rsid w:val="008A1E9A"/>
    <w:rsid w:val="008A1FD0"/>
    <w:rsid w:val="008A1FE7"/>
    <w:rsid w:val="008A2291"/>
    <w:rsid w:val="008A29F3"/>
    <w:rsid w:val="008A323E"/>
    <w:rsid w:val="008A352A"/>
    <w:rsid w:val="008A3574"/>
    <w:rsid w:val="008A361B"/>
    <w:rsid w:val="008A3AB5"/>
    <w:rsid w:val="008A3B24"/>
    <w:rsid w:val="008A3B79"/>
    <w:rsid w:val="008A4173"/>
    <w:rsid w:val="008A566C"/>
    <w:rsid w:val="008A5DB8"/>
    <w:rsid w:val="008A609F"/>
    <w:rsid w:val="008A6284"/>
    <w:rsid w:val="008A6A65"/>
    <w:rsid w:val="008A6A81"/>
    <w:rsid w:val="008A70FF"/>
    <w:rsid w:val="008A7730"/>
    <w:rsid w:val="008A7849"/>
    <w:rsid w:val="008A7A05"/>
    <w:rsid w:val="008A7D4E"/>
    <w:rsid w:val="008A7ECA"/>
    <w:rsid w:val="008B0560"/>
    <w:rsid w:val="008B0B7F"/>
    <w:rsid w:val="008B1216"/>
    <w:rsid w:val="008B16B3"/>
    <w:rsid w:val="008B1C91"/>
    <w:rsid w:val="008B23EE"/>
    <w:rsid w:val="008B2F7A"/>
    <w:rsid w:val="008B3037"/>
    <w:rsid w:val="008B3270"/>
    <w:rsid w:val="008B3F11"/>
    <w:rsid w:val="008B3FE9"/>
    <w:rsid w:val="008B414A"/>
    <w:rsid w:val="008B436A"/>
    <w:rsid w:val="008B454F"/>
    <w:rsid w:val="008B4552"/>
    <w:rsid w:val="008B4717"/>
    <w:rsid w:val="008B4A15"/>
    <w:rsid w:val="008B4E3B"/>
    <w:rsid w:val="008B5060"/>
    <w:rsid w:val="008B5107"/>
    <w:rsid w:val="008B57DB"/>
    <w:rsid w:val="008B583B"/>
    <w:rsid w:val="008B5875"/>
    <w:rsid w:val="008B595D"/>
    <w:rsid w:val="008B6165"/>
    <w:rsid w:val="008B6319"/>
    <w:rsid w:val="008B6420"/>
    <w:rsid w:val="008B6574"/>
    <w:rsid w:val="008B67AC"/>
    <w:rsid w:val="008B67DD"/>
    <w:rsid w:val="008B7121"/>
    <w:rsid w:val="008B7981"/>
    <w:rsid w:val="008C0A69"/>
    <w:rsid w:val="008C0F7A"/>
    <w:rsid w:val="008C12E6"/>
    <w:rsid w:val="008C167F"/>
    <w:rsid w:val="008C170F"/>
    <w:rsid w:val="008C1A2E"/>
    <w:rsid w:val="008C1AE2"/>
    <w:rsid w:val="008C1DC3"/>
    <w:rsid w:val="008C2001"/>
    <w:rsid w:val="008C26D3"/>
    <w:rsid w:val="008C2822"/>
    <w:rsid w:val="008C291D"/>
    <w:rsid w:val="008C2C37"/>
    <w:rsid w:val="008C2CFB"/>
    <w:rsid w:val="008C2D68"/>
    <w:rsid w:val="008C2E35"/>
    <w:rsid w:val="008C31FB"/>
    <w:rsid w:val="008C353B"/>
    <w:rsid w:val="008C4690"/>
    <w:rsid w:val="008C47D7"/>
    <w:rsid w:val="008C486F"/>
    <w:rsid w:val="008C524B"/>
    <w:rsid w:val="008C5420"/>
    <w:rsid w:val="008C55ED"/>
    <w:rsid w:val="008C5BF0"/>
    <w:rsid w:val="008C5C47"/>
    <w:rsid w:val="008C60C6"/>
    <w:rsid w:val="008C619D"/>
    <w:rsid w:val="008C61B0"/>
    <w:rsid w:val="008C637F"/>
    <w:rsid w:val="008C6767"/>
    <w:rsid w:val="008C6769"/>
    <w:rsid w:val="008C6969"/>
    <w:rsid w:val="008C6FD0"/>
    <w:rsid w:val="008C785F"/>
    <w:rsid w:val="008D0270"/>
    <w:rsid w:val="008D02B9"/>
    <w:rsid w:val="008D0592"/>
    <w:rsid w:val="008D0F90"/>
    <w:rsid w:val="008D0FDF"/>
    <w:rsid w:val="008D1026"/>
    <w:rsid w:val="008D16E2"/>
    <w:rsid w:val="008D1950"/>
    <w:rsid w:val="008D1BB4"/>
    <w:rsid w:val="008D1E0A"/>
    <w:rsid w:val="008D212C"/>
    <w:rsid w:val="008D2462"/>
    <w:rsid w:val="008D26CD"/>
    <w:rsid w:val="008D284F"/>
    <w:rsid w:val="008D2C84"/>
    <w:rsid w:val="008D3078"/>
    <w:rsid w:val="008D345D"/>
    <w:rsid w:val="008D3671"/>
    <w:rsid w:val="008D3DBB"/>
    <w:rsid w:val="008D47C7"/>
    <w:rsid w:val="008D4DD2"/>
    <w:rsid w:val="008D5277"/>
    <w:rsid w:val="008D59A9"/>
    <w:rsid w:val="008D60EB"/>
    <w:rsid w:val="008D61BE"/>
    <w:rsid w:val="008D659C"/>
    <w:rsid w:val="008D6756"/>
    <w:rsid w:val="008D6C20"/>
    <w:rsid w:val="008D6FC7"/>
    <w:rsid w:val="008D7068"/>
    <w:rsid w:val="008D714E"/>
    <w:rsid w:val="008D7808"/>
    <w:rsid w:val="008D7A23"/>
    <w:rsid w:val="008D7E39"/>
    <w:rsid w:val="008E06F6"/>
    <w:rsid w:val="008E07A4"/>
    <w:rsid w:val="008E07D7"/>
    <w:rsid w:val="008E0866"/>
    <w:rsid w:val="008E0901"/>
    <w:rsid w:val="008E0A4F"/>
    <w:rsid w:val="008E0FE0"/>
    <w:rsid w:val="008E1C5D"/>
    <w:rsid w:val="008E2410"/>
    <w:rsid w:val="008E2506"/>
    <w:rsid w:val="008E2A06"/>
    <w:rsid w:val="008E2B41"/>
    <w:rsid w:val="008E2B55"/>
    <w:rsid w:val="008E2B9B"/>
    <w:rsid w:val="008E3BF6"/>
    <w:rsid w:val="008E40FA"/>
    <w:rsid w:val="008E41F4"/>
    <w:rsid w:val="008E4239"/>
    <w:rsid w:val="008E4F36"/>
    <w:rsid w:val="008E5937"/>
    <w:rsid w:val="008E593E"/>
    <w:rsid w:val="008E5949"/>
    <w:rsid w:val="008E5A38"/>
    <w:rsid w:val="008E5B20"/>
    <w:rsid w:val="008E5F86"/>
    <w:rsid w:val="008E6364"/>
    <w:rsid w:val="008E647E"/>
    <w:rsid w:val="008E6552"/>
    <w:rsid w:val="008E685B"/>
    <w:rsid w:val="008E6BFE"/>
    <w:rsid w:val="008E76D4"/>
    <w:rsid w:val="008E7832"/>
    <w:rsid w:val="008E7D92"/>
    <w:rsid w:val="008F043D"/>
    <w:rsid w:val="008F060F"/>
    <w:rsid w:val="008F0DA7"/>
    <w:rsid w:val="008F0EFA"/>
    <w:rsid w:val="008F168A"/>
    <w:rsid w:val="008F1DFA"/>
    <w:rsid w:val="008F248C"/>
    <w:rsid w:val="008F25B0"/>
    <w:rsid w:val="008F26A1"/>
    <w:rsid w:val="008F273A"/>
    <w:rsid w:val="008F2C27"/>
    <w:rsid w:val="008F3216"/>
    <w:rsid w:val="008F324F"/>
    <w:rsid w:val="008F349A"/>
    <w:rsid w:val="008F365D"/>
    <w:rsid w:val="008F36DB"/>
    <w:rsid w:val="008F39A2"/>
    <w:rsid w:val="008F3AF2"/>
    <w:rsid w:val="008F4201"/>
    <w:rsid w:val="008F4AC5"/>
    <w:rsid w:val="008F4E87"/>
    <w:rsid w:val="008F5453"/>
    <w:rsid w:val="008F5CEF"/>
    <w:rsid w:val="008F5FA0"/>
    <w:rsid w:val="008F62E5"/>
    <w:rsid w:val="008F655F"/>
    <w:rsid w:val="008F66E7"/>
    <w:rsid w:val="008F67C1"/>
    <w:rsid w:val="008F6C71"/>
    <w:rsid w:val="008F6EB8"/>
    <w:rsid w:val="008F6F39"/>
    <w:rsid w:val="008F70E8"/>
    <w:rsid w:val="008F7310"/>
    <w:rsid w:val="008F773D"/>
    <w:rsid w:val="008F7783"/>
    <w:rsid w:val="008F799F"/>
    <w:rsid w:val="0090016C"/>
    <w:rsid w:val="00900297"/>
    <w:rsid w:val="009006CB"/>
    <w:rsid w:val="00900E78"/>
    <w:rsid w:val="009012FA"/>
    <w:rsid w:val="00901357"/>
    <w:rsid w:val="00901417"/>
    <w:rsid w:val="00901660"/>
    <w:rsid w:val="00901C4A"/>
    <w:rsid w:val="00901EA9"/>
    <w:rsid w:val="00901F0E"/>
    <w:rsid w:val="00901FCD"/>
    <w:rsid w:val="00902787"/>
    <w:rsid w:val="00902A3F"/>
    <w:rsid w:val="00902A4E"/>
    <w:rsid w:val="00902B1D"/>
    <w:rsid w:val="00902B3E"/>
    <w:rsid w:val="00902DCF"/>
    <w:rsid w:val="00902E2B"/>
    <w:rsid w:val="0090388C"/>
    <w:rsid w:val="00903A9D"/>
    <w:rsid w:val="00903D31"/>
    <w:rsid w:val="00903F5B"/>
    <w:rsid w:val="009041A8"/>
    <w:rsid w:val="0090423C"/>
    <w:rsid w:val="00904EBB"/>
    <w:rsid w:val="009053D3"/>
    <w:rsid w:val="0090594F"/>
    <w:rsid w:val="00905DE5"/>
    <w:rsid w:val="00905E56"/>
    <w:rsid w:val="00905EEA"/>
    <w:rsid w:val="0090658E"/>
    <w:rsid w:val="00906CA5"/>
    <w:rsid w:val="00906E71"/>
    <w:rsid w:val="0090708E"/>
    <w:rsid w:val="009075BD"/>
    <w:rsid w:val="00907869"/>
    <w:rsid w:val="009079F4"/>
    <w:rsid w:val="00907B1B"/>
    <w:rsid w:val="00907CAD"/>
    <w:rsid w:val="00907D60"/>
    <w:rsid w:val="00910114"/>
    <w:rsid w:val="009102CC"/>
    <w:rsid w:val="00910385"/>
    <w:rsid w:val="009104E3"/>
    <w:rsid w:val="00910525"/>
    <w:rsid w:val="00910EB4"/>
    <w:rsid w:val="00910F21"/>
    <w:rsid w:val="0091142E"/>
    <w:rsid w:val="00911827"/>
    <w:rsid w:val="0091199D"/>
    <w:rsid w:val="00911AA8"/>
    <w:rsid w:val="00911F6C"/>
    <w:rsid w:val="0091216E"/>
    <w:rsid w:val="0091222A"/>
    <w:rsid w:val="009125F4"/>
    <w:rsid w:val="009127E2"/>
    <w:rsid w:val="00912A1B"/>
    <w:rsid w:val="009133AB"/>
    <w:rsid w:val="00913C18"/>
    <w:rsid w:val="00913C4D"/>
    <w:rsid w:val="00913EF9"/>
    <w:rsid w:val="009140FA"/>
    <w:rsid w:val="0091448F"/>
    <w:rsid w:val="009148E9"/>
    <w:rsid w:val="00914AFD"/>
    <w:rsid w:val="00914EF2"/>
    <w:rsid w:val="0091511E"/>
    <w:rsid w:val="00915307"/>
    <w:rsid w:val="00915408"/>
    <w:rsid w:val="00915746"/>
    <w:rsid w:val="009165C3"/>
    <w:rsid w:val="009165D7"/>
    <w:rsid w:val="00916B0F"/>
    <w:rsid w:val="00916D94"/>
    <w:rsid w:val="00916EBC"/>
    <w:rsid w:val="0091701B"/>
    <w:rsid w:val="0091722F"/>
    <w:rsid w:val="009174F2"/>
    <w:rsid w:val="009176DA"/>
    <w:rsid w:val="00917E6D"/>
    <w:rsid w:val="009203D3"/>
    <w:rsid w:val="00920688"/>
    <w:rsid w:val="00920835"/>
    <w:rsid w:val="00920CF2"/>
    <w:rsid w:val="00921449"/>
    <w:rsid w:val="0092190C"/>
    <w:rsid w:val="00921C07"/>
    <w:rsid w:val="009220D5"/>
    <w:rsid w:val="00922228"/>
    <w:rsid w:val="009222FF"/>
    <w:rsid w:val="00922686"/>
    <w:rsid w:val="00923A59"/>
    <w:rsid w:val="009244CD"/>
    <w:rsid w:val="009247EA"/>
    <w:rsid w:val="00925214"/>
    <w:rsid w:val="00925710"/>
    <w:rsid w:val="00925A1D"/>
    <w:rsid w:val="009261AC"/>
    <w:rsid w:val="009267E8"/>
    <w:rsid w:val="00926973"/>
    <w:rsid w:val="00926B5D"/>
    <w:rsid w:val="00926E03"/>
    <w:rsid w:val="00926E7F"/>
    <w:rsid w:val="00927477"/>
    <w:rsid w:val="0093003D"/>
    <w:rsid w:val="00930908"/>
    <w:rsid w:val="00930B18"/>
    <w:rsid w:val="0093115A"/>
    <w:rsid w:val="009311D3"/>
    <w:rsid w:val="009312BC"/>
    <w:rsid w:val="00931831"/>
    <w:rsid w:val="00931CCD"/>
    <w:rsid w:val="0093225C"/>
    <w:rsid w:val="0093234E"/>
    <w:rsid w:val="009324EF"/>
    <w:rsid w:val="009326D6"/>
    <w:rsid w:val="00932A3F"/>
    <w:rsid w:val="00933309"/>
    <w:rsid w:val="0093366A"/>
    <w:rsid w:val="009342E8"/>
    <w:rsid w:val="0093439B"/>
    <w:rsid w:val="00934426"/>
    <w:rsid w:val="00934D68"/>
    <w:rsid w:val="00934FB6"/>
    <w:rsid w:val="00934FCE"/>
    <w:rsid w:val="009351F8"/>
    <w:rsid w:val="009356B5"/>
    <w:rsid w:val="00935C1C"/>
    <w:rsid w:val="009369DB"/>
    <w:rsid w:val="00936A48"/>
    <w:rsid w:val="00936C5B"/>
    <w:rsid w:val="009370C9"/>
    <w:rsid w:val="00937111"/>
    <w:rsid w:val="009371DB"/>
    <w:rsid w:val="009375E9"/>
    <w:rsid w:val="0093764C"/>
    <w:rsid w:val="0093768B"/>
    <w:rsid w:val="00937B74"/>
    <w:rsid w:val="00940460"/>
    <w:rsid w:val="00940833"/>
    <w:rsid w:val="00941142"/>
    <w:rsid w:val="0094126A"/>
    <w:rsid w:val="0094133E"/>
    <w:rsid w:val="00941ECA"/>
    <w:rsid w:val="00942281"/>
    <w:rsid w:val="009426A7"/>
    <w:rsid w:val="0094274B"/>
    <w:rsid w:val="00942832"/>
    <w:rsid w:val="00942891"/>
    <w:rsid w:val="009429CD"/>
    <w:rsid w:val="009432B2"/>
    <w:rsid w:val="00943765"/>
    <w:rsid w:val="00943900"/>
    <w:rsid w:val="00943C47"/>
    <w:rsid w:val="00943DB9"/>
    <w:rsid w:val="00943F06"/>
    <w:rsid w:val="009443A4"/>
    <w:rsid w:val="00944553"/>
    <w:rsid w:val="009448E0"/>
    <w:rsid w:val="00944A21"/>
    <w:rsid w:val="00944C09"/>
    <w:rsid w:val="00944D8F"/>
    <w:rsid w:val="00945243"/>
    <w:rsid w:val="00945259"/>
    <w:rsid w:val="0094573A"/>
    <w:rsid w:val="00946241"/>
    <w:rsid w:val="009463B5"/>
    <w:rsid w:val="00946C41"/>
    <w:rsid w:val="00946C47"/>
    <w:rsid w:val="00946CA3"/>
    <w:rsid w:val="00946F34"/>
    <w:rsid w:val="00946FA5"/>
    <w:rsid w:val="00947B84"/>
    <w:rsid w:val="00947D72"/>
    <w:rsid w:val="00947FD1"/>
    <w:rsid w:val="00950008"/>
    <w:rsid w:val="009500D1"/>
    <w:rsid w:val="00950162"/>
    <w:rsid w:val="009501CC"/>
    <w:rsid w:val="009503D4"/>
    <w:rsid w:val="009505C1"/>
    <w:rsid w:val="00950B6C"/>
    <w:rsid w:val="00951050"/>
    <w:rsid w:val="009512A2"/>
    <w:rsid w:val="00951456"/>
    <w:rsid w:val="0095163A"/>
    <w:rsid w:val="0095181C"/>
    <w:rsid w:val="009522AD"/>
    <w:rsid w:val="009526A2"/>
    <w:rsid w:val="00952A17"/>
    <w:rsid w:val="00952DC5"/>
    <w:rsid w:val="009535A8"/>
    <w:rsid w:val="009535F7"/>
    <w:rsid w:val="009537D6"/>
    <w:rsid w:val="00953874"/>
    <w:rsid w:val="00953995"/>
    <w:rsid w:val="00953FD8"/>
    <w:rsid w:val="00954973"/>
    <w:rsid w:val="00954AE1"/>
    <w:rsid w:val="0095599D"/>
    <w:rsid w:val="009568F0"/>
    <w:rsid w:val="00956ACA"/>
    <w:rsid w:val="00956AEC"/>
    <w:rsid w:val="00957358"/>
    <w:rsid w:val="00957722"/>
    <w:rsid w:val="0095777A"/>
    <w:rsid w:val="00960461"/>
    <w:rsid w:val="0096063F"/>
    <w:rsid w:val="00960CB0"/>
    <w:rsid w:val="009610CC"/>
    <w:rsid w:val="00961A88"/>
    <w:rsid w:val="00961BA2"/>
    <w:rsid w:val="009620A5"/>
    <w:rsid w:val="00962116"/>
    <w:rsid w:val="009626ED"/>
    <w:rsid w:val="0096271A"/>
    <w:rsid w:val="00962D7C"/>
    <w:rsid w:val="00962F0D"/>
    <w:rsid w:val="00962F5A"/>
    <w:rsid w:val="009635AB"/>
    <w:rsid w:val="0096388D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7C8"/>
    <w:rsid w:val="009668E4"/>
    <w:rsid w:val="00966E6B"/>
    <w:rsid w:val="00966EDB"/>
    <w:rsid w:val="00966EDC"/>
    <w:rsid w:val="00966FF8"/>
    <w:rsid w:val="009670EC"/>
    <w:rsid w:val="00967399"/>
    <w:rsid w:val="0096772E"/>
    <w:rsid w:val="00967920"/>
    <w:rsid w:val="00967C07"/>
    <w:rsid w:val="00970207"/>
    <w:rsid w:val="00970522"/>
    <w:rsid w:val="0097065B"/>
    <w:rsid w:val="0097090B"/>
    <w:rsid w:val="009710E9"/>
    <w:rsid w:val="0097113A"/>
    <w:rsid w:val="00971593"/>
    <w:rsid w:val="00971940"/>
    <w:rsid w:val="00971B18"/>
    <w:rsid w:val="00971BB5"/>
    <w:rsid w:val="00971C03"/>
    <w:rsid w:val="00971D7D"/>
    <w:rsid w:val="00971EC0"/>
    <w:rsid w:val="00972020"/>
    <w:rsid w:val="0097286A"/>
    <w:rsid w:val="00972C19"/>
    <w:rsid w:val="00972DAF"/>
    <w:rsid w:val="00973140"/>
    <w:rsid w:val="009732C1"/>
    <w:rsid w:val="009733DC"/>
    <w:rsid w:val="00973D93"/>
    <w:rsid w:val="009740E9"/>
    <w:rsid w:val="009743EE"/>
    <w:rsid w:val="00974598"/>
    <w:rsid w:val="00974D64"/>
    <w:rsid w:val="00974DE9"/>
    <w:rsid w:val="00974E1B"/>
    <w:rsid w:val="009753E2"/>
    <w:rsid w:val="00975B6D"/>
    <w:rsid w:val="00975B6E"/>
    <w:rsid w:val="00975CC9"/>
    <w:rsid w:val="009765B3"/>
    <w:rsid w:val="00976FF0"/>
    <w:rsid w:val="0097715E"/>
    <w:rsid w:val="0097722E"/>
    <w:rsid w:val="009773A3"/>
    <w:rsid w:val="00977832"/>
    <w:rsid w:val="009779E4"/>
    <w:rsid w:val="00977D49"/>
    <w:rsid w:val="009807C1"/>
    <w:rsid w:val="009808D6"/>
    <w:rsid w:val="00980A21"/>
    <w:rsid w:val="00980DF5"/>
    <w:rsid w:val="0098106E"/>
    <w:rsid w:val="00981304"/>
    <w:rsid w:val="009815A7"/>
    <w:rsid w:val="00981A87"/>
    <w:rsid w:val="00981A93"/>
    <w:rsid w:val="00982231"/>
    <w:rsid w:val="0098266B"/>
    <w:rsid w:val="00982C27"/>
    <w:rsid w:val="00983190"/>
    <w:rsid w:val="009838E9"/>
    <w:rsid w:val="00983F9C"/>
    <w:rsid w:val="00984252"/>
    <w:rsid w:val="00984734"/>
    <w:rsid w:val="00984A9A"/>
    <w:rsid w:val="00984D1B"/>
    <w:rsid w:val="0098576A"/>
    <w:rsid w:val="0098593A"/>
    <w:rsid w:val="0098594D"/>
    <w:rsid w:val="00985A3C"/>
    <w:rsid w:val="00985D3B"/>
    <w:rsid w:val="00985F61"/>
    <w:rsid w:val="00985FB8"/>
    <w:rsid w:val="009866A6"/>
    <w:rsid w:val="00987402"/>
    <w:rsid w:val="00987508"/>
    <w:rsid w:val="00987E2B"/>
    <w:rsid w:val="00987F12"/>
    <w:rsid w:val="00990370"/>
    <w:rsid w:val="00990BE3"/>
    <w:rsid w:val="0099141F"/>
    <w:rsid w:val="00991590"/>
    <w:rsid w:val="00991A52"/>
    <w:rsid w:val="00991BBA"/>
    <w:rsid w:val="00991D78"/>
    <w:rsid w:val="0099257E"/>
    <w:rsid w:val="00992B3B"/>
    <w:rsid w:val="00993721"/>
    <w:rsid w:val="00993993"/>
    <w:rsid w:val="00993C7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B56"/>
    <w:rsid w:val="00995CCE"/>
    <w:rsid w:val="00995DA4"/>
    <w:rsid w:val="009967A5"/>
    <w:rsid w:val="00996B1C"/>
    <w:rsid w:val="00996B9C"/>
    <w:rsid w:val="00996C03"/>
    <w:rsid w:val="00996D01"/>
    <w:rsid w:val="009970BA"/>
    <w:rsid w:val="00997224"/>
    <w:rsid w:val="00997386"/>
    <w:rsid w:val="009973CB"/>
    <w:rsid w:val="00997636"/>
    <w:rsid w:val="00997781"/>
    <w:rsid w:val="009A038B"/>
    <w:rsid w:val="009A0424"/>
    <w:rsid w:val="009A08EB"/>
    <w:rsid w:val="009A1294"/>
    <w:rsid w:val="009A17C9"/>
    <w:rsid w:val="009A18E8"/>
    <w:rsid w:val="009A1957"/>
    <w:rsid w:val="009A1AB9"/>
    <w:rsid w:val="009A21C6"/>
    <w:rsid w:val="009A26F5"/>
    <w:rsid w:val="009A2D71"/>
    <w:rsid w:val="009A2D89"/>
    <w:rsid w:val="009A3084"/>
    <w:rsid w:val="009A31D1"/>
    <w:rsid w:val="009A3488"/>
    <w:rsid w:val="009A46C9"/>
    <w:rsid w:val="009A4719"/>
    <w:rsid w:val="009A4996"/>
    <w:rsid w:val="009A4B37"/>
    <w:rsid w:val="009A4B4B"/>
    <w:rsid w:val="009A4C1F"/>
    <w:rsid w:val="009A4C94"/>
    <w:rsid w:val="009A50B7"/>
    <w:rsid w:val="009A50E3"/>
    <w:rsid w:val="009A6101"/>
    <w:rsid w:val="009A6111"/>
    <w:rsid w:val="009A611A"/>
    <w:rsid w:val="009A62B9"/>
    <w:rsid w:val="009A6434"/>
    <w:rsid w:val="009A657A"/>
    <w:rsid w:val="009A6C06"/>
    <w:rsid w:val="009A75C9"/>
    <w:rsid w:val="009A7AB5"/>
    <w:rsid w:val="009B02BC"/>
    <w:rsid w:val="009B07D2"/>
    <w:rsid w:val="009B0884"/>
    <w:rsid w:val="009B0A9F"/>
    <w:rsid w:val="009B0D9A"/>
    <w:rsid w:val="009B0DED"/>
    <w:rsid w:val="009B13AA"/>
    <w:rsid w:val="009B1724"/>
    <w:rsid w:val="009B18D2"/>
    <w:rsid w:val="009B1AF3"/>
    <w:rsid w:val="009B2544"/>
    <w:rsid w:val="009B285B"/>
    <w:rsid w:val="009B2CFE"/>
    <w:rsid w:val="009B30BE"/>
    <w:rsid w:val="009B3431"/>
    <w:rsid w:val="009B3843"/>
    <w:rsid w:val="009B41A3"/>
    <w:rsid w:val="009B4B97"/>
    <w:rsid w:val="009B5407"/>
    <w:rsid w:val="009B5B23"/>
    <w:rsid w:val="009B6294"/>
    <w:rsid w:val="009B6903"/>
    <w:rsid w:val="009B6BAE"/>
    <w:rsid w:val="009B6DCF"/>
    <w:rsid w:val="009B6E8A"/>
    <w:rsid w:val="009B72D3"/>
    <w:rsid w:val="009B7A66"/>
    <w:rsid w:val="009B7D1F"/>
    <w:rsid w:val="009C016E"/>
    <w:rsid w:val="009C0AA6"/>
    <w:rsid w:val="009C0DC1"/>
    <w:rsid w:val="009C15DD"/>
    <w:rsid w:val="009C15E4"/>
    <w:rsid w:val="009C18C3"/>
    <w:rsid w:val="009C1AC9"/>
    <w:rsid w:val="009C1B45"/>
    <w:rsid w:val="009C1CFA"/>
    <w:rsid w:val="009C1D33"/>
    <w:rsid w:val="009C1F96"/>
    <w:rsid w:val="009C2035"/>
    <w:rsid w:val="009C26A5"/>
    <w:rsid w:val="009C2AD7"/>
    <w:rsid w:val="009C2CF3"/>
    <w:rsid w:val="009C2E1F"/>
    <w:rsid w:val="009C2E23"/>
    <w:rsid w:val="009C2FC2"/>
    <w:rsid w:val="009C3090"/>
    <w:rsid w:val="009C3F34"/>
    <w:rsid w:val="009C4235"/>
    <w:rsid w:val="009C43FC"/>
    <w:rsid w:val="009C4413"/>
    <w:rsid w:val="009C5032"/>
    <w:rsid w:val="009C53B5"/>
    <w:rsid w:val="009C5843"/>
    <w:rsid w:val="009C5BB6"/>
    <w:rsid w:val="009C5D2B"/>
    <w:rsid w:val="009C5E79"/>
    <w:rsid w:val="009C602C"/>
    <w:rsid w:val="009C63DB"/>
    <w:rsid w:val="009C64B7"/>
    <w:rsid w:val="009C6D52"/>
    <w:rsid w:val="009C772E"/>
    <w:rsid w:val="009C78AA"/>
    <w:rsid w:val="009C7D4E"/>
    <w:rsid w:val="009D00A5"/>
    <w:rsid w:val="009D0228"/>
    <w:rsid w:val="009D0414"/>
    <w:rsid w:val="009D04E4"/>
    <w:rsid w:val="009D0614"/>
    <w:rsid w:val="009D0763"/>
    <w:rsid w:val="009D0CDD"/>
    <w:rsid w:val="009D0D0E"/>
    <w:rsid w:val="009D0D41"/>
    <w:rsid w:val="009D0EA6"/>
    <w:rsid w:val="009D14BB"/>
    <w:rsid w:val="009D1535"/>
    <w:rsid w:val="009D1CFA"/>
    <w:rsid w:val="009D1FBB"/>
    <w:rsid w:val="009D242F"/>
    <w:rsid w:val="009D2F61"/>
    <w:rsid w:val="009D3147"/>
    <w:rsid w:val="009D3602"/>
    <w:rsid w:val="009D3C3D"/>
    <w:rsid w:val="009D412B"/>
    <w:rsid w:val="009D4218"/>
    <w:rsid w:val="009D46B5"/>
    <w:rsid w:val="009D48B2"/>
    <w:rsid w:val="009D4971"/>
    <w:rsid w:val="009D498B"/>
    <w:rsid w:val="009D4CA8"/>
    <w:rsid w:val="009D4D5F"/>
    <w:rsid w:val="009D53AA"/>
    <w:rsid w:val="009D5680"/>
    <w:rsid w:val="009D5C59"/>
    <w:rsid w:val="009D68D0"/>
    <w:rsid w:val="009D68FF"/>
    <w:rsid w:val="009D6C51"/>
    <w:rsid w:val="009D6FC3"/>
    <w:rsid w:val="009D6FE9"/>
    <w:rsid w:val="009D7311"/>
    <w:rsid w:val="009D7477"/>
    <w:rsid w:val="009D7763"/>
    <w:rsid w:val="009E05F2"/>
    <w:rsid w:val="009E0E46"/>
    <w:rsid w:val="009E0FF7"/>
    <w:rsid w:val="009E1689"/>
    <w:rsid w:val="009E1A0F"/>
    <w:rsid w:val="009E1C83"/>
    <w:rsid w:val="009E1FC6"/>
    <w:rsid w:val="009E2161"/>
    <w:rsid w:val="009E25A0"/>
    <w:rsid w:val="009E395D"/>
    <w:rsid w:val="009E3990"/>
    <w:rsid w:val="009E44D6"/>
    <w:rsid w:val="009E4559"/>
    <w:rsid w:val="009E47EA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4C6"/>
    <w:rsid w:val="009E650F"/>
    <w:rsid w:val="009E6728"/>
    <w:rsid w:val="009E68E4"/>
    <w:rsid w:val="009E6A85"/>
    <w:rsid w:val="009E6D5C"/>
    <w:rsid w:val="009E6E4D"/>
    <w:rsid w:val="009E6ED6"/>
    <w:rsid w:val="009E7B21"/>
    <w:rsid w:val="009E7E16"/>
    <w:rsid w:val="009F0869"/>
    <w:rsid w:val="009F0897"/>
    <w:rsid w:val="009F0D8C"/>
    <w:rsid w:val="009F10CB"/>
    <w:rsid w:val="009F1140"/>
    <w:rsid w:val="009F1498"/>
    <w:rsid w:val="009F1694"/>
    <w:rsid w:val="009F212C"/>
    <w:rsid w:val="009F2349"/>
    <w:rsid w:val="009F2740"/>
    <w:rsid w:val="009F30BF"/>
    <w:rsid w:val="009F32FF"/>
    <w:rsid w:val="009F3920"/>
    <w:rsid w:val="009F46F7"/>
    <w:rsid w:val="009F4A16"/>
    <w:rsid w:val="009F4EE3"/>
    <w:rsid w:val="009F5417"/>
    <w:rsid w:val="009F54CC"/>
    <w:rsid w:val="009F5693"/>
    <w:rsid w:val="009F5A9D"/>
    <w:rsid w:val="009F5F90"/>
    <w:rsid w:val="009F62B8"/>
    <w:rsid w:val="009F69F7"/>
    <w:rsid w:val="009F6E45"/>
    <w:rsid w:val="009F7DF0"/>
    <w:rsid w:val="009F7E27"/>
    <w:rsid w:val="00A00329"/>
    <w:rsid w:val="00A006CB"/>
    <w:rsid w:val="00A0095B"/>
    <w:rsid w:val="00A00A8A"/>
    <w:rsid w:val="00A00E56"/>
    <w:rsid w:val="00A00FD8"/>
    <w:rsid w:val="00A010C1"/>
    <w:rsid w:val="00A012BC"/>
    <w:rsid w:val="00A012DE"/>
    <w:rsid w:val="00A012EF"/>
    <w:rsid w:val="00A0131F"/>
    <w:rsid w:val="00A01668"/>
    <w:rsid w:val="00A01C6F"/>
    <w:rsid w:val="00A01F10"/>
    <w:rsid w:val="00A01F21"/>
    <w:rsid w:val="00A02862"/>
    <w:rsid w:val="00A0299B"/>
    <w:rsid w:val="00A02A20"/>
    <w:rsid w:val="00A02DE8"/>
    <w:rsid w:val="00A031E0"/>
    <w:rsid w:val="00A037C1"/>
    <w:rsid w:val="00A037D3"/>
    <w:rsid w:val="00A03B41"/>
    <w:rsid w:val="00A03BEE"/>
    <w:rsid w:val="00A041F9"/>
    <w:rsid w:val="00A05490"/>
    <w:rsid w:val="00A0563A"/>
    <w:rsid w:val="00A060D4"/>
    <w:rsid w:val="00A06193"/>
    <w:rsid w:val="00A067F1"/>
    <w:rsid w:val="00A06C16"/>
    <w:rsid w:val="00A07695"/>
    <w:rsid w:val="00A07BCF"/>
    <w:rsid w:val="00A10094"/>
    <w:rsid w:val="00A10204"/>
    <w:rsid w:val="00A10244"/>
    <w:rsid w:val="00A1075B"/>
    <w:rsid w:val="00A10817"/>
    <w:rsid w:val="00A10EF5"/>
    <w:rsid w:val="00A111D1"/>
    <w:rsid w:val="00A1130C"/>
    <w:rsid w:val="00A11673"/>
    <w:rsid w:val="00A12349"/>
    <w:rsid w:val="00A12468"/>
    <w:rsid w:val="00A12939"/>
    <w:rsid w:val="00A12C0B"/>
    <w:rsid w:val="00A12EE3"/>
    <w:rsid w:val="00A134FE"/>
    <w:rsid w:val="00A13840"/>
    <w:rsid w:val="00A13977"/>
    <w:rsid w:val="00A13D0E"/>
    <w:rsid w:val="00A13E2A"/>
    <w:rsid w:val="00A13E8C"/>
    <w:rsid w:val="00A141F7"/>
    <w:rsid w:val="00A1423C"/>
    <w:rsid w:val="00A14AC9"/>
    <w:rsid w:val="00A14CD9"/>
    <w:rsid w:val="00A152CE"/>
    <w:rsid w:val="00A153C9"/>
    <w:rsid w:val="00A159FC"/>
    <w:rsid w:val="00A15E25"/>
    <w:rsid w:val="00A15ED8"/>
    <w:rsid w:val="00A16116"/>
    <w:rsid w:val="00A16390"/>
    <w:rsid w:val="00A165C9"/>
    <w:rsid w:val="00A1674B"/>
    <w:rsid w:val="00A16F16"/>
    <w:rsid w:val="00A17095"/>
    <w:rsid w:val="00A173D0"/>
    <w:rsid w:val="00A17691"/>
    <w:rsid w:val="00A17CF6"/>
    <w:rsid w:val="00A17FC9"/>
    <w:rsid w:val="00A200E6"/>
    <w:rsid w:val="00A207AD"/>
    <w:rsid w:val="00A20FF5"/>
    <w:rsid w:val="00A210E1"/>
    <w:rsid w:val="00A21421"/>
    <w:rsid w:val="00A216C4"/>
    <w:rsid w:val="00A218EB"/>
    <w:rsid w:val="00A21B0A"/>
    <w:rsid w:val="00A21EB9"/>
    <w:rsid w:val="00A220BD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7BB"/>
    <w:rsid w:val="00A24A52"/>
    <w:rsid w:val="00A24D22"/>
    <w:rsid w:val="00A251AA"/>
    <w:rsid w:val="00A2537F"/>
    <w:rsid w:val="00A2549E"/>
    <w:rsid w:val="00A256C6"/>
    <w:rsid w:val="00A25A80"/>
    <w:rsid w:val="00A25BFC"/>
    <w:rsid w:val="00A26291"/>
    <w:rsid w:val="00A26450"/>
    <w:rsid w:val="00A265EF"/>
    <w:rsid w:val="00A26BF3"/>
    <w:rsid w:val="00A26DF8"/>
    <w:rsid w:val="00A26FEF"/>
    <w:rsid w:val="00A27478"/>
    <w:rsid w:val="00A27540"/>
    <w:rsid w:val="00A276AC"/>
    <w:rsid w:val="00A27853"/>
    <w:rsid w:val="00A2788F"/>
    <w:rsid w:val="00A278EA"/>
    <w:rsid w:val="00A2794C"/>
    <w:rsid w:val="00A2794F"/>
    <w:rsid w:val="00A2795C"/>
    <w:rsid w:val="00A27A13"/>
    <w:rsid w:val="00A27ACD"/>
    <w:rsid w:val="00A27B8D"/>
    <w:rsid w:val="00A27BDF"/>
    <w:rsid w:val="00A306E3"/>
    <w:rsid w:val="00A307F4"/>
    <w:rsid w:val="00A30AF4"/>
    <w:rsid w:val="00A30FC9"/>
    <w:rsid w:val="00A31007"/>
    <w:rsid w:val="00A312E0"/>
    <w:rsid w:val="00A314C5"/>
    <w:rsid w:val="00A3178F"/>
    <w:rsid w:val="00A31799"/>
    <w:rsid w:val="00A3185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536"/>
    <w:rsid w:val="00A33920"/>
    <w:rsid w:val="00A33C72"/>
    <w:rsid w:val="00A343ED"/>
    <w:rsid w:val="00A34E1E"/>
    <w:rsid w:val="00A35F76"/>
    <w:rsid w:val="00A36263"/>
    <w:rsid w:val="00A36DCC"/>
    <w:rsid w:val="00A37C11"/>
    <w:rsid w:val="00A37F39"/>
    <w:rsid w:val="00A40A32"/>
    <w:rsid w:val="00A40A85"/>
    <w:rsid w:val="00A40E12"/>
    <w:rsid w:val="00A412BE"/>
    <w:rsid w:val="00A415CA"/>
    <w:rsid w:val="00A415E9"/>
    <w:rsid w:val="00A4175B"/>
    <w:rsid w:val="00A41781"/>
    <w:rsid w:val="00A417B8"/>
    <w:rsid w:val="00A41AEF"/>
    <w:rsid w:val="00A41B6A"/>
    <w:rsid w:val="00A41B9D"/>
    <w:rsid w:val="00A41F67"/>
    <w:rsid w:val="00A42113"/>
    <w:rsid w:val="00A426FC"/>
    <w:rsid w:val="00A42CC9"/>
    <w:rsid w:val="00A42CE3"/>
    <w:rsid w:val="00A42D83"/>
    <w:rsid w:val="00A430C0"/>
    <w:rsid w:val="00A43305"/>
    <w:rsid w:val="00A4336B"/>
    <w:rsid w:val="00A43D49"/>
    <w:rsid w:val="00A43E02"/>
    <w:rsid w:val="00A44055"/>
    <w:rsid w:val="00A4416D"/>
    <w:rsid w:val="00A441A0"/>
    <w:rsid w:val="00A4441C"/>
    <w:rsid w:val="00A44A83"/>
    <w:rsid w:val="00A44F25"/>
    <w:rsid w:val="00A45341"/>
    <w:rsid w:val="00A453E3"/>
    <w:rsid w:val="00A4597C"/>
    <w:rsid w:val="00A46944"/>
    <w:rsid w:val="00A47280"/>
    <w:rsid w:val="00A477B2"/>
    <w:rsid w:val="00A477D4"/>
    <w:rsid w:val="00A478FB"/>
    <w:rsid w:val="00A479A7"/>
    <w:rsid w:val="00A47E83"/>
    <w:rsid w:val="00A47E8D"/>
    <w:rsid w:val="00A47EAC"/>
    <w:rsid w:val="00A47F65"/>
    <w:rsid w:val="00A502AC"/>
    <w:rsid w:val="00A50C3F"/>
    <w:rsid w:val="00A50DB4"/>
    <w:rsid w:val="00A51848"/>
    <w:rsid w:val="00A51AF4"/>
    <w:rsid w:val="00A51B89"/>
    <w:rsid w:val="00A5245F"/>
    <w:rsid w:val="00A52AF6"/>
    <w:rsid w:val="00A52C19"/>
    <w:rsid w:val="00A52EE6"/>
    <w:rsid w:val="00A53095"/>
    <w:rsid w:val="00A530E1"/>
    <w:rsid w:val="00A5366B"/>
    <w:rsid w:val="00A53866"/>
    <w:rsid w:val="00A53EF3"/>
    <w:rsid w:val="00A54670"/>
    <w:rsid w:val="00A54859"/>
    <w:rsid w:val="00A54B8A"/>
    <w:rsid w:val="00A54B97"/>
    <w:rsid w:val="00A54C77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28E"/>
    <w:rsid w:val="00A56424"/>
    <w:rsid w:val="00A56497"/>
    <w:rsid w:val="00A56C87"/>
    <w:rsid w:val="00A5707C"/>
    <w:rsid w:val="00A57084"/>
    <w:rsid w:val="00A570AD"/>
    <w:rsid w:val="00A571B1"/>
    <w:rsid w:val="00A573B2"/>
    <w:rsid w:val="00A57CE2"/>
    <w:rsid w:val="00A6029C"/>
    <w:rsid w:val="00A60491"/>
    <w:rsid w:val="00A605B6"/>
    <w:rsid w:val="00A60A31"/>
    <w:rsid w:val="00A60CD5"/>
    <w:rsid w:val="00A60CE6"/>
    <w:rsid w:val="00A60F9A"/>
    <w:rsid w:val="00A61205"/>
    <w:rsid w:val="00A6180B"/>
    <w:rsid w:val="00A61B3B"/>
    <w:rsid w:val="00A61BF7"/>
    <w:rsid w:val="00A61F83"/>
    <w:rsid w:val="00A62045"/>
    <w:rsid w:val="00A62ABB"/>
    <w:rsid w:val="00A62C68"/>
    <w:rsid w:val="00A62D8E"/>
    <w:rsid w:val="00A630AF"/>
    <w:rsid w:val="00A6320C"/>
    <w:rsid w:val="00A63221"/>
    <w:rsid w:val="00A6347D"/>
    <w:rsid w:val="00A63CFA"/>
    <w:rsid w:val="00A63ECD"/>
    <w:rsid w:val="00A6415B"/>
    <w:rsid w:val="00A642C6"/>
    <w:rsid w:val="00A645CF"/>
    <w:rsid w:val="00A64DF4"/>
    <w:rsid w:val="00A657DA"/>
    <w:rsid w:val="00A65AF0"/>
    <w:rsid w:val="00A66034"/>
    <w:rsid w:val="00A6619C"/>
    <w:rsid w:val="00A6665F"/>
    <w:rsid w:val="00A6679F"/>
    <w:rsid w:val="00A6693A"/>
    <w:rsid w:val="00A669B1"/>
    <w:rsid w:val="00A66A15"/>
    <w:rsid w:val="00A66E72"/>
    <w:rsid w:val="00A66F89"/>
    <w:rsid w:val="00A672E5"/>
    <w:rsid w:val="00A6734C"/>
    <w:rsid w:val="00A6780B"/>
    <w:rsid w:val="00A67B4D"/>
    <w:rsid w:val="00A67E52"/>
    <w:rsid w:val="00A7094F"/>
    <w:rsid w:val="00A717C9"/>
    <w:rsid w:val="00A719C2"/>
    <w:rsid w:val="00A71B6B"/>
    <w:rsid w:val="00A7207C"/>
    <w:rsid w:val="00A72702"/>
    <w:rsid w:val="00A72908"/>
    <w:rsid w:val="00A72B10"/>
    <w:rsid w:val="00A72C7A"/>
    <w:rsid w:val="00A72CBD"/>
    <w:rsid w:val="00A72EDC"/>
    <w:rsid w:val="00A73427"/>
    <w:rsid w:val="00A734DD"/>
    <w:rsid w:val="00A738C8"/>
    <w:rsid w:val="00A73ED4"/>
    <w:rsid w:val="00A74105"/>
    <w:rsid w:val="00A74126"/>
    <w:rsid w:val="00A745E5"/>
    <w:rsid w:val="00A74ECA"/>
    <w:rsid w:val="00A7503A"/>
    <w:rsid w:val="00A751BF"/>
    <w:rsid w:val="00A752E1"/>
    <w:rsid w:val="00A75730"/>
    <w:rsid w:val="00A757B1"/>
    <w:rsid w:val="00A75DD8"/>
    <w:rsid w:val="00A75F97"/>
    <w:rsid w:val="00A76604"/>
    <w:rsid w:val="00A76983"/>
    <w:rsid w:val="00A76B69"/>
    <w:rsid w:val="00A76C56"/>
    <w:rsid w:val="00A76EE1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081"/>
    <w:rsid w:val="00A81B2A"/>
    <w:rsid w:val="00A81E5B"/>
    <w:rsid w:val="00A81E8E"/>
    <w:rsid w:val="00A8273D"/>
    <w:rsid w:val="00A829AE"/>
    <w:rsid w:val="00A83476"/>
    <w:rsid w:val="00A83BEE"/>
    <w:rsid w:val="00A840AF"/>
    <w:rsid w:val="00A8422D"/>
    <w:rsid w:val="00A845D2"/>
    <w:rsid w:val="00A8479A"/>
    <w:rsid w:val="00A84824"/>
    <w:rsid w:val="00A849F7"/>
    <w:rsid w:val="00A84B4F"/>
    <w:rsid w:val="00A85624"/>
    <w:rsid w:val="00A856DC"/>
    <w:rsid w:val="00A85E3C"/>
    <w:rsid w:val="00A85F43"/>
    <w:rsid w:val="00A868C7"/>
    <w:rsid w:val="00A86FB4"/>
    <w:rsid w:val="00A87556"/>
    <w:rsid w:val="00A875CB"/>
    <w:rsid w:val="00A87641"/>
    <w:rsid w:val="00A87AAB"/>
    <w:rsid w:val="00A87C49"/>
    <w:rsid w:val="00A87D79"/>
    <w:rsid w:val="00A903AA"/>
    <w:rsid w:val="00A906B2"/>
    <w:rsid w:val="00A9073E"/>
    <w:rsid w:val="00A90A07"/>
    <w:rsid w:val="00A90A5B"/>
    <w:rsid w:val="00A90A68"/>
    <w:rsid w:val="00A90B01"/>
    <w:rsid w:val="00A90D01"/>
    <w:rsid w:val="00A90FA0"/>
    <w:rsid w:val="00A91020"/>
    <w:rsid w:val="00A91AE5"/>
    <w:rsid w:val="00A920E7"/>
    <w:rsid w:val="00A92CD0"/>
    <w:rsid w:val="00A931F6"/>
    <w:rsid w:val="00A93504"/>
    <w:rsid w:val="00A939FA"/>
    <w:rsid w:val="00A93A04"/>
    <w:rsid w:val="00A9411E"/>
    <w:rsid w:val="00A948C5"/>
    <w:rsid w:val="00A94BFF"/>
    <w:rsid w:val="00A94CDB"/>
    <w:rsid w:val="00A94E2B"/>
    <w:rsid w:val="00A957DC"/>
    <w:rsid w:val="00A95C1E"/>
    <w:rsid w:val="00A95F75"/>
    <w:rsid w:val="00A95FC5"/>
    <w:rsid w:val="00A96860"/>
    <w:rsid w:val="00A96B54"/>
    <w:rsid w:val="00A96B7B"/>
    <w:rsid w:val="00A97B6D"/>
    <w:rsid w:val="00A97E4B"/>
    <w:rsid w:val="00A97F48"/>
    <w:rsid w:val="00A97F7B"/>
    <w:rsid w:val="00A97FD0"/>
    <w:rsid w:val="00AA09D7"/>
    <w:rsid w:val="00AA0A7F"/>
    <w:rsid w:val="00AA0D5E"/>
    <w:rsid w:val="00AA0E3A"/>
    <w:rsid w:val="00AA11C5"/>
    <w:rsid w:val="00AA164B"/>
    <w:rsid w:val="00AA17BB"/>
    <w:rsid w:val="00AA1A99"/>
    <w:rsid w:val="00AA1C4C"/>
    <w:rsid w:val="00AA1FAC"/>
    <w:rsid w:val="00AA23A9"/>
    <w:rsid w:val="00AA271B"/>
    <w:rsid w:val="00AA2837"/>
    <w:rsid w:val="00AA2B6C"/>
    <w:rsid w:val="00AA33BD"/>
    <w:rsid w:val="00AA37B8"/>
    <w:rsid w:val="00AA3AD3"/>
    <w:rsid w:val="00AA410C"/>
    <w:rsid w:val="00AA447D"/>
    <w:rsid w:val="00AA4853"/>
    <w:rsid w:val="00AA4B2F"/>
    <w:rsid w:val="00AA4CD0"/>
    <w:rsid w:val="00AA4EB2"/>
    <w:rsid w:val="00AA5723"/>
    <w:rsid w:val="00AA57AC"/>
    <w:rsid w:val="00AA59C7"/>
    <w:rsid w:val="00AA5BE1"/>
    <w:rsid w:val="00AA5ECE"/>
    <w:rsid w:val="00AA600D"/>
    <w:rsid w:val="00AA615D"/>
    <w:rsid w:val="00AA66C2"/>
    <w:rsid w:val="00AA6EC8"/>
    <w:rsid w:val="00AA6EE0"/>
    <w:rsid w:val="00AA6FFA"/>
    <w:rsid w:val="00AA746A"/>
    <w:rsid w:val="00AA7659"/>
    <w:rsid w:val="00AA7C35"/>
    <w:rsid w:val="00AA7FF7"/>
    <w:rsid w:val="00AB03AA"/>
    <w:rsid w:val="00AB0558"/>
    <w:rsid w:val="00AB08AB"/>
    <w:rsid w:val="00AB0935"/>
    <w:rsid w:val="00AB0F7C"/>
    <w:rsid w:val="00AB10F8"/>
    <w:rsid w:val="00AB2440"/>
    <w:rsid w:val="00AB269F"/>
    <w:rsid w:val="00AB3092"/>
    <w:rsid w:val="00AB3680"/>
    <w:rsid w:val="00AB39F2"/>
    <w:rsid w:val="00AB3F1B"/>
    <w:rsid w:val="00AB3FA2"/>
    <w:rsid w:val="00AB4920"/>
    <w:rsid w:val="00AB4B53"/>
    <w:rsid w:val="00AB505E"/>
    <w:rsid w:val="00AB5087"/>
    <w:rsid w:val="00AB51B1"/>
    <w:rsid w:val="00AB535D"/>
    <w:rsid w:val="00AB59FB"/>
    <w:rsid w:val="00AB5BC9"/>
    <w:rsid w:val="00AB5C5B"/>
    <w:rsid w:val="00AB5EB5"/>
    <w:rsid w:val="00AB73B9"/>
    <w:rsid w:val="00AB77E2"/>
    <w:rsid w:val="00AB782F"/>
    <w:rsid w:val="00AB7A43"/>
    <w:rsid w:val="00AB7B1E"/>
    <w:rsid w:val="00AB7E4B"/>
    <w:rsid w:val="00AB7ECD"/>
    <w:rsid w:val="00AC0170"/>
    <w:rsid w:val="00AC099A"/>
    <w:rsid w:val="00AC0C5F"/>
    <w:rsid w:val="00AC0EF3"/>
    <w:rsid w:val="00AC1058"/>
    <w:rsid w:val="00AC126F"/>
    <w:rsid w:val="00AC1578"/>
    <w:rsid w:val="00AC1681"/>
    <w:rsid w:val="00AC1A94"/>
    <w:rsid w:val="00AC279D"/>
    <w:rsid w:val="00AC2EB8"/>
    <w:rsid w:val="00AC2FF6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42B"/>
    <w:rsid w:val="00AC59D4"/>
    <w:rsid w:val="00AC5C38"/>
    <w:rsid w:val="00AC5D52"/>
    <w:rsid w:val="00AC5DF9"/>
    <w:rsid w:val="00AC652F"/>
    <w:rsid w:val="00AC6772"/>
    <w:rsid w:val="00AC731B"/>
    <w:rsid w:val="00AC7804"/>
    <w:rsid w:val="00AC78D6"/>
    <w:rsid w:val="00AC7A7F"/>
    <w:rsid w:val="00AD06A0"/>
    <w:rsid w:val="00AD10B9"/>
    <w:rsid w:val="00AD1A1A"/>
    <w:rsid w:val="00AD1B96"/>
    <w:rsid w:val="00AD20A0"/>
    <w:rsid w:val="00AD22B0"/>
    <w:rsid w:val="00AD2635"/>
    <w:rsid w:val="00AD28FF"/>
    <w:rsid w:val="00AD2919"/>
    <w:rsid w:val="00AD2B1D"/>
    <w:rsid w:val="00AD3016"/>
    <w:rsid w:val="00AD303F"/>
    <w:rsid w:val="00AD31BC"/>
    <w:rsid w:val="00AD3AE6"/>
    <w:rsid w:val="00AD4313"/>
    <w:rsid w:val="00AD44DF"/>
    <w:rsid w:val="00AD47DC"/>
    <w:rsid w:val="00AD484A"/>
    <w:rsid w:val="00AD4D5D"/>
    <w:rsid w:val="00AD4FA5"/>
    <w:rsid w:val="00AD514A"/>
    <w:rsid w:val="00AD53FD"/>
    <w:rsid w:val="00AD558C"/>
    <w:rsid w:val="00AD5F58"/>
    <w:rsid w:val="00AD6021"/>
    <w:rsid w:val="00AD61B9"/>
    <w:rsid w:val="00AD6B6C"/>
    <w:rsid w:val="00AD6FC6"/>
    <w:rsid w:val="00AD718E"/>
    <w:rsid w:val="00AE0B8C"/>
    <w:rsid w:val="00AE0DE1"/>
    <w:rsid w:val="00AE0F0C"/>
    <w:rsid w:val="00AE11C2"/>
    <w:rsid w:val="00AE13D4"/>
    <w:rsid w:val="00AE1831"/>
    <w:rsid w:val="00AE1A3F"/>
    <w:rsid w:val="00AE1C11"/>
    <w:rsid w:val="00AE1C67"/>
    <w:rsid w:val="00AE1CA1"/>
    <w:rsid w:val="00AE1E37"/>
    <w:rsid w:val="00AE2C26"/>
    <w:rsid w:val="00AE3068"/>
    <w:rsid w:val="00AE3189"/>
    <w:rsid w:val="00AE3270"/>
    <w:rsid w:val="00AE3A58"/>
    <w:rsid w:val="00AE3E44"/>
    <w:rsid w:val="00AE4134"/>
    <w:rsid w:val="00AE4367"/>
    <w:rsid w:val="00AE44DD"/>
    <w:rsid w:val="00AE4979"/>
    <w:rsid w:val="00AE49CC"/>
    <w:rsid w:val="00AE4AC8"/>
    <w:rsid w:val="00AE5013"/>
    <w:rsid w:val="00AE564E"/>
    <w:rsid w:val="00AE57B7"/>
    <w:rsid w:val="00AE59F4"/>
    <w:rsid w:val="00AE5A65"/>
    <w:rsid w:val="00AE5F5E"/>
    <w:rsid w:val="00AE6699"/>
    <w:rsid w:val="00AE67AB"/>
    <w:rsid w:val="00AE68C4"/>
    <w:rsid w:val="00AE6B62"/>
    <w:rsid w:val="00AE6C30"/>
    <w:rsid w:val="00AE76FA"/>
    <w:rsid w:val="00AE77E3"/>
    <w:rsid w:val="00AE7A9D"/>
    <w:rsid w:val="00AE7EFD"/>
    <w:rsid w:val="00AF049B"/>
    <w:rsid w:val="00AF051B"/>
    <w:rsid w:val="00AF0A63"/>
    <w:rsid w:val="00AF0C95"/>
    <w:rsid w:val="00AF170E"/>
    <w:rsid w:val="00AF1B4C"/>
    <w:rsid w:val="00AF1C6D"/>
    <w:rsid w:val="00AF225C"/>
    <w:rsid w:val="00AF2718"/>
    <w:rsid w:val="00AF273B"/>
    <w:rsid w:val="00AF370A"/>
    <w:rsid w:val="00AF3861"/>
    <w:rsid w:val="00AF39CF"/>
    <w:rsid w:val="00AF3C2C"/>
    <w:rsid w:val="00AF447F"/>
    <w:rsid w:val="00AF46DD"/>
    <w:rsid w:val="00AF4743"/>
    <w:rsid w:val="00AF48C2"/>
    <w:rsid w:val="00AF4B53"/>
    <w:rsid w:val="00AF53DA"/>
    <w:rsid w:val="00AF55CC"/>
    <w:rsid w:val="00AF5809"/>
    <w:rsid w:val="00AF593B"/>
    <w:rsid w:val="00AF60D5"/>
    <w:rsid w:val="00AF6177"/>
    <w:rsid w:val="00AF624E"/>
    <w:rsid w:val="00AF63C1"/>
    <w:rsid w:val="00AF669D"/>
    <w:rsid w:val="00AF6A42"/>
    <w:rsid w:val="00AF6BA8"/>
    <w:rsid w:val="00AF6BDB"/>
    <w:rsid w:val="00AF6D38"/>
    <w:rsid w:val="00AF6E4E"/>
    <w:rsid w:val="00AF6FE1"/>
    <w:rsid w:val="00AF76F3"/>
    <w:rsid w:val="00AF777A"/>
    <w:rsid w:val="00AF778E"/>
    <w:rsid w:val="00AF7B2C"/>
    <w:rsid w:val="00AF7CC0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2CF8"/>
    <w:rsid w:val="00B0329B"/>
    <w:rsid w:val="00B03448"/>
    <w:rsid w:val="00B034F4"/>
    <w:rsid w:val="00B0373B"/>
    <w:rsid w:val="00B03742"/>
    <w:rsid w:val="00B03AF2"/>
    <w:rsid w:val="00B03CB5"/>
    <w:rsid w:val="00B04900"/>
    <w:rsid w:val="00B04ED8"/>
    <w:rsid w:val="00B05101"/>
    <w:rsid w:val="00B0525F"/>
    <w:rsid w:val="00B057CF"/>
    <w:rsid w:val="00B05C9D"/>
    <w:rsid w:val="00B05FD5"/>
    <w:rsid w:val="00B061FB"/>
    <w:rsid w:val="00B0621D"/>
    <w:rsid w:val="00B0639F"/>
    <w:rsid w:val="00B06534"/>
    <w:rsid w:val="00B06566"/>
    <w:rsid w:val="00B06897"/>
    <w:rsid w:val="00B068CC"/>
    <w:rsid w:val="00B06E5B"/>
    <w:rsid w:val="00B07299"/>
    <w:rsid w:val="00B0754E"/>
    <w:rsid w:val="00B07565"/>
    <w:rsid w:val="00B07C57"/>
    <w:rsid w:val="00B108A5"/>
    <w:rsid w:val="00B113FF"/>
    <w:rsid w:val="00B115EC"/>
    <w:rsid w:val="00B11921"/>
    <w:rsid w:val="00B12099"/>
    <w:rsid w:val="00B12311"/>
    <w:rsid w:val="00B12BC1"/>
    <w:rsid w:val="00B131E2"/>
    <w:rsid w:val="00B1325C"/>
    <w:rsid w:val="00B13466"/>
    <w:rsid w:val="00B13CAD"/>
    <w:rsid w:val="00B13E87"/>
    <w:rsid w:val="00B14057"/>
    <w:rsid w:val="00B14B59"/>
    <w:rsid w:val="00B14CB7"/>
    <w:rsid w:val="00B14CC6"/>
    <w:rsid w:val="00B14DED"/>
    <w:rsid w:val="00B14F72"/>
    <w:rsid w:val="00B150C5"/>
    <w:rsid w:val="00B15ACA"/>
    <w:rsid w:val="00B15C23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905"/>
    <w:rsid w:val="00B16BB1"/>
    <w:rsid w:val="00B16D3E"/>
    <w:rsid w:val="00B16D5A"/>
    <w:rsid w:val="00B16FF2"/>
    <w:rsid w:val="00B1775E"/>
    <w:rsid w:val="00B17939"/>
    <w:rsid w:val="00B179FF"/>
    <w:rsid w:val="00B17A6F"/>
    <w:rsid w:val="00B20653"/>
    <w:rsid w:val="00B2087E"/>
    <w:rsid w:val="00B20BAD"/>
    <w:rsid w:val="00B20F0B"/>
    <w:rsid w:val="00B212F6"/>
    <w:rsid w:val="00B2137C"/>
    <w:rsid w:val="00B216F0"/>
    <w:rsid w:val="00B217A2"/>
    <w:rsid w:val="00B21ED3"/>
    <w:rsid w:val="00B222CB"/>
    <w:rsid w:val="00B22911"/>
    <w:rsid w:val="00B22A9E"/>
    <w:rsid w:val="00B22E90"/>
    <w:rsid w:val="00B2379B"/>
    <w:rsid w:val="00B23812"/>
    <w:rsid w:val="00B23C57"/>
    <w:rsid w:val="00B23D7C"/>
    <w:rsid w:val="00B24194"/>
    <w:rsid w:val="00B241C7"/>
    <w:rsid w:val="00B2437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90"/>
    <w:rsid w:val="00B26FCA"/>
    <w:rsid w:val="00B27168"/>
    <w:rsid w:val="00B274CE"/>
    <w:rsid w:val="00B279DD"/>
    <w:rsid w:val="00B27B72"/>
    <w:rsid w:val="00B27F2B"/>
    <w:rsid w:val="00B3034E"/>
    <w:rsid w:val="00B30843"/>
    <w:rsid w:val="00B30E96"/>
    <w:rsid w:val="00B30F8B"/>
    <w:rsid w:val="00B31324"/>
    <w:rsid w:val="00B31728"/>
    <w:rsid w:val="00B318A0"/>
    <w:rsid w:val="00B318C5"/>
    <w:rsid w:val="00B32B99"/>
    <w:rsid w:val="00B32CC0"/>
    <w:rsid w:val="00B33B56"/>
    <w:rsid w:val="00B34247"/>
    <w:rsid w:val="00B34E21"/>
    <w:rsid w:val="00B357A8"/>
    <w:rsid w:val="00B35C35"/>
    <w:rsid w:val="00B36106"/>
    <w:rsid w:val="00B369E3"/>
    <w:rsid w:val="00B37023"/>
    <w:rsid w:val="00B3781C"/>
    <w:rsid w:val="00B37CD2"/>
    <w:rsid w:val="00B37E07"/>
    <w:rsid w:val="00B37FCA"/>
    <w:rsid w:val="00B4023D"/>
    <w:rsid w:val="00B40479"/>
    <w:rsid w:val="00B40AE4"/>
    <w:rsid w:val="00B40EF6"/>
    <w:rsid w:val="00B410BD"/>
    <w:rsid w:val="00B41482"/>
    <w:rsid w:val="00B41EE2"/>
    <w:rsid w:val="00B421AE"/>
    <w:rsid w:val="00B421DD"/>
    <w:rsid w:val="00B421DE"/>
    <w:rsid w:val="00B428CE"/>
    <w:rsid w:val="00B43069"/>
    <w:rsid w:val="00B433EC"/>
    <w:rsid w:val="00B43998"/>
    <w:rsid w:val="00B43A08"/>
    <w:rsid w:val="00B43CD5"/>
    <w:rsid w:val="00B44067"/>
    <w:rsid w:val="00B4536A"/>
    <w:rsid w:val="00B4576D"/>
    <w:rsid w:val="00B4599F"/>
    <w:rsid w:val="00B459B3"/>
    <w:rsid w:val="00B459EB"/>
    <w:rsid w:val="00B468A2"/>
    <w:rsid w:val="00B46A2A"/>
    <w:rsid w:val="00B46BE5"/>
    <w:rsid w:val="00B46D68"/>
    <w:rsid w:val="00B46E11"/>
    <w:rsid w:val="00B46F88"/>
    <w:rsid w:val="00B46FDC"/>
    <w:rsid w:val="00B47174"/>
    <w:rsid w:val="00B4734D"/>
    <w:rsid w:val="00B473D1"/>
    <w:rsid w:val="00B47963"/>
    <w:rsid w:val="00B47A53"/>
    <w:rsid w:val="00B47B0A"/>
    <w:rsid w:val="00B5004C"/>
    <w:rsid w:val="00B50137"/>
    <w:rsid w:val="00B50670"/>
    <w:rsid w:val="00B508AF"/>
    <w:rsid w:val="00B50BE0"/>
    <w:rsid w:val="00B50CB9"/>
    <w:rsid w:val="00B50DB4"/>
    <w:rsid w:val="00B50F5B"/>
    <w:rsid w:val="00B50FA3"/>
    <w:rsid w:val="00B51070"/>
    <w:rsid w:val="00B512B1"/>
    <w:rsid w:val="00B5149E"/>
    <w:rsid w:val="00B5195C"/>
    <w:rsid w:val="00B51A39"/>
    <w:rsid w:val="00B51D23"/>
    <w:rsid w:val="00B51D51"/>
    <w:rsid w:val="00B52426"/>
    <w:rsid w:val="00B52564"/>
    <w:rsid w:val="00B52FEB"/>
    <w:rsid w:val="00B533AE"/>
    <w:rsid w:val="00B53749"/>
    <w:rsid w:val="00B54190"/>
    <w:rsid w:val="00B54433"/>
    <w:rsid w:val="00B54749"/>
    <w:rsid w:val="00B54781"/>
    <w:rsid w:val="00B549F4"/>
    <w:rsid w:val="00B54C83"/>
    <w:rsid w:val="00B552D4"/>
    <w:rsid w:val="00B55863"/>
    <w:rsid w:val="00B558DD"/>
    <w:rsid w:val="00B558FF"/>
    <w:rsid w:val="00B55EC8"/>
    <w:rsid w:val="00B55EDF"/>
    <w:rsid w:val="00B56130"/>
    <w:rsid w:val="00B5628D"/>
    <w:rsid w:val="00B56A41"/>
    <w:rsid w:val="00B5709F"/>
    <w:rsid w:val="00B578F0"/>
    <w:rsid w:val="00B57E5A"/>
    <w:rsid w:val="00B60107"/>
    <w:rsid w:val="00B60C2D"/>
    <w:rsid w:val="00B60ECE"/>
    <w:rsid w:val="00B61F8C"/>
    <w:rsid w:val="00B62440"/>
    <w:rsid w:val="00B6266E"/>
    <w:rsid w:val="00B62BEC"/>
    <w:rsid w:val="00B6326B"/>
    <w:rsid w:val="00B63A7A"/>
    <w:rsid w:val="00B63AA5"/>
    <w:rsid w:val="00B63D69"/>
    <w:rsid w:val="00B63FCB"/>
    <w:rsid w:val="00B647A4"/>
    <w:rsid w:val="00B64C83"/>
    <w:rsid w:val="00B65142"/>
    <w:rsid w:val="00B65674"/>
    <w:rsid w:val="00B6584E"/>
    <w:rsid w:val="00B658A9"/>
    <w:rsid w:val="00B65FC1"/>
    <w:rsid w:val="00B65FC2"/>
    <w:rsid w:val="00B665EC"/>
    <w:rsid w:val="00B669EA"/>
    <w:rsid w:val="00B66AA6"/>
    <w:rsid w:val="00B67174"/>
    <w:rsid w:val="00B6765C"/>
    <w:rsid w:val="00B678C2"/>
    <w:rsid w:val="00B679F2"/>
    <w:rsid w:val="00B67D48"/>
    <w:rsid w:val="00B7009C"/>
    <w:rsid w:val="00B7018F"/>
    <w:rsid w:val="00B70443"/>
    <w:rsid w:val="00B7066D"/>
    <w:rsid w:val="00B70B29"/>
    <w:rsid w:val="00B70D53"/>
    <w:rsid w:val="00B70DBF"/>
    <w:rsid w:val="00B70E4E"/>
    <w:rsid w:val="00B7109B"/>
    <w:rsid w:val="00B71972"/>
    <w:rsid w:val="00B71B80"/>
    <w:rsid w:val="00B7209F"/>
    <w:rsid w:val="00B722DC"/>
    <w:rsid w:val="00B72707"/>
    <w:rsid w:val="00B728E4"/>
    <w:rsid w:val="00B72AF4"/>
    <w:rsid w:val="00B72B27"/>
    <w:rsid w:val="00B72B73"/>
    <w:rsid w:val="00B73372"/>
    <w:rsid w:val="00B734A6"/>
    <w:rsid w:val="00B73C0A"/>
    <w:rsid w:val="00B73F0D"/>
    <w:rsid w:val="00B742DF"/>
    <w:rsid w:val="00B7439B"/>
    <w:rsid w:val="00B74AFF"/>
    <w:rsid w:val="00B750B4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70BE"/>
    <w:rsid w:val="00B77D57"/>
    <w:rsid w:val="00B8040A"/>
    <w:rsid w:val="00B804A8"/>
    <w:rsid w:val="00B80C4E"/>
    <w:rsid w:val="00B8131A"/>
    <w:rsid w:val="00B8154C"/>
    <w:rsid w:val="00B81577"/>
    <w:rsid w:val="00B81722"/>
    <w:rsid w:val="00B81B1A"/>
    <w:rsid w:val="00B81BE2"/>
    <w:rsid w:val="00B81C38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1A8"/>
    <w:rsid w:val="00B867B6"/>
    <w:rsid w:val="00B87419"/>
    <w:rsid w:val="00B87626"/>
    <w:rsid w:val="00B87CD2"/>
    <w:rsid w:val="00B9023B"/>
    <w:rsid w:val="00B90D43"/>
    <w:rsid w:val="00B90D75"/>
    <w:rsid w:val="00B90D76"/>
    <w:rsid w:val="00B90DA5"/>
    <w:rsid w:val="00B90E8B"/>
    <w:rsid w:val="00B9105F"/>
    <w:rsid w:val="00B91211"/>
    <w:rsid w:val="00B9174B"/>
    <w:rsid w:val="00B91B65"/>
    <w:rsid w:val="00B91D17"/>
    <w:rsid w:val="00B91DB2"/>
    <w:rsid w:val="00B92154"/>
    <w:rsid w:val="00B92391"/>
    <w:rsid w:val="00B9295C"/>
    <w:rsid w:val="00B92C84"/>
    <w:rsid w:val="00B931CE"/>
    <w:rsid w:val="00B935AD"/>
    <w:rsid w:val="00B93719"/>
    <w:rsid w:val="00B937BB"/>
    <w:rsid w:val="00B93918"/>
    <w:rsid w:val="00B93A6C"/>
    <w:rsid w:val="00B93CC3"/>
    <w:rsid w:val="00B940E1"/>
    <w:rsid w:val="00B94779"/>
    <w:rsid w:val="00B949AB"/>
    <w:rsid w:val="00B95308"/>
    <w:rsid w:val="00B95405"/>
    <w:rsid w:val="00B958C6"/>
    <w:rsid w:val="00B967C7"/>
    <w:rsid w:val="00B96A3B"/>
    <w:rsid w:val="00B96ABD"/>
    <w:rsid w:val="00B96BDC"/>
    <w:rsid w:val="00B96ED4"/>
    <w:rsid w:val="00B971FF"/>
    <w:rsid w:val="00B97527"/>
    <w:rsid w:val="00B97971"/>
    <w:rsid w:val="00B97EC7"/>
    <w:rsid w:val="00B97FC0"/>
    <w:rsid w:val="00BA00CD"/>
    <w:rsid w:val="00BA046B"/>
    <w:rsid w:val="00BA05F0"/>
    <w:rsid w:val="00BA0BD5"/>
    <w:rsid w:val="00BA1228"/>
    <w:rsid w:val="00BA13C0"/>
    <w:rsid w:val="00BA1597"/>
    <w:rsid w:val="00BA1695"/>
    <w:rsid w:val="00BA16E3"/>
    <w:rsid w:val="00BA198C"/>
    <w:rsid w:val="00BA19A7"/>
    <w:rsid w:val="00BA1AFD"/>
    <w:rsid w:val="00BA1B6B"/>
    <w:rsid w:val="00BA1C37"/>
    <w:rsid w:val="00BA22B5"/>
    <w:rsid w:val="00BA22FB"/>
    <w:rsid w:val="00BA2444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BE1"/>
    <w:rsid w:val="00BA3D48"/>
    <w:rsid w:val="00BA3DFE"/>
    <w:rsid w:val="00BA465F"/>
    <w:rsid w:val="00BA4E8F"/>
    <w:rsid w:val="00BA4EA5"/>
    <w:rsid w:val="00BA5241"/>
    <w:rsid w:val="00BA5892"/>
    <w:rsid w:val="00BA61D2"/>
    <w:rsid w:val="00BA6335"/>
    <w:rsid w:val="00BA6C26"/>
    <w:rsid w:val="00BA7504"/>
    <w:rsid w:val="00BA76E3"/>
    <w:rsid w:val="00BA7AE4"/>
    <w:rsid w:val="00BA7CAD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82B"/>
    <w:rsid w:val="00BB1AEF"/>
    <w:rsid w:val="00BB1E03"/>
    <w:rsid w:val="00BB2387"/>
    <w:rsid w:val="00BB2E25"/>
    <w:rsid w:val="00BB32BA"/>
    <w:rsid w:val="00BB3920"/>
    <w:rsid w:val="00BB3CEE"/>
    <w:rsid w:val="00BB43AA"/>
    <w:rsid w:val="00BB4C3D"/>
    <w:rsid w:val="00BB4F18"/>
    <w:rsid w:val="00BB50B4"/>
    <w:rsid w:val="00BB5370"/>
    <w:rsid w:val="00BB55E4"/>
    <w:rsid w:val="00BB595C"/>
    <w:rsid w:val="00BB5E62"/>
    <w:rsid w:val="00BB6222"/>
    <w:rsid w:val="00BB63B4"/>
    <w:rsid w:val="00BB63C1"/>
    <w:rsid w:val="00BB6627"/>
    <w:rsid w:val="00BB6725"/>
    <w:rsid w:val="00BB6862"/>
    <w:rsid w:val="00BB6A95"/>
    <w:rsid w:val="00BB6B1D"/>
    <w:rsid w:val="00BB707C"/>
    <w:rsid w:val="00BB7480"/>
    <w:rsid w:val="00BB7790"/>
    <w:rsid w:val="00BB77C3"/>
    <w:rsid w:val="00BC08F8"/>
    <w:rsid w:val="00BC0CFC"/>
    <w:rsid w:val="00BC0E6A"/>
    <w:rsid w:val="00BC0EED"/>
    <w:rsid w:val="00BC101A"/>
    <w:rsid w:val="00BC113E"/>
    <w:rsid w:val="00BC127E"/>
    <w:rsid w:val="00BC1663"/>
    <w:rsid w:val="00BC1767"/>
    <w:rsid w:val="00BC1875"/>
    <w:rsid w:val="00BC1898"/>
    <w:rsid w:val="00BC198F"/>
    <w:rsid w:val="00BC2312"/>
    <w:rsid w:val="00BC2327"/>
    <w:rsid w:val="00BC33CF"/>
    <w:rsid w:val="00BC3449"/>
    <w:rsid w:val="00BC3667"/>
    <w:rsid w:val="00BC3AE1"/>
    <w:rsid w:val="00BC3D44"/>
    <w:rsid w:val="00BC4B65"/>
    <w:rsid w:val="00BC4DE7"/>
    <w:rsid w:val="00BC55D0"/>
    <w:rsid w:val="00BC6031"/>
    <w:rsid w:val="00BC677E"/>
    <w:rsid w:val="00BC6E01"/>
    <w:rsid w:val="00BC6FB3"/>
    <w:rsid w:val="00BC6FB9"/>
    <w:rsid w:val="00BC72F1"/>
    <w:rsid w:val="00BC7564"/>
    <w:rsid w:val="00BC7703"/>
    <w:rsid w:val="00BC788E"/>
    <w:rsid w:val="00BC79DE"/>
    <w:rsid w:val="00BC7E7A"/>
    <w:rsid w:val="00BD08A9"/>
    <w:rsid w:val="00BD0DE9"/>
    <w:rsid w:val="00BD0EF2"/>
    <w:rsid w:val="00BD18BD"/>
    <w:rsid w:val="00BD1D76"/>
    <w:rsid w:val="00BD2000"/>
    <w:rsid w:val="00BD20AB"/>
    <w:rsid w:val="00BD2C83"/>
    <w:rsid w:val="00BD3081"/>
    <w:rsid w:val="00BD31BC"/>
    <w:rsid w:val="00BD34CE"/>
    <w:rsid w:val="00BD395F"/>
    <w:rsid w:val="00BD3ADB"/>
    <w:rsid w:val="00BD3B66"/>
    <w:rsid w:val="00BD3EC0"/>
    <w:rsid w:val="00BD4082"/>
    <w:rsid w:val="00BD431E"/>
    <w:rsid w:val="00BD4356"/>
    <w:rsid w:val="00BD467D"/>
    <w:rsid w:val="00BD477B"/>
    <w:rsid w:val="00BD484A"/>
    <w:rsid w:val="00BD495A"/>
    <w:rsid w:val="00BD4D67"/>
    <w:rsid w:val="00BD5061"/>
    <w:rsid w:val="00BD5280"/>
    <w:rsid w:val="00BD5591"/>
    <w:rsid w:val="00BD56A6"/>
    <w:rsid w:val="00BD6867"/>
    <w:rsid w:val="00BD68B0"/>
    <w:rsid w:val="00BD6BDE"/>
    <w:rsid w:val="00BD742B"/>
    <w:rsid w:val="00BD7FB2"/>
    <w:rsid w:val="00BE01D5"/>
    <w:rsid w:val="00BE0D2C"/>
    <w:rsid w:val="00BE0E4E"/>
    <w:rsid w:val="00BE10FC"/>
    <w:rsid w:val="00BE1162"/>
    <w:rsid w:val="00BE145B"/>
    <w:rsid w:val="00BE2715"/>
    <w:rsid w:val="00BE2BBA"/>
    <w:rsid w:val="00BE31F0"/>
    <w:rsid w:val="00BE4059"/>
    <w:rsid w:val="00BE418A"/>
    <w:rsid w:val="00BE43D1"/>
    <w:rsid w:val="00BE4BB1"/>
    <w:rsid w:val="00BE4E7A"/>
    <w:rsid w:val="00BE4EE4"/>
    <w:rsid w:val="00BE5C8D"/>
    <w:rsid w:val="00BE5D74"/>
    <w:rsid w:val="00BE6411"/>
    <w:rsid w:val="00BE7154"/>
    <w:rsid w:val="00BE7314"/>
    <w:rsid w:val="00BE733D"/>
    <w:rsid w:val="00BE7414"/>
    <w:rsid w:val="00BE74DE"/>
    <w:rsid w:val="00BE78A9"/>
    <w:rsid w:val="00BE78D0"/>
    <w:rsid w:val="00BE79DF"/>
    <w:rsid w:val="00BF035C"/>
    <w:rsid w:val="00BF036F"/>
    <w:rsid w:val="00BF0650"/>
    <w:rsid w:val="00BF07BC"/>
    <w:rsid w:val="00BF15D3"/>
    <w:rsid w:val="00BF18CF"/>
    <w:rsid w:val="00BF2837"/>
    <w:rsid w:val="00BF29C5"/>
    <w:rsid w:val="00BF2AED"/>
    <w:rsid w:val="00BF2AEE"/>
    <w:rsid w:val="00BF2B90"/>
    <w:rsid w:val="00BF2C22"/>
    <w:rsid w:val="00BF3096"/>
    <w:rsid w:val="00BF33DE"/>
    <w:rsid w:val="00BF3C0E"/>
    <w:rsid w:val="00BF3FAB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600D"/>
    <w:rsid w:val="00BF65B7"/>
    <w:rsid w:val="00BF6CBB"/>
    <w:rsid w:val="00BF7E01"/>
    <w:rsid w:val="00C00149"/>
    <w:rsid w:val="00C004FB"/>
    <w:rsid w:val="00C0094F"/>
    <w:rsid w:val="00C00A92"/>
    <w:rsid w:val="00C00AFB"/>
    <w:rsid w:val="00C00CFC"/>
    <w:rsid w:val="00C012FC"/>
    <w:rsid w:val="00C01974"/>
    <w:rsid w:val="00C021E5"/>
    <w:rsid w:val="00C023D6"/>
    <w:rsid w:val="00C02565"/>
    <w:rsid w:val="00C026D2"/>
    <w:rsid w:val="00C02A97"/>
    <w:rsid w:val="00C02BA7"/>
    <w:rsid w:val="00C0365D"/>
    <w:rsid w:val="00C03E2F"/>
    <w:rsid w:val="00C0433B"/>
    <w:rsid w:val="00C04350"/>
    <w:rsid w:val="00C05320"/>
    <w:rsid w:val="00C05396"/>
    <w:rsid w:val="00C05550"/>
    <w:rsid w:val="00C05FAB"/>
    <w:rsid w:val="00C0675A"/>
    <w:rsid w:val="00C06C57"/>
    <w:rsid w:val="00C07702"/>
    <w:rsid w:val="00C07764"/>
    <w:rsid w:val="00C078C6"/>
    <w:rsid w:val="00C07B9D"/>
    <w:rsid w:val="00C07E5C"/>
    <w:rsid w:val="00C100B4"/>
    <w:rsid w:val="00C10289"/>
    <w:rsid w:val="00C1047C"/>
    <w:rsid w:val="00C10799"/>
    <w:rsid w:val="00C107C8"/>
    <w:rsid w:val="00C109CA"/>
    <w:rsid w:val="00C10AA8"/>
    <w:rsid w:val="00C10AFE"/>
    <w:rsid w:val="00C10BEC"/>
    <w:rsid w:val="00C10C11"/>
    <w:rsid w:val="00C1107F"/>
    <w:rsid w:val="00C11554"/>
    <w:rsid w:val="00C11605"/>
    <w:rsid w:val="00C1173B"/>
    <w:rsid w:val="00C11A51"/>
    <w:rsid w:val="00C11B67"/>
    <w:rsid w:val="00C11B72"/>
    <w:rsid w:val="00C11FE4"/>
    <w:rsid w:val="00C12227"/>
    <w:rsid w:val="00C1245B"/>
    <w:rsid w:val="00C12602"/>
    <w:rsid w:val="00C127F7"/>
    <w:rsid w:val="00C12B4B"/>
    <w:rsid w:val="00C12C56"/>
    <w:rsid w:val="00C12DFF"/>
    <w:rsid w:val="00C12EBB"/>
    <w:rsid w:val="00C1303B"/>
    <w:rsid w:val="00C13240"/>
    <w:rsid w:val="00C137B2"/>
    <w:rsid w:val="00C137B4"/>
    <w:rsid w:val="00C13D02"/>
    <w:rsid w:val="00C14035"/>
    <w:rsid w:val="00C14418"/>
    <w:rsid w:val="00C1450B"/>
    <w:rsid w:val="00C14BAF"/>
    <w:rsid w:val="00C14DDA"/>
    <w:rsid w:val="00C14EA0"/>
    <w:rsid w:val="00C14FC6"/>
    <w:rsid w:val="00C15190"/>
    <w:rsid w:val="00C15605"/>
    <w:rsid w:val="00C15645"/>
    <w:rsid w:val="00C15667"/>
    <w:rsid w:val="00C15975"/>
    <w:rsid w:val="00C15C89"/>
    <w:rsid w:val="00C16201"/>
    <w:rsid w:val="00C166F7"/>
    <w:rsid w:val="00C1720C"/>
    <w:rsid w:val="00C17498"/>
    <w:rsid w:val="00C175FC"/>
    <w:rsid w:val="00C17C99"/>
    <w:rsid w:val="00C17E1C"/>
    <w:rsid w:val="00C20255"/>
    <w:rsid w:val="00C202DD"/>
    <w:rsid w:val="00C208DA"/>
    <w:rsid w:val="00C209B3"/>
    <w:rsid w:val="00C20C36"/>
    <w:rsid w:val="00C20D30"/>
    <w:rsid w:val="00C20F4E"/>
    <w:rsid w:val="00C210C9"/>
    <w:rsid w:val="00C2113C"/>
    <w:rsid w:val="00C2117F"/>
    <w:rsid w:val="00C21229"/>
    <w:rsid w:val="00C21340"/>
    <w:rsid w:val="00C21985"/>
    <w:rsid w:val="00C21AD4"/>
    <w:rsid w:val="00C21FA6"/>
    <w:rsid w:val="00C22058"/>
    <w:rsid w:val="00C2237F"/>
    <w:rsid w:val="00C224EE"/>
    <w:rsid w:val="00C22AC5"/>
    <w:rsid w:val="00C22E63"/>
    <w:rsid w:val="00C2329C"/>
    <w:rsid w:val="00C2329E"/>
    <w:rsid w:val="00C235C4"/>
    <w:rsid w:val="00C237DE"/>
    <w:rsid w:val="00C2415D"/>
    <w:rsid w:val="00C24DC5"/>
    <w:rsid w:val="00C24E71"/>
    <w:rsid w:val="00C24EDF"/>
    <w:rsid w:val="00C25682"/>
    <w:rsid w:val="00C2592C"/>
    <w:rsid w:val="00C2595A"/>
    <w:rsid w:val="00C264BD"/>
    <w:rsid w:val="00C26AAE"/>
    <w:rsid w:val="00C26CE3"/>
    <w:rsid w:val="00C26FC7"/>
    <w:rsid w:val="00C2712D"/>
    <w:rsid w:val="00C276D1"/>
    <w:rsid w:val="00C27C8B"/>
    <w:rsid w:val="00C30005"/>
    <w:rsid w:val="00C30029"/>
    <w:rsid w:val="00C30075"/>
    <w:rsid w:val="00C301AC"/>
    <w:rsid w:val="00C3061A"/>
    <w:rsid w:val="00C3073B"/>
    <w:rsid w:val="00C30AB8"/>
    <w:rsid w:val="00C30C92"/>
    <w:rsid w:val="00C30CAC"/>
    <w:rsid w:val="00C3164B"/>
    <w:rsid w:val="00C31D4C"/>
    <w:rsid w:val="00C31E5B"/>
    <w:rsid w:val="00C31ED3"/>
    <w:rsid w:val="00C32A48"/>
    <w:rsid w:val="00C32D4E"/>
    <w:rsid w:val="00C3369D"/>
    <w:rsid w:val="00C33C77"/>
    <w:rsid w:val="00C33F2F"/>
    <w:rsid w:val="00C3454A"/>
    <w:rsid w:val="00C34AFC"/>
    <w:rsid w:val="00C34E9F"/>
    <w:rsid w:val="00C35060"/>
    <w:rsid w:val="00C350D6"/>
    <w:rsid w:val="00C35386"/>
    <w:rsid w:val="00C354C8"/>
    <w:rsid w:val="00C359D1"/>
    <w:rsid w:val="00C35AE2"/>
    <w:rsid w:val="00C361F6"/>
    <w:rsid w:val="00C36703"/>
    <w:rsid w:val="00C36B4C"/>
    <w:rsid w:val="00C37692"/>
    <w:rsid w:val="00C378FE"/>
    <w:rsid w:val="00C37BB2"/>
    <w:rsid w:val="00C37C16"/>
    <w:rsid w:val="00C37E5C"/>
    <w:rsid w:val="00C408CE"/>
    <w:rsid w:val="00C40908"/>
    <w:rsid w:val="00C40920"/>
    <w:rsid w:val="00C40960"/>
    <w:rsid w:val="00C40F5F"/>
    <w:rsid w:val="00C40FEA"/>
    <w:rsid w:val="00C412E2"/>
    <w:rsid w:val="00C418A4"/>
    <w:rsid w:val="00C41A6F"/>
    <w:rsid w:val="00C41BA3"/>
    <w:rsid w:val="00C41C9B"/>
    <w:rsid w:val="00C41D22"/>
    <w:rsid w:val="00C41E3C"/>
    <w:rsid w:val="00C42B02"/>
    <w:rsid w:val="00C42B18"/>
    <w:rsid w:val="00C43294"/>
    <w:rsid w:val="00C435F3"/>
    <w:rsid w:val="00C4380C"/>
    <w:rsid w:val="00C439FA"/>
    <w:rsid w:val="00C43AE4"/>
    <w:rsid w:val="00C43B8E"/>
    <w:rsid w:val="00C43E93"/>
    <w:rsid w:val="00C443C0"/>
    <w:rsid w:val="00C445E4"/>
    <w:rsid w:val="00C445F8"/>
    <w:rsid w:val="00C4464E"/>
    <w:rsid w:val="00C44B41"/>
    <w:rsid w:val="00C45386"/>
    <w:rsid w:val="00C453D0"/>
    <w:rsid w:val="00C45576"/>
    <w:rsid w:val="00C457E4"/>
    <w:rsid w:val="00C45BE7"/>
    <w:rsid w:val="00C45ED1"/>
    <w:rsid w:val="00C4624A"/>
    <w:rsid w:val="00C4624F"/>
    <w:rsid w:val="00C466E4"/>
    <w:rsid w:val="00C466EC"/>
    <w:rsid w:val="00C467D4"/>
    <w:rsid w:val="00C476D9"/>
    <w:rsid w:val="00C500D2"/>
    <w:rsid w:val="00C5037B"/>
    <w:rsid w:val="00C5037D"/>
    <w:rsid w:val="00C506D7"/>
    <w:rsid w:val="00C50B69"/>
    <w:rsid w:val="00C50CCE"/>
    <w:rsid w:val="00C51739"/>
    <w:rsid w:val="00C51842"/>
    <w:rsid w:val="00C51CA8"/>
    <w:rsid w:val="00C51CF4"/>
    <w:rsid w:val="00C5210E"/>
    <w:rsid w:val="00C5214F"/>
    <w:rsid w:val="00C5227B"/>
    <w:rsid w:val="00C53030"/>
    <w:rsid w:val="00C531EF"/>
    <w:rsid w:val="00C53273"/>
    <w:rsid w:val="00C53765"/>
    <w:rsid w:val="00C53B82"/>
    <w:rsid w:val="00C53B89"/>
    <w:rsid w:val="00C53F36"/>
    <w:rsid w:val="00C541BD"/>
    <w:rsid w:val="00C5455B"/>
    <w:rsid w:val="00C54621"/>
    <w:rsid w:val="00C5477B"/>
    <w:rsid w:val="00C56ACC"/>
    <w:rsid w:val="00C56F89"/>
    <w:rsid w:val="00C57137"/>
    <w:rsid w:val="00C57331"/>
    <w:rsid w:val="00C57987"/>
    <w:rsid w:val="00C579BD"/>
    <w:rsid w:val="00C57A4D"/>
    <w:rsid w:val="00C603B0"/>
    <w:rsid w:val="00C607BC"/>
    <w:rsid w:val="00C613EB"/>
    <w:rsid w:val="00C61B47"/>
    <w:rsid w:val="00C622E6"/>
    <w:rsid w:val="00C62392"/>
    <w:rsid w:val="00C62461"/>
    <w:rsid w:val="00C62666"/>
    <w:rsid w:val="00C62A05"/>
    <w:rsid w:val="00C62BE8"/>
    <w:rsid w:val="00C62CCA"/>
    <w:rsid w:val="00C62D0D"/>
    <w:rsid w:val="00C634C1"/>
    <w:rsid w:val="00C63528"/>
    <w:rsid w:val="00C63ABF"/>
    <w:rsid w:val="00C63B3C"/>
    <w:rsid w:val="00C63B87"/>
    <w:rsid w:val="00C63FC7"/>
    <w:rsid w:val="00C64361"/>
    <w:rsid w:val="00C64471"/>
    <w:rsid w:val="00C64489"/>
    <w:rsid w:val="00C6488D"/>
    <w:rsid w:val="00C64B32"/>
    <w:rsid w:val="00C65012"/>
    <w:rsid w:val="00C65153"/>
    <w:rsid w:val="00C65BE9"/>
    <w:rsid w:val="00C65C04"/>
    <w:rsid w:val="00C6679F"/>
    <w:rsid w:val="00C66B0D"/>
    <w:rsid w:val="00C66F2F"/>
    <w:rsid w:val="00C67030"/>
    <w:rsid w:val="00C6717B"/>
    <w:rsid w:val="00C67663"/>
    <w:rsid w:val="00C678B6"/>
    <w:rsid w:val="00C67A6B"/>
    <w:rsid w:val="00C67A71"/>
    <w:rsid w:val="00C67C9D"/>
    <w:rsid w:val="00C67ED1"/>
    <w:rsid w:val="00C70240"/>
    <w:rsid w:val="00C70699"/>
    <w:rsid w:val="00C7086C"/>
    <w:rsid w:val="00C71052"/>
    <w:rsid w:val="00C71535"/>
    <w:rsid w:val="00C71CE8"/>
    <w:rsid w:val="00C71EBC"/>
    <w:rsid w:val="00C723BB"/>
    <w:rsid w:val="00C7253E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4953"/>
    <w:rsid w:val="00C75540"/>
    <w:rsid w:val="00C75A23"/>
    <w:rsid w:val="00C761DD"/>
    <w:rsid w:val="00C76206"/>
    <w:rsid w:val="00C76251"/>
    <w:rsid w:val="00C762E9"/>
    <w:rsid w:val="00C764C6"/>
    <w:rsid w:val="00C767A0"/>
    <w:rsid w:val="00C768E0"/>
    <w:rsid w:val="00C76951"/>
    <w:rsid w:val="00C769E1"/>
    <w:rsid w:val="00C76D56"/>
    <w:rsid w:val="00C77152"/>
    <w:rsid w:val="00C7715B"/>
    <w:rsid w:val="00C774FF"/>
    <w:rsid w:val="00C77A5C"/>
    <w:rsid w:val="00C77DF2"/>
    <w:rsid w:val="00C805FE"/>
    <w:rsid w:val="00C80725"/>
    <w:rsid w:val="00C80879"/>
    <w:rsid w:val="00C80D25"/>
    <w:rsid w:val="00C8137B"/>
    <w:rsid w:val="00C81446"/>
    <w:rsid w:val="00C81489"/>
    <w:rsid w:val="00C815A9"/>
    <w:rsid w:val="00C8162A"/>
    <w:rsid w:val="00C81926"/>
    <w:rsid w:val="00C821DD"/>
    <w:rsid w:val="00C82898"/>
    <w:rsid w:val="00C82EF3"/>
    <w:rsid w:val="00C82F78"/>
    <w:rsid w:val="00C83055"/>
    <w:rsid w:val="00C830F0"/>
    <w:rsid w:val="00C831E7"/>
    <w:rsid w:val="00C8345A"/>
    <w:rsid w:val="00C834E6"/>
    <w:rsid w:val="00C836E3"/>
    <w:rsid w:val="00C84605"/>
    <w:rsid w:val="00C8471E"/>
    <w:rsid w:val="00C8474B"/>
    <w:rsid w:val="00C849AF"/>
    <w:rsid w:val="00C849F2"/>
    <w:rsid w:val="00C85FC1"/>
    <w:rsid w:val="00C86C05"/>
    <w:rsid w:val="00C86D44"/>
    <w:rsid w:val="00C86E34"/>
    <w:rsid w:val="00C87229"/>
    <w:rsid w:val="00C87713"/>
    <w:rsid w:val="00C879C9"/>
    <w:rsid w:val="00C87CA2"/>
    <w:rsid w:val="00C87DB3"/>
    <w:rsid w:val="00C87FAD"/>
    <w:rsid w:val="00C87FB4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060"/>
    <w:rsid w:val="00C926AE"/>
    <w:rsid w:val="00C92D21"/>
    <w:rsid w:val="00C92E7A"/>
    <w:rsid w:val="00C9318C"/>
    <w:rsid w:val="00C93BE8"/>
    <w:rsid w:val="00C93C50"/>
    <w:rsid w:val="00C940BD"/>
    <w:rsid w:val="00C9430B"/>
    <w:rsid w:val="00C9472A"/>
    <w:rsid w:val="00C9510B"/>
    <w:rsid w:val="00C9575B"/>
    <w:rsid w:val="00C96797"/>
    <w:rsid w:val="00C9694B"/>
    <w:rsid w:val="00C96A4F"/>
    <w:rsid w:val="00C96DB1"/>
    <w:rsid w:val="00C9732B"/>
    <w:rsid w:val="00C9744C"/>
    <w:rsid w:val="00C9758E"/>
    <w:rsid w:val="00CA0054"/>
    <w:rsid w:val="00CA0733"/>
    <w:rsid w:val="00CA089B"/>
    <w:rsid w:val="00CA0B12"/>
    <w:rsid w:val="00CA16C5"/>
    <w:rsid w:val="00CA171A"/>
    <w:rsid w:val="00CA17B1"/>
    <w:rsid w:val="00CA197A"/>
    <w:rsid w:val="00CA1EEE"/>
    <w:rsid w:val="00CA21A6"/>
    <w:rsid w:val="00CA21F6"/>
    <w:rsid w:val="00CA2472"/>
    <w:rsid w:val="00CA288D"/>
    <w:rsid w:val="00CA2B1C"/>
    <w:rsid w:val="00CA2B4C"/>
    <w:rsid w:val="00CA2B88"/>
    <w:rsid w:val="00CA359A"/>
    <w:rsid w:val="00CA40CD"/>
    <w:rsid w:val="00CA420A"/>
    <w:rsid w:val="00CA47CC"/>
    <w:rsid w:val="00CA4933"/>
    <w:rsid w:val="00CA4FFC"/>
    <w:rsid w:val="00CA521F"/>
    <w:rsid w:val="00CA53B4"/>
    <w:rsid w:val="00CA5BB5"/>
    <w:rsid w:val="00CA5ED5"/>
    <w:rsid w:val="00CA5EDC"/>
    <w:rsid w:val="00CA5F98"/>
    <w:rsid w:val="00CA61EB"/>
    <w:rsid w:val="00CA61FB"/>
    <w:rsid w:val="00CA65B4"/>
    <w:rsid w:val="00CA6D88"/>
    <w:rsid w:val="00CA6E69"/>
    <w:rsid w:val="00CA728C"/>
    <w:rsid w:val="00CA7323"/>
    <w:rsid w:val="00CA74AB"/>
    <w:rsid w:val="00CA7C16"/>
    <w:rsid w:val="00CA7EC0"/>
    <w:rsid w:val="00CA7F09"/>
    <w:rsid w:val="00CB002A"/>
    <w:rsid w:val="00CB0316"/>
    <w:rsid w:val="00CB0691"/>
    <w:rsid w:val="00CB0977"/>
    <w:rsid w:val="00CB1741"/>
    <w:rsid w:val="00CB1852"/>
    <w:rsid w:val="00CB1C37"/>
    <w:rsid w:val="00CB1CE0"/>
    <w:rsid w:val="00CB1EBA"/>
    <w:rsid w:val="00CB225D"/>
    <w:rsid w:val="00CB271B"/>
    <w:rsid w:val="00CB2932"/>
    <w:rsid w:val="00CB2B64"/>
    <w:rsid w:val="00CB2D13"/>
    <w:rsid w:val="00CB3394"/>
    <w:rsid w:val="00CB3499"/>
    <w:rsid w:val="00CB3FAF"/>
    <w:rsid w:val="00CB4119"/>
    <w:rsid w:val="00CB465C"/>
    <w:rsid w:val="00CB4936"/>
    <w:rsid w:val="00CB4C84"/>
    <w:rsid w:val="00CB4FA2"/>
    <w:rsid w:val="00CB570B"/>
    <w:rsid w:val="00CB5A94"/>
    <w:rsid w:val="00CB5B8F"/>
    <w:rsid w:val="00CB5DE0"/>
    <w:rsid w:val="00CB5FE2"/>
    <w:rsid w:val="00CB67E0"/>
    <w:rsid w:val="00CB6B6C"/>
    <w:rsid w:val="00CB6ED5"/>
    <w:rsid w:val="00CB6F63"/>
    <w:rsid w:val="00CB73E3"/>
    <w:rsid w:val="00CB7511"/>
    <w:rsid w:val="00CB7BD3"/>
    <w:rsid w:val="00CB7E01"/>
    <w:rsid w:val="00CC0478"/>
    <w:rsid w:val="00CC09D8"/>
    <w:rsid w:val="00CC0ADB"/>
    <w:rsid w:val="00CC0C2E"/>
    <w:rsid w:val="00CC0D72"/>
    <w:rsid w:val="00CC0F6E"/>
    <w:rsid w:val="00CC1024"/>
    <w:rsid w:val="00CC110E"/>
    <w:rsid w:val="00CC1207"/>
    <w:rsid w:val="00CC1266"/>
    <w:rsid w:val="00CC1917"/>
    <w:rsid w:val="00CC1A1B"/>
    <w:rsid w:val="00CC1C20"/>
    <w:rsid w:val="00CC20C5"/>
    <w:rsid w:val="00CC21E6"/>
    <w:rsid w:val="00CC2402"/>
    <w:rsid w:val="00CC2443"/>
    <w:rsid w:val="00CC2513"/>
    <w:rsid w:val="00CC25F0"/>
    <w:rsid w:val="00CC2635"/>
    <w:rsid w:val="00CC2EA3"/>
    <w:rsid w:val="00CC3668"/>
    <w:rsid w:val="00CC3FF0"/>
    <w:rsid w:val="00CC45C2"/>
    <w:rsid w:val="00CC49F6"/>
    <w:rsid w:val="00CC4DCE"/>
    <w:rsid w:val="00CC4DDA"/>
    <w:rsid w:val="00CC620C"/>
    <w:rsid w:val="00CC664B"/>
    <w:rsid w:val="00CC7B24"/>
    <w:rsid w:val="00CC7BE5"/>
    <w:rsid w:val="00CC7D72"/>
    <w:rsid w:val="00CC7DAB"/>
    <w:rsid w:val="00CD0935"/>
    <w:rsid w:val="00CD0EFE"/>
    <w:rsid w:val="00CD1405"/>
    <w:rsid w:val="00CD1829"/>
    <w:rsid w:val="00CD1B10"/>
    <w:rsid w:val="00CD1C44"/>
    <w:rsid w:val="00CD1D50"/>
    <w:rsid w:val="00CD213A"/>
    <w:rsid w:val="00CD238C"/>
    <w:rsid w:val="00CD246C"/>
    <w:rsid w:val="00CD26C7"/>
    <w:rsid w:val="00CD299F"/>
    <w:rsid w:val="00CD2AFB"/>
    <w:rsid w:val="00CD30F4"/>
    <w:rsid w:val="00CD3F24"/>
    <w:rsid w:val="00CD4391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D7556"/>
    <w:rsid w:val="00CD763F"/>
    <w:rsid w:val="00CD7F9F"/>
    <w:rsid w:val="00CE0631"/>
    <w:rsid w:val="00CE066F"/>
    <w:rsid w:val="00CE074C"/>
    <w:rsid w:val="00CE085C"/>
    <w:rsid w:val="00CE0AFA"/>
    <w:rsid w:val="00CE0E67"/>
    <w:rsid w:val="00CE161C"/>
    <w:rsid w:val="00CE1E9C"/>
    <w:rsid w:val="00CE22B5"/>
    <w:rsid w:val="00CE2693"/>
    <w:rsid w:val="00CE27BA"/>
    <w:rsid w:val="00CE2865"/>
    <w:rsid w:val="00CE2ABE"/>
    <w:rsid w:val="00CE31D6"/>
    <w:rsid w:val="00CE34AC"/>
    <w:rsid w:val="00CE34CC"/>
    <w:rsid w:val="00CE3BD3"/>
    <w:rsid w:val="00CE4A6F"/>
    <w:rsid w:val="00CE4AD7"/>
    <w:rsid w:val="00CE4EF1"/>
    <w:rsid w:val="00CE5401"/>
    <w:rsid w:val="00CE5707"/>
    <w:rsid w:val="00CE5D44"/>
    <w:rsid w:val="00CE5D46"/>
    <w:rsid w:val="00CE5E95"/>
    <w:rsid w:val="00CE60D3"/>
    <w:rsid w:val="00CE657C"/>
    <w:rsid w:val="00CE6ACC"/>
    <w:rsid w:val="00CE6C1B"/>
    <w:rsid w:val="00CE6C2E"/>
    <w:rsid w:val="00CE6E9C"/>
    <w:rsid w:val="00CE7241"/>
    <w:rsid w:val="00CE7334"/>
    <w:rsid w:val="00CE7636"/>
    <w:rsid w:val="00CE7710"/>
    <w:rsid w:val="00CE7B63"/>
    <w:rsid w:val="00CE7B71"/>
    <w:rsid w:val="00CE7C25"/>
    <w:rsid w:val="00CF014B"/>
    <w:rsid w:val="00CF0E81"/>
    <w:rsid w:val="00CF1082"/>
    <w:rsid w:val="00CF1188"/>
    <w:rsid w:val="00CF1347"/>
    <w:rsid w:val="00CF1370"/>
    <w:rsid w:val="00CF1482"/>
    <w:rsid w:val="00CF1D0D"/>
    <w:rsid w:val="00CF2515"/>
    <w:rsid w:val="00CF2A31"/>
    <w:rsid w:val="00CF2CA1"/>
    <w:rsid w:val="00CF320E"/>
    <w:rsid w:val="00CF344F"/>
    <w:rsid w:val="00CF35AE"/>
    <w:rsid w:val="00CF3617"/>
    <w:rsid w:val="00CF3C33"/>
    <w:rsid w:val="00CF3CFF"/>
    <w:rsid w:val="00CF3D1A"/>
    <w:rsid w:val="00CF3EAA"/>
    <w:rsid w:val="00CF438E"/>
    <w:rsid w:val="00CF459B"/>
    <w:rsid w:val="00CF461F"/>
    <w:rsid w:val="00CF46BA"/>
    <w:rsid w:val="00CF4CE4"/>
    <w:rsid w:val="00CF4E92"/>
    <w:rsid w:val="00CF4FC1"/>
    <w:rsid w:val="00CF55C9"/>
    <w:rsid w:val="00CF5D69"/>
    <w:rsid w:val="00CF6BF1"/>
    <w:rsid w:val="00CF6DA3"/>
    <w:rsid w:val="00CF7210"/>
    <w:rsid w:val="00CF76A7"/>
    <w:rsid w:val="00CF784A"/>
    <w:rsid w:val="00CF7C01"/>
    <w:rsid w:val="00CF7D5B"/>
    <w:rsid w:val="00D0022A"/>
    <w:rsid w:val="00D008A0"/>
    <w:rsid w:val="00D00B5B"/>
    <w:rsid w:val="00D00BDA"/>
    <w:rsid w:val="00D010A4"/>
    <w:rsid w:val="00D0133C"/>
    <w:rsid w:val="00D01557"/>
    <w:rsid w:val="00D01CAD"/>
    <w:rsid w:val="00D01ED3"/>
    <w:rsid w:val="00D03033"/>
    <w:rsid w:val="00D030B2"/>
    <w:rsid w:val="00D0311F"/>
    <w:rsid w:val="00D036C2"/>
    <w:rsid w:val="00D03ABC"/>
    <w:rsid w:val="00D03E0C"/>
    <w:rsid w:val="00D03F85"/>
    <w:rsid w:val="00D03FA5"/>
    <w:rsid w:val="00D047A6"/>
    <w:rsid w:val="00D04BE3"/>
    <w:rsid w:val="00D04C33"/>
    <w:rsid w:val="00D04F4F"/>
    <w:rsid w:val="00D05062"/>
    <w:rsid w:val="00D0568A"/>
    <w:rsid w:val="00D0580B"/>
    <w:rsid w:val="00D0588C"/>
    <w:rsid w:val="00D06479"/>
    <w:rsid w:val="00D06960"/>
    <w:rsid w:val="00D06CD2"/>
    <w:rsid w:val="00D07006"/>
    <w:rsid w:val="00D1048B"/>
    <w:rsid w:val="00D10985"/>
    <w:rsid w:val="00D10B74"/>
    <w:rsid w:val="00D10D90"/>
    <w:rsid w:val="00D10E68"/>
    <w:rsid w:val="00D10FBE"/>
    <w:rsid w:val="00D10FFA"/>
    <w:rsid w:val="00D117F5"/>
    <w:rsid w:val="00D1228C"/>
    <w:rsid w:val="00D12412"/>
    <w:rsid w:val="00D12593"/>
    <w:rsid w:val="00D127EA"/>
    <w:rsid w:val="00D1292D"/>
    <w:rsid w:val="00D129F8"/>
    <w:rsid w:val="00D12B3D"/>
    <w:rsid w:val="00D12EE7"/>
    <w:rsid w:val="00D12F0A"/>
    <w:rsid w:val="00D13137"/>
    <w:rsid w:val="00D1328B"/>
    <w:rsid w:val="00D140F2"/>
    <w:rsid w:val="00D14212"/>
    <w:rsid w:val="00D14F4B"/>
    <w:rsid w:val="00D15335"/>
    <w:rsid w:val="00D15ACF"/>
    <w:rsid w:val="00D15B3A"/>
    <w:rsid w:val="00D15C14"/>
    <w:rsid w:val="00D15F9E"/>
    <w:rsid w:val="00D163A2"/>
    <w:rsid w:val="00D16738"/>
    <w:rsid w:val="00D168DA"/>
    <w:rsid w:val="00D17141"/>
    <w:rsid w:val="00D17205"/>
    <w:rsid w:val="00D174DD"/>
    <w:rsid w:val="00D1760A"/>
    <w:rsid w:val="00D17B2E"/>
    <w:rsid w:val="00D17DAA"/>
    <w:rsid w:val="00D17FC6"/>
    <w:rsid w:val="00D202AC"/>
    <w:rsid w:val="00D205BE"/>
    <w:rsid w:val="00D20621"/>
    <w:rsid w:val="00D2084F"/>
    <w:rsid w:val="00D20BB3"/>
    <w:rsid w:val="00D20C28"/>
    <w:rsid w:val="00D20DB3"/>
    <w:rsid w:val="00D20EC0"/>
    <w:rsid w:val="00D20FB1"/>
    <w:rsid w:val="00D2107C"/>
    <w:rsid w:val="00D21308"/>
    <w:rsid w:val="00D21AB7"/>
    <w:rsid w:val="00D21FB5"/>
    <w:rsid w:val="00D22094"/>
    <w:rsid w:val="00D22211"/>
    <w:rsid w:val="00D228FD"/>
    <w:rsid w:val="00D23007"/>
    <w:rsid w:val="00D233AE"/>
    <w:rsid w:val="00D23558"/>
    <w:rsid w:val="00D23EB2"/>
    <w:rsid w:val="00D23EC6"/>
    <w:rsid w:val="00D24529"/>
    <w:rsid w:val="00D24768"/>
    <w:rsid w:val="00D2504D"/>
    <w:rsid w:val="00D25076"/>
    <w:rsid w:val="00D25941"/>
    <w:rsid w:val="00D25DB4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C8A"/>
    <w:rsid w:val="00D3210A"/>
    <w:rsid w:val="00D32137"/>
    <w:rsid w:val="00D327AA"/>
    <w:rsid w:val="00D32CF7"/>
    <w:rsid w:val="00D33182"/>
    <w:rsid w:val="00D33260"/>
    <w:rsid w:val="00D332C7"/>
    <w:rsid w:val="00D336CA"/>
    <w:rsid w:val="00D3395D"/>
    <w:rsid w:val="00D33CE0"/>
    <w:rsid w:val="00D33EF0"/>
    <w:rsid w:val="00D3401B"/>
    <w:rsid w:val="00D3429A"/>
    <w:rsid w:val="00D34345"/>
    <w:rsid w:val="00D34349"/>
    <w:rsid w:val="00D3436D"/>
    <w:rsid w:val="00D3516E"/>
    <w:rsid w:val="00D35284"/>
    <w:rsid w:val="00D35347"/>
    <w:rsid w:val="00D35358"/>
    <w:rsid w:val="00D3597D"/>
    <w:rsid w:val="00D35AE4"/>
    <w:rsid w:val="00D35CB5"/>
    <w:rsid w:val="00D35E82"/>
    <w:rsid w:val="00D35F54"/>
    <w:rsid w:val="00D368BD"/>
    <w:rsid w:val="00D36C49"/>
    <w:rsid w:val="00D36ECB"/>
    <w:rsid w:val="00D36FD9"/>
    <w:rsid w:val="00D3719A"/>
    <w:rsid w:val="00D373B9"/>
    <w:rsid w:val="00D37B83"/>
    <w:rsid w:val="00D37CF1"/>
    <w:rsid w:val="00D37E69"/>
    <w:rsid w:val="00D37FCD"/>
    <w:rsid w:val="00D40858"/>
    <w:rsid w:val="00D40E10"/>
    <w:rsid w:val="00D414FC"/>
    <w:rsid w:val="00D41812"/>
    <w:rsid w:val="00D41858"/>
    <w:rsid w:val="00D41A0A"/>
    <w:rsid w:val="00D41A7D"/>
    <w:rsid w:val="00D41E77"/>
    <w:rsid w:val="00D420C3"/>
    <w:rsid w:val="00D4243E"/>
    <w:rsid w:val="00D42A2E"/>
    <w:rsid w:val="00D43758"/>
    <w:rsid w:val="00D43ADC"/>
    <w:rsid w:val="00D43B3D"/>
    <w:rsid w:val="00D43EA7"/>
    <w:rsid w:val="00D44113"/>
    <w:rsid w:val="00D444AD"/>
    <w:rsid w:val="00D44506"/>
    <w:rsid w:val="00D44558"/>
    <w:rsid w:val="00D44701"/>
    <w:rsid w:val="00D4480E"/>
    <w:rsid w:val="00D44CFC"/>
    <w:rsid w:val="00D44D06"/>
    <w:rsid w:val="00D45369"/>
    <w:rsid w:val="00D4554B"/>
    <w:rsid w:val="00D45566"/>
    <w:rsid w:val="00D4562B"/>
    <w:rsid w:val="00D45D78"/>
    <w:rsid w:val="00D45F37"/>
    <w:rsid w:val="00D46F44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2F1E"/>
    <w:rsid w:val="00D53291"/>
    <w:rsid w:val="00D532F3"/>
    <w:rsid w:val="00D541CA"/>
    <w:rsid w:val="00D5423E"/>
    <w:rsid w:val="00D542D4"/>
    <w:rsid w:val="00D543DD"/>
    <w:rsid w:val="00D5445C"/>
    <w:rsid w:val="00D54490"/>
    <w:rsid w:val="00D54580"/>
    <w:rsid w:val="00D552FD"/>
    <w:rsid w:val="00D55431"/>
    <w:rsid w:val="00D557DC"/>
    <w:rsid w:val="00D55863"/>
    <w:rsid w:val="00D55957"/>
    <w:rsid w:val="00D55A67"/>
    <w:rsid w:val="00D56113"/>
    <w:rsid w:val="00D561D2"/>
    <w:rsid w:val="00D5622A"/>
    <w:rsid w:val="00D56412"/>
    <w:rsid w:val="00D56A30"/>
    <w:rsid w:val="00D56C22"/>
    <w:rsid w:val="00D56D3A"/>
    <w:rsid w:val="00D56EA2"/>
    <w:rsid w:val="00D57047"/>
    <w:rsid w:val="00D57106"/>
    <w:rsid w:val="00D57B3B"/>
    <w:rsid w:val="00D60224"/>
    <w:rsid w:val="00D61429"/>
    <w:rsid w:val="00D61478"/>
    <w:rsid w:val="00D6150A"/>
    <w:rsid w:val="00D61CF7"/>
    <w:rsid w:val="00D61EEE"/>
    <w:rsid w:val="00D62B96"/>
    <w:rsid w:val="00D62E49"/>
    <w:rsid w:val="00D637E3"/>
    <w:rsid w:val="00D63A57"/>
    <w:rsid w:val="00D63BA1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71C"/>
    <w:rsid w:val="00D65852"/>
    <w:rsid w:val="00D65AB2"/>
    <w:rsid w:val="00D6603A"/>
    <w:rsid w:val="00D66A4C"/>
    <w:rsid w:val="00D675B2"/>
    <w:rsid w:val="00D70246"/>
    <w:rsid w:val="00D70316"/>
    <w:rsid w:val="00D70352"/>
    <w:rsid w:val="00D70699"/>
    <w:rsid w:val="00D7090D"/>
    <w:rsid w:val="00D70932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2FAE"/>
    <w:rsid w:val="00D734E2"/>
    <w:rsid w:val="00D73B4B"/>
    <w:rsid w:val="00D74136"/>
    <w:rsid w:val="00D745C9"/>
    <w:rsid w:val="00D74BB8"/>
    <w:rsid w:val="00D759E2"/>
    <w:rsid w:val="00D75B34"/>
    <w:rsid w:val="00D76237"/>
    <w:rsid w:val="00D764F8"/>
    <w:rsid w:val="00D76652"/>
    <w:rsid w:val="00D766FA"/>
    <w:rsid w:val="00D76B26"/>
    <w:rsid w:val="00D76B74"/>
    <w:rsid w:val="00D76F8B"/>
    <w:rsid w:val="00D76FD7"/>
    <w:rsid w:val="00D771D4"/>
    <w:rsid w:val="00D77A3A"/>
    <w:rsid w:val="00D77A57"/>
    <w:rsid w:val="00D8008C"/>
    <w:rsid w:val="00D80207"/>
    <w:rsid w:val="00D80265"/>
    <w:rsid w:val="00D80426"/>
    <w:rsid w:val="00D80545"/>
    <w:rsid w:val="00D80838"/>
    <w:rsid w:val="00D80D55"/>
    <w:rsid w:val="00D80EBD"/>
    <w:rsid w:val="00D80EFA"/>
    <w:rsid w:val="00D81606"/>
    <w:rsid w:val="00D81917"/>
    <w:rsid w:val="00D81D8B"/>
    <w:rsid w:val="00D8233F"/>
    <w:rsid w:val="00D824FB"/>
    <w:rsid w:val="00D82A6E"/>
    <w:rsid w:val="00D82D93"/>
    <w:rsid w:val="00D83455"/>
    <w:rsid w:val="00D83927"/>
    <w:rsid w:val="00D83AF6"/>
    <w:rsid w:val="00D8409D"/>
    <w:rsid w:val="00D847DF"/>
    <w:rsid w:val="00D84C3A"/>
    <w:rsid w:val="00D84FC2"/>
    <w:rsid w:val="00D8519D"/>
    <w:rsid w:val="00D851AD"/>
    <w:rsid w:val="00D8582F"/>
    <w:rsid w:val="00D859CC"/>
    <w:rsid w:val="00D85B32"/>
    <w:rsid w:val="00D85D40"/>
    <w:rsid w:val="00D86760"/>
    <w:rsid w:val="00D8698E"/>
    <w:rsid w:val="00D86C79"/>
    <w:rsid w:val="00D86EE2"/>
    <w:rsid w:val="00D8774D"/>
    <w:rsid w:val="00D87A84"/>
    <w:rsid w:val="00D900A1"/>
    <w:rsid w:val="00D90122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C7B"/>
    <w:rsid w:val="00D91F04"/>
    <w:rsid w:val="00D9221B"/>
    <w:rsid w:val="00D9277B"/>
    <w:rsid w:val="00D9278E"/>
    <w:rsid w:val="00D92848"/>
    <w:rsid w:val="00D92C7B"/>
    <w:rsid w:val="00D92CAA"/>
    <w:rsid w:val="00D93055"/>
    <w:rsid w:val="00D93123"/>
    <w:rsid w:val="00D933EA"/>
    <w:rsid w:val="00D93D01"/>
    <w:rsid w:val="00D94090"/>
    <w:rsid w:val="00D94489"/>
    <w:rsid w:val="00D94657"/>
    <w:rsid w:val="00D94F8D"/>
    <w:rsid w:val="00D94F9B"/>
    <w:rsid w:val="00D953F8"/>
    <w:rsid w:val="00D95564"/>
    <w:rsid w:val="00D955E8"/>
    <w:rsid w:val="00D95786"/>
    <w:rsid w:val="00D95E1B"/>
    <w:rsid w:val="00D960DA"/>
    <w:rsid w:val="00D9623A"/>
    <w:rsid w:val="00D971EC"/>
    <w:rsid w:val="00D97584"/>
    <w:rsid w:val="00D97ABD"/>
    <w:rsid w:val="00D97E89"/>
    <w:rsid w:val="00D97F42"/>
    <w:rsid w:val="00DA009F"/>
    <w:rsid w:val="00DA05D8"/>
    <w:rsid w:val="00DA0A06"/>
    <w:rsid w:val="00DA1728"/>
    <w:rsid w:val="00DA25D8"/>
    <w:rsid w:val="00DA278F"/>
    <w:rsid w:val="00DA2DF8"/>
    <w:rsid w:val="00DA30B5"/>
    <w:rsid w:val="00DA332E"/>
    <w:rsid w:val="00DA347B"/>
    <w:rsid w:val="00DA3ADB"/>
    <w:rsid w:val="00DA3C32"/>
    <w:rsid w:val="00DA3D9B"/>
    <w:rsid w:val="00DA3DF8"/>
    <w:rsid w:val="00DA4A25"/>
    <w:rsid w:val="00DA4C8E"/>
    <w:rsid w:val="00DA52F8"/>
    <w:rsid w:val="00DA53A3"/>
    <w:rsid w:val="00DA5605"/>
    <w:rsid w:val="00DA566E"/>
    <w:rsid w:val="00DA5B9B"/>
    <w:rsid w:val="00DA61A3"/>
    <w:rsid w:val="00DA62E1"/>
    <w:rsid w:val="00DA65A7"/>
    <w:rsid w:val="00DA6A11"/>
    <w:rsid w:val="00DA760A"/>
    <w:rsid w:val="00DA7AAB"/>
    <w:rsid w:val="00DB033A"/>
    <w:rsid w:val="00DB0446"/>
    <w:rsid w:val="00DB1C65"/>
    <w:rsid w:val="00DB1E80"/>
    <w:rsid w:val="00DB2443"/>
    <w:rsid w:val="00DB29D1"/>
    <w:rsid w:val="00DB2BCD"/>
    <w:rsid w:val="00DB38B2"/>
    <w:rsid w:val="00DB3A36"/>
    <w:rsid w:val="00DB3F57"/>
    <w:rsid w:val="00DB4109"/>
    <w:rsid w:val="00DB436E"/>
    <w:rsid w:val="00DB43C8"/>
    <w:rsid w:val="00DB5326"/>
    <w:rsid w:val="00DB5538"/>
    <w:rsid w:val="00DB557F"/>
    <w:rsid w:val="00DB5C6E"/>
    <w:rsid w:val="00DB6047"/>
    <w:rsid w:val="00DB629C"/>
    <w:rsid w:val="00DB7098"/>
    <w:rsid w:val="00DB709B"/>
    <w:rsid w:val="00DB732C"/>
    <w:rsid w:val="00DB7B7F"/>
    <w:rsid w:val="00DB7F04"/>
    <w:rsid w:val="00DC0F72"/>
    <w:rsid w:val="00DC1450"/>
    <w:rsid w:val="00DC14A4"/>
    <w:rsid w:val="00DC16EC"/>
    <w:rsid w:val="00DC1885"/>
    <w:rsid w:val="00DC24B7"/>
    <w:rsid w:val="00DC2B37"/>
    <w:rsid w:val="00DC2F1D"/>
    <w:rsid w:val="00DC3184"/>
    <w:rsid w:val="00DC343F"/>
    <w:rsid w:val="00DC40DB"/>
    <w:rsid w:val="00DC509C"/>
    <w:rsid w:val="00DC5881"/>
    <w:rsid w:val="00DC58D0"/>
    <w:rsid w:val="00DC5C58"/>
    <w:rsid w:val="00DC6599"/>
    <w:rsid w:val="00DC6FCA"/>
    <w:rsid w:val="00DC715E"/>
    <w:rsid w:val="00DC7636"/>
    <w:rsid w:val="00DC7657"/>
    <w:rsid w:val="00DC7A6F"/>
    <w:rsid w:val="00DC7D05"/>
    <w:rsid w:val="00DD0D53"/>
    <w:rsid w:val="00DD1196"/>
    <w:rsid w:val="00DD1488"/>
    <w:rsid w:val="00DD14F5"/>
    <w:rsid w:val="00DD1928"/>
    <w:rsid w:val="00DD1B4C"/>
    <w:rsid w:val="00DD2456"/>
    <w:rsid w:val="00DD2EF4"/>
    <w:rsid w:val="00DD2F9E"/>
    <w:rsid w:val="00DD30D7"/>
    <w:rsid w:val="00DD33AA"/>
    <w:rsid w:val="00DD36A0"/>
    <w:rsid w:val="00DD3BE5"/>
    <w:rsid w:val="00DD3E72"/>
    <w:rsid w:val="00DD40A4"/>
    <w:rsid w:val="00DD43EC"/>
    <w:rsid w:val="00DD469D"/>
    <w:rsid w:val="00DD498D"/>
    <w:rsid w:val="00DD52C3"/>
    <w:rsid w:val="00DD5968"/>
    <w:rsid w:val="00DD5CE8"/>
    <w:rsid w:val="00DD633B"/>
    <w:rsid w:val="00DD6417"/>
    <w:rsid w:val="00DD643E"/>
    <w:rsid w:val="00DD6543"/>
    <w:rsid w:val="00DD65B5"/>
    <w:rsid w:val="00DD6CC0"/>
    <w:rsid w:val="00DD6DD4"/>
    <w:rsid w:val="00DD71A1"/>
    <w:rsid w:val="00DD75E4"/>
    <w:rsid w:val="00DD779D"/>
    <w:rsid w:val="00DD78E3"/>
    <w:rsid w:val="00DD7FD8"/>
    <w:rsid w:val="00DE055B"/>
    <w:rsid w:val="00DE05C3"/>
    <w:rsid w:val="00DE0857"/>
    <w:rsid w:val="00DE0914"/>
    <w:rsid w:val="00DE0996"/>
    <w:rsid w:val="00DE0B5D"/>
    <w:rsid w:val="00DE146C"/>
    <w:rsid w:val="00DE176E"/>
    <w:rsid w:val="00DE17E6"/>
    <w:rsid w:val="00DE198B"/>
    <w:rsid w:val="00DE1CA9"/>
    <w:rsid w:val="00DE2093"/>
    <w:rsid w:val="00DE20F4"/>
    <w:rsid w:val="00DE261E"/>
    <w:rsid w:val="00DE2A52"/>
    <w:rsid w:val="00DE3097"/>
    <w:rsid w:val="00DE352D"/>
    <w:rsid w:val="00DE3787"/>
    <w:rsid w:val="00DE3861"/>
    <w:rsid w:val="00DE3941"/>
    <w:rsid w:val="00DE3ABB"/>
    <w:rsid w:val="00DE3AF8"/>
    <w:rsid w:val="00DE3B82"/>
    <w:rsid w:val="00DE3C42"/>
    <w:rsid w:val="00DE5463"/>
    <w:rsid w:val="00DE5629"/>
    <w:rsid w:val="00DE5670"/>
    <w:rsid w:val="00DE5CE9"/>
    <w:rsid w:val="00DE600C"/>
    <w:rsid w:val="00DE603D"/>
    <w:rsid w:val="00DE61C5"/>
    <w:rsid w:val="00DE61EE"/>
    <w:rsid w:val="00DE668F"/>
    <w:rsid w:val="00DE7561"/>
    <w:rsid w:val="00DE757D"/>
    <w:rsid w:val="00DE78BC"/>
    <w:rsid w:val="00DE7DB1"/>
    <w:rsid w:val="00DF0192"/>
    <w:rsid w:val="00DF03F4"/>
    <w:rsid w:val="00DF06DC"/>
    <w:rsid w:val="00DF095A"/>
    <w:rsid w:val="00DF0A91"/>
    <w:rsid w:val="00DF1BCC"/>
    <w:rsid w:val="00DF1DC6"/>
    <w:rsid w:val="00DF20D5"/>
    <w:rsid w:val="00DF2334"/>
    <w:rsid w:val="00DF2A94"/>
    <w:rsid w:val="00DF3246"/>
    <w:rsid w:val="00DF38DE"/>
    <w:rsid w:val="00DF3B9E"/>
    <w:rsid w:val="00DF4162"/>
    <w:rsid w:val="00DF432A"/>
    <w:rsid w:val="00DF4339"/>
    <w:rsid w:val="00DF43F8"/>
    <w:rsid w:val="00DF46FA"/>
    <w:rsid w:val="00DF4C50"/>
    <w:rsid w:val="00DF5164"/>
    <w:rsid w:val="00DF6142"/>
    <w:rsid w:val="00DF62D0"/>
    <w:rsid w:val="00DF68FC"/>
    <w:rsid w:val="00DF6B68"/>
    <w:rsid w:val="00DF6CFE"/>
    <w:rsid w:val="00DF71D2"/>
    <w:rsid w:val="00DF7394"/>
    <w:rsid w:val="00DF7824"/>
    <w:rsid w:val="00DF7E6E"/>
    <w:rsid w:val="00DF7EDC"/>
    <w:rsid w:val="00DF7F7C"/>
    <w:rsid w:val="00E00971"/>
    <w:rsid w:val="00E00AEE"/>
    <w:rsid w:val="00E00D03"/>
    <w:rsid w:val="00E00DAA"/>
    <w:rsid w:val="00E01514"/>
    <w:rsid w:val="00E016D9"/>
    <w:rsid w:val="00E01B9A"/>
    <w:rsid w:val="00E01F2A"/>
    <w:rsid w:val="00E02267"/>
    <w:rsid w:val="00E024FC"/>
    <w:rsid w:val="00E02758"/>
    <w:rsid w:val="00E0296A"/>
    <w:rsid w:val="00E03235"/>
    <w:rsid w:val="00E032E1"/>
    <w:rsid w:val="00E036CA"/>
    <w:rsid w:val="00E03747"/>
    <w:rsid w:val="00E03839"/>
    <w:rsid w:val="00E03B96"/>
    <w:rsid w:val="00E0459C"/>
    <w:rsid w:val="00E045AF"/>
    <w:rsid w:val="00E04B89"/>
    <w:rsid w:val="00E04D4F"/>
    <w:rsid w:val="00E05091"/>
    <w:rsid w:val="00E05153"/>
    <w:rsid w:val="00E057AA"/>
    <w:rsid w:val="00E0598C"/>
    <w:rsid w:val="00E05B56"/>
    <w:rsid w:val="00E05ED2"/>
    <w:rsid w:val="00E05FD2"/>
    <w:rsid w:val="00E06299"/>
    <w:rsid w:val="00E0644C"/>
    <w:rsid w:val="00E06642"/>
    <w:rsid w:val="00E070B9"/>
    <w:rsid w:val="00E0733B"/>
    <w:rsid w:val="00E073F3"/>
    <w:rsid w:val="00E07536"/>
    <w:rsid w:val="00E078B5"/>
    <w:rsid w:val="00E10060"/>
    <w:rsid w:val="00E100CE"/>
    <w:rsid w:val="00E10323"/>
    <w:rsid w:val="00E106D7"/>
    <w:rsid w:val="00E10A53"/>
    <w:rsid w:val="00E10A7A"/>
    <w:rsid w:val="00E10CCB"/>
    <w:rsid w:val="00E117BD"/>
    <w:rsid w:val="00E119DD"/>
    <w:rsid w:val="00E11E29"/>
    <w:rsid w:val="00E11FE8"/>
    <w:rsid w:val="00E1204E"/>
    <w:rsid w:val="00E1232C"/>
    <w:rsid w:val="00E12976"/>
    <w:rsid w:val="00E12CEF"/>
    <w:rsid w:val="00E12ECA"/>
    <w:rsid w:val="00E130CD"/>
    <w:rsid w:val="00E13368"/>
    <w:rsid w:val="00E13470"/>
    <w:rsid w:val="00E1460B"/>
    <w:rsid w:val="00E14BFA"/>
    <w:rsid w:val="00E14E51"/>
    <w:rsid w:val="00E14F2E"/>
    <w:rsid w:val="00E15213"/>
    <w:rsid w:val="00E1573D"/>
    <w:rsid w:val="00E15ABE"/>
    <w:rsid w:val="00E15BCE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C1"/>
    <w:rsid w:val="00E20C1B"/>
    <w:rsid w:val="00E21403"/>
    <w:rsid w:val="00E21547"/>
    <w:rsid w:val="00E21648"/>
    <w:rsid w:val="00E22020"/>
    <w:rsid w:val="00E225F2"/>
    <w:rsid w:val="00E22722"/>
    <w:rsid w:val="00E2286B"/>
    <w:rsid w:val="00E232B1"/>
    <w:rsid w:val="00E2338F"/>
    <w:rsid w:val="00E23584"/>
    <w:rsid w:val="00E23957"/>
    <w:rsid w:val="00E23BE9"/>
    <w:rsid w:val="00E23DE9"/>
    <w:rsid w:val="00E24152"/>
    <w:rsid w:val="00E243F0"/>
    <w:rsid w:val="00E245EF"/>
    <w:rsid w:val="00E24769"/>
    <w:rsid w:val="00E24BF6"/>
    <w:rsid w:val="00E24EE5"/>
    <w:rsid w:val="00E25085"/>
    <w:rsid w:val="00E2510D"/>
    <w:rsid w:val="00E25927"/>
    <w:rsid w:val="00E25C45"/>
    <w:rsid w:val="00E25CFD"/>
    <w:rsid w:val="00E260C8"/>
    <w:rsid w:val="00E261AE"/>
    <w:rsid w:val="00E27705"/>
    <w:rsid w:val="00E27ACE"/>
    <w:rsid w:val="00E27BF8"/>
    <w:rsid w:val="00E27D25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7D8"/>
    <w:rsid w:val="00E31D40"/>
    <w:rsid w:val="00E32035"/>
    <w:rsid w:val="00E325D8"/>
    <w:rsid w:val="00E32AB1"/>
    <w:rsid w:val="00E32BA9"/>
    <w:rsid w:val="00E32E1F"/>
    <w:rsid w:val="00E3306D"/>
    <w:rsid w:val="00E33335"/>
    <w:rsid w:val="00E33BF6"/>
    <w:rsid w:val="00E33D0C"/>
    <w:rsid w:val="00E33EFC"/>
    <w:rsid w:val="00E3410D"/>
    <w:rsid w:val="00E34160"/>
    <w:rsid w:val="00E34296"/>
    <w:rsid w:val="00E34471"/>
    <w:rsid w:val="00E344A1"/>
    <w:rsid w:val="00E34598"/>
    <w:rsid w:val="00E349C1"/>
    <w:rsid w:val="00E3513D"/>
    <w:rsid w:val="00E351E3"/>
    <w:rsid w:val="00E353E1"/>
    <w:rsid w:val="00E357DE"/>
    <w:rsid w:val="00E3580B"/>
    <w:rsid w:val="00E35987"/>
    <w:rsid w:val="00E359E8"/>
    <w:rsid w:val="00E35D20"/>
    <w:rsid w:val="00E362A1"/>
    <w:rsid w:val="00E3661C"/>
    <w:rsid w:val="00E367AE"/>
    <w:rsid w:val="00E36B68"/>
    <w:rsid w:val="00E36DEE"/>
    <w:rsid w:val="00E3709A"/>
    <w:rsid w:val="00E370A0"/>
    <w:rsid w:val="00E37AD0"/>
    <w:rsid w:val="00E37B70"/>
    <w:rsid w:val="00E408F4"/>
    <w:rsid w:val="00E40AC1"/>
    <w:rsid w:val="00E411B9"/>
    <w:rsid w:val="00E41335"/>
    <w:rsid w:val="00E41617"/>
    <w:rsid w:val="00E416D4"/>
    <w:rsid w:val="00E42F99"/>
    <w:rsid w:val="00E43002"/>
    <w:rsid w:val="00E431E2"/>
    <w:rsid w:val="00E433EB"/>
    <w:rsid w:val="00E43467"/>
    <w:rsid w:val="00E43530"/>
    <w:rsid w:val="00E4371E"/>
    <w:rsid w:val="00E43802"/>
    <w:rsid w:val="00E43BF2"/>
    <w:rsid w:val="00E43EC3"/>
    <w:rsid w:val="00E43F3A"/>
    <w:rsid w:val="00E446D2"/>
    <w:rsid w:val="00E44AE2"/>
    <w:rsid w:val="00E44C8D"/>
    <w:rsid w:val="00E44DE9"/>
    <w:rsid w:val="00E452F3"/>
    <w:rsid w:val="00E454C5"/>
    <w:rsid w:val="00E45648"/>
    <w:rsid w:val="00E457F9"/>
    <w:rsid w:val="00E458C9"/>
    <w:rsid w:val="00E46716"/>
    <w:rsid w:val="00E46718"/>
    <w:rsid w:val="00E46777"/>
    <w:rsid w:val="00E46825"/>
    <w:rsid w:val="00E46872"/>
    <w:rsid w:val="00E46967"/>
    <w:rsid w:val="00E469A3"/>
    <w:rsid w:val="00E46C9B"/>
    <w:rsid w:val="00E46EE2"/>
    <w:rsid w:val="00E46F16"/>
    <w:rsid w:val="00E46F6F"/>
    <w:rsid w:val="00E471C1"/>
    <w:rsid w:val="00E4756D"/>
    <w:rsid w:val="00E47692"/>
    <w:rsid w:val="00E50A2A"/>
    <w:rsid w:val="00E519CB"/>
    <w:rsid w:val="00E51C39"/>
    <w:rsid w:val="00E51CA0"/>
    <w:rsid w:val="00E51DE9"/>
    <w:rsid w:val="00E523EA"/>
    <w:rsid w:val="00E523F7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14C"/>
    <w:rsid w:val="00E56414"/>
    <w:rsid w:val="00E5651E"/>
    <w:rsid w:val="00E56630"/>
    <w:rsid w:val="00E56BA0"/>
    <w:rsid w:val="00E56D5A"/>
    <w:rsid w:val="00E5711A"/>
    <w:rsid w:val="00E57142"/>
    <w:rsid w:val="00E5717E"/>
    <w:rsid w:val="00E574D5"/>
    <w:rsid w:val="00E57858"/>
    <w:rsid w:val="00E578B2"/>
    <w:rsid w:val="00E57A07"/>
    <w:rsid w:val="00E57A6F"/>
    <w:rsid w:val="00E57C56"/>
    <w:rsid w:val="00E6014C"/>
    <w:rsid w:val="00E60644"/>
    <w:rsid w:val="00E60676"/>
    <w:rsid w:val="00E60739"/>
    <w:rsid w:val="00E60876"/>
    <w:rsid w:val="00E608E5"/>
    <w:rsid w:val="00E614B5"/>
    <w:rsid w:val="00E6183C"/>
    <w:rsid w:val="00E61C91"/>
    <w:rsid w:val="00E62183"/>
    <w:rsid w:val="00E62318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6F3D"/>
    <w:rsid w:val="00E6702B"/>
    <w:rsid w:val="00E67B2D"/>
    <w:rsid w:val="00E67B69"/>
    <w:rsid w:val="00E704B5"/>
    <w:rsid w:val="00E7106B"/>
    <w:rsid w:val="00E72278"/>
    <w:rsid w:val="00E729A9"/>
    <w:rsid w:val="00E72AAC"/>
    <w:rsid w:val="00E72CD9"/>
    <w:rsid w:val="00E72F93"/>
    <w:rsid w:val="00E7352D"/>
    <w:rsid w:val="00E73610"/>
    <w:rsid w:val="00E736BE"/>
    <w:rsid w:val="00E73DB8"/>
    <w:rsid w:val="00E73FE5"/>
    <w:rsid w:val="00E74367"/>
    <w:rsid w:val="00E74938"/>
    <w:rsid w:val="00E74EB0"/>
    <w:rsid w:val="00E74FFB"/>
    <w:rsid w:val="00E7538F"/>
    <w:rsid w:val="00E75886"/>
    <w:rsid w:val="00E76296"/>
    <w:rsid w:val="00E768DE"/>
    <w:rsid w:val="00E77235"/>
    <w:rsid w:val="00E77433"/>
    <w:rsid w:val="00E775D2"/>
    <w:rsid w:val="00E779B1"/>
    <w:rsid w:val="00E77C26"/>
    <w:rsid w:val="00E77D42"/>
    <w:rsid w:val="00E8015C"/>
    <w:rsid w:val="00E806F4"/>
    <w:rsid w:val="00E807EC"/>
    <w:rsid w:val="00E80DA5"/>
    <w:rsid w:val="00E8108A"/>
    <w:rsid w:val="00E816D5"/>
    <w:rsid w:val="00E81826"/>
    <w:rsid w:val="00E81BC2"/>
    <w:rsid w:val="00E81E3F"/>
    <w:rsid w:val="00E81EF3"/>
    <w:rsid w:val="00E81F90"/>
    <w:rsid w:val="00E8237B"/>
    <w:rsid w:val="00E82383"/>
    <w:rsid w:val="00E82AD4"/>
    <w:rsid w:val="00E82B50"/>
    <w:rsid w:val="00E8318D"/>
    <w:rsid w:val="00E8339D"/>
    <w:rsid w:val="00E834BA"/>
    <w:rsid w:val="00E83B06"/>
    <w:rsid w:val="00E83BBF"/>
    <w:rsid w:val="00E83CCB"/>
    <w:rsid w:val="00E84020"/>
    <w:rsid w:val="00E845AE"/>
    <w:rsid w:val="00E84641"/>
    <w:rsid w:val="00E84CFD"/>
    <w:rsid w:val="00E85855"/>
    <w:rsid w:val="00E85874"/>
    <w:rsid w:val="00E85C50"/>
    <w:rsid w:val="00E85C84"/>
    <w:rsid w:val="00E85F27"/>
    <w:rsid w:val="00E85FFF"/>
    <w:rsid w:val="00E86452"/>
    <w:rsid w:val="00E86A01"/>
    <w:rsid w:val="00E86D07"/>
    <w:rsid w:val="00E86D7F"/>
    <w:rsid w:val="00E86E63"/>
    <w:rsid w:val="00E86E99"/>
    <w:rsid w:val="00E86FB0"/>
    <w:rsid w:val="00E87914"/>
    <w:rsid w:val="00E87BDF"/>
    <w:rsid w:val="00E87CEA"/>
    <w:rsid w:val="00E90091"/>
    <w:rsid w:val="00E912C5"/>
    <w:rsid w:val="00E915BB"/>
    <w:rsid w:val="00E915D3"/>
    <w:rsid w:val="00E91A9A"/>
    <w:rsid w:val="00E91F15"/>
    <w:rsid w:val="00E91F7A"/>
    <w:rsid w:val="00E92164"/>
    <w:rsid w:val="00E923CC"/>
    <w:rsid w:val="00E929E7"/>
    <w:rsid w:val="00E92A5D"/>
    <w:rsid w:val="00E92BDB"/>
    <w:rsid w:val="00E932FA"/>
    <w:rsid w:val="00E93436"/>
    <w:rsid w:val="00E9398F"/>
    <w:rsid w:val="00E93C97"/>
    <w:rsid w:val="00E93F93"/>
    <w:rsid w:val="00E93FF4"/>
    <w:rsid w:val="00E9411F"/>
    <w:rsid w:val="00E94239"/>
    <w:rsid w:val="00E942D7"/>
    <w:rsid w:val="00E94AB7"/>
    <w:rsid w:val="00E95155"/>
    <w:rsid w:val="00E957C8"/>
    <w:rsid w:val="00E958C9"/>
    <w:rsid w:val="00E95905"/>
    <w:rsid w:val="00E95C9C"/>
    <w:rsid w:val="00E975E6"/>
    <w:rsid w:val="00E97A58"/>
    <w:rsid w:val="00E97B40"/>
    <w:rsid w:val="00E97C36"/>
    <w:rsid w:val="00E97FB3"/>
    <w:rsid w:val="00EA0350"/>
    <w:rsid w:val="00EA059B"/>
    <w:rsid w:val="00EA0660"/>
    <w:rsid w:val="00EA0676"/>
    <w:rsid w:val="00EA16F5"/>
    <w:rsid w:val="00EA1E04"/>
    <w:rsid w:val="00EA2015"/>
    <w:rsid w:val="00EA2507"/>
    <w:rsid w:val="00EA2591"/>
    <w:rsid w:val="00EA2BEE"/>
    <w:rsid w:val="00EA2C8C"/>
    <w:rsid w:val="00EA2E1A"/>
    <w:rsid w:val="00EA32B9"/>
    <w:rsid w:val="00EA32D8"/>
    <w:rsid w:val="00EA33D4"/>
    <w:rsid w:val="00EA37AA"/>
    <w:rsid w:val="00EA39F4"/>
    <w:rsid w:val="00EA3E49"/>
    <w:rsid w:val="00EA40C4"/>
    <w:rsid w:val="00EA45BA"/>
    <w:rsid w:val="00EA5252"/>
    <w:rsid w:val="00EA53CE"/>
    <w:rsid w:val="00EA55D8"/>
    <w:rsid w:val="00EA5B57"/>
    <w:rsid w:val="00EA5F4C"/>
    <w:rsid w:val="00EA62D1"/>
    <w:rsid w:val="00EA647A"/>
    <w:rsid w:val="00EA664E"/>
    <w:rsid w:val="00EA6810"/>
    <w:rsid w:val="00EA6D5B"/>
    <w:rsid w:val="00EA7454"/>
    <w:rsid w:val="00EA75AE"/>
    <w:rsid w:val="00EA7841"/>
    <w:rsid w:val="00EA786F"/>
    <w:rsid w:val="00EA7A19"/>
    <w:rsid w:val="00EA7C12"/>
    <w:rsid w:val="00EA7C27"/>
    <w:rsid w:val="00EB02C8"/>
    <w:rsid w:val="00EB066E"/>
    <w:rsid w:val="00EB0675"/>
    <w:rsid w:val="00EB074E"/>
    <w:rsid w:val="00EB0933"/>
    <w:rsid w:val="00EB0AE0"/>
    <w:rsid w:val="00EB0C64"/>
    <w:rsid w:val="00EB1089"/>
    <w:rsid w:val="00EB14D4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502"/>
    <w:rsid w:val="00EB3A1E"/>
    <w:rsid w:val="00EB42E2"/>
    <w:rsid w:val="00EB45B7"/>
    <w:rsid w:val="00EB4622"/>
    <w:rsid w:val="00EB4E06"/>
    <w:rsid w:val="00EB539D"/>
    <w:rsid w:val="00EB53BD"/>
    <w:rsid w:val="00EB59AF"/>
    <w:rsid w:val="00EB5D74"/>
    <w:rsid w:val="00EB6042"/>
    <w:rsid w:val="00EB65D7"/>
    <w:rsid w:val="00EB6664"/>
    <w:rsid w:val="00EB6678"/>
    <w:rsid w:val="00EB66F2"/>
    <w:rsid w:val="00EB6815"/>
    <w:rsid w:val="00EB6D5F"/>
    <w:rsid w:val="00EB6DA7"/>
    <w:rsid w:val="00EB7360"/>
    <w:rsid w:val="00EB74DA"/>
    <w:rsid w:val="00EB7637"/>
    <w:rsid w:val="00EB7A7A"/>
    <w:rsid w:val="00EB7AFB"/>
    <w:rsid w:val="00EB7EB1"/>
    <w:rsid w:val="00EC0016"/>
    <w:rsid w:val="00EC0145"/>
    <w:rsid w:val="00EC055C"/>
    <w:rsid w:val="00EC0707"/>
    <w:rsid w:val="00EC077E"/>
    <w:rsid w:val="00EC0A72"/>
    <w:rsid w:val="00EC0AFC"/>
    <w:rsid w:val="00EC0F50"/>
    <w:rsid w:val="00EC1330"/>
    <w:rsid w:val="00EC1B92"/>
    <w:rsid w:val="00EC1E04"/>
    <w:rsid w:val="00EC1F74"/>
    <w:rsid w:val="00EC21FA"/>
    <w:rsid w:val="00EC2283"/>
    <w:rsid w:val="00EC2539"/>
    <w:rsid w:val="00EC2813"/>
    <w:rsid w:val="00EC2936"/>
    <w:rsid w:val="00EC32E9"/>
    <w:rsid w:val="00EC3321"/>
    <w:rsid w:val="00EC39A7"/>
    <w:rsid w:val="00EC3BAB"/>
    <w:rsid w:val="00EC3CAB"/>
    <w:rsid w:val="00EC4020"/>
    <w:rsid w:val="00EC40C1"/>
    <w:rsid w:val="00EC4317"/>
    <w:rsid w:val="00EC474E"/>
    <w:rsid w:val="00EC4BDB"/>
    <w:rsid w:val="00EC4C36"/>
    <w:rsid w:val="00EC4CC2"/>
    <w:rsid w:val="00EC5360"/>
    <w:rsid w:val="00EC555A"/>
    <w:rsid w:val="00EC559C"/>
    <w:rsid w:val="00EC582C"/>
    <w:rsid w:val="00EC5CB4"/>
    <w:rsid w:val="00EC60C8"/>
    <w:rsid w:val="00EC6828"/>
    <w:rsid w:val="00EC6EF1"/>
    <w:rsid w:val="00EC7845"/>
    <w:rsid w:val="00EC7867"/>
    <w:rsid w:val="00EC7A91"/>
    <w:rsid w:val="00EC7B78"/>
    <w:rsid w:val="00ED0193"/>
    <w:rsid w:val="00ED0339"/>
    <w:rsid w:val="00ED105D"/>
    <w:rsid w:val="00ED1543"/>
    <w:rsid w:val="00ED1564"/>
    <w:rsid w:val="00ED1923"/>
    <w:rsid w:val="00ED19A1"/>
    <w:rsid w:val="00ED1CEC"/>
    <w:rsid w:val="00ED1F20"/>
    <w:rsid w:val="00ED2B1F"/>
    <w:rsid w:val="00ED2BE5"/>
    <w:rsid w:val="00ED32C3"/>
    <w:rsid w:val="00ED32D7"/>
    <w:rsid w:val="00ED350C"/>
    <w:rsid w:val="00ED3718"/>
    <w:rsid w:val="00ED38B3"/>
    <w:rsid w:val="00ED39D0"/>
    <w:rsid w:val="00ED39D7"/>
    <w:rsid w:val="00ED3ABD"/>
    <w:rsid w:val="00ED4071"/>
    <w:rsid w:val="00ED41AE"/>
    <w:rsid w:val="00ED50E6"/>
    <w:rsid w:val="00ED54B7"/>
    <w:rsid w:val="00ED5685"/>
    <w:rsid w:val="00ED5C64"/>
    <w:rsid w:val="00ED5E8A"/>
    <w:rsid w:val="00ED5F19"/>
    <w:rsid w:val="00ED61D9"/>
    <w:rsid w:val="00ED665D"/>
    <w:rsid w:val="00ED66FB"/>
    <w:rsid w:val="00ED679C"/>
    <w:rsid w:val="00ED6B7D"/>
    <w:rsid w:val="00ED725D"/>
    <w:rsid w:val="00ED7500"/>
    <w:rsid w:val="00ED75CD"/>
    <w:rsid w:val="00ED7F07"/>
    <w:rsid w:val="00ED7F0C"/>
    <w:rsid w:val="00EE01C9"/>
    <w:rsid w:val="00EE0758"/>
    <w:rsid w:val="00EE09D4"/>
    <w:rsid w:val="00EE0AC0"/>
    <w:rsid w:val="00EE0C50"/>
    <w:rsid w:val="00EE0FB3"/>
    <w:rsid w:val="00EE148A"/>
    <w:rsid w:val="00EE149E"/>
    <w:rsid w:val="00EE14ED"/>
    <w:rsid w:val="00EE1668"/>
    <w:rsid w:val="00EE16AB"/>
    <w:rsid w:val="00EE16B9"/>
    <w:rsid w:val="00EE1A3A"/>
    <w:rsid w:val="00EE1FB9"/>
    <w:rsid w:val="00EE2110"/>
    <w:rsid w:val="00EE2213"/>
    <w:rsid w:val="00EE2215"/>
    <w:rsid w:val="00EE2328"/>
    <w:rsid w:val="00EE23E2"/>
    <w:rsid w:val="00EE24BB"/>
    <w:rsid w:val="00EE2709"/>
    <w:rsid w:val="00EE2A44"/>
    <w:rsid w:val="00EE3248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EC9"/>
    <w:rsid w:val="00EE6F7E"/>
    <w:rsid w:val="00EE6F93"/>
    <w:rsid w:val="00EE70EB"/>
    <w:rsid w:val="00EE7E3D"/>
    <w:rsid w:val="00EF005E"/>
    <w:rsid w:val="00EF0547"/>
    <w:rsid w:val="00EF1A44"/>
    <w:rsid w:val="00EF1B60"/>
    <w:rsid w:val="00EF1F70"/>
    <w:rsid w:val="00EF23B7"/>
    <w:rsid w:val="00EF23F7"/>
    <w:rsid w:val="00EF2473"/>
    <w:rsid w:val="00EF2705"/>
    <w:rsid w:val="00EF2779"/>
    <w:rsid w:val="00EF2897"/>
    <w:rsid w:val="00EF2ED8"/>
    <w:rsid w:val="00EF2F70"/>
    <w:rsid w:val="00EF302E"/>
    <w:rsid w:val="00EF30FF"/>
    <w:rsid w:val="00EF378F"/>
    <w:rsid w:val="00EF3A0A"/>
    <w:rsid w:val="00EF4D23"/>
    <w:rsid w:val="00EF4E11"/>
    <w:rsid w:val="00EF5390"/>
    <w:rsid w:val="00EF546F"/>
    <w:rsid w:val="00EF5C15"/>
    <w:rsid w:val="00EF63BD"/>
    <w:rsid w:val="00EF65D9"/>
    <w:rsid w:val="00EF736D"/>
    <w:rsid w:val="00EF73EC"/>
    <w:rsid w:val="00EF78FC"/>
    <w:rsid w:val="00EF7CB8"/>
    <w:rsid w:val="00F002EE"/>
    <w:rsid w:val="00F00482"/>
    <w:rsid w:val="00F00620"/>
    <w:rsid w:val="00F00D86"/>
    <w:rsid w:val="00F00E0F"/>
    <w:rsid w:val="00F00E37"/>
    <w:rsid w:val="00F01027"/>
    <w:rsid w:val="00F010D6"/>
    <w:rsid w:val="00F016BA"/>
    <w:rsid w:val="00F016C2"/>
    <w:rsid w:val="00F01956"/>
    <w:rsid w:val="00F01A12"/>
    <w:rsid w:val="00F01A46"/>
    <w:rsid w:val="00F02548"/>
    <w:rsid w:val="00F02578"/>
    <w:rsid w:val="00F02D26"/>
    <w:rsid w:val="00F03193"/>
    <w:rsid w:val="00F0329C"/>
    <w:rsid w:val="00F03B40"/>
    <w:rsid w:val="00F03D3D"/>
    <w:rsid w:val="00F04329"/>
    <w:rsid w:val="00F046CE"/>
    <w:rsid w:val="00F04A13"/>
    <w:rsid w:val="00F04C46"/>
    <w:rsid w:val="00F04C73"/>
    <w:rsid w:val="00F04E01"/>
    <w:rsid w:val="00F04EA0"/>
    <w:rsid w:val="00F0501B"/>
    <w:rsid w:val="00F0502E"/>
    <w:rsid w:val="00F054B4"/>
    <w:rsid w:val="00F054DD"/>
    <w:rsid w:val="00F05B33"/>
    <w:rsid w:val="00F05CD8"/>
    <w:rsid w:val="00F05E0F"/>
    <w:rsid w:val="00F060FF"/>
    <w:rsid w:val="00F065C9"/>
    <w:rsid w:val="00F068B0"/>
    <w:rsid w:val="00F06DB6"/>
    <w:rsid w:val="00F07749"/>
    <w:rsid w:val="00F07FC0"/>
    <w:rsid w:val="00F103BD"/>
    <w:rsid w:val="00F10703"/>
    <w:rsid w:val="00F10830"/>
    <w:rsid w:val="00F10E78"/>
    <w:rsid w:val="00F1102D"/>
    <w:rsid w:val="00F110C7"/>
    <w:rsid w:val="00F12135"/>
    <w:rsid w:val="00F12AD9"/>
    <w:rsid w:val="00F12C2E"/>
    <w:rsid w:val="00F12F39"/>
    <w:rsid w:val="00F133A5"/>
    <w:rsid w:val="00F1378F"/>
    <w:rsid w:val="00F13873"/>
    <w:rsid w:val="00F13C78"/>
    <w:rsid w:val="00F14444"/>
    <w:rsid w:val="00F14526"/>
    <w:rsid w:val="00F147A4"/>
    <w:rsid w:val="00F147F4"/>
    <w:rsid w:val="00F14BFE"/>
    <w:rsid w:val="00F150CA"/>
    <w:rsid w:val="00F150E5"/>
    <w:rsid w:val="00F156AC"/>
    <w:rsid w:val="00F1577F"/>
    <w:rsid w:val="00F15953"/>
    <w:rsid w:val="00F15DEF"/>
    <w:rsid w:val="00F16034"/>
    <w:rsid w:val="00F1640A"/>
    <w:rsid w:val="00F16642"/>
    <w:rsid w:val="00F16C79"/>
    <w:rsid w:val="00F1719C"/>
    <w:rsid w:val="00F17201"/>
    <w:rsid w:val="00F17509"/>
    <w:rsid w:val="00F179C5"/>
    <w:rsid w:val="00F17AEC"/>
    <w:rsid w:val="00F17D02"/>
    <w:rsid w:val="00F200BE"/>
    <w:rsid w:val="00F20F07"/>
    <w:rsid w:val="00F21A75"/>
    <w:rsid w:val="00F21E34"/>
    <w:rsid w:val="00F2223C"/>
    <w:rsid w:val="00F2225B"/>
    <w:rsid w:val="00F229CC"/>
    <w:rsid w:val="00F22B82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A9C"/>
    <w:rsid w:val="00F24AFC"/>
    <w:rsid w:val="00F24B9B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CEE"/>
    <w:rsid w:val="00F26EBE"/>
    <w:rsid w:val="00F27848"/>
    <w:rsid w:val="00F27988"/>
    <w:rsid w:val="00F27D5B"/>
    <w:rsid w:val="00F301F4"/>
    <w:rsid w:val="00F307A5"/>
    <w:rsid w:val="00F308D8"/>
    <w:rsid w:val="00F30A63"/>
    <w:rsid w:val="00F30D40"/>
    <w:rsid w:val="00F30F68"/>
    <w:rsid w:val="00F3197C"/>
    <w:rsid w:val="00F31D45"/>
    <w:rsid w:val="00F321C8"/>
    <w:rsid w:val="00F32228"/>
    <w:rsid w:val="00F327B1"/>
    <w:rsid w:val="00F32B2A"/>
    <w:rsid w:val="00F32D64"/>
    <w:rsid w:val="00F32E7A"/>
    <w:rsid w:val="00F32FD0"/>
    <w:rsid w:val="00F3345F"/>
    <w:rsid w:val="00F3358D"/>
    <w:rsid w:val="00F33606"/>
    <w:rsid w:val="00F33CA1"/>
    <w:rsid w:val="00F33F4D"/>
    <w:rsid w:val="00F340BB"/>
    <w:rsid w:val="00F345FA"/>
    <w:rsid w:val="00F348BE"/>
    <w:rsid w:val="00F34CB5"/>
    <w:rsid w:val="00F3528C"/>
    <w:rsid w:val="00F35426"/>
    <w:rsid w:val="00F35650"/>
    <w:rsid w:val="00F35775"/>
    <w:rsid w:val="00F35E0F"/>
    <w:rsid w:val="00F360F8"/>
    <w:rsid w:val="00F36115"/>
    <w:rsid w:val="00F3639A"/>
    <w:rsid w:val="00F366AD"/>
    <w:rsid w:val="00F367B2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3B4"/>
    <w:rsid w:val="00F37882"/>
    <w:rsid w:val="00F37EC0"/>
    <w:rsid w:val="00F37EF3"/>
    <w:rsid w:val="00F4003D"/>
    <w:rsid w:val="00F40090"/>
    <w:rsid w:val="00F40138"/>
    <w:rsid w:val="00F40218"/>
    <w:rsid w:val="00F402F3"/>
    <w:rsid w:val="00F40738"/>
    <w:rsid w:val="00F40B1A"/>
    <w:rsid w:val="00F41057"/>
    <w:rsid w:val="00F41287"/>
    <w:rsid w:val="00F417D4"/>
    <w:rsid w:val="00F41829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B2A"/>
    <w:rsid w:val="00F43C39"/>
    <w:rsid w:val="00F44623"/>
    <w:rsid w:val="00F447D9"/>
    <w:rsid w:val="00F447E5"/>
    <w:rsid w:val="00F4498C"/>
    <w:rsid w:val="00F44A18"/>
    <w:rsid w:val="00F450CD"/>
    <w:rsid w:val="00F46081"/>
    <w:rsid w:val="00F4656B"/>
    <w:rsid w:val="00F46FBF"/>
    <w:rsid w:val="00F47AE2"/>
    <w:rsid w:val="00F47F2C"/>
    <w:rsid w:val="00F5014F"/>
    <w:rsid w:val="00F504A7"/>
    <w:rsid w:val="00F504F1"/>
    <w:rsid w:val="00F50560"/>
    <w:rsid w:val="00F50874"/>
    <w:rsid w:val="00F50ED3"/>
    <w:rsid w:val="00F5112B"/>
    <w:rsid w:val="00F52056"/>
    <w:rsid w:val="00F5223E"/>
    <w:rsid w:val="00F52303"/>
    <w:rsid w:val="00F52915"/>
    <w:rsid w:val="00F52FB6"/>
    <w:rsid w:val="00F52FF1"/>
    <w:rsid w:val="00F5306D"/>
    <w:rsid w:val="00F53255"/>
    <w:rsid w:val="00F532AD"/>
    <w:rsid w:val="00F5367A"/>
    <w:rsid w:val="00F53E55"/>
    <w:rsid w:val="00F53E76"/>
    <w:rsid w:val="00F5475D"/>
    <w:rsid w:val="00F5490D"/>
    <w:rsid w:val="00F54A68"/>
    <w:rsid w:val="00F54FE3"/>
    <w:rsid w:val="00F551D2"/>
    <w:rsid w:val="00F5532C"/>
    <w:rsid w:val="00F554E2"/>
    <w:rsid w:val="00F55634"/>
    <w:rsid w:val="00F55A3D"/>
    <w:rsid w:val="00F55A49"/>
    <w:rsid w:val="00F55BA2"/>
    <w:rsid w:val="00F55EB0"/>
    <w:rsid w:val="00F566D4"/>
    <w:rsid w:val="00F569B1"/>
    <w:rsid w:val="00F56C70"/>
    <w:rsid w:val="00F56F18"/>
    <w:rsid w:val="00F56F5A"/>
    <w:rsid w:val="00F57330"/>
    <w:rsid w:val="00F576BF"/>
    <w:rsid w:val="00F5778F"/>
    <w:rsid w:val="00F578A0"/>
    <w:rsid w:val="00F57BFC"/>
    <w:rsid w:val="00F57F52"/>
    <w:rsid w:val="00F60005"/>
    <w:rsid w:val="00F6001D"/>
    <w:rsid w:val="00F604D0"/>
    <w:rsid w:val="00F60872"/>
    <w:rsid w:val="00F60C3F"/>
    <w:rsid w:val="00F613E6"/>
    <w:rsid w:val="00F614A0"/>
    <w:rsid w:val="00F614E5"/>
    <w:rsid w:val="00F61528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C6"/>
    <w:rsid w:val="00F6409A"/>
    <w:rsid w:val="00F6458A"/>
    <w:rsid w:val="00F650CB"/>
    <w:rsid w:val="00F65157"/>
    <w:rsid w:val="00F65460"/>
    <w:rsid w:val="00F65944"/>
    <w:rsid w:val="00F65DAB"/>
    <w:rsid w:val="00F65FE4"/>
    <w:rsid w:val="00F66715"/>
    <w:rsid w:val="00F668DE"/>
    <w:rsid w:val="00F66E13"/>
    <w:rsid w:val="00F66E6B"/>
    <w:rsid w:val="00F675F0"/>
    <w:rsid w:val="00F6768D"/>
    <w:rsid w:val="00F67784"/>
    <w:rsid w:val="00F677EB"/>
    <w:rsid w:val="00F6799A"/>
    <w:rsid w:val="00F67E7C"/>
    <w:rsid w:val="00F67EF2"/>
    <w:rsid w:val="00F700C1"/>
    <w:rsid w:val="00F703C2"/>
    <w:rsid w:val="00F705F2"/>
    <w:rsid w:val="00F70AF4"/>
    <w:rsid w:val="00F70E34"/>
    <w:rsid w:val="00F7130E"/>
    <w:rsid w:val="00F713ED"/>
    <w:rsid w:val="00F713F3"/>
    <w:rsid w:val="00F71679"/>
    <w:rsid w:val="00F72C62"/>
    <w:rsid w:val="00F73028"/>
    <w:rsid w:val="00F73213"/>
    <w:rsid w:val="00F73325"/>
    <w:rsid w:val="00F7345C"/>
    <w:rsid w:val="00F73B0C"/>
    <w:rsid w:val="00F73CC8"/>
    <w:rsid w:val="00F73D5A"/>
    <w:rsid w:val="00F73DCF"/>
    <w:rsid w:val="00F74522"/>
    <w:rsid w:val="00F7462A"/>
    <w:rsid w:val="00F74CF7"/>
    <w:rsid w:val="00F74F47"/>
    <w:rsid w:val="00F7503D"/>
    <w:rsid w:val="00F75142"/>
    <w:rsid w:val="00F75238"/>
    <w:rsid w:val="00F75CBD"/>
    <w:rsid w:val="00F7614A"/>
    <w:rsid w:val="00F76257"/>
    <w:rsid w:val="00F76561"/>
    <w:rsid w:val="00F7660D"/>
    <w:rsid w:val="00F767DF"/>
    <w:rsid w:val="00F77044"/>
    <w:rsid w:val="00F77D1C"/>
    <w:rsid w:val="00F77D74"/>
    <w:rsid w:val="00F80703"/>
    <w:rsid w:val="00F809C9"/>
    <w:rsid w:val="00F80D18"/>
    <w:rsid w:val="00F81406"/>
    <w:rsid w:val="00F8146B"/>
    <w:rsid w:val="00F8169E"/>
    <w:rsid w:val="00F81723"/>
    <w:rsid w:val="00F81831"/>
    <w:rsid w:val="00F81846"/>
    <w:rsid w:val="00F81975"/>
    <w:rsid w:val="00F8197D"/>
    <w:rsid w:val="00F81C3D"/>
    <w:rsid w:val="00F81D36"/>
    <w:rsid w:val="00F81F76"/>
    <w:rsid w:val="00F829EF"/>
    <w:rsid w:val="00F82FBE"/>
    <w:rsid w:val="00F83130"/>
    <w:rsid w:val="00F83724"/>
    <w:rsid w:val="00F8378A"/>
    <w:rsid w:val="00F83940"/>
    <w:rsid w:val="00F83989"/>
    <w:rsid w:val="00F83B02"/>
    <w:rsid w:val="00F83DC7"/>
    <w:rsid w:val="00F83DED"/>
    <w:rsid w:val="00F84295"/>
    <w:rsid w:val="00F8473F"/>
    <w:rsid w:val="00F84745"/>
    <w:rsid w:val="00F84974"/>
    <w:rsid w:val="00F84B7E"/>
    <w:rsid w:val="00F84B83"/>
    <w:rsid w:val="00F84C25"/>
    <w:rsid w:val="00F84EF3"/>
    <w:rsid w:val="00F85019"/>
    <w:rsid w:val="00F8518E"/>
    <w:rsid w:val="00F85335"/>
    <w:rsid w:val="00F853B0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4A0"/>
    <w:rsid w:val="00F87630"/>
    <w:rsid w:val="00F87A71"/>
    <w:rsid w:val="00F87D84"/>
    <w:rsid w:val="00F87F3E"/>
    <w:rsid w:val="00F9033A"/>
    <w:rsid w:val="00F9056F"/>
    <w:rsid w:val="00F90B43"/>
    <w:rsid w:val="00F90F98"/>
    <w:rsid w:val="00F91448"/>
    <w:rsid w:val="00F91532"/>
    <w:rsid w:val="00F917AD"/>
    <w:rsid w:val="00F918E7"/>
    <w:rsid w:val="00F92030"/>
    <w:rsid w:val="00F9248A"/>
    <w:rsid w:val="00F92DBF"/>
    <w:rsid w:val="00F92E48"/>
    <w:rsid w:val="00F92EF4"/>
    <w:rsid w:val="00F9314D"/>
    <w:rsid w:val="00F93229"/>
    <w:rsid w:val="00F93926"/>
    <w:rsid w:val="00F93F03"/>
    <w:rsid w:val="00F93F95"/>
    <w:rsid w:val="00F940CD"/>
    <w:rsid w:val="00F9476D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318"/>
    <w:rsid w:val="00F964DD"/>
    <w:rsid w:val="00F96A31"/>
    <w:rsid w:val="00F96B61"/>
    <w:rsid w:val="00F96C56"/>
    <w:rsid w:val="00F96CF3"/>
    <w:rsid w:val="00F97226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1E21"/>
    <w:rsid w:val="00FA218E"/>
    <w:rsid w:val="00FA21C0"/>
    <w:rsid w:val="00FA22BA"/>
    <w:rsid w:val="00FA2431"/>
    <w:rsid w:val="00FA2853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0A9"/>
    <w:rsid w:val="00FA5B4C"/>
    <w:rsid w:val="00FA5D74"/>
    <w:rsid w:val="00FA5E9E"/>
    <w:rsid w:val="00FA61B3"/>
    <w:rsid w:val="00FA6ACB"/>
    <w:rsid w:val="00FA70F0"/>
    <w:rsid w:val="00FA7198"/>
    <w:rsid w:val="00FA72DF"/>
    <w:rsid w:val="00FA736A"/>
    <w:rsid w:val="00FA76E6"/>
    <w:rsid w:val="00FA79B2"/>
    <w:rsid w:val="00FA7D47"/>
    <w:rsid w:val="00FA7E52"/>
    <w:rsid w:val="00FA7FCC"/>
    <w:rsid w:val="00FB01C9"/>
    <w:rsid w:val="00FB01D4"/>
    <w:rsid w:val="00FB08AE"/>
    <w:rsid w:val="00FB0FF0"/>
    <w:rsid w:val="00FB1283"/>
    <w:rsid w:val="00FB146C"/>
    <w:rsid w:val="00FB15A0"/>
    <w:rsid w:val="00FB192C"/>
    <w:rsid w:val="00FB1955"/>
    <w:rsid w:val="00FB2360"/>
    <w:rsid w:val="00FB244E"/>
    <w:rsid w:val="00FB2BD4"/>
    <w:rsid w:val="00FB2EA5"/>
    <w:rsid w:val="00FB2F8B"/>
    <w:rsid w:val="00FB2FB2"/>
    <w:rsid w:val="00FB334A"/>
    <w:rsid w:val="00FB3C25"/>
    <w:rsid w:val="00FB3E25"/>
    <w:rsid w:val="00FB3EFB"/>
    <w:rsid w:val="00FB4B9A"/>
    <w:rsid w:val="00FB4C9A"/>
    <w:rsid w:val="00FB4DC0"/>
    <w:rsid w:val="00FB523B"/>
    <w:rsid w:val="00FB57B6"/>
    <w:rsid w:val="00FB58B5"/>
    <w:rsid w:val="00FB5AA5"/>
    <w:rsid w:val="00FB5C4D"/>
    <w:rsid w:val="00FB5E8C"/>
    <w:rsid w:val="00FB663A"/>
    <w:rsid w:val="00FB7161"/>
    <w:rsid w:val="00FB7839"/>
    <w:rsid w:val="00FB784E"/>
    <w:rsid w:val="00FC0222"/>
    <w:rsid w:val="00FC043D"/>
    <w:rsid w:val="00FC0992"/>
    <w:rsid w:val="00FC0C77"/>
    <w:rsid w:val="00FC0DD2"/>
    <w:rsid w:val="00FC1453"/>
    <w:rsid w:val="00FC1AF0"/>
    <w:rsid w:val="00FC1BAC"/>
    <w:rsid w:val="00FC1C55"/>
    <w:rsid w:val="00FC1D7E"/>
    <w:rsid w:val="00FC1FD9"/>
    <w:rsid w:val="00FC2343"/>
    <w:rsid w:val="00FC2765"/>
    <w:rsid w:val="00FC3075"/>
    <w:rsid w:val="00FC38C3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49"/>
    <w:rsid w:val="00FC5DAD"/>
    <w:rsid w:val="00FC5F2A"/>
    <w:rsid w:val="00FC60F1"/>
    <w:rsid w:val="00FC612C"/>
    <w:rsid w:val="00FC632B"/>
    <w:rsid w:val="00FC653B"/>
    <w:rsid w:val="00FC6897"/>
    <w:rsid w:val="00FC6918"/>
    <w:rsid w:val="00FC6DA2"/>
    <w:rsid w:val="00FC6F76"/>
    <w:rsid w:val="00FC6F93"/>
    <w:rsid w:val="00FC785B"/>
    <w:rsid w:val="00FD02A3"/>
    <w:rsid w:val="00FD04A4"/>
    <w:rsid w:val="00FD04C1"/>
    <w:rsid w:val="00FD0802"/>
    <w:rsid w:val="00FD08EA"/>
    <w:rsid w:val="00FD0E96"/>
    <w:rsid w:val="00FD0FAA"/>
    <w:rsid w:val="00FD1092"/>
    <w:rsid w:val="00FD153C"/>
    <w:rsid w:val="00FD1598"/>
    <w:rsid w:val="00FD17BE"/>
    <w:rsid w:val="00FD1A25"/>
    <w:rsid w:val="00FD2241"/>
    <w:rsid w:val="00FD2494"/>
    <w:rsid w:val="00FD271D"/>
    <w:rsid w:val="00FD29E9"/>
    <w:rsid w:val="00FD2D6B"/>
    <w:rsid w:val="00FD33BC"/>
    <w:rsid w:val="00FD358D"/>
    <w:rsid w:val="00FD35D2"/>
    <w:rsid w:val="00FD3F69"/>
    <w:rsid w:val="00FD4C29"/>
    <w:rsid w:val="00FD52CF"/>
    <w:rsid w:val="00FD628A"/>
    <w:rsid w:val="00FD62B4"/>
    <w:rsid w:val="00FD654B"/>
    <w:rsid w:val="00FD699E"/>
    <w:rsid w:val="00FD6DA6"/>
    <w:rsid w:val="00FD6FA3"/>
    <w:rsid w:val="00FD7CCA"/>
    <w:rsid w:val="00FE0181"/>
    <w:rsid w:val="00FE050A"/>
    <w:rsid w:val="00FE0B25"/>
    <w:rsid w:val="00FE0BC3"/>
    <w:rsid w:val="00FE0E88"/>
    <w:rsid w:val="00FE0EE3"/>
    <w:rsid w:val="00FE1105"/>
    <w:rsid w:val="00FE1738"/>
    <w:rsid w:val="00FE1B89"/>
    <w:rsid w:val="00FE1F5A"/>
    <w:rsid w:val="00FE20F0"/>
    <w:rsid w:val="00FE2345"/>
    <w:rsid w:val="00FE25DA"/>
    <w:rsid w:val="00FE2829"/>
    <w:rsid w:val="00FE2905"/>
    <w:rsid w:val="00FE31D4"/>
    <w:rsid w:val="00FE34B5"/>
    <w:rsid w:val="00FE357F"/>
    <w:rsid w:val="00FE3B4E"/>
    <w:rsid w:val="00FE3C9C"/>
    <w:rsid w:val="00FE40E2"/>
    <w:rsid w:val="00FE47CB"/>
    <w:rsid w:val="00FE4965"/>
    <w:rsid w:val="00FE4ADC"/>
    <w:rsid w:val="00FE4E40"/>
    <w:rsid w:val="00FE509B"/>
    <w:rsid w:val="00FE51DC"/>
    <w:rsid w:val="00FE5317"/>
    <w:rsid w:val="00FE5956"/>
    <w:rsid w:val="00FE5B9E"/>
    <w:rsid w:val="00FE5D68"/>
    <w:rsid w:val="00FE6080"/>
    <w:rsid w:val="00FE6685"/>
    <w:rsid w:val="00FE66EC"/>
    <w:rsid w:val="00FE676C"/>
    <w:rsid w:val="00FE682F"/>
    <w:rsid w:val="00FE6A74"/>
    <w:rsid w:val="00FE6DE2"/>
    <w:rsid w:val="00FE71E2"/>
    <w:rsid w:val="00FE750A"/>
    <w:rsid w:val="00FE7597"/>
    <w:rsid w:val="00FE766F"/>
    <w:rsid w:val="00FE7BF7"/>
    <w:rsid w:val="00FE7CC5"/>
    <w:rsid w:val="00FE7DD5"/>
    <w:rsid w:val="00FF01D7"/>
    <w:rsid w:val="00FF0673"/>
    <w:rsid w:val="00FF06A0"/>
    <w:rsid w:val="00FF070C"/>
    <w:rsid w:val="00FF09A8"/>
    <w:rsid w:val="00FF0D5A"/>
    <w:rsid w:val="00FF0DF5"/>
    <w:rsid w:val="00FF0E0B"/>
    <w:rsid w:val="00FF10A1"/>
    <w:rsid w:val="00FF1235"/>
    <w:rsid w:val="00FF12C0"/>
    <w:rsid w:val="00FF187E"/>
    <w:rsid w:val="00FF18CC"/>
    <w:rsid w:val="00FF1C3C"/>
    <w:rsid w:val="00FF1EB0"/>
    <w:rsid w:val="00FF214E"/>
    <w:rsid w:val="00FF2801"/>
    <w:rsid w:val="00FF2B1F"/>
    <w:rsid w:val="00FF2B62"/>
    <w:rsid w:val="00FF2C33"/>
    <w:rsid w:val="00FF2F86"/>
    <w:rsid w:val="00FF4669"/>
    <w:rsid w:val="00FF4749"/>
    <w:rsid w:val="00FF4968"/>
    <w:rsid w:val="00FF4981"/>
    <w:rsid w:val="00FF4C1D"/>
    <w:rsid w:val="00FF5274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6E4E"/>
    <w:rsid w:val="00FF7514"/>
    <w:rsid w:val="00FF7766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3FE6FE0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646B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4244A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4244A6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4244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9FE86-E799-4872-88DE-A9EF66154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6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Phatchareephorn, Jansao</cp:lastModifiedBy>
  <cp:revision>2</cp:revision>
  <cp:lastPrinted>2023-02-17T16:17:00Z</cp:lastPrinted>
  <dcterms:created xsi:type="dcterms:W3CDTF">2023-02-18T06:14:00Z</dcterms:created>
  <dcterms:modified xsi:type="dcterms:W3CDTF">2023-02-18T06:14:00Z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2021-12-21T06:22:15Z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293db102-bb6a-42a6-b1bc-09a751f31478</vt:lpwstr>
  </property>
  <property fmtid="{D5CDD505-2E9C-101B-9397-08002B2CF9AE}" pid="8" name="MSIP_Label_4ed8881d-4062-46d6-b0ca-1cc939420954_ContentBits">
    <vt:lpwstr>0</vt:lpwstr>
  </property>
</Properties>
</file>