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E807EC" w:rsidRPr="00071E7A" w14:paraId="028954F3" w14:textId="77777777" w:rsidTr="001366A3">
        <w:trPr>
          <w:tblHeader/>
        </w:trPr>
        <w:tc>
          <w:tcPr>
            <w:tcW w:w="1458" w:type="dxa"/>
          </w:tcPr>
          <w:p w14:paraId="2C8C4960" w14:textId="77777777" w:rsidR="00E807EC" w:rsidRPr="00071E7A" w:rsidRDefault="00E807EC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CE7C550" w14:textId="77777777" w:rsidR="00E807EC" w:rsidRPr="00071E7A" w:rsidRDefault="00E807EC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E807EC" w:rsidRPr="00071E7A" w14:paraId="6FB204D8" w14:textId="77777777" w:rsidTr="006673C6">
        <w:tc>
          <w:tcPr>
            <w:tcW w:w="1458" w:type="dxa"/>
          </w:tcPr>
          <w:p w14:paraId="0A2DB33B" w14:textId="77777777" w:rsidR="00E807EC" w:rsidRPr="00071E7A" w:rsidRDefault="00E807EC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641A70B" w14:textId="77777777" w:rsidR="00E807EC" w:rsidRPr="00071E7A" w:rsidRDefault="007C7811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</w:t>
            </w:r>
            <w:r w:rsidR="00D20EC0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ทั่วไป</w:t>
            </w:r>
          </w:p>
        </w:tc>
      </w:tr>
      <w:tr w:rsidR="00E807EC" w:rsidRPr="00071E7A" w14:paraId="04614ADA" w14:textId="77777777" w:rsidTr="006673C6">
        <w:tc>
          <w:tcPr>
            <w:tcW w:w="1458" w:type="dxa"/>
          </w:tcPr>
          <w:p w14:paraId="1B70C6FC" w14:textId="77777777" w:rsidR="0034604A" w:rsidRPr="00071E7A" w:rsidRDefault="0034604A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08E7668" w14:textId="77777777" w:rsidR="00F43C39" w:rsidRPr="00071E7A" w:rsidRDefault="00D20EC0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เกณฑ์การจัดทำงบการเงิ</w:t>
            </w:r>
            <w:r w:rsidR="00F439A7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</w:tr>
      <w:tr w:rsidR="00E357DE" w:rsidRPr="00071E7A" w14:paraId="6600070E" w14:textId="77777777" w:rsidTr="006673C6">
        <w:tc>
          <w:tcPr>
            <w:tcW w:w="1458" w:type="dxa"/>
          </w:tcPr>
          <w:p w14:paraId="502085DA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ABBE9AB" w14:textId="77777777" w:rsidR="00E357DE" w:rsidRPr="00071E7A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EC3BAB" w:rsidRPr="00071E7A" w14:paraId="5D0815B9" w14:textId="77777777" w:rsidTr="006673C6">
        <w:tc>
          <w:tcPr>
            <w:tcW w:w="1458" w:type="dxa"/>
          </w:tcPr>
          <w:p w14:paraId="2A1B9E4C" w14:textId="77777777" w:rsidR="00EC3BAB" w:rsidRPr="00071E7A" w:rsidRDefault="00EC3BAB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09486E8" w14:textId="72F6AA94" w:rsidR="00EC3BAB" w:rsidRPr="00071E7A" w:rsidRDefault="00EC3BAB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2019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6389C">
              <w:rPr>
                <w:rFonts w:asciiTheme="majorBidi" w:hAnsiTheme="majorBidi" w:cstheme="majorBidi"/>
                <w:sz w:val="28"/>
                <w:szCs w:val="28"/>
              </w:rPr>
              <w:t>COVID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357DE" w:rsidRPr="00071E7A" w14:paraId="7BA84935" w14:textId="77777777" w:rsidTr="006673C6">
        <w:tc>
          <w:tcPr>
            <w:tcW w:w="1458" w:type="dxa"/>
          </w:tcPr>
          <w:p w14:paraId="1A3630D4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BFBF30F" w14:textId="7A0E959A" w:rsidR="00E357DE" w:rsidRPr="00071E7A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</w:t>
            </w:r>
            <w:r w:rsidR="00552A5D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</w:tr>
      <w:tr w:rsidR="00E357DE" w:rsidRPr="00071E7A" w14:paraId="28E42E57" w14:textId="77777777" w:rsidTr="006673C6">
        <w:tc>
          <w:tcPr>
            <w:tcW w:w="1458" w:type="dxa"/>
          </w:tcPr>
          <w:p w14:paraId="020D7064" w14:textId="77777777" w:rsidR="00E357DE" w:rsidRPr="00980A21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89D62CD" w14:textId="4D96EE86" w:rsidR="00E357DE" w:rsidRPr="00980A21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0A2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980A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A45FF" w:rsidRPr="00071E7A" w14:paraId="67D3BFEE" w14:textId="77777777" w:rsidTr="006673C6">
        <w:tc>
          <w:tcPr>
            <w:tcW w:w="1458" w:type="dxa"/>
          </w:tcPr>
          <w:p w14:paraId="15FE7E82" w14:textId="77777777" w:rsidR="004A45FF" w:rsidRPr="00980A21" w:rsidRDefault="004A45FF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F47FD78" w14:textId="5A8F9A70" w:rsidR="004A45FF" w:rsidRPr="00980A21" w:rsidRDefault="004A45FF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0A2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</w:tr>
      <w:tr w:rsidR="00E357DE" w:rsidRPr="00071E7A" w14:paraId="42AE0B12" w14:textId="77777777" w:rsidTr="006673C6">
        <w:tc>
          <w:tcPr>
            <w:tcW w:w="1458" w:type="dxa"/>
          </w:tcPr>
          <w:p w14:paraId="54D27E3F" w14:textId="77777777" w:rsidR="00E357DE" w:rsidRPr="00980A21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A420B08" w14:textId="1FD37FA8" w:rsidR="00E357DE" w:rsidRPr="00980A21" w:rsidRDefault="003F78A1" w:rsidP="00E357D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0A2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อสังหาริมทรัพย์พัฒนาเพื่อขาย</w:t>
            </w:r>
          </w:p>
        </w:tc>
      </w:tr>
      <w:tr w:rsidR="00C7086C" w:rsidRPr="00071E7A" w14:paraId="4A641093" w14:textId="77777777" w:rsidTr="006673C6">
        <w:tc>
          <w:tcPr>
            <w:tcW w:w="1458" w:type="dxa"/>
          </w:tcPr>
          <w:p w14:paraId="1CB2CED3" w14:textId="77777777" w:rsidR="00C7086C" w:rsidRPr="00980A21" w:rsidRDefault="00C7086C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2B52549" w14:textId="2AD8B368" w:rsidR="00C7086C" w:rsidRPr="00980A21" w:rsidRDefault="00C7086C" w:rsidP="00E357D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0A2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สินค้าคงเหลือ</w:t>
            </w:r>
            <w:r w:rsidR="00D07006" w:rsidRPr="00980A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602625" w:rsidRPr="00071E7A" w14:paraId="217EDC82" w14:textId="77777777" w:rsidTr="0074442F">
        <w:tc>
          <w:tcPr>
            <w:tcW w:w="1458" w:type="dxa"/>
          </w:tcPr>
          <w:p w14:paraId="29EB9139" w14:textId="77777777" w:rsidR="00602625" w:rsidRPr="00980A21" w:rsidRDefault="00602625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D2F0FD2" w14:textId="58335AF8" w:rsidR="00602625" w:rsidRPr="00980A21" w:rsidRDefault="00602625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0A2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  <w:r w:rsidR="00D07006" w:rsidRPr="00980A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357DE" w:rsidRPr="00071E7A" w14:paraId="12DD9C83" w14:textId="77777777" w:rsidTr="006673C6">
        <w:tc>
          <w:tcPr>
            <w:tcW w:w="1458" w:type="dxa"/>
          </w:tcPr>
          <w:p w14:paraId="1ADE2C50" w14:textId="77777777" w:rsidR="00E357DE" w:rsidRPr="00980A21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856BEAB" w14:textId="3BAABFCD" w:rsidR="00E357DE" w:rsidRPr="00980A21" w:rsidRDefault="008231E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0A2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7A11F1" w:rsidRPr="00980A2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</w:t>
            </w:r>
            <w:r w:rsidR="003A1337" w:rsidRPr="00980A2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  <w:r w:rsidR="00D07006" w:rsidRPr="00980A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A652F" w:rsidRPr="00071E7A" w14:paraId="1266B2A7" w14:textId="77777777" w:rsidTr="006673C6">
        <w:tc>
          <w:tcPr>
            <w:tcW w:w="1458" w:type="dxa"/>
          </w:tcPr>
          <w:p w14:paraId="75F3B03E" w14:textId="77777777" w:rsidR="004A652F" w:rsidRPr="00980A21" w:rsidRDefault="004A652F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0BD1F4E" w14:textId="5C9FF93B" w:rsidR="004A652F" w:rsidRPr="00980A21" w:rsidRDefault="004A652F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0A2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D07006" w:rsidRPr="00980A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357DE" w:rsidRPr="00071E7A" w14:paraId="28CE48A9" w14:textId="77777777" w:rsidTr="006673C6">
        <w:tc>
          <w:tcPr>
            <w:tcW w:w="1458" w:type="dxa"/>
          </w:tcPr>
          <w:p w14:paraId="5ACA00C4" w14:textId="77777777" w:rsidR="00E357DE" w:rsidRPr="00980A21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28C3B5E" w14:textId="47630972" w:rsidR="00E357DE" w:rsidRPr="00980A21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0A2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E357DE" w:rsidRPr="00071E7A" w14:paraId="2C1C621E" w14:textId="77777777" w:rsidTr="006673C6">
        <w:tc>
          <w:tcPr>
            <w:tcW w:w="1458" w:type="dxa"/>
          </w:tcPr>
          <w:p w14:paraId="0CC64820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DC9A71A" w14:textId="3D6E2738" w:rsidR="00E357DE" w:rsidRPr="00071E7A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  <w:r w:rsidR="00D070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ED19A1" w:rsidRPr="00071E7A" w14:paraId="047130EE" w14:textId="77777777" w:rsidTr="006673C6">
        <w:tc>
          <w:tcPr>
            <w:tcW w:w="1458" w:type="dxa"/>
          </w:tcPr>
          <w:p w14:paraId="57ECF249" w14:textId="77777777" w:rsidR="00ED19A1" w:rsidRPr="00071E7A" w:rsidRDefault="00ED19A1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817CF1C" w14:textId="3DBA7F1A" w:rsidR="00ED19A1" w:rsidRPr="00071E7A" w:rsidRDefault="00ED19A1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สัญญาเช่า</w:t>
            </w:r>
            <w:r w:rsidR="00D070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E357DE" w:rsidRPr="00071E7A" w14:paraId="0D0BE88B" w14:textId="77777777" w:rsidTr="006673C6">
        <w:tc>
          <w:tcPr>
            <w:tcW w:w="1458" w:type="dxa"/>
          </w:tcPr>
          <w:p w14:paraId="056EC014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4CB79CA" w14:textId="36AAF099" w:rsidR="00E357DE" w:rsidRPr="00D07006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D070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E357DE" w:rsidRPr="00071E7A" w14:paraId="5B668280" w14:textId="77777777" w:rsidTr="006673C6">
        <w:tc>
          <w:tcPr>
            <w:tcW w:w="1458" w:type="dxa"/>
          </w:tcPr>
          <w:p w14:paraId="1CE4CBC7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06A5C60" w14:textId="56DCE37D" w:rsidR="00E357DE" w:rsidRPr="00071E7A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หนี้สินที่มีภาระดอกเบี้ย</w:t>
            </w:r>
            <w:r w:rsidR="00D07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357DE" w:rsidRPr="00071E7A" w14:paraId="49AA6358" w14:textId="77777777" w:rsidTr="006673C6">
        <w:tc>
          <w:tcPr>
            <w:tcW w:w="1458" w:type="dxa"/>
          </w:tcPr>
          <w:p w14:paraId="72F89EE9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6F54023" w14:textId="73101E4E" w:rsidR="00E357DE" w:rsidRPr="00071E7A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357DE" w:rsidRPr="00071E7A" w14:paraId="5BA70392" w14:textId="77777777" w:rsidTr="006673C6">
        <w:tc>
          <w:tcPr>
            <w:tcW w:w="1458" w:type="dxa"/>
          </w:tcPr>
          <w:p w14:paraId="28B1FEA3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F827A9F" w14:textId="4C6785C1" w:rsidR="00E357DE" w:rsidRPr="00071E7A" w:rsidRDefault="00415ECF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="00E357DE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357DE" w:rsidRPr="00071E7A" w14:paraId="2ADB245B" w14:textId="77777777" w:rsidTr="006673C6">
        <w:tc>
          <w:tcPr>
            <w:tcW w:w="1458" w:type="dxa"/>
          </w:tcPr>
          <w:p w14:paraId="3140E1C4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121DAFF" w14:textId="77777777" w:rsidR="00E357DE" w:rsidRPr="00071E7A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ทุนเรือนหุ้น </w:t>
            </w:r>
          </w:p>
        </w:tc>
      </w:tr>
      <w:tr w:rsidR="00E357DE" w:rsidRPr="00071E7A" w14:paraId="7C0BE811" w14:textId="77777777" w:rsidTr="006673C6">
        <w:tc>
          <w:tcPr>
            <w:tcW w:w="1458" w:type="dxa"/>
          </w:tcPr>
          <w:p w14:paraId="68C277F6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7810791" w14:textId="4F38E112" w:rsidR="00E357DE" w:rsidRPr="00071E7A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  <w:r w:rsidR="009104E3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ตามกฏหมาย </w:t>
            </w:r>
          </w:p>
        </w:tc>
      </w:tr>
      <w:tr w:rsidR="000C0069" w:rsidRPr="00071E7A" w14:paraId="7057FB10" w14:textId="77777777" w:rsidTr="00D047A6">
        <w:tc>
          <w:tcPr>
            <w:tcW w:w="1458" w:type="dxa"/>
          </w:tcPr>
          <w:p w14:paraId="6A721332" w14:textId="77777777" w:rsidR="000C0069" w:rsidRPr="00071E7A" w:rsidRDefault="000C0069" w:rsidP="00D047A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5574753" w14:textId="40B0AE8C" w:rsidR="000C0069" w:rsidRPr="00071E7A" w:rsidRDefault="00962116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="00D07006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E357DE" w:rsidRPr="00071E7A" w14:paraId="5C42E2F2" w14:textId="77777777" w:rsidTr="006673C6">
        <w:tc>
          <w:tcPr>
            <w:tcW w:w="1458" w:type="dxa"/>
          </w:tcPr>
          <w:p w14:paraId="6FD2BC53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28FA894" w14:textId="52A9D996" w:rsidR="00E357DE" w:rsidRPr="00071E7A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</w:t>
            </w:r>
            <w:r w:rsidR="00614183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และการจำแนกรายได้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8197D" w:rsidRPr="00071E7A" w14:paraId="4C4D6A4B" w14:textId="77777777" w:rsidTr="006673C6">
        <w:tc>
          <w:tcPr>
            <w:tcW w:w="1458" w:type="dxa"/>
          </w:tcPr>
          <w:p w14:paraId="108E7F2D" w14:textId="77777777" w:rsidR="00F8197D" w:rsidRPr="00071E7A" w:rsidRDefault="00F8197D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5B1AD2D" w14:textId="590D38C4" w:rsidR="00F8197D" w:rsidRPr="00071E7A" w:rsidRDefault="00F8197D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</w:t>
            </w:r>
            <w:r w:rsidR="00C32A48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357DE" w:rsidRPr="00071E7A" w14:paraId="312D285A" w14:textId="77777777" w:rsidTr="006673C6">
        <w:tc>
          <w:tcPr>
            <w:tcW w:w="1458" w:type="dxa"/>
          </w:tcPr>
          <w:p w14:paraId="0736FDC2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3B1A5A9" w14:textId="6B4798E8" w:rsidR="00E357DE" w:rsidRPr="00071E7A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ค่าใช้จ่ายตามลักษณะ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357DE" w:rsidRPr="00071E7A" w14:paraId="0EE91109" w14:textId="77777777" w:rsidTr="00013B13">
        <w:tc>
          <w:tcPr>
            <w:tcW w:w="1458" w:type="dxa"/>
          </w:tcPr>
          <w:p w14:paraId="71A5B47E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7D0A4AEB" w14:textId="34C1F717" w:rsidR="00E357DE" w:rsidRPr="00071E7A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32A48" w:rsidRPr="00071E7A" w14:paraId="44185BB6" w14:textId="77777777" w:rsidTr="00013B13">
        <w:tc>
          <w:tcPr>
            <w:tcW w:w="1458" w:type="dxa"/>
          </w:tcPr>
          <w:p w14:paraId="22F55262" w14:textId="77777777" w:rsidR="00C32A48" w:rsidRPr="00071E7A" w:rsidRDefault="00C32A48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8663552" w14:textId="77696D6F" w:rsidR="00C32A48" w:rsidRPr="00071E7A" w:rsidRDefault="00C32A48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สิทธิประโยชน์จากการส่งเสริมการลงทุน</w:t>
            </w:r>
          </w:p>
        </w:tc>
      </w:tr>
      <w:tr w:rsidR="00E357DE" w:rsidRPr="00071E7A" w14:paraId="5A2C12CA" w14:textId="77777777" w:rsidTr="00013B13">
        <w:tc>
          <w:tcPr>
            <w:tcW w:w="1458" w:type="dxa"/>
          </w:tcPr>
          <w:p w14:paraId="6978BCEB" w14:textId="77777777" w:rsidR="00E357DE" w:rsidRPr="00071E7A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7F48200" w14:textId="1030FC1C" w:rsidR="00E357DE" w:rsidRPr="00071E7A" w:rsidRDefault="00E357DE" w:rsidP="004F1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36BD1" w:rsidRPr="00071E7A" w14:paraId="489233F6" w14:textId="77777777" w:rsidTr="00013B13">
        <w:tc>
          <w:tcPr>
            <w:tcW w:w="1458" w:type="dxa"/>
          </w:tcPr>
          <w:p w14:paraId="67D9B296" w14:textId="77777777" w:rsidR="00336BD1" w:rsidRPr="00071E7A" w:rsidRDefault="00336BD1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5A51137" w14:textId="42446DFA" w:rsidR="00336BD1" w:rsidRPr="00071E7A" w:rsidRDefault="00336BD1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357DE" w:rsidRPr="00071E7A" w14:paraId="31D02615" w14:textId="77777777" w:rsidTr="00013B13">
        <w:tc>
          <w:tcPr>
            <w:tcW w:w="1458" w:type="dxa"/>
          </w:tcPr>
          <w:p w14:paraId="2BE03B10" w14:textId="77777777" w:rsidR="00CC664B" w:rsidRPr="00071E7A" w:rsidRDefault="00CC664B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4468E5B" w14:textId="563BE550" w:rsidR="00E357DE" w:rsidRPr="00071E7A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7465F" w:rsidRPr="00071E7A" w14:paraId="05E37E01" w14:textId="77777777" w:rsidTr="00013B13">
        <w:tc>
          <w:tcPr>
            <w:tcW w:w="1458" w:type="dxa"/>
          </w:tcPr>
          <w:p w14:paraId="1951B21F" w14:textId="77777777" w:rsidR="0067465F" w:rsidRPr="00071E7A" w:rsidRDefault="0067465F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E2B1578" w14:textId="432C80A9" w:rsidR="0067465F" w:rsidRPr="00071E7A" w:rsidRDefault="0067465F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การบริหารจัดการทุน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23CD1" w:rsidRPr="00071E7A" w14:paraId="46BDE83F" w14:textId="77777777" w:rsidTr="00E35D20">
        <w:tc>
          <w:tcPr>
            <w:tcW w:w="1458" w:type="dxa"/>
          </w:tcPr>
          <w:p w14:paraId="0365A4F0" w14:textId="77777777" w:rsidR="00F23CD1" w:rsidRPr="00071E7A" w:rsidRDefault="00F23CD1" w:rsidP="00E35D2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D7543FB" w14:textId="0523F9A2" w:rsidR="00F23CD1" w:rsidRPr="00071E7A" w:rsidRDefault="00F23CD1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ภาระผูกพันกับบุคคลหรือกิจการที่ไม่</w:t>
            </w:r>
            <w:r w:rsidRPr="00071E7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="00D07006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0094F" w:rsidRPr="00071E7A" w14:paraId="13C8E333" w14:textId="77777777" w:rsidTr="00347EEE">
        <w:tc>
          <w:tcPr>
            <w:tcW w:w="1458" w:type="dxa"/>
          </w:tcPr>
          <w:p w14:paraId="2C2A44E4" w14:textId="77777777" w:rsidR="00C0094F" w:rsidRPr="00071E7A" w:rsidRDefault="00C0094F" w:rsidP="00347EEE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CA1BC7C" w14:textId="502C7492" w:rsidR="00C0094F" w:rsidRPr="00071E7A" w:rsidRDefault="00C0094F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หนี้สินที่อาจเกิดขึ้น</w:t>
            </w:r>
            <w:r w:rsidR="00D070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A13C0" w:rsidRPr="00071E7A" w14:paraId="3EBFF1CC" w14:textId="77777777" w:rsidTr="00013B13">
        <w:tc>
          <w:tcPr>
            <w:tcW w:w="1458" w:type="dxa"/>
          </w:tcPr>
          <w:p w14:paraId="4D991923" w14:textId="77777777" w:rsidR="00BA13C0" w:rsidRPr="00071E7A" w:rsidRDefault="00BA13C0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566405D" w14:textId="77777777" w:rsidR="00BA13C0" w:rsidRPr="00071E7A" w:rsidRDefault="00BA13C0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14:paraId="64ABF9EC" w14:textId="77777777" w:rsidR="00E6478E" w:rsidRPr="00071E7A" w:rsidRDefault="00C81489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br w:type="page"/>
      </w:r>
      <w:r w:rsidR="00E6478E" w:rsidRPr="00071E7A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49FB245" w14:textId="77777777" w:rsidR="007B4306" w:rsidRPr="007A4058" w:rsidRDefault="007B4306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6D86CB3E" w14:textId="27FA9593" w:rsidR="00E6478E" w:rsidRPr="00071E7A" w:rsidRDefault="00E6478E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</w:t>
      </w:r>
      <w:r w:rsidR="00CD6F97" w:rsidRPr="00071E7A">
        <w:rPr>
          <w:rFonts w:asciiTheme="majorBidi" w:hAnsiTheme="majorBidi" w:cstheme="majorBidi"/>
          <w:sz w:val="28"/>
          <w:szCs w:val="28"/>
          <w:cs/>
        </w:rPr>
        <w:t>คณะกรรมการเมื่อวันที่</w:t>
      </w:r>
      <w:r w:rsidR="00CD6F97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17</w:t>
      </w:r>
      <w:r w:rsidR="00CD6F97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8231EE" w:rsidRPr="00071E7A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EE0AC0" w:rsidRPr="00EE0AC0">
        <w:rPr>
          <w:rFonts w:asciiTheme="majorBidi" w:hAnsiTheme="majorBidi" w:cstheme="majorBidi"/>
          <w:sz w:val="28"/>
          <w:szCs w:val="28"/>
        </w:rPr>
        <w:t>2566</w:t>
      </w:r>
    </w:p>
    <w:p w14:paraId="673002FB" w14:textId="77777777" w:rsidR="00E6478E" w:rsidRPr="007A4058" w:rsidRDefault="00E6478E" w:rsidP="00D0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7EF41F5" w14:textId="5D5D0864" w:rsidR="00E6478E" w:rsidRPr="00071E7A" w:rsidRDefault="00E6478E" w:rsidP="00183140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70C2279F" w14:textId="77777777" w:rsidR="00BF18CF" w:rsidRPr="007A4058" w:rsidRDefault="00BF18CF" w:rsidP="00D0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6376F3DF" w14:textId="4E30F861" w:rsidR="00415ECF" w:rsidRPr="00071E7A" w:rsidRDefault="00E6478E" w:rsidP="00BF18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 พฤกษา </w:t>
      </w:r>
      <w:r w:rsidR="00F6001D" w:rsidRPr="00071E7A">
        <w:rPr>
          <w:rFonts w:asciiTheme="majorBidi" w:hAnsiTheme="majorBidi" w:cstheme="majorBidi"/>
          <w:sz w:val="28"/>
          <w:szCs w:val="28"/>
          <w:cs/>
        </w:rPr>
        <w:t>โฮลดิ้ง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จำกัด (มหาชน) “บริษัท” เป็นนิติบุคคลที่จัดตั้งขึ้นในประเทศไทย </w:t>
      </w:r>
      <w:r w:rsidR="00365AF6" w:rsidRPr="00071E7A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 โดย</w:t>
      </w:r>
      <w:r w:rsidRPr="00071E7A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4B5E7B" w:rsidRPr="00071E7A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071E7A">
        <w:rPr>
          <w:rFonts w:asciiTheme="majorBidi" w:hAnsiTheme="majorBidi" w:cstheme="majorBidi"/>
          <w:sz w:val="28"/>
          <w:szCs w:val="28"/>
          <w:cs/>
        </w:rPr>
        <w:t>ตั้งอยู่</w:t>
      </w:r>
      <w:r w:rsidR="008231EE" w:rsidRPr="00071E7A">
        <w:rPr>
          <w:rFonts w:asciiTheme="majorBidi" w:hAnsiTheme="majorBidi" w:cstheme="majorBidi"/>
          <w:sz w:val="28"/>
          <w:szCs w:val="28"/>
          <w:cs/>
        </w:rPr>
        <w:t>เลข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E0AC0" w:rsidRPr="00EE0AC0">
        <w:rPr>
          <w:rFonts w:asciiTheme="majorBidi" w:hAnsiTheme="majorBidi" w:cstheme="majorBidi"/>
          <w:spacing w:val="-2"/>
          <w:sz w:val="28"/>
          <w:szCs w:val="28"/>
          <w:lang w:val="en-US"/>
        </w:rPr>
        <w:t>1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177</w:t>
      </w:r>
      <w:r w:rsidR="00415ECF" w:rsidRPr="00071E7A">
        <w:rPr>
          <w:rFonts w:asciiTheme="majorBidi" w:hAnsiTheme="majorBidi" w:cstheme="majorBidi"/>
          <w:sz w:val="28"/>
          <w:szCs w:val="28"/>
          <w:cs/>
        </w:rPr>
        <w:t xml:space="preserve"> อาคารเพิร์ล แบงก์ค็อก ชั้น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24</w:t>
      </w:r>
      <w:r w:rsidR="00415ECF" w:rsidRPr="00071E7A">
        <w:rPr>
          <w:rFonts w:asciiTheme="majorBidi" w:hAnsiTheme="majorBidi" w:cstheme="majorBidi"/>
          <w:sz w:val="28"/>
          <w:szCs w:val="28"/>
          <w:cs/>
        </w:rPr>
        <w:t xml:space="preserve"> ถนนพหลโยธิน แขวง</w:t>
      </w:r>
      <w:r w:rsidR="00085C75" w:rsidRPr="00071E7A">
        <w:rPr>
          <w:rFonts w:asciiTheme="majorBidi" w:hAnsiTheme="majorBidi" w:cstheme="majorBidi"/>
          <w:sz w:val="28"/>
          <w:szCs w:val="28"/>
          <w:cs/>
        </w:rPr>
        <w:t>พญาไท</w:t>
      </w:r>
      <w:r w:rsidR="00415ECF" w:rsidRPr="00071E7A">
        <w:rPr>
          <w:rFonts w:asciiTheme="majorBidi" w:hAnsiTheme="majorBidi" w:cstheme="majorBidi"/>
          <w:sz w:val="28"/>
          <w:szCs w:val="28"/>
          <w:cs/>
        </w:rPr>
        <w:t xml:space="preserve"> เขตพญาไท กรุงเทพมหานคร</w:t>
      </w:r>
      <w:r w:rsidR="00BF18CF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576AE9E" w14:textId="77777777" w:rsidR="00415ECF" w:rsidRPr="007A4058" w:rsidRDefault="00415ECF" w:rsidP="00D0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1515BFDD" w14:textId="62D525DC" w:rsidR="00415ECF" w:rsidRPr="00071E7A" w:rsidRDefault="00415ECF" w:rsidP="00415E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ผู้ถือหุ้นรายใหญ่ในระหว่างปีได้แก่ ครอบครัววิจิตรพงศ์พันธุ์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 (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>ถือหุ้นร้อยละ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75</w:t>
      </w:r>
      <w:r w:rsidR="007D1A27" w:rsidRPr="00071E7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7E6E3A4D" w14:textId="77777777" w:rsidR="00536A7F" w:rsidRPr="007A4058" w:rsidRDefault="00536A7F" w:rsidP="00D0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65BFA4F1" w14:textId="5A2F311D" w:rsidR="00536A7F" w:rsidRPr="00071E7A" w:rsidRDefault="00536A7F" w:rsidP="00536A7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กลุ่มบริษัทดำเนินธุรกิจหลักเกี่ยวกับการพัฒนาอสังหาริ</w:t>
      </w:r>
      <w:r w:rsidR="00A605B6" w:rsidRPr="00071E7A">
        <w:rPr>
          <w:rFonts w:asciiTheme="majorBidi" w:hAnsiTheme="majorBidi" w:cstheme="majorBidi"/>
          <w:sz w:val="28"/>
          <w:szCs w:val="28"/>
          <w:cs/>
        </w:rPr>
        <w:t xml:space="preserve">มทรัพย์ </w:t>
      </w:r>
      <w:r w:rsidR="008A3B24" w:rsidRPr="00071E7A">
        <w:rPr>
          <w:rFonts w:asciiTheme="majorBidi" w:hAnsiTheme="majorBidi" w:cstheme="majorBidi"/>
          <w:sz w:val="28"/>
          <w:szCs w:val="28"/>
          <w:cs/>
        </w:rPr>
        <w:t>โดย</w:t>
      </w:r>
      <w:r w:rsidR="00A605B6" w:rsidRPr="00071E7A">
        <w:rPr>
          <w:rFonts w:asciiTheme="majorBidi" w:hAnsiTheme="majorBidi" w:cstheme="majorBidi"/>
          <w:sz w:val="28"/>
          <w:szCs w:val="28"/>
          <w:cs/>
        </w:rPr>
        <w:t>รายละเอียดของบริษัทย่อย</w:t>
      </w:r>
      <w:r w:rsidR="0052513E" w:rsidRPr="00071E7A">
        <w:rPr>
          <w:rFonts w:asciiTheme="majorBidi" w:hAnsiTheme="majorBidi" w:cstheme="majorBidi" w:hint="cs"/>
          <w:sz w:val="28"/>
          <w:szCs w:val="28"/>
          <w:cs/>
        </w:rPr>
        <w:t xml:space="preserve"> บริษัทร่วม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และการร่วมค้า ณ วันที่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51E16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251E16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ได้เปิดเผยไว้ในหมายเหตุข้อ</w:t>
      </w:r>
      <w:r w:rsidR="00602625"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11</w:t>
      </w:r>
    </w:p>
    <w:p w14:paraId="04278CE4" w14:textId="77777777" w:rsidR="00BB63C1" w:rsidRPr="007A4058" w:rsidRDefault="00BB63C1" w:rsidP="00D0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7C54CA69" w14:textId="7511E26C" w:rsidR="00CE085C" w:rsidRPr="00071E7A" w:rsidRDefault="00CE085C" w:rsidP="00183140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เกณฑ์การจัดทำงบการเงิน </w:t>
      </w:r>
    </w:p>
    <w:p w14:paraId="4A284E62" w14:textId="0753D6E7" w:rsidR="00D57106" w:rsidRPr="007A4058" w:rsidRDefault="00D57106" w:rsidP="00D0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0506043A" w14:textId="77777777" w:rsidR="0006167C" w:rsidRDefault="0006167C" w:rsidP="0006167C">
      <w:pPr>
        <w:pStyle w:val="AccPolicyalternative"/>
        <w:rPr>
          <w:rFonts w:eastAsia="Times New Roman"/>
          <w:i w:val="0"/>
          <w:iCs w:val="0"/>
          <w:sz w:val="28"/>
          <w:szCs w:val="28"/>
        </w:rPr>
      </w:pPr>
      <w:r w:rsidRPr="0041548A">
        <w:rPr>
          <w:rFonts w:eastAsia="Times New Roman"/>
          <w:i w:val="0"/>
          <w:iCs w:val="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>
        <w:rPr>
          <w:rFonts w:eastAsia="Times New Roman"/>
          <w:i w:val="0"/>
          <w:iCs w:val="0"/>
          <w:sz w:val="28"/>
          <w:szCs w:val="28"/>
          <w:cs/>
        </w:rPr>
        <w:br/>
      </w:r>
      <w:r w:rsidRPr="0041548A">
        <w:rPr>
          <w:rFonts w:eastAsia="Times New Roman"/>
          <w:i w:val="0"/>
          <w:iCs w:val="0"/>
          <w:sz w:val="28"/>
          <w:szCs w:val="28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52DCD15A" w14:textId="77777777" w:rsidR="0006167C" w:rsidRPr="007A4058" w:rsidRDefault="0006167C" w:rsidP="00D0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7C5850F1" w14:textId="77777777" w:rsidR="0006167C" w:rsidRPr="0041548A" w:rsidRDefault="0006167C" w:rsidP="0006167C">
      <w:pPr>
        <w:pStyle w:val="AccPolicyalternative"/>
        <w:rPr>
          <w:rFonts w:eastAsia="Times New Roman"/>
          <w:i w:val="0"/>
          <w:iCs w:val="0"/>
          <w:sz w:val="28"/>
          <w:szCs w:val="28"/>
        </w:rPr>
      </w:pPr>
      <w:r w:rsidRPr="0041548A">
        <w:rPr>
          <w:rFonts w:eastAsia="Times New Roman"/>
          <w:i w:val="0"/>
          <w:iCs w:val="0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A21F064" w14:textId="0FCD9ACA" w:rsidR="003F4B09" w:rsidRPr="007A4058" w:rsidRDefault="003F4B09" w:rsidP="00D0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450E9AE2" w14:textId="7EDCF058" w:rsidR="00C43E93" w:rsidRDefault="00C43E93" w:rsidP="00C43E93">
      <w:pPr>
        <w:pStyle w:val="AccPolicyalternative"/>
        <w:rPr>
          <w:rFonts w:eastAsia="Times New Roman"/>
          <w:i w:val="0"/>
          <w:iCs w:val="0"/>
          <w:sz w:val="28"/>
          <w:szCs w:val="28"/>
        </w:rPr>
      </w:pPr>
      <w:r>
        <w:rPr>
          <w:rFonts w:eastAsia="Times New Roman" w:hint="cs"/>
          <w:i w:val="0"/>
          <w:iCs w:val="0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 w:rsidR="00EE0AC0" w:rsidRPr="00EE0AC0">
        <w:rPr>
          <w:rFonts w:eastAsia="Times New Roman"/>
          <w:i w:val="0"/>
          <w:iCs w:val="0"/>
          <w:sz w:val="28"/>
          <w:szCs w:val="28"/>
        </w:rPr>
        <w:t>1</w:t>
      </w:r>
      <w:r>
        <w:rPr>
          <w:rFonts w:eastAsia="Times New Roman"/>
          <w:i w:val="0"/>
          <w:iCs w:val="0"/>
          <w:sz w:val="28"/>
          <w:szCs w:val="28"/>
        </w:rPr>
        <w:t xml:space="preserve"> </w:t>
      </w:r>
      <w:r>
        <w:rPr>
          <w:rFonts w:eastAsia="Times New Roman" w:hint="cs"/>
          <w:i w:val="0"/>
          <w:iCs w:val="0"/>
          <w:sz w:val="28"/>
          <w:szCs w:val="28"/>
          <w:cs/>
        </w:rPr>
        <w:t xml:space="preserve">มกราคม </w:t>
      </w:r>
      <w:r w:rsidR="00EE0AC0" w:rsidRPr="00EE0AC0">
        <w:rPr>
          <w:rFonts w:eastAsia="Times New Roman"/>
          <w:i w:val="0"/>
          <w:iCs w:val="0"/>
          <w:sz w:val="28"/>
          <w:szCs w:val="28"/>
        </w:rPr>
        <w:t>2565</w:t>
      </w:r>
      <w:r>
        <w:rPr>
          <w:rFonts w:eastAsia="Times New Roman"/>
          <w:i w:val="0"/>
          <w:iCs w:val="0"/>
          <w:sz w:val="28"/>
          <w:szCs w:val="28"/>
        </w:rPr>
        <w:t xml:space="preserve"> </w:t>
      </w:r>
      <w:r>
        <w:rPr>
          <w:rFonts w:eastAsia="Times New Roman" w:hint="cs"/>
          <w:i w:val="0"/>
          <w:iCs w:val="0"/>
          <w:sz w:val="28"/>
          <w:szCs w:val="28"/>
          <w:cs/>
        </w:rPr>
        <w:t>ถือเป็นการปฏิบัติตามมาตรฐานการรายงานทางการเงินที่ออกและปรับปรุงใหม่นั้น ไม่มีผลกระทบต่องบการเงินอย่างมีสาระสำคัญ</w:t>
      </w:r>
    </w:p>
    <w:p w14:paraId="02A5E415" w14:textId="3B6C6055" w:rsidR="007A4058" w:rsidRDefault="007A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13AF9A5" w14:textId="0B7B5956" w:rsidR="00C43E93" w:rsidRDefault="00C43E93" w:rsidP="00C43E93">
      <w:pPr>
        <w:pStyle w:val="AccPolicyalternative"/>
        <w:rPr>
          <w:rFonts w:eastAsia="Times New Roman"/>
          <w:i w:val="0"/>
          <w:iCs w:val="0"/>
          <w:sz w:val="28"/>
          <w:szCs w:val="28"/>
        </w:rPr>
      </w:pPr>
      <w:r>
        <w:rPr>
          <w:rFonts w:eastAsia="Times New Roman" w:hint="cs"/>
          <w:i w:val="0"/>
          <w:iCs w:val="0"/>
          <w:sz w:val="28"/>
          <w:szCs w:val="28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61EF995" w14:textId="77777777" w:rsidR="007A4058" w:rsidRPr="007A4058" w:rsidRDefault="007A4058" w:rsidP="00C43E93">
      <w:pPr>
        <w:pStyle w:val="AccPolicyalternative"/>
        <w:rPr>
          <w:rFonts w:eastAsia="Times New Roman"/>
          <w:i w:val="0"/>
          <w:iCs w:val="0"/>
          <w:sz w:val="28"/>
          <w:szCs w:val="28"/>
        </w:rPr>
      </w:pPr>
    </w:p>
    <w:p w14:paraId="0C1F1D70" w14:textId="3936A6D3" w:rsidR="00E6478E" w:rsidRPr="00071E7A" w:rsidRDefault="00E6478E" w:rsidP="005A7C0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20B8F7E7" w14:textId="77777777" w:rsidR="00E6478E" w:rsidRPr="007A4058" w:rsidRDefault="00E6478E" w:rsidP="00914AF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B24D1" w14:textId="6FF1958F" w:rsidR="00C12602" w:rsidRPr="00071E7A" w:rsidRDefault="00C12602" w:rsidP="00C12602">
      <w:pPr>
        <w:pStyle w:val="AccPolicyalternative"/>
        <w:rPr>
          <w:rFonts w:asciiTheme="majorBidi" w:eastAsia="Times New Roman" w:hAnsiTheme="majorBidi" w:cstheme="majorBidi"/>
          <w:i w:val="0"/>
          <w:iCs w:val="0"/>
          <w:sz w:val="28"/>
          <w:szCs w:val="28"/>
          <w:cs/>
        </w:rPr>
      </w:pPr>
      <w:r w:rsidRPr="00071E7A">
        <w:rPr>
          <w:rFonts w:asciiTheme="majorBidi" w:eastAsia="Times New Roman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B0B568C" w14:textId="4CF62239" w:rsidR="00AC542B" w:rsidRPr="007A4058" w:rsidRDefault="00AC542B" w:rsidP="00AC542B">
      <w:pPr>
        <w:pStyle w:val="BodyText2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DB187" w14:textId="77777777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5D8083AC" w14:textId="77777777" w:rsidR="00C12602" w:rsidRPr="007A4058" w:rsidRDefault="00C12602" w:rsidP="00914AF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485299" w14:textId="247CEE86" w:rsidR="00C12602" w:rsidRPr="00071E7A" w:rsidRDefault="00C12602" w:rsidP="00AE1C67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</w:t>
      </w:r>
      <w:r w:rsidRPr="00071E7A">
        <w:rPr>
          <w:rFonts w:asciiTheme="majorBidi" w:hAnsiTheme="majorBidi" w:cstheme="majorBidi"/>
          <w:sz w:val="28"/>
          <w:szCs w:val="28"/>
        </w:rPr>
        <w:t xml:space="preserve"> “</w:t>
      </w:r>
      <w:r w:rsidRPr="00071E7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71E7A">
        <w:rPr>
          <w:rFonts w:asciiTheme="majorBidi" w:hAnsiTheme="majorBidi" w:cstheme="majorBidi"/>
          <w:sz w:val="28"/>
          <w:szCs w:val="28"/>
        </w:rPr>
        <w:t>”</w:t>
      </w:r>
      <w:r w:rsidRPr="00071E7A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</w:t>
      </w:r>
      <w:r w:rsidR="007E6856" w:rsidRPr="00071E7A">
        <w:rPr>
          <w:rFonts w:asciiTheme="majorBidi" w:hAnsiTheme="majorBidi"/>
          <w:sz w:val="28"/>
          <w:szCs w:val="28"/>
          <w:cs/>
        </w:rPr>
        <w:t>บริษัทร่วม</w:t>
      </w:r>
      <w:r w:rsidR="007E6856" w:rsidRPr="00071E7A">
        <w:rPr>
          <w:rFonts w:asciiTheme="majorBidi" w:hAnsiTheme="majorBidi" w:hint="cs"/>
          <w:sz w:val="28"/>
          <w:szCs w:val="28"/>
          <w:cs/>
        </w:rPr>
        <w:t>และ</w:t>
      </w:r>
      <w:r w:rsidRPr="00071E7A">
        <w:rPr>
          <w:rFonts w:asciiTheme="majorBidi" w:hAnsiTheme="majorBidi" w:cstheme="majorBidi"/>
          <w:sz w:val="28"/>
          <w:szCs w:val="28"/>
          <w:cs/>
        </w:rPr>
        <w:t>การร่วมค้า</w:t>
      </w:r>
    </w:p>
    <w:p w14:paraId="0C3993C7" w14:textId="77777777" w:rsidR="007E6856" w:rsidRPr="007A4058" w:rsidRDefault="007E6856" w:rsidP="00AE1C67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A942C9" w14:textId="1CE40DE7" w:rsidR="00A76983" w:rsidRPr="00071E7A" w:rsidRDefault="008A3B24" w:rsidP="00AE1C6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 w:rsidRPr="00071E7A">
        <w:rPr>
          <w:rFonts w:asciiTheme="majorBidi" w:hAnsi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5B9344C" w14:textId="77777777" w:rsidR="00B30E96" w:rsidRPr="007A4058" w:rsidRDefault="00B30E96" w:rsidP="008A3B24">
      <w:pPr>
        <w:pStyle w:val="BodyText2"/>
        <w:tabs>
          <w:tab w:val="left" w:pos="540"/>
        </w:tabs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A5ED13" w14:textId="77777777" w:rsidR="00B30E96" w:rsidRPr="00071E7A" w:rsidRDefault="00B30E96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="00C15667" w:rsidRPr="00071E7A">
        <w:rPr>
          <w:rFonts w:asciiTheme="majorBidi" w:hAnsiTheme="majorBidi" w:cstheme="majorBidi"/>
          <w:sz w:val="28"/>
          <w:szCs w:val="28"/>
          <w:cs/>
        </w:rPr>
        <w:t>โดยถือเป็นรายการในส่วนของผู้ถือหุ้น</w:t>
      </w:r>
    </w:p>
    <w:p w14:paraId="3884B426" w14:textId="77777777" w:rsidR="00C12602" w:rsidRPr="007A4058" w:rsidRDefault="00C12602" w:rsidP="008A3B24">
      <w:pPr>
        <w:pStyle w:val="BodyText2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5FFF377" w14:textId="77777777" w:rsidR="00C12602" w:rsidRPr="00071E7A" w:rsidRDefault="00C12602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44285F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F2F344F" w14:textId="77777777" w:rsidR="00B95405" w:rsidRPr="007A4058" w:rsidRDefault="00B95405" w:rsidP="008A3B24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62C73D" w14:textId="3E70B161" w:rsidR="00C12602" w:rsidRPr="00071E7A" w:rsidRDefault="007E6856" w:rsidP="00ED407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/>
          <w:sz w:val="28"/>
          <w:szCs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  <w:r w:rsidR="00C12602" w:rsidRPr="00071E7A">
        <w:rPr>
          <w:rFonts w:asciiTheme="majorBidi" w:hAnsiTheme="majorBidi" w:cs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DA56B2D" w14:textId="77777777" w:rsidR="007A4058" w:rsidRDefault="007A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BEC2A30" w14:textId="4E0DA80A" w:rsidR="008A3B24" w:rsidRDefault="008A3B24" w:rsidP="008A3B2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lastRenderedPageBreak/>
        <w:t>กลุ่มบริษัทรับรู้เงินลงทุนใน</w:t>
      </w:r>
      <w:r w:rsidR="007E6856" w:rsidRPr="00071E7A">
        <w:rPr>
          <w:rFonts w:asciiTheme="majorBidi" w:hAnsiTheme="majorBidi"/>
          <w:sz w:val="28"/>
          <w:szCs w:val="28"/>
          <w:cs/>
        </w:rPr>
        <w:t>บริษัทร่วม</w:t>
      </w:r>
      <w:r w:rsidR="007E6856" w:rsidRPr="00071E7A">
        <w:rPr>
          <w:rFonts w:asciiTheme="majorBidi" w:hAnsiTheme="majorBidi" w:hint="cs"/>
          <w:sz w:val="28"/>
          <w:szCs w:val="28"/>
          <w:cs/>
        </w:rPr>
        <w:t>และ</w:t>
      </w:r>
      <w:r w:rsidRPr="00071E7A">
        <w:rPr>
          <w:rFonts w:ascii="Angsana New" w:hAnsi="Angsana New"/>
          <w:sz w:val="28"/>
          <w:szCs w:val="28"/>
          <w:cs/>
        </w:rPr>
        <w:t>การร่วมค้าในงบการเงิ</w:t>
      </w:r>
      <w:r w:rsidR="00B96BDC" w:rsidRPr="00071E7A">
        <w:rPr>
          <w:rFonts w:ascii="Angsana New" w:hAnsi="Angsana New"/>
          <w:sz w:val="28"/>
          <w:szCs w:val="28"/>
          <w:cs/>
        </w:rPr>
        <w:t>น</w:t>
      </w:r>
      <w:r w:rsidRPr="00071E7A">
        <w:rPr>
          <w:rFonts w:ascii="Angsana New" w:hAnsi="Angsana New"/>
          <w:sz w:val="28"/>
          <w:szCs w:val="28"/>
          <w:cs/>
        </w:rPr>
        <w:t>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</w:t>
      </w:r>
      <w:r w:rsidR="007E6856" w:rsidRPr="00071E7A">
        <w:rPr>
          <w:rFonts w:ascii="Angsana New" w:hAnsi="Angsana New" w:hint="cs"/>
          <w:sz w:val="28"/>
          <w:szCs w:val="28"/>
          <w:cs/>
        </w:rPr>
        <w:t>รับ</w:t>
      </w:r>
      <w:r w:rsidRPr="00071E7A">
        <w:rPr>
          <w:rFonts w:ascii="Angsana New" w:hAnsi="Angsana New"/>
          <w:sz w:val="28"/>
          <w:szCs w:val="28"/>
          <w:cs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EC39A7" w:rsidRPr="00071E7A">
        <w:rPr>
          <w:rFonts w:ascii="Angsana New" w:hAnsi="Angsana New"/>
          <w:sz w:val="28"/>
          <w:szCs w:val="28"/>
          <w:cs/>
        </w:rPr>
        <w:t>ความมีอิทธิพลอย่างมีนัยสำคัญ</w:t>
      </w:r>
      <w:r w:rsidR="00EC39A7" w:rsidRPr="00071E7A">
        <w:rPr>
          <w:rFonts w:ascii="Angsana New" w:hAnsi="Angsana New" w:hint="cs"/>
          <w:sz w:val="28"/>
          <w:szCs w:val="28"/>
          <w:cs/>
        </w:rPr>
        <w:t>หรือ</w:t>
      </w:r>
      <w:r w:rsidRPr="00071E7A">
        <w:rPr>
          <w:rFonts w:ascii="Angsana New" w:hAnsi="Angsana New"/>
          <w:sz w:val="28"/>
          <w:szCs w:val="28"/>
          <w:cs/>
        </w:rPr>
        <w:t>การควบคุมร่วมสิ้นสุดลง</w:t>
      </w:r>
    </w:p>
    <w:p w14:paraId="7CF469DC" w14:textId="77777777" w:rsidR="007A4058" w:rsidRPr="00071E7A" w:rsidRDefault="007A4058" w:rsidP="008A3B2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829FE00" w14:textId="60694466" w:rsidR="00C12602" w:rsidRPr="00071E7A" w:rsidRDefault="009A1957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pacing w:val="-2"/>
          <w:sz w:val="28"/>
          <w:szCs w:val="28"/>
        </w:rPr>
      </w:pPr>
      <w:r w:rsidRPr="00071E7A">
        <w:rPr>
          <w:rFonts w:asciiTheme="majorBidi" w:hAnsiTheme="majorBidi" w:cstheme="majorBidi"/>
          <w:spacing w:val="-2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</w:t>
      </w:r>
      <w:r w:rsidR="00E25085" w:rsidRPr="00071E7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pacing w:val="-2"/>
          <w:sz w:val="28"/>
          <w:szCs w:val="28"/>
          <w:cs/>
        </w:rPr>
        <w:t>ถูกตัดรายการในการจัดทำงบการเงินรวม</w:t>
      </w:r>
      <w:r w:rsidR="00E25085" w:rsidRPr="00071E7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pacing w:val="-2"/>
          <w:sz w:val="28"/>
          <w:szCs w:val="28"/>
          <w:cs/>
        </w:rPr>
        <w:t>กำไรที่ยังไม่เกิดขึ้นจริงซึ่งเป็นผลมาจากรายการกับ</w:t>
      </w:r>
      <w:r w:rsidR="002B456F" w:rsidRPr="00071E7A">
        <w:rPr>
          <w:rFonts w:asciiTheme="majorBidi" w:hAnsiTheme="majorBidi" w:cstheme="majorBidi"/>
          <w:spacing w:val="-2"/>
          <w:sz w:val="28"/>
          <w:szCs w:val="28"/>
          <w:cs/>
        </w:rPr>
        <w:t>การร่วมค้า</w:t>
      </w:r>
      <w:r w:rsidRPr="00071E7A">
        <w:rPr>
          <w:rFonts w:asciiTheme="majorBidi" w:hAnsiTheme="majorBidi" w:cstheme="majorBidi"/>
          <w:spacing w:val="-2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</w:t>
      </w:r>
      <w:r w:rsidR="00E25085" w:rsidRPr="00071E7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pacing w:val="-2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071E7A">
        <w:rPr>
          <w:rFonts w:asciiTheme="majorBidi" w:eastAsia="EucrosiaUPCBold" w:hAnsiTheme="majorBidi" w:cstheme="majorBidi"/>
          <w:spacing w:val="-2"/>
          <w:sz w:val="28"/>
          <w:szCs w:val="28"/>
          <w:cs/>
        </w:rPr>
        <w:t>เมื่อไม่มีหลักฐานการด้อยค่าเกิดขึ้น</w:t>
      </w:r>
    </w:p>
    <w:p w14:paraId="74F2584C" w14:textId="3969BD7A" w:rsidR="00AC542B" w:rsidRPr="007A4058" w:rsidRDefault="00AC542B" w:rsidP="007A405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3F1F7D3" w14:textId="50875156" w:rsidR="00EC39A7" w:rsidRPr="00071E7A" w:rsidRDefault="00EC39A7" w:rsidP="00EC39A7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="Angsana New"/>
          <w:b w:val="0"/>
          <w:bCs w:val="0"/>
          <w:i/>
          <w:iCs/>
          <w:cs/>
          <w:lang w:val="th-TH"/>
        </w:rPr>
      </w:pPr>
      <w:r w:rsidRPr="00071E7A">
        <w:rPr>
          <w:rFonts w:asciiTheme="majorBidi" w:hAnsiTheme="majorBidi" w:cstheme="majorBidi"/>
          <w:b w:val="0"/>
          <w:bCs w:val="0"/>
          <w:i/>
          <w:iCs/>
          <w:cs/>
          <w:lang w:val="th-TH"/>
        </w:rPr>
        <w:t>การรวมธุรกิจ</w:t>
      </w:r>
    </w:p>
    <w:p w14:paraId="72483E16" w14:textId="77777777" w:rsidR="00EC39A7" w:rsidRPr="007A4058" w:rsidRDefault="00EC39A7" w:rsidP="007A405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34BD39C9" w14:textId="2C809AF0" w:rsidR="00EC39A7" w:rsidRPr="00071E7A" w:rsidRDefault="00EC39A7" w:rsidP="00EC39A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71E7A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896BBF3" w14:textId="5A186180" w:rsidR="00EC39A7" w:rsidRPr="007A4058" w:rsidRDefault="00EC39A7" w:rsidP="007A405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39A7427" w14:textId="679A099B" w:rsidR="00EC39A7" w:rsidRPr="00071E7A" w:rsidRDefault="00EC39A7" w:rsidP="00EC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4766C2AD" w14:textId="77777777" w:rsidR="00EC39A7" w:rsidRPr="007A4058" w:rsidRDefault="00EC39A7" w:rsidP="007A405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C473DC4" w14:textId="565FB8F5" w:rsidR="00EC39A7" w:rsidRPr="00071E7A" w:rsidRDefault="00EC39A7" w:rsidP="00EC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28"/>
          <w:szCs w:val="28"/>
          <w:shd w:val="clear" w:color="auto" w:fill="E0E0E0"/>
        </w:rPr>
      </w:pPr>
      <w:r w:rsidRPr="00071E7A">
        <w:rPr>
          <w:rFonts w:ascii="Angsana New" w:hAnsi="Angsana New"/>
          <w:sz w:val="28"/>
          <w:szCs w:val="28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</w:p>
    <w:p w14:paraId="74615B71" w14:textId="77777777" w:rsidR="00EC39A7" w:rsidRPr="007A4058" w:rsidRDefault="00EC39A7" w:rsidP="007A405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EF75608" w14:textId="5003F2D1" w:rsidR="00925214" w:rsidRPr="00071E7A" w:rsidRDefault="00925214" w:rsidP="00925214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เงินลงทุนในบริษัทย่อย</w:t>
      </w:r>
      <w:r w:rsidR="005E3D1E" w:rsidRPr="00071E7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บริษัทร่วม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และการร่วมค้า</w:t>
      </w:r>
    </w:p>
    <w:p w14:paraId="31AC5490" w14:textId="77777777" w:rsidR="00925214" w:rsidRPr="007A4058" w:rsidRDefault="00925214" w:rsidP="007A405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E05074C" w14:textId="6BC4AF2F" w:rsidR="0015506B" w:rsidRDefault="0006167C" w:rsidP="00925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06167C">
        <w:rPr>
          <w:rFonts w:asciiTheme="majorBidi" w:hAnsiTheme="majorBidi"/>
          <w:sz w:val="28"/>
          <w:szCs w:val="28"/>
          <w:cs/>
        </w:rPr>
        <w:t xml:space="preserve"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</w:t>
      </w:r>
      <w:r w:rsidR="00D036C2">
        <w:rPr>
          <w:rFonts w:asciiTheme="majorBidi" w:hAnsiTheme="majorBidi"/>
          <w:sz w:val="28"/>
          <w:szCs w:val="28"/>
        </w:rPr>
        <w:br/>
      </w:r>
      <w:r w:rsidRPr="0006167C">
        <w:rPr>
          <w:rFonts w:asciiTheme="majorBidi" w:hAnsiTheme="majorBidi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DFF19FA" w14:textId="77777777" w:rsidR="007A4058" w:rsidRDefault="007A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29F52133" w14:textId="6A843C02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เงินตราต่างประเทศ </w:t>
      </w:r>
    </w:p>
    <w:p w14:paraId="3C076C02" w14:textId="77777777" w:rsidR="00C12602" w:rsidRPr="007A4058" w:rsidRDefault="00C12602" w:rsidP="00C1260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3E519C8" w14:textId="6C334797" w:rsidR="00F6799A" w:rsidRPr="00071E7A" w:rsidRDefault="0006167C" w:rsidP="00C12602">
      <w:pPr>
        <w:pStyle w:val="BodyText2"/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06167C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FF2A036" w14:textId="77777777" w:rsidR="007A4058" w:rsidRPr="007A4058" w:rsidRDefault="007A4058" w:rsidP="00C4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6BBAEF1F" w14:textId="6E947252" w:rsidR="00C43E93" w:rsidRDefault="00C43E93" w:rsidP="00C4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D10FBE">
        <w:rPr>
          <w:rFonts w:asciiTheme="majorBidi" w:hAnsiTheme="majorBidi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  </w:t>
      </w:r>
    </w:p>
    <w:p w14:paraId="4F2BD555" w14:textId="77777777" w:rsidR="00D036C2" w:rsidRPr="007A4058" w:rsidRDefault="00D036C2" w:rsidP="00C4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452BC2A3" w14:textId="7D7468A7" w:rsidR="0006167C" w:rsidRPr="00D10FBE" w:rsidRDefault="00C43E93" w:rsidP="00C4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10FBE">
        <w:rPr>
          <w:rFonts w:asciiTheme="majorBidi" w:hAnsiTheme="majorBidi"/>
          <w:sz w:val="28"/>
          <w:szCs w:val="28"/>
          <w:cs/>
        </w:rPr>
        <w:t>-</w:t>
      </w:r>
      <w:r w:rsidRPr="00D10FBE">
        <w:rPr>
          <w:rFonts w:asciiTheme="majorBidi" w:hAnsiTheme="majorBidi"/>
          <w:sz w:val="28"/>
          <w:szCs w:val="28"/>
          <w:cs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 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75FE0D58" w14:textId="77777777" w:rsidR="0006167C" w:rsidRPr="007A4058" w:rsidRDefault="0006167C" w:rsidP="007A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2380D822" w14:textId="1172A3AE" w:rsidR="00C12602" w:rsidRPr="00071E7A" w:rsidRDefault="00C12602" w:rsidP="0014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หน่วยงานในต่างประเทศ  </w:t>
      </w:r>
    </w:p>
    <w:p w14:paraId="20F063E6" w14:textId="77777777" w:rsidR="00C12602" w:rsidRPr="007A4058" w:rsidRDefault="00C12602" w:rsidP="007A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092E0CB6" w14:textId="734A0460" w:rsidR="00D06CD2" w:rsidRDefault="0006167C" w:rsidP="00140220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  <w:r w:rsidRPr="0006167C">
        <w:rPr>
          <w:rFonts w:asciiTheme="majorBidi" w:hAnsi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7996C757" w14:textId="286A5E1A" w:rsidR="0006167C" w:rsidRPr="00D10FBE" w:rsidRDefault="0006167C" w:rsidP="00140220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</w:p>
    <w:p w14:paraId="13A8CAEA" w14:textId="5A60765E" w:rsidR="0006167C" w:rsidRPr="00071E7A" w:rsidRDefault="0006167C" w:rsidP="00140220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  <w:r w:rsidRPr="0006167C">
        <w:rPr>
          <w:rFonts w:asciiTheme="majorBidi" w:hAnsiTheme="majorBidi"/>
          <w:sz w:val="28"/>
          <w:szCs w:val="28"/>
          <w:cs/>
        </w:rPr>
        <w:t>ผลต่างจากอัตราแลกเปลี่ยนที่เกิดจากการแปลงค่า 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89FB8AE" w14:textId="77777777" w:rsidR="0015506B" w:rsidRPr="00D10FBE" w:rsidRDefault="0015506B" w:rsidP="007A4058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</w:p>
    <w:p w14:paraId="0EC944E3" w14:textId="6551917B" w:rsidR="00C12602" w:rsidRDefault="0006167C" w:rsidP="0006167C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6167C">
        <w:rPr>
          <w:rFonts w:asciiTheme="majorBidi" w:hAnsi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740D067" w14:textId="77777777" w:rsidR="007A4058" w:rsidRDefault="007A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4B4A276B" w14:textId="22EF73F9" w:rsidR="00C12602" w:rsidRDefault="0006167C" w:rsidP="00140220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  <w:r w:rsidRPr="0006167C">
        <w:rPr>
          <w:rFonts w:asciiTheme="majorBidi" w:hAnsiTheme="majorBidi"/>
          <w:sz w:val="28"/>
          <w:szCs w:val="28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1B42EF91" w14:textId="77777777" w:rsidR="00D10FBE" w:rsidRPr="00071E7A" w:rsidRDefault="00D10FBE" w:rsidP="00140220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</w:p>
    <w:p w14:paraId="73EB197C" w14:textId="29FAC9BD" w:rsidR="00E62318" w:rsidRPr="00103A8F" w:rsidRDefault="00E62318" w:rsidP="00103A8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03A8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1D3D9B44" w14:textId="77777777" w:rsidR="00E62318" w:rsidRPr="00D10FBE" w:rsidRDefault="00E62318" w:rsidP="00E62318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F7A44DC" w14:textId="77777777" w:rsidR="00E62318" w:rsidRPr="00071E7A" w:rsidRDefault="00E62318" w:rsidP="00E62318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  <w:r w:rsidRPr="00071E7A">
        <w:rPr>
          <w:rFonts w:ascii="Angsana New" w:eastAsia="EucrosiaUPCBold" w:hAnsi="Angsana New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70B09EDC" w14:textId="77777777" w:rsidR="00E62318" w:rsidRPr="00071E7A" w:rsidRDefault="00E62318" w:rsidP="00E623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/>
          <w:i/>
          <w:iCs/>
          <w:sz w:val="22"/>
          <w:szCs w:val="22"/>
        </w:rPr>
      </w:pPr>
      <w:r w:rsidRPr="00071E7A">
        <w:rPr>
          <w:rFonts w:ascii="Angsana New" w:eastAsia="EucrosiaUPCBold" w:hAnsi="Angsana New"/>
          <w:i/>
          <w:iCs/>
          <w:sz w:val="22"/>
          <w:szCs w:val="22"/>
          <w:cs/>
        </w:rPr>
        <w:t xml:space="preserve"> </w:t>
      </w:r>
    </w:p>
    <w:p w14:paraId="0CD01B6E" w14:textId="0C2FABBA" w:rsidR="00E62318" w:rsidRPr="00071E7A" w:rsidRDefault="0006167C" w:rsidP="0006167C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  <w:r w:rsidRPr="0006167C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EE0AC0" w:rsidRPr="00EE0AC0">
        <w:rPr>
          <w:rFonts w:ascii="Angsana New" w:hAnsi="Angsana New"/>
          <w:color w:val="000000"/>
          <w:sz w:val="28"/>
          <w:szCs w:val="28"/>
        </w:rPr>
        <w:t>3</w:t>
      </w:r>
      <w:r w:rsidRPr="0006167C">
        <w:rPr>
          <w:rFonts w:ascii="Angsana New" w:hAnsi="Angsana New"/>
          <w:color w:val="000000"/>
          <w:sz w:val="28"/>
          <w:szCs w:val="28"/>
          <w:cs/>
          <w:lang w:val="en-GB"/>
        </w:rPr>
        <w:t>(ฉ)))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35D8079E" w14:textId="77777777" w:rsidR="00D10FBE" w:rsidRDefault="00D10FBE" w:rsidP="00E62318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6B90435" w14:textId="71ED40B3" w:rsidR="00E62318" w:rsidRPr="00071E7A" w:rsidRDefault="0006167C" w:rsidP="00E62318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E33667" w14:textId="77777777" w:rsidR="00E62318" w:rsidRPr="00071E7A" w:rsidRDefault="00E62318" w:rsidP="00E623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01AADC66" w14:textId="66F0F2A1" w:rsidR="00E62318" w:rsidRPr="00071E7A" w:rsidRDefault="0006167C" w:rsidP="00E62318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06167C">
        <w:rPr>
          <w:rFonts w:ascii="Angsana New" w:hAnsi="Angsana New"/>
          <w:color w:val="000000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12D5D367" w14:textId="77777777" w:rsidR="00E62318" w:rsidRPr="00071E7A" w:rsidRDefault="00E62318" w:rsidP="00E623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01BDF8D" w14:textId="5FBE5A55" w:rsidR="00E62318" w:rsidRPr="00071E7A" w:rsidRDefault="00E62318" w:rsidP="00E623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49C4772" w14:textId="15724729" w:rsidR="005F1329" w:rsidRDefault="005F1329" w:rsidP="00E623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C20B6A0" w14:textId="3435488E" w:rsidR="004304E8" w:rsidRPr="00071E7A" w:rsidRDefault="004304E8" w:rsidP="00E623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4304E8">
        <w:rPr>
          <w:rFonts w:ascii="Angsana New" w:hAnsi="Angsana New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  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D488D77" w14:textId="776D2291" w:rsidR="005F1329" w:rsidRDefault="0006167C" w:rsidP="00E623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208E102" w14:textId="77777777" w:rsidR="00FE4965" w:rsidRPr="00FE4965" w:rsidRDefault="00FE4965" w:rsidP="004304E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B7F2560" w14:textId="77777777" w:rsidR="00E62318" w:rsidRPr="00071E7A" w:rsidRDefault="00E62318" w:rsidP="00E62318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  <w:r w:rsidRPr="00071E7A">
        <w:rPr>
          <w:rFonts w:ascii="Angsana New" w:eastAsia="EucrosiaUPCBold" w:hAnsi="Angsana New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7C99C1C" w14:textId="77777777" w:rsidR="00E62318" w:rsidRPr="00FE4965" w:rsidRDefault="00E62318" w:rsidP="0006167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02C85F4F" w14:textId="77777777" w:rsidR="0006167C" w:rsidRPr="0006167C" w:rsidRDefault="0006167C" w:rsidP="0006167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BFD1E72" w14:textId="77777777" w:rsidR="0006167C" w:rsidRPr="00FE4965" w:rsidRDefault="0006167C" w:rsidP="0006167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1885DB37" w14:textId="77777777" w:rsidR="0006167C" w:rsidRPr="0006167C" w:rsidRDefault="0006167C" w:rsidP="0006167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1C3CD83" w14:textId="77777777" w:rsidR="00251229" w:rsidRPr="00FE4965" w:rsidRDefault="00251229" w:rsidP="00D10F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D78DD79" w14:textId="2B4218F2" w:rsidR="0006167C" w:rsidRPr="00D10FBE" w:rsidRDefault="0006167C" w:rsidP="00D10F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D10FBE">
        <w:rPr>
          <w:rFonts w:ascii="Angsana New" w:hAnsi="Angsana New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61F3E17" w14:textId="77777777" w:rsidR="00D10FBE" w:rsidRPr="00FE4965" w:rsidRDefault="00D10FBE" w:rsidP="00D10F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31925BFC" w14:textId="77777777" w:rsidR="0006167C" w:rsidRDefault="0006167C" w:rsidP="0006167C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06167C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ACEA733" w14:textId="77777777" w:rsidR="0006167C" w:rsidRPr="00FE4965" w:rsidRDefault="0006167C" w:rsidP="0006167C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3B5EF5D1" w14:textId="56DF97C8" w:rsidR="00972DAF" w:rsidRPr="00071E7A" w:rsidRDefault="00972DAF" w:rsidP="0006167C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6167C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6F18CCDC" w14:textId="77777777" w:rsidR="00972DAF" w:rsidRPr="00FE4965" w:rsidRDefault="00972DAF" w:rsidP="00972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604E4425" w14:textId="042EF20D" w:rsidR="00972DAF" w:rsidRPr="00071E7A" w:rsidRDefault="00972DAF" w:rsidP="00972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0AEEE00" w14:textId="77777777" w:rsidR="00972DAF" w:rsidRPr="00FE4965" w:rsidRDefault="00972DAF" w:rsidP="00972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2CC394A3" w14:textId="41642EAA" w:rsidR="00A1130C" w:rsidRPr="00071E7A" w:rsidRDefault="00F229CC" w:rsidP="00A1130C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6629ECB5" w14:textId="77777777" w:rsidR="00A1130C" w:rsidRPr="00FE4965" w:rsidRDefault="00A1130C" w:rsidP="00A1130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</w:rPr>
      </w:pPr>
    </w:p>
    <w:p w14:paraId="3EFF6371" w14:textId="5693B591" w:rsidR="00F229CC" w:rsidRPr="00071E7A" w:rsidRDefault="0006167C" w:rsidP="00A1130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6167C">
        <w:rPr>
          <w:rFonts w:asciiTheme="majorBidi" w:hAnsiTheme="majorBidi"/>
          <w:color w:val="000000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3117DCB7" w14:textId="77777777" w:rsidR="000210E1" w:rsidRDefault="000210E1" w:rsidP="007330A2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23977F2B" w14:textId="7DA4A9ED" w:rsidR="00CE34AC" w:rsidRPr="00071E7A" w:rsidRDefault="00CE34AC" w:rsidP="007330A2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71E7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การป้องกันความเสี่ยงในกระแสเงินสด</w:t>
      </w:r>
    </w:p>
    <w:p w14:paraId="3D8C164C" w14:textId="77777777" w:rsidR="007330A2" w:rsidRPr="00B11921" w:rsidRDefault="007330A2" w:rsidP="00B1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05F6501E" w14:textId="26C3DCCE" w:rsidR="00CE34AC" w:rsidRPr="00071E7A" w:rsidRDefault="00CE34AC" w:rsidP="007330A2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71E7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556C4AEA" w14:textId="77777777" w:rsidR="00CE34AC" w:rsidRPr="00EF0547" w:rsidRDefault="00CE34AC" w:rsidP="00733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3682DFCE" w14:textId="45CBAAE9" w:rsidR="00CE34AC" w:rsidRPr="00071E7A" w:rsidRDefault="00CE34AC" w:rsidP="007330A2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71E7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071E7A">
        <w:rPr>
          <w:rFonts w:asciiTheme="majorBidi" w:hAnsiTheme="majorBidi" w:cstheme="majorBidi"/>
          <w:color w:val="000000"/>
          <w:sz w:val="28"/>
          <w:szCs w:val="28"/>
        </w:rPr>
        <w:t xml:space="preserve">(Spot element) </w:t>
      </w:r>
      <w:r w:rsidRPr="00071E7A">
        <w:rPr>
          <w:rFonts w:asciiTheme="majorBidi" w:hAnsiTheme="majorBidi" w:cstheme="majorBidi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55D0B1C9" w14:textId="77777777" w:rsidR="00CE34AC" w:rsidRPr="00EF0547" w:rsidRDefault="00CE34AC" w:rsidP="00733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42413E97" w14:textId="30D41D1F" w:rsidR="00CE34AC" w:rsidRPr="00071E7A" w:rsidRDefault="00CE34AC" w:rsidP="007330A2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71E7A">
        <w:rPr>
          <w:rFonts w:asciiTheme="majorBidi" w:hAnsiTheme="majorBidi" w:cstheme="majorBidi"/>
          <w:color w:val="000000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EF054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5C0B0723" w14:textId="77777777" w:rsidR="00CE34AC" w:rsidRPr="00071E7A" w:rsidRDefault="00CE34AC" w:rsidP="00733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E1DB337" w14:textId="77777777" w:rsidR="00CE34AC" w:rsidRPr="00071E7A" w:rsidRDefault="00CE34AC" w:rsidP="007330A2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71E7A">
        <w:rPr>
          <w:rFonts w:asciiTheme="majorBidi" w:hAnsiTheme="majorBidi" w:cstheme="majorBidi"/>
          <w:color w:val="000000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4471153B" w14:textId="77777777" w:rsidR="00CE34AC" w:rsidRPr="00071E7A" w:rsidRDefault="00CE34AC" w:rsidP="00733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41484084" w14:textId="216F949D" w:rsidR="00CE34AC" w:rsidRPr="00071E7A" w:rsidRDefault="00CE34AC" w:rsidP="007330A2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71E7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</w:t>
      </w:r>
      <w:r w:rsidRPr="00071E7A">
        <w:rPr>
          <w:rFonts w:asciiTheme="majorBidi" w:eastAsia="Calibr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071E7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0BDFD7C1" w14:textId="77777777" w:rsidR="00CE34AC" w:rsidRPr="00071E7A" w:rsidRDefault="00CE34AC" w:rsidP="00733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2564CBC0" w14:textId="77777777" w:rsidR="00CE34AC" w:rsidRPr="00071E7A" w:rsidRDefault="00CE34AC" w:rsidP="007330A2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71E7A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D965559" w14:textId="77777777" w:rsidR="00F229CC" w:rsidRPr="00071E7A" w:rsidRDefault="00F229CC" w:rsidP="00F22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3ECB7A1A" w14:textId="0A0BFAAA" w:rsidR="00E62318" w:rsidRPr="00071E7A" w:rsidRDefault="00E62318" w:rsidP="00E62318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i/>
          <w:iCs/>
          <w:sz w:val="28"/>
          <w:szCs w:val="28"/>
        </w:rPr>
      </w:pPr>
      <w:r w:rsidRPr="00071E7A">
        <w:rPr>
          <w:rFonts w:ascii="Angsana New" w:hAnsi="Angsana New"/>
          <w:i/>
          <w:iCs/>
          <w:sz w:val="28"/>
          <w:szCs w:val="28"/>
          <w:cs/>
        </w:rPr>
        <w:t>การด้อยค่าของสินทรัพย์ทางการเงิน</w:t>
      </w:r>
      <w:r w:rsidR="00424DFD" w:rsidRPr="00071E7A">
        <w:rPr>
          <w:rFonts w:ascii="Angsana New" w:hAnsi="Angsana New"/>
          <w:i/>
          <w:iCs/>
          <w:sz w:val="28"/>
          <w:szCs w:val="28"/>
          <w:cs/>
        </w:rPr>
        <w:t>นอกเหนือจากลูกหนี้การค้า</w:t>
      </w:r>
    </w:p>
    <w:p w14:paraId="1F17FB2F" w14:textId="77777777" w:rsidR="00E62318" w:rsidRPr="00071E7A" w:rsidRDefault="00E62318" w:rsidP="00EF054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  <w:cs/>
        </w:rPr>
      </w:pPr>
    </w:p>
    <w:p w14:paraId="760BF557" w14:textId="3835A277" w:rsidR="00E62318" w:rsidRPr="00071E7A" w:rsidRDefault="0006167C" w:rsidP="00EF05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ลูกหนี้สัญญาเช่าซึ่งไม่ได้วัดมูลค่าด้วยมูลค่ายุติธรรมผ่านกำไรหรือขาดทุน</w:t>
      </w:r>
    </w:p>
    <w:p w14:paraId="343C5C2F" w14:textId="5D88B95C" w:rsidR="00E62318" w:rsidRDefault="0006167C" w:rsidP="00EF05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lastRenderedPageBreak/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EE0AC0" w:rsidRPr="00EE0AC0">
        <w:rPr>
          <w:rFonts w:ascii="Angsana New" w:hAnsi="Angsana New"/>
          <w:sz w:val="28"/>
          <w:szCs w:val="28"/>
        </w:rPr>
        <w:t>12</w:t>
      </w:r>
      <w:r w:rsidRPr="0006167C">
        <w:rPr>
          <w:rFonts w:ascii="Angsana New" w:hAnsi="Angsana New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E7F27CE" w14:textId="77777777" w:rsidR="00D10FBE" w:rsidRPr="00B11921" w:rsidRDefault="00D10FBE" w:rsidP="00EF05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1BD43B38" w14:textId="03679FBF" w:rsidR="00E62318" w:rsidRDefault="0006167C" w:rsidP="00EF0547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9680BE6" w14:textId="77777777" w:rsidR="0006167C" w:rsidRPr="00B11921" w:rsidRDefault="0006167C" w:rsidP="00EF0547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21E3F2CA" w14:textId="53CCA701" w:rsidR="00E62318" w:rsidRDefault="0006167C" w:rsidP="00EF0547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EE0AC0" w:rsidRPr="00EE0AC0">
        <w:rPr>
          <w:rFonts w:ascii="Angsana New" w:hAnsi="Angsana New"/>
          <w:sz w:val="28"/>
          <w:szCs w:val="28"/>
        </w:rPr>
        <w:t>12</w:t>
      </w:r>
      <w:r w:rsidRPr="0006167C">
        <w:rPr>
          <w:rFonts w:ascii="Angsana New" w:hAnsi="Angsana New"/>
          <w:sz w:val="28"/>
          <w:szCs w:val="28"/>
          <w:cs/>
        </w:rPr>
        <w:t xml:space="preserve"> เดือนข้างหน้า</w:t>
      </w:r>
    </w:p>
    <w:p w14:paraId="103558B3" w14:textId="77777777" w:rsidR="00B11921" w:rsidRPr="00B11921" w:rsidRDefault="00B11921" w:rsidP="00EF0547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101AC8E0" w14:textId="3248DFD3" w:rsidR="00AC5D52" w:rsidRDefault="0006167C" w:rsidP="00EF0547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E0AC0" w:rsidRPr="00EE0AC0">
        <w:rPr>
          <w:rFonts w:ascii="Angsana New" w:hAnsi="Angsana New"/>
          <w:sz w:val="28"/>
          <w:szCs w:val="28"/>
        </w:rPr>
        <w:t>90</w:t>
      </w:r>
      <w:r w:rsidRPr="0006167C">
        <w:rPr>
          <w:rFonts w:ascii="Angsana New" w:hAnsi="Angsana New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4DD7726" w14:textId="4BD8BCD3" w:rsidR="0006167C" w:rsidRPr="00B11921" w:rsidRDefault="0006167C" w:rsidP="00AC5D52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4CB01236" w14:textId="77777777" w:rsidR="0006167C" w:rsidRPr="0006167C" w:rsidRDefault="0006167C" w:rsidP="00EF05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19B77278" w14:textId="2D02855A" w:rsidR="0006167C" w:rsidRPr="0006167C" w:rsidRDefault="0006167C" w:rsidP="00EF05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>-</w:t>
      </w:r>
      <w:r w:rsidR="00EF0547">
        <w:rPr>
          <w:rFonts w:ascii="Angsana New" w:hAnsi="Angsana New"/>
          <w:sz w:val="28"/>
          <w:szCs w:val="28"/>
        </w:rPr>
        <w:t xml:space="preserve"> </w:t>
      </w:r>
      <w:r w:rsidRPr="0006167C">
        <w:rPr>
          <w:rFonts w:ascii="Angsana New" w:hAnsi="Angsana New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="00EF0547">
        <w:rPr>
          <w:rFonts w:ascii="Angsana New" w:hAnsi="Angsana New"/>
          <w:sz w:val="28"/>
          <w:szCs w:val="28"/>
        </w:rPr>
        <w:t xml:space="preserve"> </w:t>
      </w:r>
      <w:r w:rsidRPr="0006167C">
        <w:rPr>
          <w:rFonts w:ascii="Angsana New" w:hAnsi="Angsana New"/>
          <w:sz w:val="28"/>
          <w:szCs w:val="28"/>
          <w:cs/>
        </w:rPr>
        <w:t>อีกทั้งกลุ่มบริษัทไม่มีสิทธิในการ</w:t>
      </w:r>
      <w:r w:rsidR="00EF0547">
        <w:rPr>
          <w:rFonts w:ascii="Angsana New" w:hAnsi="Angsana New"/>
          <w:sz w:val="28"/>
          <w:szCs w:val="28"/>
        </w:rPr>
        <w:br/>
      </w:r>
      <w:r w:rsidRPr="0006167C">
        <w:rPr>
          <w:rFonts w:ascii="Angsana New" w:hAnsi="Angsana New"/>
          <w:sz w:val="28"/>
          <w:szCs w:val="28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0E6CC6A5" w14:textId="3C282B80" w:rsidR="00BF036F" w:rsidRPr="00B11921" w:rsidRDefault="0006167C" w:rsidP="00EF05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B11921">
        <w:rPr>
          <w:rFonts w:ascii="Angsana New" w:hAnsi="Angsana New"/>
          <w:sz w:val="28"/>
          <w:szCs w:val="28"/>
          <w:cs/>
        </w:rPr>
        <w:t xml:space="preserve">-  สินทรัพย์ทางการเงินค้างชำระเกินกว่า </w:t>
      </w:r>
      <w:r w:rsidR="00EE0AC0" w:rsidRPr="00EE0AC0">
        <w:rPr>
          <w:rFonts w:ascii="Angsana New" w:hAnsi="Angsana New"/>
          <w:sz w:val="28"/>
          <w:szCs w:val="28"/>
        </w:rPr>
        <w:t>90</w:t>
      </w:r>
      <w:r w:rsidRPr="00B11921">
        <w:rPr>
          <w:rFonts w:ascii="Angsana New" w:hAnsi="Angsana New"/>
          <w:sz w:val="28"/>
          <w:szCs w:val="28"/>
          <w:cs/>
        </w:rPr>
        <w:t xml:space="preserve"> วัน</w:t>
      </w:r>
    </w:p>
    <w:p w14:paraId="625AD226" w14:textId="77777777" w:rsidR="0006167C" w:rsidRPr="00B11921" w:rsidRDefault="0006167C" w:rsidP="000616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FB90F8E" w14:textId="77777777" w:rsidR="00E62318" w:rsidRPr="00071E7A" w:rsidRDefault="00E62318" w:rsidP="00E62318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i/>
          <w:iCs/>
          <w:sz w:val="28"/>
          <w:szCs w:val="28"/>
          <w:cs/>
        </w:rPr>
        <w:t xml:space="preserve">การตัดจำหน่าย </w:t>
      </w:r>
    </w:p>
    <w:p w14:paraId="2996A669" w14:textId="77777777" w:rsidR="00E62318" w:rsidRPr="00B11921" w:rsidRDefault="00E62318" w:rsidP="00E623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137ACC4F" w14:textId="77777777" w:rsidR="00E62318" w:rsidRPr="00071E7A" w:rsidRDefault="00E62318" w:rsidP="00EF05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45E32DE" w14:textId="661CB0C7" w:rsidR="00F450CD" w:rsidRPr="00B11921" w:rsidRDefault="00F450CD" w:rsidP="00783AA3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F64714" w14:textId="37C39170" w:rsidR="001C1D8D" w:rsidRPr="00071E7A" w:rsidRDefault="001C1D8D" w:rsidP="001C1D8D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i/>
          <w:iCs/>
          <w:sz w:val="28"/>
          <w:szCs w:val="28"/>
          <w:cs/>
        </w:rPr>
        <w:t>ดอกเบี้ย</w:t>
      </w:r>
    </w:p>
    <w:p w14:paraId="64AF5764" w14:textId="77777777" w:rsidR="001C1D8D" w:rsidRPr="00B11921" w:rsidRDefault="001C1D8D" w:rsidP="001C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48D1209A" w14:textId="7AEEF405" w:rsidR="001C1D8D" w:rsidRDefault="0006167C" w:rsidP="001C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06167C">
        <w:rPr>
          <w:rFonts w:ascii="Angsana New" w:hAnsi="Angsana New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6D710C7" w14:textId="11A73011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33ABAB7D" w14:textId="77777777" w:rsidR="00C12602" w:rsidRPr="00B11921" w:rsidRDefault="00C12602" w:rsidP="00F30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01B2C68" w14:textId="13A0DD13" w:rsidR="00234B2D" w:rsidRDefault="00F450CD" w:rsidP="0023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/>
          <w:sz w:val="28"/>
          <w:szCs w:val="28"/>
        </w:rPr>
      </w:pPr>
      <w:r w:rsidRPr="00071E7A">
        <w:rPr>
          <w:rFonts w:asciiTheme="majorBidi" w:eastAsia="Arial Unicode MS" w:hAnsi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D4DD8FA" w14:textId="77777777" w:rsidR="00B11921" w:rsidRPr="00B11921" w:rsidRDefault="00B11921" w:rsidP="0023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/>
          <w:sz w:val="24"/>
          <w:szCs w:val="24"/>
        </w:rPr>
      </w:pPr>
    </w:p>
    <w:p w14:paraId="4C33A24E" w14:textId="51E45F9F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</w:t>
      </w:r>
      <w:r w:rsidR="00E325D8"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การค้า</w:t>
      </w:r>
    </w:p>
    <w:p w14:paraId="73E655DC" w14:textId="77777777" w:rsidR="00C12602" w:rsidRPr="00B11921" w:rsidRDefault="00C12602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19D4D02C" w14:textId="20870F59" w:rsidR="00971B18" w:rsidRPr="00EF0547" w:rsidRDefault="001B6C5C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EF0547">
        <w:rPr>
          <w:rFonts w:asciiTheme="majorBidi" w:hAnsiTheme="majorBidi"/>
          <w:sz w:val="28"/>
          <w:szCs w:val="28"/>
          <w:cs/>
        </w:rPr>
        <w:t>ลูกหนี้</w:t>
      </w:r>
      <w:r w:rsidR="00E92A5D" w:rsidRPr="00EF0547">
        <w:rPr>
          <w:rFonts w:asciiTheme="majorBidi" w:hAnsiTheme="majorBidi"/>
          <w:sz w:val="28"/>
          <w:szCs w:val="28"/>
          <w:cs/>
        </w:rPr>
        <w:t>การค้า</w:t>
      </w:r>
      <w:r w:rsidRPr="00EF0547">
        <w:rPr>
          <w:rFonts w:asciiTheme="majorBidi" w:hAnsiTheme="majorBidi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197624" w:rsidRPr="00EF0547">
        <w:rPr>
          <w:rFonts w:asciiTheme="majorBidi" w:hAnsiTheme="majorBidi"/>
          <w:sz w:val="28"/>
          <w:szCs w:val="28"/>
          <w:cs/>
        </w:rPr>
        <w:t>ลูกหนี้</w:t>
      </w:r>
      <w:r w:rsidR="00487072" w:rsidRPr="00EF0547">
        <w:rPr>
          <w:rFonts w:asciiTheme="majorBidi" w:hAnsiTheme="majorBidi"/>
          <w:sz w:val="28"/>
          <w:szCs w:val="28"/>
          <w:cs/>
        </w:rPr>
        <w:t>การค้าและลูกหนี้</w:t>
      </w:r>
      <w:r w:rsidR="00197624" w:rsidRPr="00EF0547">
        <w:rPr>
          <w:rFonts w:asciiTheme="majorBidi" w:hAnsiTheme="majorBidi"/>
          <w:sz w:val="28"/>
          <w:szCs w:val="28"/>
          <w:cs/>
        </w:rPr>
        <w:t>อื่นวัดมูลค่าด้วยราคาของรายการหักค่าเผื่อผลขาดทุนด้านเครดิตที่คาดว่าจะเกิดขึ้น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197624" w:rsidRPr="00EF0547">
        <w:rPr>
          <w:rFonts w:asciiTheme="majorBidi" w:hAnsiTheme="majorBidi"/>
          <w:sz w:val="28"/>
          <w:szCs w:val="28"/>
        </w:rPr>
        <w:t xml:space="preserve"> </w:t>
      </w:r>
    </w:p>
    <w:p w14:paraId="45B86C2A" w14:textId="77777777" w:rsidR="001B6C5C" w:rsidRPr="00B11921" w:rsidRDefault="001B6C5C" w:rsidP="00371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0E6654D5" w14:textId="46AE39E6" w:rsidR="00E325D8" w:rsidRPr="00071E7A" w:rsidRDefault="00197624" w:rsidP="00E32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071E7A">
        <w:rPr>
          <w:rFonts w:asciiTheme="majorBidi" w:hAnsi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F01483F" w14:textId="77777777" w:rsidR="00BF036F" w:rsidRPr="00B11921" w:rsidRDefault="00BF036F" w:rsidP="0001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24"/>
          <w:szCs w:val="24"/>
        </w:rPr>
      </w:pPr>
    </w:p>
    <w:p w14:paraId="15FE95EC" w14:textId="54BF63BF" w:rsidR="00C12602" w:rsidRPr="00071E7A" w:rsidRDefault="00CD7F9F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อสังหาริมทรัพย์พัฒนาเพื่อขาย</w:t>
      </w:r>
    </w:p>
    <w:p w14:paraId="62CA35BB" w14:textId="77777777" w:rsidR="00C12602" w:rsidRPr="00B11921" w:rsidRDefault="00C12602" w:rsidP="009D4CA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27C2D37" w14:textId="03F966A7" w:rsidR="00CD7F9F" w:rsidRPr="00071E7A" w:rsidRDefault="00CD7F9F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     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11E3BCE8" w14:textId="77777777" w:rsidR="00140A06" w:rsidRPr="00B11921" w:rsidRDefault="00140A06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DF2030" w14:textId="77D92AF2" w:rsidR="00CD7F9F" w:rsidRPr="00071E7A" w:rsidRDefault="00CD7F9F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และค่าใช้จ่ายอื่นๆ ที่เกี่ยวข้อง</w:t>
      </w:r>
      <w:r w:rsidRPr="00071E7A" w:rsidDel="00CF12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หรือราคาขาย</w:t>
      </w:r>
    </w:p>
    <w:p w14:paraId="7847865B" w14:textId="77777777" w:rsidR="00E62318" w:rsidRPr="00B11921" w:rsidRDefault="00E62318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58D9E5" w14:textId="4620ED97" w:rsidR="00CD7F9F" w:rsidRPr="00071E7A" w:rsidRDefault="00CD7F9F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46158BC1" w14:textId="77777777" w:rsidR="006E5679" w:rsidRPr="00B11921" w:rsidRDefault="006E5679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69E38B" w14:textId="26A96258" w:rsidR="00CD7F9F" w:rsidRPr="00071E7A" w:rsidRDefault="00CD7F9F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4B2E9E43" w14:textId="77777777" w:rsidR="00D95564" w:rsidRPr="00B11921" w:rsidRDefault="00D95564" w:rsidP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5BE198F" w14:textId="77777777" w:rsidR="00C12602" w:rsidRPr="00071E7A" w:rsidRDefault="00C12602" w:rsidP="00EF054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71E7A">
        <w:rPr>
          <w:rFonts w:asciiTheme="majorBidi" w:hAnsiTheme="majorBidi" w:cstheme="majorBidi"/>
          <w:b/>
          <w:sz w:val="28"/>
          <w:szCs w:val="28"/>
          <w:cs/>
        </w:rPr>
        <w:t>ต้นทุนของวัสดุก่อสร้างคำนวณโดยใช้วิธีถัวเฉลี่ยถ่วงน้ำหนัก</w:t>
      </w:r>
      <w:r w:rsidR="000C7ECA" w:rsidRPr="00071E7A">
        <w:rPr>
          <w:rFonts w:asciiTheme="majorBidi" w:hAnsiTheme="majorBidi" w:cstheme="majorBidi"/>
          <w:b/>
          <w:sz w:val="28"/>
          <w:szCs w:val="28"/>
          <w:cs/>
        </w:rPr>
        <w:t>เคลื่อนที่</w:t>
      </w:r>
    </w:p>
    <w:p w14:paraId="08E73BE6" w14:textId="77777777" w:rsidR="00371714" w:rsidRPr="00B11921" w:rsidRDefault="00371714" w:rsidP="00EF054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9F19BD5" w14:textId="01FD8A5B" w:rsidR="00C12602" w:rsidRDefault="00C12602" w:rsidP="009D4CA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71E7A">
        <w:rPr>
          <w:rFonts w:asciiTheme="majorBidi" w:hAnsiTheme="majorBidi" w:cstheme="majorBidi"/>
          <w:b/>
          <w:sz w:val="28"/>
          <w:szCs w:val="28"/>
          <w:cs/>
        </w:rPr>
        <w:t>ต้นทุนของที่ดินคำนวณโดยใช้วิธีเฉพาะเจาะจง</w:t>
      </w:r>
    </w:p>
    <w:p w14:paraId="76B1881E" w14:textId="133F23CA" w:rsidR="00EF0547" w:rsidRDefault="00EF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4559439A" w14:textId="17474275" w:rsidR="00E325D8" w:rsidRPr="00071E7A" w:rsidRDefault="00E325D8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สินค้าคงเหลือ</w:t>
      </w:r>
    </w:p>
    <w:p w14:paraId="4A4A1501" w14:textId="77777777" w:rsidR="006B5B77" w:rsidRPr="00071E7A" w:rsidRDefault="006B5B77" w:rsidP="006B5B7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BB8C7D" w14:textId="1442EE58" w:rsidR="006B5B77" w:rsidRPr="00071E7A" w:rsidRDefault="006B5B77" w:rsidP="006B5B77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1A27BC3" w14:textId="2BBD389F" w:rsidR="006B5B77" w:rsidRDefault="006B5B77" w:rsidP="006B5B7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A35B67" w14:textId="660618E5" w:rsidR="009973CB" w:rsidRPr="00B27F2B" w:rsidRDefault="009973CB" w:rsidP="009973CB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7F2B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ต้นทุนในการได้มาซึ่งสัญญาที่ทำกับลูกค้า</w:t>
      </w:r>
    </w:p>
    <w:p w14:paraId="306E101B" w14:textId="0E931923" w:rsidR="009973CB" w:rsidRPr="00C43E93" w:rsidRDefault="009973CB" w:rsidP="00C43E93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4326CDB" w14:textId="31C9B3AC" w:rsidR="00B27F2B" w:rsidRDefault="00C43E93" w:rsidP="00C43E93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C43E93">
        <w:rPr>
          <w:rFonts w:ascii="Angsana New" w:hAnsi="Angsana New"/>
          <w:sz w:val="28"/>
          <w:szCs w:val="28"/>
          <w:cs/>
        </w:rPr>
        <w:t>ต้นทุนในการได้มาซึ่งสัญญาที่ทำกับลูกค้า 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21FE9724" w14:textId="77777777" w:rsidR="00EF0547" w:rsidRDefault="00EF0547" w:rsidP="00C43E93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DD05289" w14:textId="305EE293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0BFB02A0" w14:textId="77777777" w:rsidR="00C12602" w:rsidRPr="00071E7A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E41F83" w14:textId="62BB9D6A" w:rsidR="00751887" w:rsidRPr="00071E7A" w:rsidRDefault="00751887" w:rsidP="0075188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C99C82B" w14:textId="13E3D3C7" w:rsidR="00751887" w:rsidRPr="00071E7A" w:rsidRDefault="00751887" w:rsidP="0075188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2A102D3" w14:textId="2C6126DE" w:rsidR="00751887" w:rsidRPr="00071E7A" w:rsidRDefault="00751887" w:rsidP="00751887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ค่าเสื่อมราคาคำนวณโดยวิธีเส้นตรงตามอายุการให้ประโยชน์โดยประมาณของอาคารเพื่อให้เช่าจำนวน </w:t>
      </w:r>
      <w:r w:rsidR="00EE0AC0" w:rsidRPr="00EE0AC0">
        <w:rPr>
          <w:rFonts w:ascii="Angsana New" w:hAnsi="Angsana New"/>
          <w:sz w:val="28"/>
          <w:szCs w:val="28"/>
        </w:rPr>
        <w:t>20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45F60D07" w14:textId="77777777" w:rsidR="00751887" w:rsidRPr="00071E7A" w:rsidRDefault="00751887" w:rsidP="0075188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0B5E9E1D" w14:textId="262F857E" w:rsidR="00751887" w:rsidRPr="00071E7A" w:rsidRDefault="00751887" w:rsidP="0075188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820F683" w14:textId="77777777" w:rsidR="00A1130C" w:rsidRPr="00071E7A" w:rsidRDefault="00A1130C" w:rsidP="0075188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E7FEFF0" w14:textId="567B5D2A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 อาคารและอุปกรณ์</w:t>
      </w:r>
    </w:p>
    <w:p w14:paraId="113F7F91" w14:textId="77777777" w:rsidR="00C12602" w:rsidRPr="00071E7A" w:rsidRDefault="00C12602" w:rsidP="00B1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DA498" w14:textId="68D2D883" w:rsidR="00C12602" w:rsidRPr="00071E7A" w:rsidRDefault="00C12602" w:rsidP="003E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3E7D98" w:rsidRPr="00071E7A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Pr="00071E7A">
        <w:rPr>
          <w:rFonts w:asciiTheme="majorBidi" w:hAnsiTheme="majorBidi" w:cstheme="majorBidi"/>
          <w:sz w:val="28"/>
          <w:szCs w:val="28"/>
          <w:cs/>
        </w:rPr>
        <w:t>ด้วยราคาทุนหักค่าเสื่อมราคาสะสมและขาดทุนจากการด้อยค่า</w:t>
      </w:r>
    </w:p>
    <w:p w14:paraId="7BC8F752" w14:textId="77777777" w:rsidR="00140A06" w:rsidRPr="00071E7A" w:rsidRDefault="00140A06" w:rsidP="003E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C9DAE1" w14:textId="77777777" w:rsidR="004C6035" w:rsidRPr="00071E7A" w:rsidRDefault="004C6035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22DEDBEE" w14:textId="67AC6EE0" w:rsidR="004C6035" w:rsidRDefault="004C6035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D2673A5" w14:textId="77777777" w:rsidR="007F1BB8" w:rsidRPr="00071E7A" w:rsidRDefault="007F1BB8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AA80C68" w14:textId="272F6CD7" w:rsidR="004C6035" w:rsidRDefault="004C6035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lastRenderedPageBreak/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16F3D29" w14:textId="77777777" w:rsidR="007F1BB8" w:rsidRPr="00071E7A" w:rsidRDefault="007F1BB8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20752A00" w14:textId="3F93F186" w:rsidR="001F6158" w:rsidRPr="00071E7A" w:rsidRDefault="004C6035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2E25FC77" w14:textId="77777777" w:rsidR="00B27F2B" w:rsidRDefault="00B27F2B" w:rsidP="0093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49667D9" w14:textId="322770FA" w:rsidR="009312BC" w:rsidRPr="00071E7A" w:rsidRDefault="009312BC" w:rsidP="0093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071E7A">
        <w:rPr>
          <w:rFonts w:ascii="Angsana New" w:hAnsi="Angsana New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591AD668" w14:textId="77777777" w:rsidR="009312BC" w:rsidRPr="00071E7A" w:rsidRDefault="009312BC" w:rsidP="0093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5A0472B" w14:textId="77777777" w:rsidR="009312BC" w:rsidRPr="00071E7A" w:rsidRDefault="009312BC" w:rsidP="0093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64B3C28D" w14:textId="77777777" w:rsidR="00EF0547" w:rsidRDefault="00EF0547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089A6EA" w14:textId="18CBFCF3" w:rsidR="00C12602" w:rsidRPr="00071E7A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4BD5388C" w14:textId="77777777" w:rsidR="00FA2B7B" w:rsidRPr="00071E7A" w:rsidRDefault="00FA2B7B" w:rsidP="00552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85E38BA" w14:textId="48CBBDB1" w:rsidR="00B14F72" w:rsidRPr="00071E7A" w:rsidRDefault="00B14F72" w:rsidP="00B14F72">
      <w:pPr>
        <w:pStyle w:val="Default"/>
        <w:ind w:left="54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bookmarkStart w:id="0" w:name="_Hlk93187453"/>
      <w:r w:rsidRPr="00071E7A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1B3F66" w:rsidRPr="00071E7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ที่ดิน </w:t>
      </w:r>
      <w:r w:rsidRPr="00071E7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อาคารและอุปกรณ์ </w:t>
      </w:r>
      <w:r w:rsidR="001B3F66" w:rsidRPr="00071E7A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เมื่อก</w:t>
      </w:r>
      <w:r w:rsidRPr="00071E7A">
        <w:rPr>
          <w:rFonts w:ascii="Angsana New" w:eastAsia="Times New Roman" w:hAnsi="Angsana New" w:cs="Angsana New"/>
          <w:color w:val="auto"/>
          <w:sz w:val="28"/>
          <w:szCs w:val="28"/>
          <w:cs/>
        </w:rPr>
        <w:t>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FAE37C0" w14:textId="77777777" w:rsidR="00B27F2B" w:rsidRPr="00071E7A" w:rsidRDefault="00B27F2B" w:rsidP="00D10FBE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</w:rPr>
      </w:pPr>
    </w:p>
    <w:bookmarkEnd w:id="0"/>
    <w:p w14:paraId="5F6A9F07" w14:textId="47CFF323" w:rsidR="00C12602" w:rsidRPr="00071E7A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071E7A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863A962" w14:textId="77777777" w:rsidR="00C12602" w:rsidRPr="00B27F2B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</w:p>
    <w:p w14:paraId="5C035F23" w14:textId="77777777" w:rsidR="00223716" w:rsidRDefault="00223716" w:rsidP="00223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5B4215">
        <w:rPr>
          <w:rFonts w:ascii="Angsana New" w:eastAsia="Arial Unicode MS" w:hAnsi="Angsana New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C76D94E" w14:textId="77777777" w:rsidR="00D12EE7" w:rsidRPr="00B27F2B" w:rsidRDefault="00D12EE7" w:rsidP="009D4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7920" w:type="dxa"/>
        <w:tblInd w:w="450" w:type="dxa"/>
        <w:tblLook w:val="01E0" w:firstRow="1" w:lastRow="1" w:firstColumn="1" w:lastColumn="1" w:noHBand="0" w:noVBand="0"/>
      </w:tblPr>
      <w:tblGrid>
        <w:gridCol w:w="6480"/>
        <w:gridCol w:w="900"/>
        <w:gridCol w:w="540"/>
      </w:tblGrid>
      <w:tr w:rsidR="000212DF" w:rsidRPr="00071E7A" w14:paraId="1CB4FB0F" w14:textId="77777777" w:rsidTr="00103A8F">
        <w:tc>
          <w:tcPr>
            <w:tcW w:w="6480" w:type="dxa"/>
          </w:tcPr>
          <w:p w14:paraId="249FBCBC" w14:textId="507A92A1" w:rsidR="000212DF" w:rsidRPr="00071E7A" w:rsidRDefault="00103A8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ประมาณการอายุการให้ประโยชน์ของสินทรัพย์แสดงได้ดังนี้</w:t>
            </w:r>
          </w:p>
        </w:tc>
        <w:tc>
          <w:tcPr>
            <w:tcW w:w="900" w:type="dxa"/>
          </w:tcPr>
          <w:p w14:paraId="1F1832D1" w14:textId="6336199E" w:rsidR="000212DF" w:rsidRPr="00071E7A" w:rsidRDefault="000212DF" w:rsidP="0048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7E625071" w14:textId="4DCD9767" w:rsidR="000212DF" w:rsidRPr="00071E7A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</w:tr>
      <w:tr w:rsidR="00103A8F" w:rsidRPr="00071E7A" w14:paraId="0E021D60" w14:textId="77777777" w:rsidTr="00103A8F">
        <w:tc>
          <w:tcPr>
            <w:tcW w:w="6480" w:type="dxa"/>
          </w:tcPr>
          <w:p w14:paraId="73B1BC61" w14:textId="02599CC3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00" w:type="dxa"/>
          </w:tcPr>
          <w:p w14:paraId="0494BF7E" w14:textId="3F0544F2" w:rsidR="00103A8F" w:rsidRPr="00980A21" w:rsidRDefault="00EE0AC0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103A8F" w:rsidRPr="00071E7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14:paraId="5982E7C4" w14:textId="1719CAA5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03A8F" w:rsidRPr="00071E7A" w14:paraId="13890D4E" w14:textId="77777777" w:rsidTr="00103A8F">
        <w:tc>
          <w:tcPr>
            <w:tcW w:w="6480" w:type="dxa"/>
          </w:tcPr>
          <w:p w14:paraId="6610399A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อาคารและส่วนตกแต่ง</w:t>
            </w:r>
          </w:p>
        </w:tc>
        <w:tc>
          <w:tcPr>
            <w:tcW w:w="900" w:type="dxa"/>
          </w:tcPr>
          <w:p w14:paraId="177EA9E8" w14:textId="5E108887" w:rsidR="00103A8F" w:rsidRPr="00071E7A" w:rsidRDefault="00EE0AC0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103A8F" w:rsidRPr="00071E7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540" w:type="dxa"/>
          </w:tcPr>
          <w:p w14:paraId="7148DE67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03A8F" w:rsidRPr="00071E7A" w14:paraId="7261E8C2" w14:textId="77777777" w:rsidTr="00103A8F">
        <w:tc>
          <w:tcPr>
            <w:tcW w:w="6480" w:type="dxa"/>
          </w:tcPr>
          <w:p w14:paraId="461063B6" w14:textId="18BABAE4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/>
                <w:sz w:val="28"/>
                <w:szCs w:val="28"/>
                <w:cs/>
              </w:rPr>
            </w:pPr>
            <w:r w:rsidRPr="00071E7A">
              <w:rPr>
                <w:rFonts w:asciiTheme="majorBidi" w:eastAsia="Arial Unicode MS" w:hAnsiTheme="majorBidi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900" w:type="dxa"/>
          </w:tcPr>
          <w:p w14:paraId="7DCE13F5" w14:textId="6170D96C" w:rsidR="00103A8F" w:rsidRPr="00071E7A" w:rsidRDefault="00EE0AC0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103A8F" w:rsidRPr="00071E7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540" w:type="dxa"/>
          </w:tcPr>
          <w:p w14:paraId="65E08BD9" w14:textId="0508E93D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03A8F" w:rsidRPr="00071E7A" w14:paraId="46948C8C" w14:textId="77777777" w:rsidTr="00103A8F">
        <w:tc>
          <w:tcPr>
            <w:tcW w:w="6480" w:type="dxa"/>
          </w:tcPr>
          <w:p w14:paraId="0BD034CB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</w:tcPr>
          <w:p w14:paraId="4D85FFD9" w14:textId="6A8D0DBB" w:rsidR="00103A8F" w:rsidRPr="00071E7A" w:rsidRDefault="00EE0AC0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103A8F" w:rsidRPr="00071E7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14:paraId="28B51933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03A8F" w:rsidRPr="00071E7A" w14:paraId="167EE1DD" w14:textId="77777777" w:rsidTr="00103A8F">
        <w:tc>
          <w:tcPr>
            <w:tcW w:w="6480" w:type="dxa"/>
          </w:tcPr>
          <w:p w14:paraId="4BE0BA97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900" w:type="dxa"/>
          </w:tcPr>
          <w:p w14:paraId="076303A2" w14:textId="015352F2" w:rsidR="00103A8F" w:rsidRPr="00071E7A" w:rsidRDefault="00EE0AC0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3</w:t>
            </w:r>
            <w:r w:rsidR="00103A8F" w:rsidRPr="00071E7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, </w:t>
            </w: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7C8F09FB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03A8F" w:rsidRPr="00071E7A" w14:paraId="227B1304" w14:textId="77777777" w:rsidTr="00103A8F">
        <w:tc>
          <w:tcPr>
            <w:tcW w:w="6480" w:type="dxa"/>
          </w:tcPr>
          <w:p w14:paraId="1CABA28B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สาธารณูปโภคส่วนกลาง</w:t>
            </w: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7F877E5E" w14:textId="0CBFC434" w:rsidR="00103A8F" w:rsidRPr="00071E7A" w:rsidRDefault="00EE0AC0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14:paraId="0C07CE1E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03A8F" w:rsidRPr="00071E7A" w14:paraId="305C3B79" w14:textId="77777777" w:rsidTr="00103A8F">
        <w:tc>
          <w:tcPr>
            <w:tcW w:w="6480" w:type="dxa"/>
          </w:tcPr>
          <w:p w14:paraId="66954A2E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0" w:type="dxa"/>
          </w:tcPr>
          <w:p w14:paraId="084BBCBA" w14:textId="7CB2E8EE" w:rsidR="00103A8F" w:rsidRPr="00071E7A" w:rsidRDefault="00EE0AC0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5C93E244" w14:textId="77777777" w:rsidR="00103A8F" w:rsidRPr="00071E7A" w:rsidRDefault="00103A8F" w:rsidP="0010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DF00BF2" w14:textId="286C9891" w:rsidR="00E87BDF" w:rsidRPr="00B27F2B" w:rsidRDefault="00E87BDF" w:rsidP="00B1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302B8AF" w14:textId="77777777" w:rsidR="00647731" w:rsidRPr="00071E7A" w:rsidRDefault="00647731" w:rsidP="0064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ค่าเสื่อมราคา</w:t>
      </w:r>
      <w:r w:rsidRPr="00071E7A">
        <w:rPr>
          <w:rFonts w:ascii="Angsana New" w:hAnsi="Angsana New" w:hint="cs"/>
          <w:sz w:val="28"/>
          <w:szCs w:val="28"/>
          <w:cs/>
        </w:rPr>
        <w:t>ของเครื่องจักรและอุปกรณ์บางส่วน ใช้</w:t>
      </w:r>
      <w:r w:rsidRPr="00071E7A">
        <w:rPr>
          <w:rFonts w:ascii="Angsana New" w:hAnsi="Angsana New"/>
          <w:sz w:val="28"/>
          <w:szCs w:val="28"/>
          <w:cs/>
        </w:rPr>
        <w:t>วิธีคำนวณตาม</w:t>
      </w:r>
      <w:r w:rsidRPr="00071E7A">
        <w:rPr>
          <w:rFonts w:ascii="Angsana New" w:hAnsi="Angsana New" w:hint="cs"/>
          <w:sz w:val="28"/>
          <w:szCs w:val="28"/>
          <w:cs/>
        </w:rPr>
        <w:t>ผลผลิต</w:t>
      </w:r>
    </w:p>
    <w:p w14:paraId="6925B1D7" w14:textId="002F83F0" w:rsidR="00103A8F" w:rsidRDefault="00103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F3395D9" w14:textId="77777777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สินทรัพย์ไม่มีตัวตน</w:t>
      </w:r>
    </w:p>
    <w:p w14:paraId="390887EB" w14:textId="77777777" w:rsidR="00C12602" w:rsidRPr="00B11921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E7EEA9B" w14:textId="4E4094EC" w:rsidR="00635330" w:rsidRPr="00071E7A" w:rsidRDefault="00635330" w:rsidP="00635330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93187432"/>
      <w:r w:rsidRPr="00071E7A">
        <w:rPr>
          <w:rFonts w:ascii="Angsana New" w:hAnsi="Angsana New"/>
          <w:sz w:val="28"/>
          <w:szCs w:val="28"/>
          <w:cs/>
        </w:rPr>
        <w:t>ลิขสิทธิ์ซอฟต์แวร์วัดมูลค่าด้วยราคาทุนหัก</w:t>
      </w:r>
      <w:r w:rsidR="00DE1CA9" w:rsidRPr="00071E7A">
        <w:rPr>
          <w:rFonts w:ascii="Angsana New" w:hAnsi="Angsana New"/>
          <w:sz w:val="28"/>
          <w:szCs w:val="28"/>
          <w:cs/>
        </w:rPr>
        <w:t>ค่าตัดจำหน่ายสะสมและ</w:t>
      </w:r>
      <w:r w:rsidRPr="00071E7A">
        <w:rPr>
          <w:rFonts w:ascii="Angsana New" w:hAnsi="Angsana New"/>
          <w:sz w:val="28"/>
          <w:szCs w:val="28"/>
          <w:cs/>
        </w:rPr>
        <w:t>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</w:t>
      </w:r>
      <w:r w:rsidR="00DE1CA9" w:rsidRPr="00071E7A">
        <w:rPr>
          <w:rFonts w:ascii="Angsana New" w:hAnsi="Angsana New"/>
          <w:sz w:val="28"/>
          <w:szCs w:val="28"/>
          <w:cs/>
        </w:rPr>
        <w:t>ลิขสิทธิ์ซอฟต์แวร์</w:t>
      </w:r>
      <w:r w:rsidRPr="00071E7A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  <w:r w:rsidRPr="00071E7A">
        <w:rPr>
          <w:rFonts w:ascii="Angsana New" w:eastAsia="Calibri" w:hAnsi="Angsana New"/>
          <w:color w:val="000000"/>
          <w:sz w:val="28"/>
          <w:szCs w:val="28"/>
          <w:lang w:eastAsia="en-GB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ประมาณการระยะเวลาที่คาดว่าจะได้รับประโยชน์</w:t>
      </w:r>
      <w:r w:rsidR="00DE1CA9" w:rsidRPr="00071E7A">
        <w:rPr>
          <w:rFonts w:ascii="Angsana New" w:hAnsi="Angsana New"/>
          <w:sz w:val="28"/>
          <w:szCs w:val="28"/>
          <w:cs/>
        </w:rPr>
        <w:t>คือ</w:t>
      </w:r>
      <w:r w:rsidRPr="00071E7A">
        <w:rPr>
          <w:rFonts w:ascii="Angsana New" w:hAnsi="Angsana New"/>
          <w:sz w:val="28"/>
          <w:szCs w:val="28"/>
          <w:cs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10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ปี</w:t>
      </w:r>
    </w:p>
    <w:bookmarkEnd w:id="1"/>
    <w:p w14:paraId="2A7D78AD" w14:textId="77777777" w:rsidR="00223716" w:rsidRPr="00B11921" w:rsidRDefault="00223716" w:rsidP="00783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C4834DB" w14:textId="531F1DAC" w:rsidR="00D93123" w:rsidRPr="00071E7A" w:rsidRDefault="00D93123" w:rsidP="00337FC0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</w:p>
    <w:p w14:paraId="6AE78B9B" w14:textId="77777777" w:rsidR="00D93123" w:rsidRPr="00B11921" w:rsidRDefault="00D93123" w:rsidP="00635330">
      <w:pPr>
        <w:tabs>
          <w:tab w:val="clear" w:pos="680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55F48C52" w14:textId="77777777" w:rsidR="00635330" w:rsidRPr="00071E7A" w:rsidRDefault="00635330" w:rsidP="00635330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D92BC5D" w14:textId="2C32B3F6" w:rsidR="00971B18" w:rsidRPr="00B11921" w:rsidRDefault="00D93123" w:rsidP="000102F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  <w:r w:rsidRPr="00B11921" w:rsidDel="005868E9">
        <w:rPr>
          <w:rFonts w:asciiTheme="majorBidi" w:hAnsiTheme="majorBidi" w:cstheme="majorBidi"/>
          <w:sz w:val="28"/>
          <w:szCs w:val="28"/>
          <w:shd w:val="clear" w:color="auto" w:fill="CCCCCC"/>
        </w:rPr>
        <w:t xml:space="preserve"> </w:t>
      </w:r>
    </w:p>
    <w:p w14:paraId="08119EB4" w14:textId="771A9B76" w:rsidR="00D93123" w:rsidRPr="00071E7A" w:rsidRDefault="00D93123" w:rsidP="00D9312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27021E8F" w14:textId="77777777" w:rsidR="00D93123" w:rsidRPr="00B11921" w:rsidRDefault="00D93123" w:rsidP="00D93123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A26F5D" w14:textId="5C89C47A" w:rsidR="00222AFD" w:rsidRPr="00071E7A" w:rsidRDefault="00635330" w:rsidP="00BF036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C436DFD" w14:textId="77777777" w:rsidR="00BF036F" w:rsidRPr="00B11921" w:rsidRDefault="00BF036F" w:rsidP="00BF036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702C98B" w14:textId="248D0318" w:rsidR="00635330" w:rsidRDefault="00635330" w:rsidP="0063533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0BC6CEF" w14:textId="77777777" w:rsidR="00103A8F" w:rsidRPr="00B11921" w:rsidRDefault="00103A8F" w:rsidP="0063533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C6185C" w14:textId="77777777" w:rsidR="00635330" w:rsidRPr="00071E7A" w:rsidRDefault="00635330" w:rsidP="0063533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8C3C0E7" w14:textId="77777777" w:rsidR="006E5679" w:rsidRPr="00B11921" w:rsidRDefault="006E5679" w:rsidP="00D9312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AFBE97B" w14:textId="77777777" w:rsidR="00635330" w:rsidRPr="00071E7A" w:rsidRDefault="00635330" w:rsidP="0063533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71E7A">
        <w:rPr>
          <w:rFonts w:ascii="Angsana New" w:hAnsi="Angsana New"/>
          <w:sz w:val="28"/>
          <w:szCs w:val="28"/>
        </w:rPr>
        <w:t xml:space="preserve"> </w:t>
      </w:r>
    </w:p>
    <w:p w14:paraId="1DD3699A" w14:textId="56F7E81C" w:rsidR="000F65FF" w:rsidRPr="00071E7A" w:rsidRDefault="00635330" w:rsidP="00783AA3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071E7A">
        <w:rPr>
          <w:rFonts w:ascii="Angsana New" w:hAnsi="Angsana New"/>
          <w:b/>
          <w:sz w:val="28"/>
          <w:szCs w:val="28"/>
          <w:cs/>
        </w:rPr>
        <w:lastRenderedPageBreak/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FC67EC7" w14:textId="77777777" w:rsidR="000F65FF" w:rsidRPr="00B11921" w:rsidRDefault="000F65FF" w:rsidP="00635330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BEC119" w14:textId="0AFCAEAC" w:rsidR="005A39DC" w:rsidRPr="00071E7A" w:rsidRDefault="005A39DC" w:rsidP="005A39DC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28"/>
          <w:szCs w:val="28"/>
        </w:rPr>
      </w:pPr>
      <w:r w:rsidRPr="00071E7A">
        <w:rPr>
          <w:rFonts w:ascii="Angsana New" w:hAnsi="Angsana New"/>
          <w:b/>
          <w:i/>
          <w:iCs/>
          <w:sz w:val="28"/>
          <w:szCs w:val="28"/>
          <w:cs/>
        </w:rPr>
        <w:t>ในฐานะผู้ให้เช่า</w:t>
      </w:r>
    </w:p>
    <w:p w14:paraId="3A02A344" w14:textId="77777777" w:rsidR="005A39DC" w:rsidRPr="00B11921" w:rsidRDefault="005A39DC" w:rsidP="005A39DC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4295559C" w14:textId="77777777" w:rsidR="00635330" w:rsidRPr="00071E7A" w:rsidRDefault="00635330" w:rsidP="0063533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6DBA064" w14:textId="77777777" w:rsidR="005A39DC" w:rsidRPr="00B11921" w:rsidRDefault="005A39DC" w:rsidP="005A39D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09928481" w14:textId="77777777" w:rsidR="00635330" w:rsidRPr="00071E7A" w:rsidRDefault="00635330" w:rsidP="00635330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071E7A">
        <w:rPr>
          <w:rFonts w:ascii="Angsana New" w:hAnsi="Angsana New"/>
          <w:b/>
          <w:sz w:val="28"/>
          <w:szCs w:val="28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384ABDC4" w14:textId="576492E1" w:rsidR="00635330" w:rsidRPr="00071E7A" w:rsidRDefault="00635330" w:rsidP="0063533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071E7A">
        <w:rPr>
          <w:rFonts w:ascii="Angsana New" w:hAnsi="Angsana New"/>
          <w:b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4863AC83" w14:textId="77777777" w:rsidR="00BF036F" w:rsidRPr="00B11921" w:rsidRDefault="00BF036F" w:rsidP="0063533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676615D9" w14:textId="20C549BF" w:rsidR="00635330" w:rsidRDefault="00635330" w:rsidP="00BF036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071E7A">
        <w:rPr>
          <w:rFonts w:ascii="Angsana New" w:hAnsi="Angsana New"/>
          <w:b/>
          <w:sz w:val="28"/>
          <w:szCs w:val="28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EE0AC0" w:rsidRPr="00EE0AC0">
        <w:rPr>
          <w:rFonts w:ascii="Angsana New" w:hAnsi="Angsana New"/>
          <w:bCs/>
          <w:sz w:val="28"/>
          <w:szCs w:val="28"/>
        </w:rPr>
        <w:t>3</w:t>
      </w:r>
      <w:r w:rsidRPr="00071E7A">
        <w:rPr>
          <w:rFonts w:ascii="Angsana New" w:hAnsi="Angsana New"/>
          <w:b/>
          <w:sz w:val="28"/>
          <w:szCs w:val="28"/>
          <w:cs/>
        </w:rPr>
        <w:t xml:space="preserve">(ง) </w:t>
      </w:r>
    </w:p>
    <w:p w14:paraId="4211AD99" w14:textId="77777777" w:rsidR="00D10FBE" w:rsidRPr="00B11921" w:rsidRDefault="00D10FBE" w:rsidP="00BF036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3AF653F4" w14:textId="5BEBAEB4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การด้อยค่า</w:t>
      </w:r>
      <w:r w:rsidR="00A430C0"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สินทรัพย์ที่ไม่ใช่สินทรัพย์ทางการเงิน</w:t>
      </w:r>
    </w:p>
    <w:p w14:paraId="16FF9587" w14:textId="77777777" w:rsidR="00C12602" w:rsidRPr="00B11921" w:rsidRDefault="00C12602" w:rsidP="00F3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E66939" w14:textId="77777777" w:rsidR="00F67EF2" w:rsidRPr="00071E7A" w:rsidRDefault="00F67EF2" w:rsidP="00F6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4784EB8B" w14:textId="77777777" w:rsidR="00A430C0" w:rsidRPr="00B11921" w:rsidRDefault="00A430C0" w:rsidP="00F3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24260F" w14:textId="77777777" w:rsidR="00F67EF2" w:rsidRPr="00071E7A" w:rsidRDefault="00F67EF2" w:rsidP="00F6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154FFF0B" w14:textId="77777777" w:rsidR="00A430C0" w:rsidRPr="00B11921" w:rsidRDefault="00A430C0" w:rsidP="00F3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DE783C8" w14:textId="683E2F3D" w:rsidR="00F67EF2" w:rsidRPr="00071E7A" w:rsidRDefault="00F67EF2" w:rsidP="00F67EF2">
      <w:pPr>
        <w:spacing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071E7A">
        <w:rPr>
          <w:rFonts w:ascii="Angsana New" w:eastAsia="Arial Unicode MS" w:hAnsi="Angsana New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4A73710" w14:textId="77777777" w:rsidR="00E057AA" w:rsidRPr="001C3946" w:rsidRDefault="00E057AA" w:rsidP="00F67EF2">
      <w:pPr>
        <w:spacing w:line="240" w:lineRule="auto"/>
        <w:ind w:left="547"/>
        <w:jc w:val="thaiDistribute"/>
        <w:rPr>
          <w:rFonts w:ascii="Angsana New" w:eastAsia="Arial Unicode MS" w:hAnsi="Angsana New"/>
          <w:sz w:val="24"/>
          <w:szCs w:val="24"/>
        </w:rPr>
      </w:pPr>
    </w:p>
    <w:p w14:paraId="2593533F" w14:textId="51F39E93" w:rsidR="00F67EF2" w:rsidRPr="00071E7A" w:rsidRDefault="00F67EF2" w:rsidP="00F67E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071E7A">
        <w:rPr>
          <w:rFonts w:ascii="Angsana New" w:hAnsi="Angsana New"/>
          <w:b/>
          <w:bCs/>
          <w:color w:val="0000FF"/>
          <w:sz w:val="28"/>
          <w:szCs w:val="28"/>
        </w:rPr>
        <w:t xml:space="preserve"> </w:t>
      </w:r>
    </w:p>
    <w:p w14:paraId="6987A3C0" w14:textId="46060165" w:rsidR="00ED39D0" w:rsidRPr="00B11921" w:rsidRDefault="00ED39D0" w:rsidP="0012011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1360C3" w14:textId="7C7A2D70" w:rsidR="007A15C7" w:rsidRPr="00071E7A" w:rsidRDefault="007A15C7" w:rsidP="007A15C7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2F7839A2" w14:textId="3247BE8A" w:rsidR="00D16738" w:rsidRPr="00B11921" w:rsidRDefault="00D16738" w:rsidP="0012011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6580F0" w14:textId="12A75E23" w:rsidR="00D16738" w:rsidRDefault="007A15C7" w:rsidP="0012011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bookmarkStart w:id="2" w:name="_Hlk94262011"/>
      <w:r w:rsidRPr="00071E7A">
        <w:rPr>
          <w:rFonts w:asciiTheme="majorBidi" w:hAnsiTheme="maj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9D32587" w14:textId="77777777" w:rsidR="00726148" w:rsidRPr="00B11921" w:rsidRDefault="00726148" w:rsidP="0012011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2"/>
          <w:szCs w:val="32"/>
        </w:rPr>
      </w:pPr>
    </w:p>
    <w:bookmarkEnd w:id="2"/>
    <w:p w14:paraId="2289F5D7" w14:textId="2D05CB5D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21A90E27" w14:textId="77777777" w:rsidR="00C12602" w:rsidRPr="00B11921" w:rsidRDefault="00C12602" w:rsidP="00075DC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6D90A7DC" w14:textId="77777777" w:rsidR="00C12602" w:rsidRPr="00071E7A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071E7A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61849DE1" w14:textId="77777777" w:rsidR="00C12602" w:rsidRPr="00B11921" w:rsidRDefault="00C12602" w:rsidP="00075DC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45CCD55C" w14:textId="033AE51A" w:rsidR="00F67EF2" w:rsidRPr="00071E7A" w:rsidRDefault="00C12602" w:rsidP="007D17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071E7A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49725DD" w14:textId="77777777" w:rsidR="00E057AA" w:rsidRPr="00B11921" w:rsidRDefault="00E057AA" w:rsidP="00BF03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57FDE6EC" w14:textId="7520D5B3" w:rsidR="00C12602" w:rsidRPr="00071E7A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071E7A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290C832" w14:textId="77777777" w:rsidR="00C12602" w:rsidRPr="00B11921" w:rsidRDefault="00C12602" w:rsidP="00075DCB">
      <w:pPr>
        <w:spacing w:line="240" w:lineRule="auto"/>
        <w:ind w:left="540"/>
        <w:rPr>
          <w:rFonts w:asciiTheme="majorBidi" w:hAnsiTheme="majorBidi" w:cstheme="majorBidi"/>
          <w:i/>
          <w:sz w:val="24"/>
          <w:szCs w:val="24"/>
        </w:rPr>
      </w:pPr>
    </w:p>
    <w:p w14:paraId="58627AAD" w14:textId="34173A8C" w:rsidR="00C12602" w:rsidRDefault="00F67EF2" w:rsidP="00075DCB">
      <w:pPr>
        <w:spacing w:line="240" w:lineRule="auto"/>
        <w:ind w:left="540"/>
        <w:jc w:val="thaiDistribute"/>
        <w:rPr>
          <w:rFonts w:asciiTheme="majorBidi" w:hAnsiTheme="majorBidi"/>
          <w:i/>
          <w:sz w:val="28"/>
          <w:szCs w:val="28"/>
        </w:rPr>
      </w:pPr>
      <w:r w:rsidRPr="00071E7A">
        <w:rPr>
          <w:rFonts w:asciiTheme="majorBidi" w:hAnsi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 ผลประโยชน์ดังกล่าวได้มีการคิดลดกระแสเงินสดเพื่อให้เป็นมูลค่าปัจจุบัน 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7A2DE1C1" w14:textId="77777777" w:rsidR="001C3946" w:rsidRPr="00B11921" w:rsidRDefault="001C3946" w:rsidP="00075DCB">
      <w:pPr>
        <w:spacing w:line="240" w:lineRule="auto"/>
        <w:ind w:left="540"/>
        <w:jc w:val="thaiDistribute"/>
        <w:rPr>
          <w:rFonts w:asciiTheme="majorBidi" w:hAnsiTheme="majorBidi"/>
          <w:i/>
          <w:sz w:val="32"/>
          <w:szCs w:val="32"/>
        </w:rPr>
      </w:pPr>
    </w:p>
    <w:p w14:paraId="4780AF47" w14:textId="2AE0069F" w:rsidR="00C12602" w:rsidRPr="00071E7A" w:rsidRDefault="00C12602" w:rsidP="0016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071E7A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071E7A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71E7A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263E2C" w:rsidRPr="00071E7A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63E2C" w:rsidRPr="00071E7A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6F6ABF33" w14:textId="77777777" w:rsidR="005A7DBE" w:rsidRPr="00B11921" w:rsidRDefault="005A7DBE" w:rsidP="0016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3689560" w14:textId="5F8EF118" w:rsidR="00AA59C7" w:rsidRPr="00071E7A" w:rsidRDefault="00C12602" w:rsidP="00B6514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071E7A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09C40EC6" w14:textId="16DF6542" w:rsidR="00AC542B" w:rsidRDefault="00AC542B" w:rsidP="00B6514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133C459C" w14:textId="793D5E28" w:rsidR="00726148" w:rsidRDefault="00726148" w:rsidP="00B6514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181E06D8" w14:textId="77777777" w:rsidR="002663F2" w:rsidRPr="00071E7A" w:rsidRDefault="002663F2" w:rsidP="002663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  <w:r w:rsidRPr="00071E7A">
        <w:rPr>
          <w:rFonts w:ascii="Angsana New" w:hAnsi="Angsana New"/>
          <w:iCs/>
          <w:sz w:val="28"/>
          <w:szCs w:val="28"/>
          <w:cs/>
        </w:rPr>
        <w:lastRenderedPageBreak/>
        <w:t xml:space="preserve">ผลประโยชน์ระยะยาวอื่น </w:t>
      </w:r>
    </w:p>
    <w:p w14:paraId="52F944AA" w14:textId="77777777" w:rsidR="002663F2" w:rsidRPr="00B11921" w:rsidRDefault="002663F2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FCC1070" w14:textId="77777777" w:rsidR="002663F2" w:rsidRPr="00071E7A" w:rsidRDefault="002663F2" w:rsidP="002663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071E7A">
        <w:rPr>
          <w:rFonts w:ascii="Angsana New" w:hAnsi="Angsana New"/>
          <w:i/>
          <w:sz w:val="28"/>
          <w:szCs w:val="28"/>
          <w:cs/>
        </w:rPr>
        <w:t>ภาระผูกพันสุทธิของ</w:t>
      </w:r>
      <w:r w:rsidRPr="00071E7A">
        <w:rPr>
          <w:rFonts w:ascii="Angsana New" w:hAnsi="Angsana New"/>
          <w:sz w:val="28"/>
          <w:szCs w:val="28"/>
          <w:cs/>
        </w:rPr>
        <w:t>กลุ่มบริษัท</w:t>
      </w:r>
      <w:r w:rsidRPr="00071E7A">
        <w:rPr>
          <w:rFonts w:ascii="Angsana New" w:hAnsi="Angsana New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9285000" w14:textId="646EE7D3" w:rsidR="002663F2" w:rsidRPr="00B11921" w:rsidRDefault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</w:rPr>
      </w:pPr>
    </w:p>
    <w:p w14:paraId="46D33F2E" w14:textId="5B112835" w:rsidR="002663F2" w:rsidRPr="00071E7A" w:rsidRDefault="002663F2" w:rsidP="002663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071E7A">
        <w:rPr>
          <w:rFonts w:ascii="Angsana New" w:hAnsi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312B9AE2" w14:textId="77777777" w:rsidR="002663F2" w:rsidRPr="00B11921" w:rsidRDefault="002663F2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67BA94A4" w14:textId="650A4A06" w:rsidR="00AA59C7" w:rsidRDefault="002663F2" w:rsidP="00AA5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71E7A">
        <w:rPr>
          <w:rFonts w:ascii="Angsana New" w:hAnsi="Angsana New"/>
          <w:i/>
          <w:sz w:val="28"/>
          <w:szCs w:val="28"/>
        </w:rPr>
        <w:t xml:space="preserve"> </w:t>
      </w:r>
      <w:r w:rsidRPr="00071E7A">
        <w:rPr>
          <w:rFonts w:ascii="Angsana New" w:hAnsi="Angsana New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71E7A">
        <w:rPr>
          <w:rFonts w:ascii="Angsana New" w:hAnsi="Angsana New"/>
          <w:sz w:val="28"/>
          <w:szCs w:val="28"/>
        </w:rPr>
        <w:t xml:space="preserve"> </w:t>
      </w:r>
    </w:p>
    <w:p w14:paraId="56C6B593" w14:textId="77777777" w:rsidR="00726148" w:rsidRPr="00B11921" w:rsidRDefault="00726148" w:rsidP="00AA5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B2726B9" w14:textId="4C5D14E9" w:rsidR="00C12602" w:rsidRPr="00071E7A" w:rsidRDefault="00C12602" w:rsidP="00AA59C7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08057D86" w14:textId="77777777" w:rsidR="00C12602" w:rsidRPr="00B11921" w:rsidRDefault="00C12602" w:rsidP="00A45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D29E3" w14:textId="0842C489" w:rsidR="00FF69E1" w:rsidRPr="00071E7A" w:rsidRDefault="00671AA3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7B4A37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D61478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077D14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077D14" w:rsidRPr="00071E7A">
        <w:rPr>
          <w:rFonts w:asciiTheme="majorBidi" w:hAnsiTheme="majorBidi" w:cstheme="majorBidi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47A6EF3" w14:textId="77777777" w:rsidR="002F24F8" w:rsidRPr="00B11921" w:rsidRDefault="002F24F8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2CC9BF" w14:textId="77777777" w:rsidR="00C12602" w:rsidRPr="00071E7A" w:rsidRDefault="00C12602" w:rsidP="0079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iCs/>
          <w:sz w:val="28"/>
          <w:szCs w:val="28"/>
          <w:cs/>
        </w:rPr>
        <w:t>ประมาณการค่าประกันความเสียหาย</w:t>
      </w:r>
    </w:p>
    <w:p w14:paraId="24448DE3" w14:textId="77777777" w:rsidR="00C12602" w:rsidRPr="00B11921" w:rsidRDefault="00C12602" w:rsidP="00A4597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040DB6" w14:textId="08AF2AD6" w:rsidR="00C12602" w:rsidRPr="00071E7A" w:rsidRDefault="00C12602" w:rsidP="00865E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</w:t>
      </w:r>
      <w:r w:rsidR="00371714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และปัจจัยต่าง</w:t>
      </w:r>
      <w:r w:rsidR="00A10204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358F2E6C" w14:textId="7D0C5B13" w:rsidR="00993C73" w:rsidRPr="00B11921" w:rsidRDefault="00993C73" w:rsidP="00AB5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3C7D44" w14:textId="77777777" w:rsidR="002B7E35" w:rsidRPr="00071E7A" w:rsidRDefault="002B7E35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การวัดมูลค่ายุติธรรม</w:t>
      </w:r>
    </w:p>
    <w:p w14:paraId="089E45EA" w14:textId="77777777" w:rsidR="002B7E35" w:rsidRPr="00B11921" w:rsidRDefault="002B7E35" w:rsidP="000C2FC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D2311" w14:textId="77777777" w:rsidR="002663F2" w:rsidRPr="00071E7A" w:rsidDel="001A6CC8" w:rsidRDefault="002663F2" w:rsidP="002663F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071E7A" w:rsidDel="001A6CC8">
        <w:rPr>
          <w:rFonts w:ascii="Angsana New" w:hAnsi="Angsana New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17A9A81" w14:textId="2030A9BD" w:rsidR="002B7E35" w:rsidRDefault="002B7E35" w:rsidP="002663F2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5EC6944" w14:textId="77777777" w:rsidR="00726148" w:rsidRPr="00071E7A" w:rsidRDefault="00726148" w:rsidP="002663F2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ADBC206" w14:textId="1B564C3D" w:rsidR="00B861A8" w:rsidRPr="00071E7A" w:rsidRDefault="00B861A8" w:rsidP="0072614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  <w:r w:rsidRPr="00071E7A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3BAF52AC" w14:textId="5054EBA5" w:rsidR="00B861A8" w:rsidRPr="00071E7A" w:rsidRDefault="00B861A8" w:rsidP="00726148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ข้อมูลระดับ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 xml:space="preserve">  </w:t>
      </w:r>
      <w:r w:rsidRPr="00071E7A">
        <w:rPr>
          <w:rFonts w:asciiTheme="majorBidi" w:hAnsiTheme="majorBidi" w:cstheme="majorBidi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00358F0" w14:textId="331771E3" w:rsidR="00B861A8" w:rsidRPr="00071E7A" w:rsidRDefault="00B861A8" w:rsidP="00726148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2</w:t>
      </w:r>
      <w:r w:rsidRPr="00071E7A">
        <w:rPr>
          <w:rFonts w:asciiTheme="majorBidi" w:hAnsiTheme="majorBidi" w:cstheme="majorBidi"/>
          <w:sz w:val="28"/>
          <w:szCs w:val="28"/>
        </w:rPr>
        <w:t xml:space="preserve">  </w:t>
      </w:r>
      <w:r w:rsidRPr="00071E7A">
        <w:rPr>
          <w:rFonts w:asciiTheme="majorBidi" w:hAnsiTheme="majorBidi" w:cstheme="majorBidi"/>
          <w:sz w:val="28"/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</w:r>
      <w:r w:rsidR="00726148">
        <w:rPr>
          <w:rFonts w:asciiTheme="majorBidi" w:hAnsiTheme="majorBidi" w:cstheme="majorBidi"/>
          <w:sz w:val="28"/>
          <w:szCs w:val="28"/>
        </w:rPr>
        <w:br/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เสนอซื้อขายซึ่งรวมอยู่ในข้อมูลระดับ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</w:p>
    <w:p w14:paraId="2B77E1D4" w14:textId="74EB8229" w:rsidR="00B861A8" w:rsidRPr="00071E7A" w:rsidRDefault="00B861A8" w:rsidP="00726148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3</w:t>
      </w:r>
      <w:r w:rsidRPr="00071E7A">
        <w:rPr>
          <w:rFonts w:asciiTheme="majorBidi" w:hAnsiTheme="majorBidi" w:cstheme="majorBidi"/>
          <w:sz w:val="28"/>
          <w:szCs w:val="28"/>
        </w:rPr>
        <w:t xml:space="preserve">  </w:t>
      </w:r>
      <w:r w:rsidRPr="00071E7A">
        <w:rPr>
          <w:rFonts w:asciiTheme="majorBidi" w:hAnsiTheme="majorBidi" w:cstheme="majorBidi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11F5869" w14:textId="0DAF7FD9" w:rsidR="002B7E35" w:rsidRPr="00071E7A" w:rsidRDefault="002B7E35" w:rsidP="00B11921">
      <w:pPr>
        <w:pStyle w:val="BodyText2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46CD28" w14:textId="7DC841B3" w:rsidR="002663F2" w:rsidRDefault="002663F2" w:rsidP="00B119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071E7A" w:rsidDel="001A6CC8">
        <w:rPr>
          <w:rFonts w:ascii="Angsana New" w:hAnsi="Angsana New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68D612C" w14:textId="77777777" w:rsidR="00B11921" w:rsidRPr="00071E7A" w:rsidDel="001A6CC8" w:rsidRDefault="00B11921" w:rsidP="00B119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F98C417" w14:textId="77777777" w:rsidR="002663F2" w:rsidRPr="00071E7A" w:rsidDel="001A6CC8" w:rsidRDefault="002663F2" w:rsidP="00B119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71E7A" w:rsidDel="001A6CC8">
        <w:rPr>
          <w:rFonts w:ascii="Angsana New" w:hAnsi="Angsana New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071E7A">
        <w:rPr>
          <w:rFonts w:ascii="Angsana New" w:hAnsi="Angsana New"/>
          <w:sz w:val="28"/>
          <w:szCs w:val="28"/>
          <w:cs/>
        </w:rPr>
        <w:t xml:space="preserve"> </w:t>
      </w:r>
      <w:r w:rsidRPr="00071E7A" w:rsidDel="001A6CC8">
        <w:rPr>
          <w:rFonts w:ascii="Angsana New" w:hAnsi="Angsana New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071E7A" w:rsidDel="001A6CC8">
        <w:rPr>
          <w:sz w:val="28"/>
          <w:szCs w:val="28"/>
          <w:cs/>
        </w:rPr>
        <w:t xml:space="preserve"> </w:t>
      </w:r>
    </w:p>
    <w:p w14:paraId="6B8E8F25" w14:textId="77777777" w:rsidR="007A4058" w:rsidRDefault="007A4058" w:rsidP="00AC54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B3A5C9" w14:textId="709468C7" w:rsidR="002B203D" w:rsidRPr="00071E7A" w:rsidRDefault="002663F2" w:rsidP="00AC54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71E7A" w:rsidDel="001A6CC8">
        <w:rPr>
          <w:rFonts w:ascii="Angsana New" w:hAnsi="Angsana New"/>
          <w:color w:val="000000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EE0AC0" w:rsidRPr="00EE0AC0">
        <w:rPr>
          <w:rFonts w:ascii="Angsana New" w:hAnsi="Angsana New"/>
          <w:color w:val="000000"/>
          <w:sz w:val="28"/>
          <w:szCs w:val="28"/>
        </w:rPr>
        <w:t>3</w:t>
      </w:r>
      <w:r w:rsidRPr="00071E7A" w:rsidDel="001A6CC8">
        <w:rPr>
          <w:rFonts w:ascii="Angsana New" w:hAnsi="Angsana New"/>
          <w:color w:val="000000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99F9FEB" w14:textId="77777777" w:rsidR="00AB535D" w:rsidRPr="00B11921" w:rsidRDefault="00AB535D" w:rsidP="00AB53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DCB685" w14:textId="4743693C" w:rsidR="00C12602" w:rsidRPr="00071E7A" w:rsidRDefault="008B3037" w:rsidP="002B203D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</w:t>
      </w:r>
    </w:p>
    <w:p w14:paraId="6652CD0D" w14:textId="3100B2CE" w:rsidR="00C12602" w:rsidRPr="00B11921" w:rsidRDefault="00C12602" w:rsidP="002B20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F847E9" w14:textId="571669BD" w:rsidR="009326D6" w:rsidRPr="00071E7A" w:rsidRDefault="009326D6" w:rsidP="009326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ภาษีขายอื่นๆและแสดงสุทธิจากส่วนลดการค้า</w:t>
      </w:r>
    </w:p>
    <w:p w14:paraId="7DBA04BE" w14:textId="77777777" w:rsidR="009326D6" w:rsidRPr="00B11921" w:rsidRDefault="009326D6" w:rsidP="009973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3FE93DF" w14:textId="39A65004" w:rsidR="009326D6" w:rsidRPr="00071E7A" w:rsidRDefault="009326D6" w:rsidP="009326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71E7A">
        <w:rPr>
          <w:rFonts w:ascii="Angsana New" w:hAnsi="Angsana New"/>
          <w:sz w:val="28"/>
          <w:szCs w:val="28"/>
          <w:cs/>
        </w:rPr>
        <w:t>รายได้จากการขายสินค้ารับรู้</w:t>
      </w:r>
      <w:r w:rsidR="009973CB">
        <w:rPr>
          <w:rFonts w:ascii="Angsana New" w:hAnsi="Angsana New"/>
          <w:sz w:val="28"/>
          <w:szCs w:val="28"/>
        </w:rPr>
        <w:t xml:space="preserve"> </w:t>
      </w:r>
      <w:r w:rsidR="009973CB">
        <w:rPr>
          <w:rFonts w:ascii="Angsana New" w:hAnsi="Angsana New" w:hint="cs"/>
          <w:sz w:val="28"/>
          <w:szCs w:val="28"/>
          <w:cs/>
        </w:rPr>
        <w:t>ณ วันที่มีการส่งมอบสินค้าให้กับลูกค้า</w:t>
      </w:r>
    </w:p>
    <w:p w14:paraId="5472DE4A" w14:textId="77777777" w:rsidR="002663F2" w:rsidRPr="00B11921" w:rsidRDefault="002663F2" w:rsidP="00997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55C6A39C" w14:textId="4139B187" w:rsidR="002663F2" w:rsidRPr="00071E7A" w:rsidRDefault="002663F2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</w:t>
      </w:r>
      <w:r w:rsidR="009973CB">
        <w:rPr>
          <w:rFonts w:ascii="Angsana New" w:hAnsi="Angsana New" w:hint="cs"/>
          <w:sz w:val="28"/>
          <w:szCs w:val="28"/>
          <w:cs/>
        </w:rPr>
        <w:t xml:space="preserve"> ณ เวลาใดเวลาหนึ่งคือเมื่อโอนกรรมสิทธิ์ให้ลูกค้า</w:t>
      </w:r>
      <w:r w:rsidRPr="00071E7A">
        <w:rPr>
          <w:rFonts w:ascii="Angsana New" w:hAnsi="Angsana New"/>
          <w:sz w:val="28"/>
          <w:szCs w:val="28"/>
          <w:cs/>
        </w:rPr>
        <w:t>ด้วยจำนวนเงินที่สะท้อนถึงสิ่งตอบแทนที่กลุ่มบริษัทคาดว่าจะมีสิทธิได้รับ ซึ่งไม่รวมจำนวนเงินที่เก็บแทนบุคคลที่สาม หรือภาษีขายอื่น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ๆ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3D638CE1" w14:textId="431E5F0B" w:rsidR="00A1130C" w:rsidRDefault="00A1130C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F3106BA" w14:textId="77777777" w:rsidR="00B11921" w:rsidRPr="00B11921" w:rsidRDefault="00B11921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3DCA7D" w14:textId="414893EC" w:rsidR="00CA359A" w:rsidRPr="00071E7A" w:rsidRDefault="009326D6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071E7A">
        <w:rPr>
          <w:rFonts w:ascii="Angsana New" w:hAnsi="Angsana New"/>
          <w:sz w:val="28"/>
          <w:szCs w:val="28"/>
          <w:cs/>
          <w:lang w:val="en-GB"/>
        </w:rPr>
        <w:lastRenderedPageBreak/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 ๆ</w:t>
      </w:r>
    </w:p>
    <w:p w14:paraId="185FA7CB" w14:textId="28B4CF2B" w:rsidR="009326D6" w:rsidRPr="00B11921" w:rsidRDefault="009326D6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B7C75D8" w14:textId="285E3E3D" w:rsidR="009326D6" w:rsidRPr="00071E7A" w:rsidRDefault="009326D6" w:rsidP="009326D6">
      <w:pPr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71E7A">
        <w:rPr>
          <w:rFonts w:ascii="Angsana New" w:hAnsi="Angsana New"/>
          <w:color w:val="000000"/>
          <w:sz w:val="28"/>
          <w:szCs w:val="28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</w:t>
      </w:r>
      <w:r w:rsidRPr="00071E7A">
        <w:rPr>
          <w:rFonts w:ascii="Angsana New" w:hAnsi="Angsana New"/>
          <w:color w:val="000000"/>
          <w:sz w:val="28"/>
          <w:szCs w:val="28"/>
        </w:rPr>
        <w:t> </w:t>
      </w:r>
      <w:r w:rsidRPr="00071E7A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EE0AC0" w:rsidRPr="00EE0AC0">
        <w:rPr>
          <w:rFonts w:ascii="Angsana New" w:hAnsi="Angsana New"/>
          <w:color w:val="000000"/>
          <w:sz w:val="28"/>
          <w:szCs w:val="28"/>
        </w:rPr>
        <w:t>12</w:t>
      </w:r>
      <w:r w:rsidRPr="00071E7A">
        <w:rPr>
          <w:rFonts w:ascii="Angsana New" w:hAnsi="Angsana New"/>
          <w:color w:val="000000"/>
          <w:sz w:val="28"/>
          <w:szCs w:val="28"/>
          <w:cs/>
        </w:rPr>
        <w:t xml:space="preserve"> เดือน</w:t>
      </w:r>
    </w:p>
    <w:p w14:paraId="6BF29E1A" w14:textId="77777777" w:rsidR="009326D6" w:rsidRPr="00B11921" w:rsidRDefault="009326D6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1EE7BD36" w14:textId="5776F14C" w:rsidR="00F060FF" w:rsidRDefault="007D178F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071E7A">
        <w:rPr>
          <w:rFonts w:ascii="Angsana New" w:hAnsi="Angsana New"/>
          <w:sz w:val="28"/>
          <w:szCs w:val="28"/>
          <w:cs/>
          <w:lang w:val="en-GB"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</w:t>
      </w:r>
      <w:r w:rsidR="009973CB">
        <w:rPr>
          <w:rFonts w:ascii="Angsana New" w:hAnsi="Angsana New" w:hint="cs"/>
          <w:sz w:val="28"/>
          <w:szCs w:val="28"/>
          <w:cs/>
          <w:lang w:val="en-GB"/>
        </w:rPr>
        <w:t>เมื่อได้ให้บริการหรือจัดจำหน่ายแล้ว</w:t>
      </w:r>
    </w:p>
    <w:p w14:paraId="0913CEF3" w14:textId="77777777" w:rsidR="00B679F2" w:rsidRPr="00071E7A" w:rsidRDefault="00B679F2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4825863" w14:textId="308A6440" w:rsidR="00B679F2" w:rsidRDefault="00B679F2" w:rsidP="00B679F2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รายได้เงินปันผล</w:t>
      </w:r>
    </w:p>
    <w:p w14:paraId="6E25E5C2" w14:textId="4834BE6C" w:rsidR="00B679F2" w:rsidRPr="00B679F2" w:rsidRDefault="00B679F2" w:rsidP="00B67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4DE09549" w14:textId="1CE8D559" w:rsidR="00B679F2" w:rsidRPr="00B679F2" w:rsidRDefault="00B679F2" w:rsidP="00B67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B679F2">
        <w:rPr>
          <w:rFonts w:ascii="Angsana New" w:eastAsia="Calibri" w:hAnsi="Angsana New" w:hint="cs"/>
          <w:sz w:val="28"/>
          <w:szCs w:val="28"/>
          <w:cs/>
        </w:rPr>
        <w:t>รายได้เงินปันผผลบันทึกในกำไรขาดทุนในวันที่กลุ่มบริษัท มีสิทธิได้รับเงินปันผล</w:t>
      </w:r>
    </w:p>
    <w:p w14:paraId="2B4D81BD" w14:textId="77777777" w:rsidR="00B679F2" w:rsidRPr="00B679F2" w:rsidRDefault="00B679F2" w:rsidP="00B67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28CAEA80" w14:textId="257910A0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14:paraId="307F9FB2" w14:textId="77777777" w:rsidR="00F40218" w:rsidRPr="00B11921" w:rsidRDefault="00F40218" w:rsidP="00F402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3A7C4E83" w14:textId="77777777" w:rsidR="00F40218" w:rsidRPr="00071E7A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71E7A">
        <w:rPr>
          <w:rFonts w:ascii="Angsana New" w:eastAsia="Calibri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DDCBA20" w14:textId="77777777" w:rsidR="00F40218" w:rsidRPr="00B11921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27DD42DB" w14:textId="77777777" w:rsidR="00F40218" w:rsidRPr="00071E7A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71E7A">
        <w:rPr>
          <w:rFonts w:ascii="Angsana New" w:eastAsia="Calibri" w:hAnsi="Angsana New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E5A8E3E" w14:textId="77777777" w:rsidR="00F40218" w:rsidRPr="00B11921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230FD3B1" w14:textId="1EFA8A10" w:rsidR="00F40218" w:rsidRPr="00071E7A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71E7A">
        <w:rPr>
          <w:rFonts w:ascii="Angsana New" w:eastAsia="Calibri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138E7D2" w14:textId="214BAC5B" w:rsidR="00F40218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6F1FE62A" w14:textId="77777777" w:rsidR="007F1BB8" w:rsidRPr="00B11921" w:rsidRDefault="007F1BB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6F2237CE" w14:textId="77777777" w:rsidR="00F40218" w:rsidRPr="00071E7A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71E7A">
        <w:rPr>
          <w:rFonts w:ascii="Angsana New" w:eastAsia="Calibri" w:hAnsi="Angsana New"/>
          <w:sz w:val="28"/>
          <w:szCs w:val="28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4D6E511" w14:textId="77777777" w:rsidR="00B11921" w:rsidRPr="00B11921" w:rsidRDefault="00B11921" w:rsidP="00B67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7A8CE73D" w14:textId="2B1E33C7" w:rsidR="00971B18" w:rsidRPr="00071E7A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71E7A">
        <w:rPr>
          <w:rFonts w:ascii="Angsana New" w:eastAsia="Calibri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7DA09A8" w14:textId="77777777" w:rsidR="00780983" w:rsidRPr="00D10FBE" w:rsidRDefault="00780983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2109DD4A" w14:textId="141D28F2" w:rsidR="00C12602" w:rsidRPr="00071E7A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กำไรต่อหุ้น</w:t>
      </w:r>
    </w:p>
    <w:p w14:paraId="127B17B5" w14:textId="77777777" w:rsidR="00C12602" w:rsidRPr="00B11921" w:rsidRDefault="00C12602" w:rsidP="00316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  <w:cs/>
        </w:rPr>
      </w:pPr>
    </w:p>
    <w:p w14:paraId="18B6D168" w14:textId="7AFC546E" w:rsidR="00F060FF" w:rsidRPr="00071E7A" w:rsidRDefault="00B63A7A" w:rsidP="00E8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71E7A">
        <w:rPr>
          <w:rFonts w:ascii="Angsana New" w:eastAsia="Calibri" w:hAnsi="Angsana New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4C67EFB2" w14:textId="77777777" w:rsidR="00D10FBE" w:rsidRPr="00B11921" w:rsidRDefault="00D10FBE" w:rsidP="00D10FB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C25563A" w14:textId="7F5DCBFF" w:rsidR="00AF4B53" w:rsidRPr="00071E7A" w:rsidRDefault="00AF4B53" w:rsidP="00AF4B53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บุคคลหรือกิจการที่เกี่ยวข้องกัน</w:t>
      </w:r>
    </w:p>
    <w:p w14:paraId="29E2AF3A" w14:textId="77777777" w:rsidR="00AF4B53" w:rsidRPr="00B11921" w:rsidRDefault="00AF4B53" w:rsidP="00AF4B5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4343022" w14:textId="1942075D" w:rsidR="00AF4B53" w:rsidRDefault="00AF4B53" w:rsidP="00AF4B5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071E7A">
        <w:rPr>
          <w:rFonts w:asciiTheme="majorBidi" w:hAnsiTheme="maj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5213AB4" w14:textId="77777777" w:rsidR="00D10FBE" w:rsidRPr="00B11921" w:rsidRDefault="00D10FBE" w:rsidP="00AF4B5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D94BCF" w14:textId="1E56FD71" w:rsidR="00AF4B53" w:rsidRPr="00071E7A" w:rsidRDefault="00AF4B53" w:rsidP="00AF4B53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0A458FBA" w14:textId="29A78479" w:rsidR="00AF4B53" w:rsidRPr="00B11921" w:rsidRDefault="00AF4B53" w:rsidP="00AF4B5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A91EEC0" w14:textId="4B5F9DDB" w:rsidR="00AF4B53" w:rsidRDefault="00AF4B53" w:rsidP="00AF4B53">
      <w:pPr>
        <w:spacing w:line="240" w:lineRule="auto"/>
        <w:ind w:left="518"/>
        <w:jc w:val="thaiDistribute"/>
        <w:rPr>
          <w:rFonts w:ascii="Angsana New" w:hAnsi="Angsana New"/>
          <w:color w:val="000000"/>
          <w:sz w:val="28"/>
          <w:szCs w:val="28"/>
        </w:rPr>
      </w:pPr>
      <w:r w:rsidRPr="00071E7A">
        <w:rPr>
          <w:rFonts w:ascii="Angsana New" w:hAnsi="Angsana New"/>
          <w:color w:val="000000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2E37A6D6" w14:textId="77777777" w:rsidR="00B11921" w:rsidRPr="00071E7A" w:rsidRDefault="00B11921" w:rsidP="00AF4B53">
      <w:pPr>
        <w:spacing w:line="240" w:lineRule="auto"/>
        <w:ind w:left="518"/>
        <w:jc w:val="thaiDistribute"/>
        <w:rPr>
          <w:rFonts w:ascii="Cordia New" w:hAnsi="Cordia New" w:cs="Cordia New"/>
          <w:color w:val="000000"/>
          <w:sz w:val="28"/>
          <w:szCs w:val="28"/>
        </w:rPr>
      </w:pPr>
    </w:p>
    <w:p w14:paraId="61512848" w14:textId="310AA292" w:rsidR="006E0789" w:rsidRPr="00071E7A" w:rsidRDefault="006E0789" w:rsidP="005A7C0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EE0AC0" w:rsidRPr="00EE0AC0">
        <w:rPr>
          <w:rFonts w:asciiTheme="majorBidi" w:hAnsiTheme="majorBidi" w:cstheme="majorBidi"/>
          <w:b/>
          <w:bCs/>
          <w:sz w:val="28"/>
          <w:szCs w:val="28"/>
          <w:lang w:val="en-US"/>
        </w:rPr>
        <w:t>2019</w:t>
      </w: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071E7A">
        <w:rPr>
          <w:rFonts w:asciiTheme="majorBidi" w:hAnsiTheme="majorBidi" w:cs="Angsana New"/>
          <w:b/>
          <w:bCs/>
          <w:sz w:val="28"/>
          <w:szCs w:val="28"/>
          <w:cs/>
        </w:rPr>
        <w:t>(C</w:t>
      </w:r>
      <w:r w:rsidR="009973CB">
        <w:rPr>
          <w:rFonts w:asciiTheme="majorBidi" w:hAnsiTheme="majorBidi" w:cs="Angsana New"/>
          <w:b/>
          <w:bCs/>
          <w:sz w:val="28"/>
          <w:szCs w:val="28"/>
          <w:lang w:val="en-US"/>
        </w:rPr>
        <w:t>OVID</w:t>
      </w:r>
      <w:r w:rsidRPr="00071E7A">
        <w:rPr>
          <w:rFonts w:asciiTheme="majorBidi" w:hAnsiTheme="majorBidi" w:cs="Angsana New"/>
          <w:b/>
          <w:bCs/>
          <w:sz w:val="28"/>
          <w:szCs w:val="28"/>
          <w:cs/>
        </w:rPr>
        <w:t>-</w:t>
      </w:r>
      <w:r w:rsidR="00EE0AC0" w:rsidRPr="00EE0AC0">
        <w:rPr>
          <w:rFonts w:asciiTheme="majorBidi" w:hAnsiTheme="majorBidi" w:cstheme="majorBidi"/>
          <w:b/>
          <w:bCs/>
          <w:sz w:val="28"/>
          <w:szCs w:val="28"/>
          <w:lang w:val="en-US"/>
        </w:rPr>
        <w:t>19</w:t>
      </w:r>
      <w:r w:rsidRPr="00071E7A">
        <w:rPr>
          <w:rFonts w:asciiTheme="majorBidi" w:hAnsiTheme="majorBidi" w:cs="Angsana New"/>
          <w:b/>
          <w:bCs/>
          <w:sz w:val="28"/>
          <w:szCs w:val="28"/>
          <w:cs/>
        </w:rPr>
        <w:t>)</w:t>
      </w: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018330CB" w14:textId="77777777" w:rsidR="006E0789" w:rsidRPr="00071E7A" w:rsidRDefault="006E0789" w:rsidP="005B24EF">
      <w:pPr>
        <w:spacing w:line="240" w:lineRule="auto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CF484AB" w14:textId="7EA63BA2" w:rsidR="00B27F2B" w:rsidRDefault="00671A3F" w:rsidP="00D10F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 xml:space="preserve">ในปี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Pr="00071E7A">
        <w:rPr>
          <w:rFonts w:ascii="Angsana New" w:hAnsi="Angsana New"/>
          <w:sz w:val="28"/>
          <w:szCs w:val="28"/>
          <w:cs/>
        </w:rPr>
        <w:t xml:space="preserve"> สถานการณ์การแพร่ระบาดของ </w:t>
      </w:r>
      <w:r w:rsidRPr="00071E7A">
        <w:rPr>
          <w:rFonts w:ascii="Angsana New" w:hAnsi="Angsana New"/>
          <w:sz w:val="28"/>
          <w:szCs w:val="28"/>
        </w:rPr>
        <w:t>COVID-</w:t>
      </w:r>
      <w:r w:rsidR="00EE0AC0" w:rsidRPr="00EE0AC0">
        <w:rPr>
          <w:rFonts w:ascii="Angsana New" w:hAnsi="Angsana New"/>
          <w:sz w:val="28"/>
          <w:szCs w:val="28"/>
        </w:rPr>
        <w:t>19</w:t>
      </w:r>
      <w:r w:rsidRPr="00071E7A">
        <w:rPr>
          <w:rFonts w:ascii="Angsana New" w:hAnsi="Angsana New"/>
          <w:sz w:val="28"/>
          <w:szCs w:val="28"/>
          <w:cs/>
        </w:rPr>
        <w:t xml:space="preserve"> ยังคงเกิดขึ้นอย่างต่อเนื่อง แม้ว่าจะมีการแจกจ่ายวัคซีน แต่สถานการณ์ของการแพร่ระบาดดังกล่าวยังไม่</w:t>
      </w:r>
      <w:r w:rsidR="009973CB">
        <w:rPr>
          <w:rFonts w:ascii="Angsana New" w:hAnsi="Angsana New" w:hint="cs"/>
          <w:sz w:val="28"/>
          <w:szCs w:val="28"/>
          <w:cs/>
        </w:rPr>
        <w:t>สิ้นสุด</w:t>
      </w:r>
    </w:p>
    <w:p w14:paraId="5F64E900" w14:textId="60776F0C" w:rsidR="00B11921" w:rsidRDefault="00B1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734BC5F" w14:textId="093C7CAA" w:rsidR="00F71679" w:rsidRPr="00071E7A" w:rsidRDefault="00A24156" w:rsidP="005A7C0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3D2B7037" w14:textId="77777777" w:rsidR="00C77152" w:rsidRPr="00B11921" w:rsidRDefault="00C77152" w:rsidP="00B11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67CB071" w14:textId="5669D846" w:rsidR="004E531A" w:rsidRPr="00071E7A" w:rsidRDefault="004E531A" w:rsidP="004E53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ความสัมพันธ์ที่มีกับบริษัทย่อย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และการร่วมค้าได้เปิดเผยในหมายเหตุข้อ </w:t>
      </w:r>
      <w:r w:rsidR="00EE0AC0" w:rsidRPr="00EE0AC0">
        <w:rPr>
          <w:rFonts w:asciiTheme="majorBidi" w:hAnsiTheme="majorBidi" w:cstheme="majorBidi"/>
          <w:sz w:val="28"/>
          <w:szCs w:val="28"/>
        </w:rPr>
        <w:t>10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0AC0" w:rsidRPr="00EE0AC0">
        <w:rPr>
          <w:rFonts w:asciiTheme="majorBidi" w:hAnsiTheme="majorBidi" w:cstheme="majorBidi"/>
          <w:sz w:val="28"/>
          <w:szCs w:val="28"/>
        </w:rPr>
        <w:t>11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3C78" w:rsidRPr="00071E7A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071E7A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889BD50" w14:textId="77777777" w:rsidR="00E57858" w:rsidRPr="00071E7A" w:rsidRDefault="00E57858" w:rsidP="0055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4410"/>
      </w:tblGrid>
      <w:tr w:rsidR="00C77152" w:rsidRPr="00071E7A" w14:paraId="27B99F9C" w14:textId="77777777" w:rsidTr="00F01A12">
        <w:trPr>
          <w:trHeight w:val="20"/>
          <w:tblHeader/>
        </w:trPr>
        <w:tc>
          <w:tcPr>
            <w:tcW w:w="3348" w:type="dxa"/>
          </w:tcPr>
          <w:p w14:paraId="17306CDF" w14:textId="77777777" w:rsidR="00C77152" w:rsidRPr="00071E7A" w:rsidRDefault="00C77152" w:rsidP="00FA6A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CD7370" w14:textId="77777777" w:rsidR="00C77152" w:rsidRPr="00071E7A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4410" w:type="dxa"/>
          </w:tcPr>
          <w:p w14:paraId="5FD27404" w14:textId="77777777" w:rsidR="00C77152" w:rsidRPr="00071E7A" w:rsidRDefault="00C77152" w:rsidP="00FA6ACB">
            <w:pPr>
              <w:tabs>
                <w:tab w:val="clear" w:pos="227"/>
              </w:tabs>
              <w:spacing w:line="240" w:lineRule="auto"/>
              <w:ind w:left="16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7152" w:rsidRPr="00071E7A" w14:paraId="315561E3" w14:textId="77777777" w:rsidTr="00F01A12">
        <w:trPr>
          <w:trHeight w:val="20"/>
          <w:tblHeader/>
        </w:trPr>
        <w:tc>
          <w:tcPr>
            <w:tcW w:w="3348" w:type="dxa"/>
          </w:tcPr>
          <w:p w14:paraId="172CFB91" w14:textId="77777777" w:rsidR="00C77152" w:rsidRPr="00071E7A" w:rsidRDefault="00C77152" w:rsidP="00FA6A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33BB9FA0" w14:textId="77777777" w:rsidR="00C77152" w:rsidRPr="00071E7A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10" w:type="dxa"/>
          </w:tcPr>
          <w:p w14:paraId="3FE78E93" w14:textId="77777777" w:rsidR="00C77152" w:rsidRPr="00071E7A" w:rsidRDefault="00C77152" w:rsidP="00FA6AC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7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77152" w:rsidRPr="00071E7A" w14:paraId="3FC4D627" w14:textId="77777777" w:rsidTr="00F01A12">
        <w:trPr>
          <w:trHeight w:val="20"/>
          <w:tblHeader/>
        </w:trPr>
        <w:tc>
          <w:tcPr>
            <w:tcW w:w="3348" w:type="dxa"/>
          </w:tcPr>
          <w:p w14:paraId="33991C0E" w14:textId="77777777" w:rsidR="00C77152" w:rsidRPr="00071E7A" w:rsidRDefault="00C77152" w:rsidP="0055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3D60FB8" w14:textId="77777777" w:rsidR="00C77152" w:rsidRPr="00071E7A" w:rsidRDefault="00C77152" w:rsidP="0055684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10" w:type="dxa"/>
          </w:tcPr>
          <w:p w14:paraId="1625B607" w14:textId="77777777" w:rsidR="00C77152" w:rsidRPr="00071E7A" w:rsidRDefault="00C77152" w:rsidP="00556840">
            <w:pPr>
              <w:tabs>
                <w:tab w:val="clear" w:pos="227"/>
              </w:tabs>
              <w:spacing w:line="240" w:lineRule="auto"/>
              <w:ind w:left="72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77152" w:rsidRPr="00071E7A" w14:paraId="68893E08" w14:textId="77777777" w:rsidTr="006E33BC">
        <w:trPr>
          <w:trHeight w:val="20"/>
        </w:trPr>
        <w:tc>
          <w:tcPr>
            <w:tcW w:w="3348" w:type="dxa"/>
          </w:tcPr>
          <w:p w14:paraId="7D586510" w14:textId="77777777" w:rsidR="00C77152" w:rsidRPr="00071E7A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เกสร คอนสตรัคชั่น จำกัด</w:t>
            </w:r>
          </w:p>
        </w:tc>
        <w:tc>
          <w:tcPr>
            <w:tcW w:w="1530" w:type="dxa"/>
          </w:tcPr>
          <w:p w14:paraId="432A2148" w14:textId="77777777" w:rsidR="00C77152" w:rsidRPr="00071E7A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มัลดีฟส์</w:t>
            </w:r>
          </w:p>
        </w:tc>
        <w:tc>
          <w:tcPr>
            <w:tcW w:w="4410" w:type="dxa"/>
            <w:shd w:val="clear" w:color="auto" w:fill="auto"/>
          </w:tcPr>
          <w:p w14:paraId="424B9468" w14:textId="77777777" w:rsidR="00C77152" w:rsidRPr="00071E7A" w:rsidRDefault="00C77152" w:rsidP="00FA6ACB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เป็นสาขาของบริษัท เกสรก่อสร้าง จำกัด</w:t>
            </w:r>
          </w:p>
        </w:tc>
      </w:tr>
      <w:tr w:rsidR="00C77152" w:rsidRPr="00071E7A" w14:paraId="70D15CCB" w14:textId="77777777" w:rsidTr="006E33BC">
        <w:trPr>
          <w:trHeight w:val="20"/>
        </w:trPr>
        <w:tc>
          <w:tcPr>
            <w:tcW w:w="3348" w:type="dxa"/>
          </w:tcPr>
          <w:p w14:paraId="741DBA74" w14:textId="77777777" w:rsidR="00C77152" w:rsidRPr="00071E7A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นาย ทองมา วิจิตรพงศ์พันธุ์</w:t>
            </w:r>
          </w:p>
        </w:tc>
        <w:tc>
          <w:tcPr>
            <w:tcW w:w="1530" w:type="dxa"/>
          </w:tcPr>
          <w:p w14:paraId="3386F684" w14:textId="77777777" w:rsidR="00C77152" w:rsidRPr="00071E7A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BAC01E4" w14:textId="0F1FA89A" w:rsidR="00C77152" w:rsidRPr="00071E7A" w:rsidRDefault="00C77152" w:rsidP="00FA6ACB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</w:t>
            </w:r>
            <w:r w:rsidR="009743EE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รายใหญ่ ถือหุ้นในบริษัทตั้งแต่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ขึ้นไปและเป็นกรรมการของบริษัท</w:t>
            </w:r>
          </w:p>
        </w:tc>
      </w:tr>
      <w:tr w:rsidR="009838E9" w:rsidRPr="00071E7A" w14:paraId="4BE09335" w14:textId="77777777" w:rsidTr="006E33BC">
        <w:trPr>
          <w:trHeight w:val="20"/>
        </w:trPr>
        <w:tc>
          <w:tcPr>
            <w:tcW w:w="3348" w:type="dxa"/>
          </w:tcPr>
          <w:p w14:paraId="2AE1D733" w14:textId="77777777" w:rsidR="009838E9" w:rsidRPr="00071E7A" w:rsidRDefault="009838E9" w:rsidP="0098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ซี ที จำกัด</w:t>
            </w:r>
          </w:p>
        </w:tc>
        <w:tc>
          <w:tcPr>
            <w:tcW w:w="1530" w:type="dxa"/>
          </w:tcPr>
          <w:p w14:paraId="35099852" w14:textId="77777777" w:rsidR="009838E9" w:rsidRPr="00071E7A" w:rsidRDefault="009838E9" w:rsidP="009838E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C253EA1" w14:textId="77777777" w:rsidR="009838E9" w:rsidRPr="00071E7A" w:rsidRDefault="009838E9" w:rsidP="009838E9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838E9" w:rsidRPr="00071E7A" w14:paraId="0112EBC5" w14:textId="77777777" w:rsidTr="006E33BC">
        <w:trPr>
          <w:trHeight w:val="20"/>
        </w:trPr>
        <w:tc>
          <w:tcPr>
            <w:tcW w:w="3348" w:type="dxa"/>
          </w:tcPr>
          <w:p w14:paraId="017C479A" w14:textId="77777777" w:rsidR="009838E9" w:rsidRPr="00071E7A" w:rsidRDefault="009838E9" w:rsidP="0098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7D38F47" w14:textId="77777777" w:rsidR="009838E9" w:rsidRPr="00071E7A" w:rsidRDefault="009838E9" w:rsidP="009838E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A2C5057" w14:textId="77777777" w:rsidR="009838E9" w:rsidRPr="00071E7A" w:rsidRDefault="009838E9" w:rsidP="009838E9">
            <w:pPr>
              <w:tabs>
                <w:tab w:val="clear" w:pos="227"/>
              </w:tabs>
              <w:spacing w:line="240" w:lineRule="auto"/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B155064" w14:textId="77777777" w:rsidR="003029CC" w:rsidRPr="00071E7A" w:rsidRDefault="003029CC" w:rsidP="00D10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3"/>
        <w:gridCol w:w="1111"/>
        <w:gridCol w:w="268"/>
        <w:gridCol w:w="1094"/>
        <w:gridCol w:w="268"/>
        <w:gridCol w:w="1077"/>
        <w:gridCol w:w="252"/>
        <w:gridCol w:w="1097"/>
      </w:tblGrid>
      <w:tr w:rsidR="003029CC" w:rsidRPr="00071E7A" w14:paraId="2879B897" w14:textId="77777777" w:rsidTr="00666B8B">
        <w:trPr>
          <w:tblHeader/>
        </w:trPr>
        <w:tc>
          <w:tcPr>
            <w:tcW w:w="2170" w:type="pct"/>
          </w:tcPr>
          <w:p w14:paraId="17669DB8" w14:textId="3A843A18" w:rsidR="003029CC" w:rsidRPr="00071E7A" w:rsidRDefault="00B63A7A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4" w:type="pct"/>
            <w:gridSpan w:val="3"/>
          </w:tcPr>
          <w:p w14:paraId="56BD498D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6BB786B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3"/>
          </w:tcPr>
          <w:p w14:paraId="510784AD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168" w:rsidRPr="00071E7A" w14:paraId="0C8D76AD" w14:textId="77777777" w:rsidTr="00666B8B">
        <w:trPr>
          <w:tblHeader/>
        </w:trPr>
        <w:tc>
          <w:tcPr>
            <w:tcW w:w="2170" w:type="pct"/>
          </w:tcPr>
          <w:p w14:paraId="60AB473B" w14:textId="5FB24821" w:rsidR="00B27168" w:rsidRPr="00071E7A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8" w:type="pct"/>
            <w:vAlign w:val="center"/>
          </w:tcPr>
          <w:p w14:paraId="25D87C20" w14:textId="6271AF51" w:rsidR="00B27168" w:rsidRPr="00071E7A" w:rsidRDefault="00EE0AC0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vAlign w:val="center"/>
          </w:tcPr>
          <w:p w14:paraId="7D1E9B5B" w14:textId="77777777" w:rsidR="00B27168" w:rsidRPr="00071E7A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1A3AFA0E" w14:textId="76FFA667" w:rsidR="00B27168" w:rsidRPr="00071E7A" w:rsidRDefault="00EE0AC0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6397B8A3" w14:textId="77777777" w:rsidR="00B27168" w:rsidRPr="00071E7A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4E931EFA" w14:textId="3026B1F2" w:rsidR="00B27168" w:rsidRPr="00071E7A" w:rsidRDefault="00EE0AC0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  <w:vAlign w:val="center"/>
          </w:tcPr>
          <w:p w14:paraId="7D184DE2" w14:textId="77777777" w:rsidR="00B27168" w:rsidRPr="00071E7A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2870DAFA" w14:textId="3215BA0A" w:rsidR="00B27168" w:rsidRPr="00071E7A" w:rsidRDefault="00EE0AC0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029CC" w:rsidRPr="00071E7A" w14:paraId="309DB076" w14:textId="77777777" w:rsidTr="00F150CA">
        <w:trPr>
          <w:tblHeader/>
        </w:trPr>
        <w:tc>
          <w:tcPr>
            <w:tcW w:w="2170" w:type="pct"/>
          </w:tcPr>
          <w:p w14:paraId="2A0E73C3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pct"/>
            <w:gridSpan w:val="7"/>
          </w:tcPr>
          <w:p w14:paraId="077BBA10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029CC" w:rsidRPr="00071E7A" w14:paraId="03D9E6CC" w14:textId="77777777" w:rsidTr="00666B8B">
        <w:tc>
          <w:tcPr>
            <w:tcW w:w="2170" w:type="pct"/>
          </w:tcPr>
          <w:p w14:paraId="2C875EA2" w14:textId="77777777" w:rsidR="003029CC" w:rsidRPr="00071E7A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6046366E" w14:textId="77777777" w:rsidR="003029CC" w:rsidRPr="00071E7A" w:rsidRDefault="003029CC" w:rsidP="0064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0A3020A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891F894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2F9E90E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86EB8A2" w14:textId="77777777" w:rsidR="003029CC" w:rsidRPr="00071E7A" w:rsidRDefault="003029CC" w:rsidP="0064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AADE848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3CB4EC4C" w14:textId="77777777" w:rsidR="003029CC" w:rsidRPr="00071E7A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37C" w:rsidRPr="00071E7A" w14:paraId="11523631" w14:textId="77777777" w:rsidTr="00666B8B">
        <w:tc>
          <w:tcPr>
            <w:tcW w:w="2170" w:type="pct"/>
          </w:tcPr>
          <w:p w14:paraId="5977C2A6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</w:tcPr>
          <w:p w14:paraId="62735064" w14:textId="5E6E7585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CDFF05B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614BFB5" w14:textId="15C4A2B4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50B44EA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C5FADC2" w14:textId="2DDE185A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38" w:type="pct"/>
          </w:tcPr>
          <w:p w14:paraId="6D99C2C4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3ED1CA7F" w14:textId="5FD95943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  <w:tr w:rsidR="0088637C" w:rsidRPr="00071E7A" w14:paraId="39CB44B4" w14:textId="77777777" w:rsidTr="00666B8B">
        <w:tc>
          <w:tcPr>
            <w:tcW w:w="2170" w:type="pct"/>
          </w:tcPr>
          <w:p w14:paraId="19F5B74A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8" w:type="pct"/>
          </w:tcPr>
          <w:p w14:paraId="02856249" w14:textId="5404E451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2183A2C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67C97E9" w14:textId="7E7A049B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4DC7BAA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9812789" w14:textId="3FE88B6F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8637C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38" w:type="pct"/>
          </w:tcPr>
          <w:p w14:paraId="7AD6997E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5CB781A" w14:textId="646E428F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8637C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88637C" w:rsidRPr="00071E7A" w14:paraId="405DE092" w14:textId="77777777" w:rsidTr="00666B8B">
        <w:tc>
          <w:tcPr>
            <w:tcW w:w="2170" w:type="pct"/>
          </w:tcPr>
          <w:p w14:paraId="46177D44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08" w:type="pct"/>
          </w:tcPr>
          <w:p w14:paraId="0E2D654F" w14:textId="5B17560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E9445BD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19444CCA" w14:textId="33695EB0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C428EDD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06F97F0" w14:textId="14260123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8" w:type="pct"/>
          </w:tcPr>
          <w:p w14:paraId="6424C281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146B36A" w14:textId="0BD5F43A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21438B" w:rsidRPr="00071E7A" w14:paraId="306A2B55" w14:textId="77777777" w:rsidTr="00666B8B">
        <w:tc>
          <w:tcPr>
            <w:tcW w:w="2170" w:type="pct"/>
          </w:tcPr>
          <w:p w14:paraId="5F9527DC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8" w:type="pct"/>
          </w:tcPr>
          <w:p w14:paraId="7827114A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0DCF3314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9" w:type="pct"/>
          </w:tcPr>
          <w:p w14:paraId="60E74F05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24CF5AF8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</w:tcPr>
          <w:p w14:paraId="41E1A201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</w:tcPr>
          <w:p w14:paraId="0810C5E7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1" w:type="pct"/>
          </w:tcPr>
          <w:p w14:paraId="0684D19D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438B" w:rsidRPr="00071E7A" w14:paraId="4F7D9C44" w14:textId="77777777" w:rsidTr="00666B8B">
        <w:tc>
          <w:tcPr>
            <w:tcW w:w="2170" w:type="pct"/>
          </w:tcPr>
          <w:p w14:paraId="3AF5F0AA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08" w:type="pct"/>
          </w:tcPr>
          <w:p w14:paraId="081E8732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635500D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164CAFC2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6FF5F53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DF8AF51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86AB129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" w:type="pct"/>
          </w:tcPr>
          <w:p w14:paraId="201B399A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38B" w:rsidRPr="00071E7A" w14:paraId="3DD18B55" w14:textId="77777777" w:rsidTr="00666B8B">
        <w:tc>
          <w:tcPr>
            <w:tcW w:w="2170" w:type="pct"/>
          </w:tcPr>
          <w:p w14:paraId="20E0B5F2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608" w:type="pct"/>
          </w:tcPr>
          <w:p w14:paraId="67B0C533" w14:textId="10FB1FF1" w:rsidR="0021438B" w:rsidRPr="00071E7A" w:rsidRDefault="00EE0AC0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47" w:type="pct"/>
          </w:tcPr>
          <w:p w14:paraId="038A2FE4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75BE2B1" w14:textId="7C89327A" w:rsidR="0021438B" w:rsidRPr="00071E7A" w:rsidRDefault="00EE0AC0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47" w:type="pct"/>
          </w:tcPr>
          <w:p w14:paraId="4B14883A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DBAF06F" w14:textId="5265E868" w:rsidR="0021438B" w:rsidRPr="00071E7A" w:rsidRDefault="00EE0AC0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" w:type="pct"/>
          </w:tcPr>
          <w:p w14:paraId="37A6CA96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4B6A480" w14:textId="328348D7" w:rsidR="0021438B" w:rsidRPr="00071E7A" w:rsidRDefault="00EE0AC0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1438B" w:rsidRPr="00071E7A" w14:paraId="61B4132E" w14:textId="77777777" w:rsidTr="00666B8B">
        <w:tc>
          <w:tcPr>
            <w:tcW w:w="2170" w:type="pct"/>
          </w:tcPr>
          <w:p w14:paraId="2ADB04A3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8" w:type="pct"/>
          </w:tcPr>
          <w:p w14:paraId="2F4DA301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50732345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9" w:type="pct"/>
          </w:tcPr>
          <w:p w14:paraId="6C1CF9F6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2EAE41C9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</w:tcPr>
          <w:p w14:paraId="6E1E99C1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</w:tcPr>
          <w:p w14:paraId="26FD63DF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1" w:type="pct"/>
          </w:tcPr>
          <w:p w14:paraId="61ED2512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438B" w:rsidRPr="00071E7A" w14:paraId="1678C220" w14:textId="77777777" w:rsidTr="00666B8B">
        <w:tc>
          <w:tcPr>
            <w:tcW w:w="2170" w:type="pct"/>
          </w:tcPr>
          <w:p w14:paraId="5450BE46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8" w:type="pct"/>
          </w:tcPr>
          <w:p w14:paraId="38A07938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F57217F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CAD0244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3CD1BB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C46C368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1C349C4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BF1CE00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1438B" w:rsidRPr="00071E7A" w14:paraId="4B6FBCA8" w14:textId="77777777" w:rsidTr="00666B8B">
        <w:tc>
          <w:tcPr>
            <w:tcW w:w="2170" w:type="pct"/>
            <w:shd w:val="clear" w:color="auto" w:fill="auto"/>
          </w:tcPr>
          <w:p w14:paraId="31BBFD39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13EE4502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6DA1446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748A442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8D26838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AF509ED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58AC447" w14:textId="77777777" w:rsidR="0021438B" w:rsidRPr="00071E7A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798C94F" w14:textId="77777777" w:rsidR="0021438B" w:rsidRPr="00071E7A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37C" w:rsidRPr="00071E7A" w14:paraId="5472CA39" w14:textId="77777777" w:rsidTr="009C1F96">
        <w:tc>
          <w:tcPr>
            <w:tcW w:w="2170" w:type="pct"/>
          </w:tcPr>
          <w:p w14:paraId="18A55485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08" w:type="pct"/>
            <w:shd w:val="clear" w:color="auto" w:fill="auto"/>
          </w:tcPr>
          <w:p w14:paraId="19A843D7" w14:textId="783822CA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7" w:type="pct"/>
            <w:shd w:val="clear" w:color="auto" w:fill="auto"/>
          </w:tcPr>
          <w:p w14:paraId="673F5A8E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0481F66C" w14:textId="5E734C34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47" w:type="pct"/>
            <w:shd w:val="clear" w:color="auto" w:fill="auto"/>
          </w:tcPr>
          <w:p w14:paraId="08D731E1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2A13165" w14:textId="15F61551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38" w:type="pct"/>
          </w:tcPr>
          <w:p w14:paraId="3CF0D36C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DEBA701" w14:textId="68C8D882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88637C" w:rsidRPr="00071E7A" w14:paraId="6BD05FD5" w14:textId="77777777" w:rsidTr="009C1F96">
        <w:trPr>
          <w:trHeight w:val="380"/>
        </w:trPr>
        <w:tc>
          <w:tcPr>
            <w:tcW w:w="2170" w:type="pct"/>
            <w:shd w:val="clear" w:color="auto" w:fill="auto"/>
          </w:tcPr>
          <w:p w14:paraId="52C4C618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08" w:type="pct"/>
            <w:shd w:val="clear" w:color="auto" w:fill="auto"/>
          </w:tcPr>
          <w:p w14:paraId="61F07B4E" w14:textId="1BE33B22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61B75173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50BC9B1E" w14:textId="3BE7A7A7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6E97AEC7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C19032D" w14:textId="717F02C7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769BAAFD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CFB9D5A" w14:textId="41700C2E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8637C" w:rsidRPr="00071E7A" w14:paraId="12442AB1" w14:textId="77777777" w:rsidTr="009C1F96">
        <w:tc>
          <w:tcPr>
            <w:tcW w:w="2170" w:type="pct"/>
            <w:shd w:val="clear" w:color="auto" w:fill="FFFFFF"/>
          </w:tcPr>
          <w:p w14:paraId="33F95BED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85C28" w14:textId="3D417401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147" w:type="pct"/>
            <w:shd w:val="clear" w:color="auto" w:fill="auto"/>
          </w:tcPr>
          <w:p w14:paraId="730421D3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29DCF" w14:textId="051BC5CF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</w:t>
            </w:r>
          </w:p>
        </w:tc>
        <w:tc>
          <w:tcPr>
            <w:tcW w:w="147" w:type="pct"/>
            <w:shd w:val="clear" w:color="auto" w:fill="auto"/>
          </w:tcPr>
          <w:p w14:paraId="13BCBD55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82305" w14:textId="63B50749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138" w:type="pct"/>
          </w:tcPr>
          <w:p w14:paraId="1524648D" w14:textId="77777777" w:rsidR="0088637C" w:rsidRPr="00071E7A" w:rsidRDefault="0088637C" w:rsidP="0088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0323C68" w14:textId="7826AC86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</w:tbl>
    <w:p w14:paraId="32E1ECEE" w14:textId="5D026B80" w:rsidR="007457E4" w:rsidRPr="00D10FBE" w:rsidRDefault="007457E4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E3446C" w14:textId="512C6F36" w:rsidR="0071164E" w:rsidRPr="00071E7A" w:rsidRDefault="006A1DDA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2EC4CFE2" w14:textId="77777777" w:rsidR="00AD44DF" w:rsidRPr="00D10FBE" w:rsidRDefault="00AD44DF" w:rsidP="009B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46"/>
        <w:gridCol w:w="1194"/>
        <w:gridCol w:w="232"/>
        <w:gridCol w:w="1208"/>
      </w:tblGrid>
      <w:tr w:rsidR="00F964DD" w:rsidRPr="00071E7A" w14:paraId="76868D1C" w14:textId="77777777" w:rsidTr="001D56D0">
        <w:trPr>
          <w:tblHeader/>
        </w:trPr>
        <w:tc>
          <w:tcPr>
            <w:tcW w:w="3690" w:type="dxa"/>
          </w:tcPr>
          <w:p w14:paraId="4F67D31D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5D1ADA59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6A3767DD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4" w:type="dxa"/>
            <w:gridSpan w:val="3"/>
          </w:tcPr>
          <w:p w14:paraId="6A9879D3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F11" w:rsidRPr="00071E7A" w14:paraId="5C01ABD2" w14:textId="77777777" w:rsidTr="001D56D0">
        <w:trPr>
          <w:tblHeader/>
        </w:trPr>
        <w:tc>
          <w:tcPr>
            <w:tcW w:w="3690" w:type="dxa"/>
          </w:tcPr>
          <w:p w14:paraId="22E055DF" w14:textId="77777777" w:rsidR="008B3F11" w:rsidRPr="00071E7A" w:rsidRDefault="008B3F11" w:rsidP="008B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34B18AB" w14:textId="14399A3C" w:rsidR="008B3F11" w:rsidRPr="00071E7A" w:rsidRDefault="00EE0AC0" w:rsidP="008B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2FE04A1" w14:textId="77777777" w:rsidR="008B3F11" w:rsidRPr="00071E7A" w:rsidRDefault="008B3F11" w:rsidP="008B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046A48" w14:textId="78A90068" w:rsidR="008B3F11" w:rsidRPr="00071E7A" w:rsidRDefault="00EE0AC0" w:rsidP="008B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</w:tcPr>
          <w:p w14:paraId="126E252D" w14:textId="77777777" w:rsidR="008B3F11" w:rsidRPr="00071E7A" w:rsidRDefault="008B3F11" w:rsidP="008B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694DABC" w14:textId="35E4F081" w:rsidR="008B3F11" w:rsidRPr="00071E7A" w:rsidRDefault="00EE0AC0" w:rsidP="008B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2" w:type="dxa"/>
          </w:tcPr>
          <w:p w14:paraId="3798184B" w14:textId="77777777" w:rsidR="008B3F11" w:rsidRPr="00071E7A" w:rsidRDefault="008B3F11" w:rsidP="008B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0E8BF59" w14:textId="212A21BF" w:rsidR="008B3F11" w:rsidRPr="00071E7A" w:rsidRDefault="00EE0AC0" w:rsidP="008B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64DD" w:rsidRPr="00071E7A" w14:paraId="77868E2B" w14:textId="77777777" w:rsidTr="001D56D0">
        <w:trPr>
          <w:tblHeader/>
        </w:trPr>
        <w:tc>
          <w:tcPr>
            <w:tcW w:w="3690" w:type="dxa"/>
          </w:tcPr>
          <w:p w14:paraId="4729861C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1F0AAC74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64DD" w:rsidRPr="00071E7A" w14:paraId="1DDB01A2" w14:textId="77777777" w:rsidTr="001D56D0">
        <w:trPr>
          <w:trHeight w:val="80"/>
        </w:trPr>
        <w:tc>
          <w:tcPr>
            <w:tcW w:w="3690" w:type="dxa"/>
          </w:tcPr>
          <w:p w14:paraId="0008F206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3980F5" w14:textId="13E3D158" w:rsidR="00F964DD" w:rsidRPr="00071E7A" w:rsidRDefault="0088637C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151A5D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A11D80" w14:textId="77777777" w:rsidR="00F964DD" w:rsidRPr="00071E7A" w:rsidRDefault="00F964DD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EF5AEC9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623F3573" w14:textId="63AA4AF5" w:rsidR="00F964DD" w:rsidRPr="00071E7A" w:rsidRDefault="00EE0AC0" w:rsidP="00CE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232" w:type="dxa"/>
          </w:tcPr>
          <w:p w14:paraId="2DF2744A" w14:textId="77777777" w:rsidR="00F964DD" w:rsidRPr="00071E7A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496409DB" w14:textId="6AE8508F" w:rsidR="00F964DD" w:rsidRPr="00071E7A" w:rsidRDefault="00EE0AC0" w:rsidP="00CE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75DA6CFB" w14:textId="77777777" w:rsidR="00996B9C" w:rsidRPr="00A2788F" w:rsidRDefault="00996B9C" w:rsidP="009B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22" w:type="dxa"/>
        <w:tblInd w:w="558" w:type="dxa"/>
        <w:tblLook w:val="04A0" w:firstRow="1" w:lastRow="0" w:firstColumn="1" w:lastColumn="0" w:noHBand="0" w:noVBand="1"/>
      </w:tblPr>
      <w:tblGrid>
        <w:gridCol w:w="2250"/>
        <w:gridCol w:w="1266"/>
        <w:gridCol w:w="235"/>
        <w:gridCol w:w="1205"/>
        <w:gridCol w:w="235"/>
        <w:gridCol w:w="1205"/>
        <w:gridCol w:w="235"/>
        <w:gridCol w:w="1180"/>
        <w:gridCol w:w="235"/>
        <w:gridCol w:w="1176"/>
      </w:tblGrid>
      <w:tr w:rsidR="00996B9C" w:rsidRPr="00071E7A" w14:paraId="3E7655EF" w14:textId="77777777" w:rsidTr="007F2BFF">
        <w:trPr>
          <w:tblHeader/>
        </w:trPr>
        <w:tc>
          <w:tcPr>
            <w:tcW w:w="2250" w:type="dxa"/>
            <w:shd w:val="clear" w:color="auto" w:fill="auto"/>
          </w:tcPr>
          <w:p w14:paraId="5793BDD0" w14:textId="77777777" w:rsidR="00996B9C" w:rsidRPr="00071E7A" w:rsidRDefault="00996B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31393912"/>
          </w:p>
        </w:tc>
        <w:tc>
          <w:tcPr>
            <w:tcW w:w="1266" w:type="dxa"/>
            <w:shd w:val="clear" w:color="auto" w:fill="auto"/>
            <w:vAlign w:val="bottom"/>
          </w:tcPr>
          <w:p w14:paraId="59E5AC4D" w14:textId="77777777" w:rsidR="00996B9C" w:rsidRPr="00071E7A" w:rsidRDefault="00996B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14:paraId="5B0FFAB6" w14:textId="77777777" w:rsidR="00996B9C" w:rsidRPr="00071E7A" w:rsidRDefault="00996B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14:paraId="0F11F1CF" w14:textId="77777777" w:rsidR="00996B9C" w:rsidRPr="00071E7A" w:rsidRDefault="009443A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"/>
      <w:tr w:rsidR="003F5148" w:rsidRPr="00071E7A" w14:paraId="017E1A35" w14:textId="77777777" w:rsidTr="007F2BFF">
        <w:trPr>
          <w:tblHeader/>
        </w:trPr>
        <w:tc>
          <w:tcPr>
            <w:tcW w:w="2250" w:type="dxa"/>
            <w:shd w:val="clear" w:color="auto" w:fill="auto"/>
          </w:tcPr>
          <w:p w14:paraId="5CCB9374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8E4BCFC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4A32BBFB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7625B03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334A38DD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17447A8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4EDDBEA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41A585A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1BC6551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3878821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F5148" w:rsidRPr="00071E7A" w14:paraId="0ECDD557" w14:textId="77777777" w:rsidTr="007F2BFF">
        <w:trPr>
          <w:tblHeader/>
        </w:trPr>
        <w:tc>
          <w:tcPr>
            <w:tcW w:w="2250" w:type="dxa"/>
            <w:shd w:val="clear" w:color="auto" w:fill="auto"/>
          </w:tcPr>
          <w:p w14:paraId="5DC009EA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B494BB9" w14:textId="32DBB878" w:rsidR="003F5148" w:rsidRPr="00071E7A" w:rsidRDefault="00EE0AC0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F5148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5148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35EAC4DC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A8EFECC" w14:textId="4F9B8590" w:rsidR="003F5148" w:rsidRPr="00071E7A" w:rsidRDefault="00EE0AC0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5148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5148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shd w:val="clear" w:color="auto" w:fill="auto"/>
          </w:tcPr>
          <w:p w14:paraId="2AD1878A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499226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8788D8C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3DB3A95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4C633062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43F9AB" w14:textId="7627CE8C" w:rsidR="003F5148" w:rsidRPr="00071E7A" w:rsidRDefault="00EE0AC0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F5148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5148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5148" w:rsidRPr="00071E7A" w14:paraId="761574BE" w14:textId="77777777" w:rsidTr="007F2BFF">
        <w:trPr>
          <w:tblHeader/>
        </w:trPr>
        <w:tc>
          <w:tcPr>
            <w:tcW w:w="2250" w:type="dxa"/>
            <w:shd w:val="clear" w:color="auto" w:fill="auto"/>
          </w:tcPr>
          <w:p w14:paraId="097E1146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469536A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17B1F110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14:paraId="2079A757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5148" w:rsidRPr="00071E7A" w14:paraId="7F85D87A" w14:textId="77777777" w:rsidTr="007F2BFF">
        <w:tc>
          <w:tcPr>
            <w:tcW w:w="2250" w:type="dxa"/>
            <w:shd w:val="clear" w:color="auto" w:fill="auto"/>
            <w:vAlign w:val="bottom"/>
          </w:tcPr>
          <w:p w14:paraId="302C8972" w14:textId="099F1AB8" w:rsidR="003F5148" w:rsidRPr="00071E7A" w:rsidRDefault="00EE0AC0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7A1ADF6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509B7E26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8435217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9B137D6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EB7F3C5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20F9D0A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C08659F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92F4833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5F19249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5148" w:rsidRPr="00071E7A" w14:paraId="72605CAA" w14:textId="77777777" w:rsidTr="007F2BFF">
        <w:tc>
          <w:tcPr>
            <w:tcW w:w="2250" w:type="dxa"/>
            <w:shd w:val="clear" w:color="auto" w:fill="auto"/>
          </w:tcPr>
          <w:p w14:paraId="4CCEB7FB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74F52C" w14:textId="5CD5E0BF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6EEE5C6B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95C60FE" w14:textId="6D3ED054" w:rsidR="003F5148" w:rsidRPr="00071E7A" w:rsidRDefault="003F5148" w:rsidP="008E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801CE4E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85484F6" w14:textId="77777777" w:rsidR="003F5148" w:rsidRPr="00071E7A" w:rsidRDefault="003F5148" w:rsidP="008E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D7DD0AB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EBB2157" w14:textId="77777777" w:rsidR="003F5148" w:rsidRPr="00071E7A" w:rsidRDefault="003F5148" w:rsidP="008E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BFACBB1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4F650AE9" w14:textId="77777777" w:rsidR="003F5148" w:rsidRPr="00071E7A" w:rsidRDefault="003F5148" w:rsidP="008E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37C" w:rsidRPr="00071E7A" w14:paraId="72B83392" w14:textId="77777777" w:rsidTr="007F2BFF">
        <w:tc>
          <w:tcPr>
            <w:tcW w:w="2250" w:type="dxa"/>
            <w:shd w:val="clear" w:color="auto" w:fill="auto"/>
          </w:tcPr>
          <w:p w14:paraId="75CFE5A8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071E7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ให้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3AA60A2" w14:textId="47E5B24C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3</w:t>
            </w:r>
            <w:r w:rsidR="0088637C" w:rsidRPr="00071E7A">
              <w:rPr>
                <w:rFonts w:ascii="Angsana New" w:hAnsi="Angsana New"/>
                <w:sz w:val="28"/>
                <w:szCs w:val="28"/>
              </w:rPr>
              <w:t>.</w:t>
            </w:r>
            <w:r w:rsidRPr="00EE0AC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7A49F167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1BEF25C" w14:textId="648018A2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8637C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35" w:type="dxa"/>
            <w:shd w:val="clear" w:color="auto" w:fill="auto"/>
          </w:tcPr>
          <w:p w14:paraId="1564634E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7425D70" w14:textId="3D961DB7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8637C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35" w:type="dxa"/>
            <w:shd w:val="clear" w:color="auto" w:fill="auto"/>
          </w:tcPr>
          <w:p w14:paraId="580761B6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2E3C5CA8" w14:textId="6969F974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CBB7531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1E8BC2AD" w14:textId="7C0263E4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8637C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88637C" w:rsidRPr="00071E7A" w14:paraId="7FA3B2BD" w14:textId="77777777" w:rsidTr="007F2BFF">
        <w:tc>
          <w:tcPr>
            <w:tcW w:w="2250" w:type="dxa"/>
            <w:shd w:val="clear" w:color="auto" w:fill="auto"/>
          </w:tcPr>
          <w:p w14:paraId="1F9F683E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16EE445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56380B6C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F1B1EB4" w14:textId="3B18D1EC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35" w:type="dxa"/>
            <w:shd w:val="clear" w:color="auto" w:fill="auto"/>
          </w:tcPr>
          <w:p w14:paraId="0E75AB85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341D5C5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FB2D936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2B439CA6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BDD5057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45FF0BF" w14:textId="6B9D38CD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8637C" w:rsidRPr="00071E7A" w14:paraId="5938DA80" w14:textId="77777777" w:rsidTr="007F2BFF">
        <w:tc>
          <w:tcPr>
            <w:tcW w:w="2250" w:type="dxa"/>
            <w:shd w:val="clear" w:color="auto" w:fill="auto"/>
          </w:tcPr>
          <w:p w14:paraId="460CF751" w14:textId="77777777" w:rsidR="0088637C" w:rsidRPr="00A2788F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7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A78C599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0641835C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90ECE" w14:textId="42BDC179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88637C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019</w:t>
            </w:r>
          </w:p>
        </w:tc>
        <w:tc>
          <w:tcPr>
            <w:tcW w:w="235" w:type="dxa"/>
            <w:shd w:val="clear" w:color="auto" w:fill="auto"/>
          </w:tcPr>
          <w:p w14:paraId="6599B905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55BD9E5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FC3014E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715E261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D9A834B" w14:textId="77777777" w:rsidR="0088637C" w:rsidRPr="00071E7A" w:rsidRDefault="0088637C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BCF35" w14:textId="53DD6015" w:rsidR="0088637C" w:rsidRPr="00071E7A" w:rsidRDefault="00EE0AC0" w:rsidP="0088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88637C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</w:t>
            </w:r>
          </w:p>
        </w:tc>
      </w:tr>
      <w:tr w:rsidR="009B3843" w:rsidRPr="00071E7A" w14:paraId="38B76B52" w14:textId="77777777" w:rsidTr="007F2BFF">
        <w:tc>
          <w:tcPr>
            <w:tcW w:w="2250" w:type="dxa"/>
            <w:shd w:val="clear" w:color="auto" w:fill="auto"/>
          </w:tcPr>
          <w:p w14:paraId="26E2E9DF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A32EA5F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E5640F6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</w:tcPr>
          <w:p w14:paraId="0E070047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DA24E47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</w:tcPr>
          <w:p w14:paraId="16A1D343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5932602B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7CA03F9D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2AB55CC1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14:paraId="0AB40F30" w14:textId="77777777" w:rsidR="009B3843" w:rsidRPr="00071E7A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F5148" w:rsidRPr="00071E7A" w14:paraId="1E63230A" w14:textId="77777777" w:rsidTr="007F2BFF">
        <w:tc>
          <w:tcPr>
            <w:tcW w:w="2250" w:type="dxa"/>
            <w:shd w:val="clear" w:color="auto" w:fill="auto"/>
          </w:tcPr>
          <w:p w14:paraId="346B9DF0" w14:textId="46E679C3" w:rsidR="003F5148" w:rsidRPr="00071E7A" w:rsidRDefault="00EE0AC0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F96D7A2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78DB145A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7A8AADF" w14:textId="77777777" w:rsidR="003F5148" w:rsidRPr="00071E7A" w:rsidRDefault="003F5148" w:rsidP="00F1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CAFEF52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47D137A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D60FE5F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D0B4E30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5C372CF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6185433" w14:textId="77777777" w:rsidR="003F5148" w:rsidRPr="00071E7A" w:rsidRDefault="003F5148" w:rsidP="00F1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F5148" w:rsidRPr="00071E7A" w14:paraId="76BC1C45" w14:textId="77777777" w:rsidTr="007F2BFF">
        <w:tc>
          <w:tcPr>
            <w:tcW w:w="2250" w:type="dxa"/>
            <w:shd w:val="clear" w:color="auto" w:fill="auto"/>
          </w:tcPr>
          <w:p w14:paraId="5C43E982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46206E1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FAEB9BC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D182C86" w14:textId="77777777" w:rsidR="003F5148" w:rsidRPr="00071E7A" w:rsidRDefault="003F5148" w:rsidP="00F1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370F89C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FFE29AD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491A3BE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2439E52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71D71A7" w14:textId="77777777" w:rsidR="003F5148" w:rsidRPr="00071E7A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4F9DE08B" w14:textId="77777777" w:rsidR="003F5148" w:rsidRPr="00071E7A" w:rsidRDefault="003F5148" w:rsidP="00F1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2881" w:rsidRPr="00071E7A" w14:paraId="18341D33" w14:textId="77777777" w:rsidTr="007F2BFF">
        <w:tc>
          <w:tcPr>
            <w:tcW w:w="2250" w:type="dxa"/>
            <w:shd w:val="clear" w:color="auto" w:fill="auto"/>
          </w:tcPr>
          <w:p w14:paraId="299572DC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071E7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ให้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5643C0F" w14:textId="4FFDC415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B2881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5160F8FE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03D178C" w14:textId="4D041CC7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B2881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235" w:type="dxa"/>
            <w:shd w:val="clear" w:color="auto" w:fill="auto"/>
          </w:tcPr>
          <w:p w14:paraId="12BCFF39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797EB5F" w14:textId="0AE34A66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B2881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5" w:type="dxa"/>
            <w:shd w:val="clear" w:color="auto" w:fill="auto"/>
          </w:tcPr>
          <w:p w14:paraId="1A2D8829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FCD4F0E" w14:textId="3C8C4152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625EB4D5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64C4D08" w14:textId="369B4405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B2881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</w:tr>
      <w:tr w:rsidR="006B2881" w:rsidRPr="00071E7A" w14:paraId="0DC47494" w14:textId="77777777" w:rsidTr="007F2BFF">
        <w:tc>
          <w:tcPr>
            <w:tcW w:w="2250" w:type="dxa"/>
            <w:shd w:val="clear" w:color="auto" w:fill="auto"/>
          </w:tcPr>
          <w:p w14:paraId="2250F995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7838A9E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C699FCC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B242B20" w14:textId="2C85B0AC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35" w:type="dxa"/>
            <w:shd w:val="clear" w:color="auto" w:fill="auto"/>
          </w:tcPr>
          <w:p w14:paraId="6597588B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A2CB851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0A7E3E1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3DDEA4E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3729BAF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ECB713F" w14:textId="314AB34F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6B2881" w:rsidRPr="00071E7A" w14:paraId="11BA8A96" w14:textId="77777777" w:rsidTr="007F2BFF">
        <w:tc>
          <w:tcPr>
            <w:tcW w:w="2250" w:type="dxa"/>
            <w:shd w:val="clear" w:color="auto" w:fill="auto"/>
          </w:tcPr>
          <w:p w14:paraId="44B8FA74" w14:textId="77777777" w:rsidR="006B2881" w:rsidRPr="00A2788F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7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76CFFD2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7B9EE04B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FA89E" w14:textId="6BF91C5B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6B2881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35" w:type="dxa"/>
            <w:shd w:val="clear" w:color="auto" w:fill="auto"/>
          </w:tcPr>
          <w:p w14:paraId="08C4632F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11DB4DF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BB0D510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9EA78A3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322FD66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01961" w14:textId="2BD13170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6B2881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019</w:t>
            </w:r>
          </w:p>
        </w:tc>
      </w:tr>
    </w:tbl>
    <w:p w14:paraId="3C6368FF" w14:textId="77777777" w:rsidR="00F964DD" w:rsidRPr="00A2788F" w:rsidRDefault="00F964DD" w:rsidP="007475BC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86"/>
        <w:gridCol w:w="1170"/>
        <w:gridCol w:w="270"/>
        <w:gridCol w:w="1170"/>
        <w:gridCol w:w="246"/>
        <w:gridCol w:w="1194"/>
        <w:gridCol w:w="236"/>
        <w:gridCol w:w="1208"/>
      </w:tblGrid>
      <w:tr w:rsidR="00E81BC2" w:rsidRPr="00071E7A" w14:paraId="13F5725F" w14:textId="77777777" w:rsidTr="00B421AE">
        <w:trPr>
          <w:tblHeader/>
        </w:trPr>
        <w:tc>
          <w:tcPr>
            <w:tcW w:w="3686" w:type="dxa"/>
          </w:tcPr>
          <w:p w14:paraId="02FE179B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8DC4CAE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667691F7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3"/>
          </w:tcPr>
          <w:p w14:paraId="6DCAB101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BC2" w:rsidRPr="00071E7A" w14:paraId="4DBDCC73" w14:textId="77777777" w:rsidTr="00B421AE">
        <w:trPr>
          <w:tblHeader/>
        </w:trPr>
        <w:tc>
          <w:tcPr>
            <w:tcW w:w="3686" w:type="dxa"/>
          </w:tcPr>
          <w:p w14:paraId="4A31557E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99857" w14:textId="059706EB" w:rsidR="00E81BC2" w:rsidRPr="00071E7A" w:rsidRDefault="00EE0AC0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2462C14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5D961" w14:textId="777535EE" w:rsidR="00E81BC2" w:rsidRPr="00071E7A" w:rsidRDefault="00EE0AC0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</w:tcPr>
          <w:p w14:paraId="7641171B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3A2061D7" w14:textId="10CAC671" w:rsidR="00E81BC2" w:rsidRPr="00071E7A" w:rsidRDefault="00EE0AC0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75658D7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69ADA85" w14:textId="7A796403" w:rsidR="00E81BC2" w:rsidRPr="00071E7A" w:rsidRDefault="00EE0AC0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81BC2" w:rsidRPr="00071E7A" w14:paraId="797342B1" w14:textId="77777777" w:rsidTr="00B421AE">
        <w:trPr>
          <w:tblHeader/>
        </w:trPr>
        <w:tc>
          <w:tcPr>
            <w:tcW w:w="3686" w:type="dxa"/>
          </w:tcPr>
          <w:p w14:paraId="05593119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4" w:type="dxa"/>
            <w:gridSpan w:val="7"/>
          </w:tcPr>
          <w:p w14:paraId="49BD2CFA" w14:textId="77777777" w:rsidR="00E81BC2" w:rsidRPr="00071E7A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21AE" w:rsidRPr="00071E7A" w14:paraId="427DAFA3" w14:textId="77777777" w:rsidTr="00B421AE">
        <w:trPr>
          <w:trHeight w:val="449"/>
        </w:trPr>
        <w:tc>
          <w:tcPr>
            <w:tcW w:w="3686" w:type="dxa"/>
          </w:tcPr>
          <w:p w14:paraId="3B93F90C" w14:textId="77777777" w:rsidR="00B421AE" w:rsidRPr="00071E7A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เงินมัดจำค่าเช่าและบริการ</w:t>
            </w:r>
          </w:p>
          <w:p w14:paraId="34EA8EF9" w14:textId="36C60BC4" w:rsidR="00B421AE" w:rsidRPr="00071E7A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(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แสดงภายใต้สินทรัพย์ไม่หมุนเวียนอื่น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57BB1B0" w14:textId="77777777" w:rsidR="00B421AE" w:rsidRPr="00071E7A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C6E81" w14:textId="77777777" w:rsidR="00B421AE" w:rsidRPr="00071E7A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07FBDF" w14:textId="77777777" w:rsidR="00B421AE" w:rsidRPr="00071E7A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4B56458B" w14:textId="77777777" w:rsidR="00B421AE" w:rsidRPr="00071E7A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47B6D3CA" w14:textId="77777777" w:rsidR="00B421AE" w:rsidRPr="00071E7A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E7D49C" w14:textId="77777777" w:rsidR="00B421AE" w:rsidRPr="00071E7A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7D4318D" w14:textId="77777777" w:rsidR="00B421AE" w:rsidRPr="00071E7A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2881" w:rsidRPr="00071E7A" w14:paraId="6F0B43E2" w14:textId="77777777" w:rsidTr="00347EEE">
        <w:trPr>
          <w:trHeight w:val="80"/>
        </w:trPr>
        <w:tc>
          <w:tcPr>
            <w:tcW w:w="3686" w:type="dxa"/>
          </w:tcPr>
          <w:p w14:paraId="06200AB3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472C67" w14:textId="7209D3F3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437F27CF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27197A" w14:textId="77BB42D0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46" w:type="dxa"/>
          </w:tcPr>
          <w:p w14:paraId="770918A9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33040634" w14:textId="04C6D685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C6ED607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03159BEB" w14:textId="06C240FF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6B2881" w:rsidRPr="00071E7A" w14:paraId="4BF5905C" w14:textId="77777777" w:rsidTr="00D047A6">
        <w:trPr>
          <w:trHeight w:val="80"/>
        </w:trPr>
        <w:tc>
          <w:tcPr>
            <w:tcW w:w="3686" w:type="dxa"/>
          </w:tcPr>
          <w:p w14:paraId="5E815CDE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D4A22B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F5E0637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214778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28BF981E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93B825A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048D29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58A84F43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B2881" w:rsidRPr="00071E7A" w14:paraId="27376398" w14:textId="77777777" w:rsidTr="00B421AE">
        <w:trPr>
          <w:trHeight w:val="80"/>
        </w:trPr>
        <w:tc>
          <w:tcPr>
            <w:tcW w:w="3686" w:type="dxa"/>
          </w:tcPr>
          <w:p w14:paraId="0B5B2C39" w14:textId="77777777" w:rsidR="006B2881" w:rsidRPr="00071E7A" w:rsidRDefault="006B2881" w:rsidP="006B2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3BC419A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2D81F2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EE1F3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258F1A98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7DFC01AC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91620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6E32A02A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2881" w:rsidRPr="00071E7A" w14:paraId="28A4F94C" w14:textId="77777777" w:rsidTr="00B421AE">
        <w:trPr>
          <w:trHeight w:val="80"/>
        </w:trPr>
        <w:tc>
          <w:tcPr>
            <w:tcW w:w="3686" w:type="dxa"/>
          </w:tcPr>
          <w:p w14:paraId="12F48D45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DC5BBE" w14:textId="07D99E31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70" w:type="dxa"/>
          </w:tcPr>
          <w:p w14:paraId="02B87366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2FCEB1" w14:textId="4071D5D4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246" w:type="dxa"/>
          </w:tcPr>
          <w:p w14:paraId="3A1956D0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7924335D" w14:textId="2A864E91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7CD373C3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570CFF24" w14:textId="4153BFE3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</w:tbl>
    <w:p w14:paraId="307993C0" w14:textId="5BB7BDAD" w:rsidR="00B27F2B" w:rsidRDefault="00B27F2B" w:rsidP="0052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2F4766E" w14:textId="77777777" w:rsidR="00B11921" w:rsidRPr="00071E7A" w:rsidRDefault="00B11921" w:rsidP="0052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53A7B47" w14:textId="76F8E7D1" w:rsidR="000013E5" w:rsidRPr="00071E7A" w:rsidRDefault="000013E5" w:rsidP="0052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สัญญาสำคัญที่มีกับบุคคลหรือกิจการที่เกี่ยวข้องกัน</w:t>
      </w:r>
    </w:p>
    <w:p w14:paraId="2F97FC74" w14:textId="77777777" w:rsidR="00436CBE" w:rsidRPr="00B27F2B" w:rsidRDefault="00436CBE" w:rsidP="00EF1F70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BCC7AD" w14:textId="10785A81" w:rsidR="00970522" w:rsidRPr="00071E7A" w:rsidRDefault="00E3410D" w:rsidP="00A2788F">
      <w:pPr>
        <w:pStyle w:val="a"/>
        <w:numPr>
          <w:ilvl w:val="0"/>
          <w:numId w:val="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</w:pPr>
      <w:r w:rsidRPr="00071E7A">
        <w:rPr>
          <w:rFonts w:asciiTheme="majorBidi" w:hAnsiTheme="majorBidi" w:cstheme="majorBidi"/>
          <w:spacing w:val="-2"/>
          <w:sz w:val="28"/>
          <w:szCs w:val="28"/>
          <w:cs/>
        </w:rPr>
        <w:t>บริษัทและบริษัทย่อย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ได้ทำสัญญาเช่าพื้นที่สำนักงาน 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>รวมค่าบริการที่เกี่ยวข้อง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>กับกิจการที่เกี่ยวข้องกันอื่น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ระยะเวลาตามสัญญา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เริ่มตั้งแต่วันที่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พฤศจิกายน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2560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>ถึงวันที่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73B4B" w:rsidRPr="00071E7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EE0AC0" w:rsidRPr="00EE0AC0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D73B4B" w:rsidRPr="00071E7A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D73B4B" w:rsidRPr="00071E7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สิงหาคม </w:t>
      </w:r>
      <w:r w:rsidR="00EE0AC0" w:rsidRPr="00EE0AC0">
        <w:rPr>
          <w:rFonts w:ascii="Angsana New" w:hAnsi="Angsana New" w:cs="Angsana New"/>
          <w:spacing w:val="-2"/>
          <w:sz w:val="28"/>
          <w:szCs w:val="28"/>
          <w:lang w:val="en-US"/>
        </w:rPr>
        <w:t>2560</w:t>
      </w:r>
      <w:r w:rsidR="00D73B4B" w:rsidRPr="00071E7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D73B4B" w:rsidRPr="00071E7A">
        <w:rPr>
          <w:rFonts w:ascii="Angsana New" w:hAnsi="Angsana New" w:cs="Angsana New"/>
          <w:sz w:val="28"/>
          <w:szCs w:val="28"/>
          <w:cs/>
          <w:lang w:val="en-US"/>
        </w:rPr>
        <w:t xml:space="preserve">และต่อสัญญาถึงเดือนตุลาคม </w:t>
      </w:r>
      <w:r w:rsidR="00EE0AC0" w:rsidRPr="00EE0AC0">
        <w:rPr>
          <w:rFonts w:ascii="Angsana New" w:hAnsi="Angsana New" w:cs="Angsana New"/>
          <w:sz w:val="28"/>
          <w:szCs w:val="28"/>
          <w:lang w:val="en-US"/>
        </w:rPr>
        <w:t>2566</w:t>
      </w:r>
      <w:r w:rsidR="00D73B4B" w:rsidRPr="00071E7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73B4B" w:rsidRPr="00071E7A">
        <w:rPr>
          <w:rFonts w:ascii="Angsana New" w:hAnsi="Angsana New" w:cs="Angsana New"/>
          <w:sz w:val="28"/>
          <w:szCs w:val="28"/>
          <w:cs/>
          <w:lang w:val="en-US"/>
        </w:rPr>
        <w:t xml:space="preserve">โดยยกเลิกพื้นที่เช่าบางส่วน </w:t>
      </w:r>
    </w:p>
    <w:p w14:paraId="35875BDC" w14:textId="77777777" w:rsidR="00852364" w:rsidRPr="00B27F2B" w:rsidRDefault="00852364" w:rsidP="00852364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</w:pPr>
    </w:p>
    <w:p w14:paraId="3FDD3889" w14:textId="25EEAC81" w:rsidR="00AC7A7F" w:rsidRPr="00071E7A" w:rsidRDefault="00AC7A7F" w:rsidP="004A3B4F">
      <w:pPr>
        <w:pStyle w:val="a"/>
        <w:numPr>
          <w:ilvl w:val="0"/>
          <w:numId w:val="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071E7A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ย่อยได้จดภาระจำยอมในที่ดินบางส่วนซึ่งมียอดสะสม ณ วันที่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5CC0" w:rsidRPr="00071E7A">
        <w:rPr>
          <w:rFonts w:asciiTheme="majorBidi" w:hAnsiTheme="majorBidi" w:cstheme="majorBidi"/>
          <w:sz w:val="28"/>
          <w:szCs w:val="28"/>
          <w:cs/>
        </w:rPr>
        <w:t>เป็น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8637C" w:rsidRPr="00071E7A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193</w:t>
      </w:r>
      <w:r w:rsidR="0088637C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7E7C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44107" w:rsidRPr="00071E7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="00144107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  <w:r w:rsidR="00CC45C2" w:rsidRPr="00071E7A">
        <w:rPr>
          <w:rFonts w:asciiTheme="majorBidi" w:hAnsiTheme="majorBidi" w:cs="Angsana New"/>
          <w:i/>
          <w:iCs/>
          <w:sz w:val="28"/>
          <w:szCs w:val="28"/>
          <w:cs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178</w:t>
      </w:r>
      <w:r w:rsidR="00CC45C2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44107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C53B82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ให้แก่โครงการของกลุ่มบริษัทเพื่อดำเนินการด้านสาธารณูปโภคโดยไม่มี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>กำหนดเวลา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F6F39" w:rsidRPr="00071E7A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F6F39"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8F6F39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บริษัทย่อยได้จดภาระจำยอมในที่ดินรวม</w:t>
      </w:r>
      <w:r w:rsidR="00C466E4" w:rsidRPr="00071E7A">
        <w:rPr>
          <w:rFonts w:asciiTheme="majorBidi" w:hAnsiTheme="majorBidi" w:cstheme="majorBidi"/>
          <w:sz w:val="28"/>
          <w:szCs w:val="28"/>
          <w:cs/>
        </w:rPr>
        <w:t>ถึงยกที่ดินเป็นที่สาธารณะประโยชน์</w:t>
      </w:r>
      <w:r w:rsidRPr="00071E7A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8455BB" w:rsidRPr="00071E7A">
        <w:rPr>
          <w:rFonts w:asciiTheme="majorBidi" w:hAnsiTheme="majorBidi" w:cstheme="majorBidi"/>
          <w:sz w:val="28"/>
          <w:szCs w:val="28"/>
          <w:cs/>
        </w:rPr>
        <w:t xml:space="preserve">เงิน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CC45C2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44107" w:rsidRPr="00071E7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="00144107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30</w:t>
      </w:r>
      <w:r w:rsidR="00CC45C2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44107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5668AF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โดยได้รับค่าตอบแทนเป็นจำนวนเงิน</w:t>
      </w:r>
      <w:r w:rsidR="00620605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22</w:t>
      </w:r>
      <w:r w:rsidR="00CC45C2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44107" w:rsidRPr="00071E7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="00144107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CC45C2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44107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7C32BB51" w14:textId="77777777" w:rsidR="00B43069" w:rsidRPr="00B27F2B" w:rsidRDefault="00B43069" w:rsidP="00B43069">
      <w:pPr>
        <w:pStyle w:val="a"/>
        <w:tabs>
          <w:tab w:val="clear" w:pos="1080"/>
        </w:tabs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29D305EC" w14:textId="1B8BECFD" w:rsidR="00C53B82" w:rsidRPr="00071E7A" w:rsidRDefault="0023520A" w:rsidP="004A3B4F">
      <w:pPr>
        <w:pStyle w:val="a"/>
        <w:numPr>
          <w:ilvl w:val="0"/>
          <w:numId w:val="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บริษัท</w:t>
      </w:r>
      <w:r w:rsidR="00732F50" w:rsidRPr="00071E7A">
        <w:rPr>
          <w:rFonts w:asciiTheme="majorBidi" w:hAnsiTheme="majorBidi" w:cstheme="majorBidi"/>
          <w:spacing w:val="-2"/>
          <w:sz w:val="28"/>
          <w:szCs w:val="28"/>
          <w:cs/>
        </w:rPr>
        <w:t>มีสัญญา</w:t>
      </w:r>
      <w:r w:rsidR="009E395D" w:rsidRPr="00071E7A">
        <w:rPr>
          <w:rFonts w:asciiTheme="majorBidi" w:hAnsiTheme="majorBidi" w:cstheme="majorBidi"/>
          <w:spacing w:val="-2"/>
          <w:sz w:val="28"/>
          <w:szCs w:val="28"/>
          <w:cs/>
        </w:rPr>
        <w:t>ให้</w:t>
      </w:r>
      <w:r w:rsidR="00732F50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กู้ยืมเงิน</w:t>
      </w:r>
      <w:r w:rsidR="009E395D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แก่บริษัทย่อย</w:t>
      </w:r>
      <w:r w:rsidR="004164DE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บางแห่ง</w:t>
      </w:r>
      <w:r w:rsidR="00732F50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วงเงินรวม </w:t>
      </w:r>
      <w:r w:rsidR="00EE0AC0" w:rsidRPr="00EE0AC0">
        <w:rPr>
          <w:rFonts w:asciiTheme="majorBidi" w:hAnsiTheme="majorBidi" w:cstheme="majorBidi"/>
          <w:spacing w:val="-2"/>
          <w:sz w:val="28"/>
          <w:szCs w:val="28"/>
          <w:lang w:val="en-US"/>
        </w:rPr>
        <w:t>25</w:t>
      </w:r>
      <w:r w:rsidR="0088637C" w:rsidRPr="00071E7A">
        <w:rPr>
          <w:rFonts w:asciiTheme="majorBidi" w:hAnsiTheme="majorBidi" w:cstheme="majorBidi"/>
          <w:spacing w:val="-2"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spacing w:val="-2"/>
          <w:sz w:val="28"/>
          <w:szCs w:val="28"/>
          <w:lang w:val="en-US"/>
        </w:rPr>
        <w:t>971</w:t>
      </w:r>
      <w:r w:rsidR="0088637C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732F50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ล้านบาท </w:t>
      </w:r>
      <w:r w:rsidR="009E395D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9E395D" w:rsidRPr="00071E7A">
        <w:rPr>
          <w:rFonts w:asciiTheme="majorBidi" w:hAnsiTheme="majorBidi" w:cstheme="majorBidi"/>
          <w:spacing w:val="-2"/>
          <w:sz w:val="28"/>
          <w:szCs w:val="28"/>
          <w:cs/>
        </w:rPr>
        <w:t>มีสัญญา</w:t>
      </w:r>
      <w:r w:rsidR="009E395D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กู้ยืมเงินจากบริษัทย่อย</w:t>
      </w:r>
      <w:r w:rsidR="004164DE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แห่ง</w:t>
      </w:r>
      <w:r w:rsidR="00550102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หนึ่ง</w:t>
      </w:r>
      <w:r w:rsidR="009E395D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วงเงินรวม </w:t>
      </w:r>
      <w:r w:rsidR="00EE0AC0" w:rsidRPr="00EE0AC0">
        <w:rPr>
          <w:rFonts w:asciiTheme="majorBidi" w:hAnsiTheme="majorBidi" w:cstheme="majorBidi"/>
          <w:spacing w:val="-2"/>
          <w:sz w:val="28"/>
          <w:szCs w:val="28"/>
          <w:lang w:val="en-US"/>
        </w:rPr>
        <w:t>500</w:t>
      </w:r>
      <w:r w:rsidR="00726A69" w:rsidRPr="00071E7A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9E395D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ล้านบาท </w:t>
      </w:r>
      <w:r w:rsidR="00732F50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โดยคิดอัตราดอกเบี้ยขั้นต่ำของเงินกู้ลบด้วยร้อยละ </w:t>
      </w:r>
      <w:r w:rsidR="00EE0AC0" w:rsidRPr="00EE0AC0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="00732F50" w:rsidRPr="00071E7A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(MLR-</w:t>
      </w:r>
      <w:r w:rsidR="00EE0AC0" w:rsidRPr="00EE0AC0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="00732F50" w:rsidRPr="00071E7A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) </w:t>
      </w:r>
      <w:r w:rsidR="00732F50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ต่อปี แล</w:t>
      </w:r>
      <w:r w:rsidR="00991BBA" w:rsidRPr="00071E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ะสามารถเรียกชำระเงินคืนได้ทันที</w:t>
      </w:r>
    </w:p>
    <w:p w14:paraId="75360A90" w14:textId="77777777" w:rsidR="00AC542B" w:rsidRPr="00B27F2B" w:rsidRDefault="00AC542B" w:rsidP="00AC542B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</w:p>
    <w:p w14:paraId="4430DC1E" w14:textId="4CAB8ADF" w:rsidR="006B3F54" w:rsidRPr="00071E7A" w:rsidRDefault="006B3F54" w:rsidP="00E67B2D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21793A8D" w14:textId="77777777" w:rsidR="00E93F93" w:rsidRPr="00B27F2B" w:rsidRDefault="00E93F93" w:rsidP="00526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24083F" w:rsidRPr="00071E7A" w14:paraId="283DD8C7" w14:textId="77777777" w:rsidTr="00125329">
        <w:tc>
          <w:tcPr>
            <w:tcW w:w="3870" w:type="dxa"/>
          </w:tcPr>
          <w:p w14:paraId="42C7E9EC" w14:textId="77777777" w:rsidR="0024083F" w:rsidRPr="00071E7A" w:rsidRDefault="0024083F" w:rsidP="00125329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65CD24" w14:textId="77777777" w:rsidR="0024083F" w:rsidRPr="00071E7A" w:rsidRDefault="0024083F" w:rsidP="00125329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E7B9FB6" w14:textId="77777777" w:rsidR="0024083F" w:rsidRPr="00071E7A" w:rsidRDefault="0024083F" w:rsidP="00125329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67AB0DD0" w14:textId="77777777" w:rsidR="0024083F" w:rsidRPr="00071E7A" w:rsidRDefault="0024083F" w:rsidP="00125329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881" w:rsidRPr="00071E7A" w14:paraId="3637A7D1" w14:textId="77777777" w:rsidTr="00125329">
        <w:tc>
          <w:tcPr>
            <w:tcW w:w="3870" w:type="dxa"/>
          </w:tcPr>
          <w:p w14:paraId="67B21991" w14:textId="77777777" w:rsidR="006B2881" w:rsidRPr="00071E7A" w:rsidRDefault="006B2881" w:rsidP="006B2881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368BB042" w14:textId="718ED9F7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27F5B2FD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7E053AD" w14:textId="6E6D631B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13F6DD6E" w14:textId="77777777" w:rsidR="006B2881" w:rsidRPr="00071E7A" w:rsidRDefault="006B2881" w:rsidP="006B2881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009986AD" w14:textId="46BEECC7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1CD059CA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011640B" w14:textId="6188C5AE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4083F" w:rsidRPr="00071E7A" w14:paraId="5490180D" w14:textId="77777777" w:rsidTr="00125329">
        <w:tc>
          <w:tcPr>
            <w:tcW w:w="3870" w:type="dxa"/>
          </w:tcPr>
          <w:p w14:paraId="102DC666" w14:textId="77777777" w:rsidR="0024083F" w:rsidRPr="00071E7A" w:rsidRDefault="0024083F" w:rsidP="00125329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4720E8CF" w14:textId="77777777" w:rsidR="0024083F" w:rsidRPr="00071E7A" w:rsidRDefault="0024083F" w:rsidP="00125329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B2881" w:rsidRPr="00071E7A" w14:paraId="3AE5957A" w14:textId="77777777" w:rsidTr="00125329">
        <w:tc>
          <w:tcPr>
            <w:tcW w:w="3870" w:type="dxa"/>
          </w:tcPr>
          <w:p w14:paraId="36F7962C" w14:textId="77777777" w:rsidR="006B2881" w:rsidRPr="00071E7A" w:rsidRDefault="006B2881" w:rsidP="006B28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07" w:type="dxa"/>
          </w:tcPr>
          <w:p w14:paraId="5348DB98" w14:textId="4A063572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2D1D263E" w14:textId="77777777" w:rsidR="006B2881" w:rsidRPr="00071E7A" w:rsidRDefault="006B2881" w:rsidP="006B2881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5250F210" w14:textId="45793CB0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06632BFA" w14:textId="77777777" w:rsidR="006B2881" w:rsidRPr="00071E7A" w:rsidRDefault="006B2881" w:rsidP="006B2881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259AD955" w14:textId="016741F8" w:rsidR="006B2881" w:rsidRPr="00071E7A" w:rsidRDefault="00E45648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0905E9B" w14:textId="77777777" w:rsidR="006B2881" w:rsidRPr="00071E7A" w:rsidRDefault="006B2881" w:rsidP="006B28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7D8A3A25" w14:textId="09F19198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2881" w:rsidRPr="00071E7A" w14:paraId="3FDAFC2A" w14:textId="77777777" w:rsidTr="00125329">
        <w:tc>
          <w:tcPr>
            <w:tcW w:w="3870" w:type="dxa"/>
          </w:tcPr>
          <w:p w14:paraId="14A442DD" w14:textId="2F0A15E3" w:rsidR="006B2881" w:rsidRPr="00071E7A" w:rsidRDefault="006B2881" w:rsidP="006B28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07" w:type="dxa"/>
            <w:shd w:val="clear" w:color="auto" w:fill="auto"/>
          </w:tcPr>
          <w:p w14:paraId="7CA5CE15" w14:textId="02083856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678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238" w:type="dxa"/>
            <w:shd w:val="clear" w:color="auto" w:fill="auto"/>
          </w:tcPr>
          <w:p w14:paraId="7FDFE580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4B7452AA" w14:textId="383239F7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2881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284" w:type="dxa"/>
            <w:shd w:val="clear" w:color="auto" w:fill="auto"/>
          </w:tcPr>
          <w:p w14:paraId="489424A4" w14:textId="77777777" w:rsidR="006B2881" w:rsidRPr="00071E7A" w:rsidRDefault="006B2881" w:rsidP="006B288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64E7C18" w14:textId="5C6C4FC4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238" w:type="dxa"/>
            <w:shd w:val="clear" w:color="auto" w:fill="auto"/>
          </w:tcPr>
          <w:p w14:paraId="3BFBA0BA" w14:textId="77777777" w:rsidR="006B2881" w:rsidRPr="00071E7A" w:rsidRDefault="006B2881" w:rsidP="006B288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F51CAB9" w14:textId="28E79C95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6B2881" w:rsidRPr="00071E7A" w14:paraId="32B7C54D" w14:textId="77777777" w:rsidTr="0024083F">
        <w:tc>
          <w:tcPr>
            <w:tcW w:w="3870" w:type="dxa"/>
          </w:tcPr>
          <w:p w14:paraId="46A632EB" w14:textId="77777777" w:rsidR="006B2881" w:rsidRPr="00071E7A" w:rsidRDefault="006B2881" w:rsidP="006B28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107" w:type="dxa"/>
            <w:shd w:val="clear" w:color="auto" w:fill="auto"/>
          </w:tcPr>
          <w:p w14:paraId="70FC3EA7" w14:textId="64761C5D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17FC9258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4F86EF3E" w14:textId="04C96AFD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84" w:type="dxa"/>
            <w:shd w:val="clear" w:color="auto" w:fill="auto"/>
          </w:tcPr>
          <w:p w14:paraId="0694FCFC" w14:textId="77777777" w:rsidR="006B2881" w:rsidRPr="00071E7A" w:rsidRDefault="006B2881" w:rsidP="006B288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CBA12C3" w14:textId="7AD3149B" w:rsidR="006B2881" w:rsidRPr="00071E7A" w:rsidRDefault="00E45648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96E73B2" w14:textId="77777777" w:rsidR="006B2881" w:rsidRPr="00071E7A" w:rsidRDefault="006B2881" w:rsidP="006B288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D5937A1" w14:textId="080E3B5A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2881" w:rsidRPr="00071E7A" w14:paraId="2D1DB0B1" w14:textId="77777777" w:rsidTr="0024083F">
        <w:tc>
          <w:tcPr>
            <w:tcW w:w="3870" w:type="dxa"/>
          </w:tcPr>
          <w:p w14:paraId="4F18DC16" w14:textId="77777777" w:rsidR="006B2881" w:rsidRPr="00071E7A" w:rsidRDefault="006B2881" w:rsidP="006B2881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7C00BEA" w14:textId="2AB08A30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6D95D444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27FD20C0" w14:textId="39AE236B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34DE3CE5" w14:textId="77777777" w:rsidR="006B2881" w:rsidRPr="00071E7A" w:rsidRDefault="006B2881" w:rsidP="006B288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CD2DA2F" w14:textId="0B4443D1" w:rsidR="006B2881" w:rsidRPr="00071E7A" w:rsidRDefault="00E45648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009115E" w14:textId="77777777" w:rsidR="006B2881" w:rsidRPr="00071E7A" w:rsidRDefault="006B2881" w:rsidP="006B288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6EC2A41" w14:textId="316698A9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2881" w:rsidRPr="00071E7A" w14:paraId="6CFE4995" w14:textId="77777777" w:rsidTr="0024083F">
        <w:tc>
          <w:tcPr>
            <w:tcW w:w="3870" w:type="dxa"/>
          </w:tcPr>
          <w:p w14:paraId="67104F2A" w14:textId="77777777" w:rsidR="006B2881" w:rsidRPr="00071E7A" w:rsidRDefault="006B2881" w:rsidP="006B2881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9E86E" w14:textId="2BAD5CB8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A55D8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238" w:type="dxa"/>
            <w:shd w:val="clear" w:color="auto" w:fill="auto"/>
          </w:tcPr>
          <w:p w14:paraId="3216AC90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6D9AB" w14:textId="62218EB0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B2881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  <w:tc>
          <w:tcPr>
            <w:tcW w:w="284" w:type="dxa"/>
            <w:shd w:val="clear" w:color="auto" w:fill="auto"/>
          </w:tcPr>
          <w:p w14:paraId="7539484A" w14:textId="77777777" w:rsidR="006B2881" w:rsidRPr="00071E7A" w:rsidRDefault="006B2881" w:rsidP="006B2881">
            <w:pPr>
              <w:pStyle w:val="a"/>
              <w:tabs>
                <w:tab w:val="clear" w:pos="108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7308D" w14:textId="16CFE57F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  <w:tc>
          <w:tcPr>
            <w:tcW w:w="238" w:type="dxa"/>
            <w:shd w:val="clear" w:color="auto" w:fill="auto"/>
          </w:tcPr>
          <w:p w14:paraId="102E59D5" w14:textId="77777777" w:rsidR="006B2881" w:rsidRPr="00071E7A" w:rsidRDefault="006B2881" w:rsidP="006B2881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8F43A" w14:textId="551BACE4" w:rsidR="006B2881" w:rsidRPr="00071E7A" w:rsidRDefault="00EE0AC0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</w:tbl>
    <w:p w14:paraId="5560DE2F" w14:textId="677038F8" w:rsidR="00B27F2B" w:rsidRDefault="00B27F2B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57466838" w14:textId="43191C49" w:rsidR="00B11921" w:rsidRDefault="00B11921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355F0499" w14:textId="19402086" w:rsidR="00B11921" w:rsidRDefault="00B11921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4C2C7E55" w14:textId="61F771EC" w:rsidR="00B11921" w:rsidRDefault="00B11921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6CDA4BEA" w14:textId="0D9F4067" w:rsidR="00B11921" w:rsidRDefault="00B11921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31767494" w14:textId="28631E58" w:rsidR="00B11921" w:rsidRDefault="00B11921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7D8FE1DE" w14:textId="0EBBEC09" w:rsidR="00B11921" w:rsidRDefault="00B11921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5A5AD1BC" w14:textId="77777777" w:rsidR="00A2788F" w:rsidRDefault="00A2788F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334C4222" w14:textId="59FB9AC9" w:rsidR="004A45FF" w:rsidRPr="00071E7A" w:rsidRDefault="004A45FF" w:rsidP="004A45FF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</w:p>
    <w:p w14:paraId="2661F051" w14:textId="63F62F90" w:rsidR="00CA359A" w:rsidRPr="00B27F2B" w:rsidRDefault="00CA359A" w:rsidP="00EF1F7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4A45FF" w:rsidRPr="00071E7A" w14:paraId="0C9619BD" w14:textId="77777777" w:rsidTr="00C7086C">
        <w:trPr>
          <w:tblHeader/>
        </w:trPr>
        <w:tc>
          <w:tcPr>
            <w:tcW w:w="4410" w:type="dxa"/>
          </w:tcPr>
          <w:p w14:paraId="469B162B" w14:textId="77777777" w:rsidR="004A45FF" w:rsidRPr="00071E7A" w:rsidRDefault="004A45FF" w:rsidP="00C7086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AE3AED" w14:textId="77777777" w:rsidR="004A45FF" w:rsidRPr="00071E7A" w:rsidRDefault="004A45FF" w:rsidP="00C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25175EA1" w14:textId="77777777" w:rsidR="004A45FF" w:rsidRPr="00071E7A" w:rsidRDefault="004A45FF" w:rsidP="00C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45FF" w:rsidRPr="00071E7A" w14:paraId="508EB30F" w14:textId="77777777" w:rsidTr="00C7086C">
        <w:trPr>
          <w:tblHeader/>
        </w:trPr>
        <w:tc>
          <w:tcPr>
            <w:tcW w:w="4410" w:type="dxa"/>
            <w:vAlign w:val="bottom"/>
          </w:tcPr>
          <w:p w14:paraId="75661391" w14:textId="451DE3B1" w:rsidR="004A45FF" w:rsidRPr="00071E7A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68098C72" w14:textId="77777777" w:rsidR="004A45FF" w:rsidRPr="00071E7A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15DEB79" w14:textId="7388956B" w:rsidR="004A45FF" w:rsidRPr="00071E7A" w:rsidRDefault="00EE0AC0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8" w:type="dxa"/>
          </w:tcPr>
          <w:p w14:paraId="1B1F56AD" w14:textId="77777777" w:rsidR="004A45FF" w:rsidRPr="00071E7A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1C4CFCE6" w14:textId="792A83ED" w:rsidR="004A45FF" w:rsidRPr="00071E7A" w:rsidRDefault="00EE0AC0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A45FF" w:rsidRPr="00071E7A" w14:paraId="162F5DAD" w14:textId="77777777" w:rsidTr="004A45FF">
        <w:trPr>
          <w:tblHeader/>
        </w:trPr>
        <w:tc>
          <w:tcPr>
            <w:tcW w:w="4410" w:type="dxa"/>
            <w:vAlign w:val="bottom"/>
          </w:tcPr>
          <w:p w14:paraId="0D782670" w14:textId="77777777" w:rsidR="004A45FF" w:rsidRPr="00071E7A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673DF3" w14:textId="77777777" w:rsidR="004A45FF" w:rsidRPr="00071E7A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74C07402" w14:textId="77777777" w:rsidR="004A45FF" w:rsidRPr="00071E7A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D0FAA" w:rsidRPr="00071E7A" w14:paraId="251A777F" w14:textId="77777777" w:rsidTr="00FD0FAA">
        <w:tc>
          <w:tcPr>
            <w:tcW w:w="4410" w:type="dxa"/>
          </w:tcPr>
          <w:p w14:paraId="32296D85" w14:textId="52D4EF76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A5B5F94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1E6EAFEC" w14:textId="1DF48588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0AC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8" w:type="dxa"/>
          </w:tcPr>
          <w:p w14:paraId="175FADA7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C95ACFE" w14:textId="28355FCC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D0FAA" w:rsidRPr="00071E7A" w14:paraId="723DB4E9" w14:textId="77777777" w:rsidTr="00FD0FAA">
        <w:tc>
          <w:tcPr>
            <w:tcW w:w="4410" w:type="dxa"/>
          </w:tcPr>
          <w:p w14:paraId="03671A35" w14:textId="32608850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25651947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32879136" w14:textId="2CA4DE89" w:rsidR="00FD0FAA" w:rsidRPr="00071E7A" w:rsidRDefault="00FD0FAA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5DA84FC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B2C6C25" w14:textId="23117960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FAA" w:rsidRPr="00071E7A" w14:paraId="578E0B2B" w14:textId="77777777" w:rsidTr="00FD0FAA">
        <w:tc>
          <w:tcPr>
            <w:tcW w:w="4410" w:type="dxa"/>
          </w:tcPr>
          <w:p w14:paraId="44523705" w14:textId="04A25D16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1</w:t>
            </w:r>
            <w:r w:rsidRPr="00071E7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30</w:t>
            </w:r>
            <w:r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1E7A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211595B5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541D00E4" w14:textId="6E90EB83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0AC0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88" w:type="dxa"/>
          </w:tcPr>
          <w:p w14:paraId="77B8173F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C60C5B8" w14:textId="1B6CB56A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FD0FAA" w:rsidRPr="00071E7A" w14:paraId="304FFD73" w14:textId="77777777" w:rsidTr="00FD0FAA">
        <w:tc>
          <w:tcPr>
            <w:tcW w:w="4410" w:type="dxa"/>
          </w:tcPr>
          <w:p w14:paraId="7F4F5D0A" w14:textId="33A4C403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31</w:t>
            </w:r>
            <w:r w:rsidRPr="00071E7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60</w:t>
            </w:r>
            <w:r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1E7A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22B14278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054FB68F" w14:textId="2448290A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88" w:type="dxa"/>
          </w:tcPr>
          <w:p w14:paraId="5E1B51EE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9230A53" w14:textId="6D45C2DC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D0FAA" w:rsidRPr="00071E7A" w14:paraId="5C38580A" w14:textId="77777777" w:rsidTr="00FD0FAA">
        <w:tc>
          <w:tcPr>
            <w:tcW w:w="4410" w:type="dxa"/>
          </w:tcPr>
          <w:p w14:paraId="07BB02D1" w14:textId="50F82ED4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61</w:t>
            </w:r>
            <w:r w:rsidRPr="00071E7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90</w:t>
            </w:r>
            <w:r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1E7A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2C67BDD4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22EA46CF" w14:textId="69AF42AE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88" w:type="dxa"/>
          </w:tcPr>
          <w:p w14:paraId="10AB300B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125EDC5B" w14:textId="6A1490CD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D0FAA" w:rsidRPr="00071E7A" w14:paraId="1CD143F5" w14:textId="77777777" w:rsidTr="00FD0FAA">
        <w:tc>
          <w:tcPr>
            <w:tcW w:w="4410" w:type="dxa"/>
          </w:tcPr>
          <w:p w14:paraId="78964E52" w14:textId="3938E0C4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90</w:t>
            </w:r>
            <w:r w:rsidRPr="00071E7A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</w:tcPr>
          <w:p w14:paraId="3947A610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CBA7A79" w14:textId="73C97FF9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88" w:type="dxa"/>
          </w:tcPr>
          <w:p w14:paraId="68F93272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3B112BFC" w14:textId="5EA10DC5" w:rsidR="00FD0FAA" w:rsidRPr="00071E7A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D0FAA" w:rsidRPr="00071E7A" w14:paraId="3B5759C2" w14:textId="77777777" w:rsidTr="00FD0FAA">
        <w:tc>
          <w:tcPr>
            <w:tcW w:w="4410" w:type="dxa"/>
          </w:tcPr>
          <w:p w14:paraId="31360A35" w14:textId="560E5490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1325E56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9BCDF" w14:textId="14404B1E" w:rsidR="00FD0FAA" w:rsidRPr="00A2788F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88" w:type="dxa"/>
          </w:tcPr>
          <w:p w14:paraId="01AF7043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272709F" w14:textId="3BFDC955" w:rsidR="00FD0FAA" w:rsidRPr="00A2788F" w:rsidRDefault="00EE0AC0" w:rsidP="00A2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</w:p>
        </w:tc>
      </w:tr>
    </w:tbl>
    <w:p w14:paraId="6AB9F3BA" w14:textId="77777777" w:rsidR="001C3946" w:rsidRDefault="001C3946" w:rsidP="00227D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FF194B2" w14:textId="69D118C6" w:rsidR="00AC542B" w:rsidRDefault="001B0A17" w:rsidP="007475BC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อสังหาริมทรัพย์พัฒนาเพื่อขาย</w:t>
      </w:r>
    </w:p>
    <w:p w14:paraId="15B04AF6" w14:textId="77777777" w:rsidR="00A2788F" w:rsidRPr="00227DFF" w:rsidRDefault="00A2788F" w:rsidP="00A2788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60585E" w:rsidRPr="00071E7A" w14:paraId="7D4A1386" w14:textId="77777777" w:rsidTr="001B0A17">
        <w:trPr>
          <w:tblHeader/>
        </w:trPr>
        <w:tc>
          <w:tcPr>
            <w:tcW w:w="4410" w:type="dxa"/>
          </w:tcPr>
          <w:p w14:paraId="1E938D03" w14:textId="77777777" w:rsidR="0060585E" w:rsidRPr="00071E7A" w:rsidRDefault="0060585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57393" w14:textId="77777777" w:rsidR="0060585E" w:rsidRPr="00071E7A" w:rsidRDefault="0060585E" w:rsidP="00C5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097F8CD2" w14:textId="77777777" w:rsidR="0060585E" w:rsidRPr="00071E7A" w:rsidRDefault="005A2825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7C84" w:rsidRPr="00071E7A" w14:paraId="498BBA01" w14:textId="77777777" w:rsidTr="001B0A17">
        <w:trPr>
          <w:tblHeader/>
        </w:trPr>
        <w:tc>
          <w:tcPr>
            <w:tcW w:w="4410" w:type="dxa"/>
          </w:tcPr>
          <w:p w14:paraId="1DDC0793" w14:textId="77777777" w:rsidR="004E7C84" w:rsidRPr="00071E7A" w:rsidRDefault="004E7C84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1B4AAD" w14:textId="5E2B64E8" w:rsidR="004E7C84" w:rsidRPr="00071E7A" w:rsidRDefault="004E7C84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B0C9222" w14:textId="19C2B68C" w:rsidR="004E7C84" w:rsidRPr="00071E7A" w:rsidRDefault="00EE0AC0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" w:type="dxa"/>
          </w:tcPr>
          <w:p w14:paraId="6C4F0089" w14:textId="77777777" w:rsidR="004E7C84" w:rsidRPr="00071E7A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DD46DF9" w14:textId="3A1B3468" w:rsidR="004E7C84" w:rsidRPr="00071E7A" w:rsidRDefault="00EE0AC0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E7C84" w:rsidRPr="00071E7A" w14:paraId="609A01FD" w14:textId="77777777" w:rsidTr="001B0A17">
        <w:trPr>
          <w:tblHeader/>
        </w:trPr>
        <w:tc>
          <w:tcPr>
            <w:tcW w:w="4410" w:type="dxa"/>
          </w:tcPr>
          <w:p w14:paraId="106B9C52" w14:textId="77777777" w:rsidR="004E7C84" w:rsidRPr="00071E7A" w:rsidRDefault="004E7C84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58B51B" w14:textId="77777777" w:rsidR="004E7C84" w:rsidRPr="00071E7A" w:rsidRDefault="004E7C84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652892F1" w14:textId="77777777" w:rsidR="004E7C84" w:rsidRPr="00071E7A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223B" w:rsidRPr="00071E7A" w14:paraId="7D9B4C1D" w14:textId="77777777" w:rsidTr="0068659E">
        <w:tc>
          <w:tcPr>
            <w:tcW w:w="4410" w:type="dxa"/>
          </w:tcPr>
          <w:p w14:paraId="0F4B29F8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</w:tcPr>
          <w:p w14:paraId="5195C784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A13E42C" w14:textId="46AFA604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88" w:type="dxa"/>
          </w:tcPr>
          <w:p w14:paraId="6825684A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E1EC5E8" w14:textId="2FDC8339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45223B" w:rsidRPr="00071E7A" w14:paraId="39B77F29" w14:textId="77777777" w:rsidTr="0068659E">
        <w:tc>
          <w:tcPr>
            <w:tcW w:w="4410" w:type="dxa"/>
          </w:tcPr>
          <w:p w14:paraId="49C3F809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บ้านตัวอย่าง</w:t>
            </w:r>
          </w:p>
        </w:tc>
        <w:tc>
          <w:tcPr>
            <w:tcW w:w="1080" w:type="dxa"/>
          </w:tcPr>
          <w:p w14:paraId="7E0F42B7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A7F5154" w14:textId="75C36912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288" w:type="dxa"/>
          </w:tcPr>
          <w:p w14:paraId="715FDE40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5DE3C2F" w14:textId="51DC7352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385</w:t>
            </w:r>
          </w:p>
        </w:tc>
      </w:tr>
      <w:tr w:rsidR="0045223B" w:rsidRPr="00071E7A" w14:paraId="324108B0" w14:textId="77777777" w:rsidTr="0068659E">
        <w:tc>
          <w:tcPr>
            <w:tcW w:w="4410" w:type="dxa"/>
          </w:tcPr>
          <w:p w14:paraId="4F96288D" w14:textId="1D6E3095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1080" w:type="dxa"/>
          </w:tcPr>
          <w:p w14:paraId="4E9E8F33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E87989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88B46B8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2250BC4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23B" w:rsidRPr="00071E7A" w14:paraId="18370FB5" w14:textId="77777777" w:rsidTr="0068659E">
        <w:tc>
          <w:tcPr>
            <w:tcW w:w="4410" w:type="dxa"/>
          </w:tcPr>
          <w:p w14:paraId="03F72168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ที่ดิน</w:t>
            </w:r>
          </w:p>
        </w:tc>
        <w:tc>
          <w:tcPr>
            <w:tcW w:w="1080" w:type="dxa"/>
          </w:tcPr>
          <w:p w14:paraId="3AC9419D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5E6EBAA" w14:textId="4DEB0065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14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88" w:type="dxa"/>
          </w:tcPr>
          <w:p w14:paraId="16EBCB7A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EE9BE51" w14:textId="275D6298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23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  <w:tr w:rsidR="0045223B" w:rsidRPr="00071E7A" w14:paraId="3608766F" w14:textId="77777777" w:rsidTr="0068659E">
        <w:tc>
          <w:tcPr>
            <w:tcW w:w="4410" w:type="dxa"/>
          </w:tcPr>
          <w:p w14:paraId="136243FC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ค่าปรับปรุงที่ดิน</w:t>
            </w:r>
          </w:p>
        </w:tc>
        <w:tc>
          <w:tcPr>
            <w:tcW w:w="1080" w:type="dxa"/>
          </w:tcPr>
          <w:p w14:paraId="3BD6DAFC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C9BD77B" w14:textId="2D0EF3CE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288" w:type="dxa"/>
          </w:tcPr>
          <w:p w14:paraId="41A64CAB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3D824CC" w14:textId="54137E9A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45223B" w:rsidRPr="00071E7A" w14:paraId="6F2943C3" w14:textId="77777777" w:rsidTr="0068659E">
        <w:tc>
          <w:tcPr>
            <w:tcW w:w="4410" w:type="dxa"/>
          </w:tcPr>
          <w:p w14:paraId="7DB44F5F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ค่าก่อสร้าง</w:t>
            </w:r>
          </w:p>
        </w:tc>
        <w:tc>
          <w:tcPr>
            <w:tcW w:w="1080" w:type="dxa"/>
          </w:tcPr>
          <w:p w14:paraId="0955E18E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EBAC9BF" w14:textId="64A9C772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288" w:type="dxa"/>
          </w:tcPr>
          <w:p w14:paraId="1EDA70F7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D2C7FA2" w14:textId="348C2546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4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45223B" w:rsidRPr="00071E7A" w14:paraId="2311DFD6" w14:textId="77777777" w:rsidTr="0068659E">
        <w:tc>
          <w:tcPr>
            <w:tcW w:w="4410" w:type="dxa"/>
          </w:tcPr>
          <w:p w14:paraId="1D198ED9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ค่าสาธารณูปโภค</w:t>
            </w:r>
          </w:p>
        </w:tc>
        <w:tc>
          <w:tcPr>
            <w:tcW w:w="1080" w:type="dxa"/>
          </w:tcPr>
          <w:p w14:paraId="7889C9CF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9100621" w14:textId="399FE13C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033</w:t>
            </w:r>
          </w:p>
        </w:tc>
        <w:tc>
          <w:tcPr>
            <w:tcW w:w="288" w:type="dxa"/>
          </w:tcPr>
          <w:p w14:paraId="56C80A9C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34BEEB8" w14:textId="7DE9189F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45223B" w:rsidRPr="00071E7A" w14:paraId="17E325AC" w14:textId="77777777" w:rsidTr="0068659E">
        <w:tc>
          <w:tcPr>
            <w:tcW w:w="4410" w:type="dxa"/>
          </w:tcPr>
          <w:p w14:paraId="7FC4EA28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ค่าโสหุ้ยการก่อสร้าง</w:t>
            </w:r>
          </w:p>
        </w:tc>
        <w:tc>
          <w:tcPr>
            <w:tcW w:w="1080" w:type="dxa"/>
          </w:tcPr>
          <w:p w14:paraId="4058036E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B887964" w14:textId="41DD3D89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88" w:type="dxa"/>
          </w:tcPr>
          <w:p w14:paraId="0DA5B06C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86DD077" w14:textId="4750C96D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45223B" w:rsidRPr="00071E7A" w14:paraId="78F1C7A6" w14:textId="77777777" w:rsidTr="0068659E">
        <w:tc>
          <w:tcPr>
            <w:tcW w:w="4410" w:type="dxa"/>
          </w:tcPr>
          <w:p w14:paraId="0028F30E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ค่าดอกเบี้ย</w:t>
            </w:r>
          </w:p>
        </w:tc>
        <w:tc>
          <w:tcPr>
            <w:tcW w:w="1080" w:type="dxa"/>
          </w:tcPr>
          <w:p w14:paraId="3E012313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CAB5237" w14:textId="578BC130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88" w:type="dxa"/>
          </w:tcPr>
          <w:p w14:paraId="637DE6B0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007DE8D" w14:textId="583570C8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45223B" w:rsidRPr="00071E7A" w14:paraId="748657E7" w14:textId="77777777" w:rsidTr="0068659E">
        <w:tc>
          <w:tcPr>
            <w:tcW w:w="4410" w:type="dxa"/>
          </w:tcPr>
          <w:p w14:paraId="6E851207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197F3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7FEED10" w14:textId="1C26C1DD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21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288" w:type="dxa"/>
          </w:tcPr>
          <w:p w14:paraId="09D969F7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4C2E98A" w14:textId="1A34572C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34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45223B" w:rsidRPr="00071E7A" w14:paraId="5EE7AC6F" w14:textId="77777777" w:rsidTr="004252F4">
        <w:tc>
          <w:tcPr>
            <w:tcW w:w="4410" w:type="dxa"/>
          </w:tcPr>
          <w:p w14:paraId="60E73406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1080" w:type="dxa"/>
          </w:tcPr>
          <w:p w14:paraId="20C3B4CE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EFC0886" w14:textId="7E241BFB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11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288" w:type="dxa"/>
          </w:tcPr>
          <w:p w14:paraId="75DFAD4E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108851F" w14:textId="58653481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6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45223B" w:rsidRPr="00071E7A" w14:paraId="47C48177" w14:textId="77777777" w:rsidTr="0068659E">
        <w:tc>
          <w:tcPr>
            <w:tcW w:w="4410" w:type="dxa"/>
          </w:tcPr>
          <w:p w14:paraId="78CF04AC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080" w:type="dxa"/>
          </w:tcPr>
          <w:p w14:paraId="38F33F55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6D17BAA" w14:textId="367BFF26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14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288" w:type="dxa"/>
          </w:tcPr>
          <w:p w14:paraId="0D821628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298B780" w14:textId="7313DACE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14</w:t>
            </w:r>
            <w:r w:rsidR="0045223B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043</w:t>
            </w:r>
          </w:p>
        </w:tc>
      </w:tr>
      <w:tr w:rsidR="0045223B" w:rsidRPr="00071E7A" w14:paraId="63E6C7E1" w14:textId="77777777" w:rsidTr="0068659E">
        <w:tc>
          <w:tcPr>
            <w:tcW w:w="4410" w:type="dxa"/>
          </w:tcPr>
          <w:p w14:paraId="58A79582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01F8FEB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45E0EF3B" w14:textId="25BD3D17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45223B" w:rsidRPr="00071E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288" w:type="dxa"/>
          </w:tcPr>
          <w:p w14:paraId="61468180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68E2E7E2" w14:textId="29F05942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45223B" w:rsidRPr="00071E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925</w:t>
            </w:r>
          </w:p>
        </w:tc>
      </w:tr>
      <w:tr w:rsidR="0045223B" w:rsidRPr="00071E7A" w14:paraId="0BE7CDEE" w14:textId="77777777" w:rsidTr="0068659E">
        <w:tc>
          <w:tcPr>
            <w:tcW w:w="4410" w:type="dxa"/>
          </w:tcPr>
          <w:p w14:paraId="278EE977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1080" w:type="dxa"/>
          </w:tcPr>
          <w:p w14:paraId="309F5532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B942645" w14:textId="2F78726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118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2D8D0D5E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746A2FF" w14:textId="67507840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5223B" w:rsidRPr="00071E7A" w14:paraId="1F7C1350" w14:textId="77777777" w:rsidTr="0068659E">
        <w:tc>
          <w:tcPr>
            <w:tcW w:w="4410" w:type="dxa"/>
          </w:tcPr>
          <w:p w14:paraId="56D3ED44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1B422053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52DEC2BA" w14:textId="57B1F2C8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45223B" w:rsidRPr="00071E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722</w:t>
            </w:r>
          </w:p>
        </w:tc>
        <w:tc>
          <w:tcPr>
            <w:tcW w:w="288" w:type="dxa"/>
          </w:tcPr>
          <w:p w14:paraId="46E14AB6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BFC0C98" w14:textId="434E5ACE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45223B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</w:tr>
      <w:tr w:rsidR="00AC542B" w:rsidRPr="00071E7A" w14:paraId="64395A97" w14:textId="77777777" w:rsidTr="00A1130C">
        <w:trPr>
          <w:trHeight w:val="287"/>
        </w:trPr>
        <w:tc>
          <w:tcPr>
            <w:tcW w:w="4410" w:type="dxa"/>
          </w:tcPr>
          <w:p w14:paraId="573BD548" w14:textId="77777777" w:rsidR="00AC542B" w:rsidRPr="00071E7A" w:rsidRDefault="00AC542B" w:rsidP="00D3318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D721CE6" w14:textId="77777777" w:rsidR="00AC542B" w:rsidRPr="00071E7A" w:rsidRDefault="00AC542B" w:rsidP="00D3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0DCB730F" w14:textId="77777777" w:rsidR="00AC542B" w:rsidRPr="00071E7A" w:rsidRDefault="00AC542B" w:rsidP="00D3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5109AF36" w14:textId="77777777" w:rsidR="00AC542B" w:rsidRPr="00071E7A" w:rsidRDefault="00AC542B" w:rsidP="00D3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7B937D43" w14:textId="77777777" w:rsidR="00AC542B" w:rsidRPr="00071E7A" w:rsidRDefault="00AC542B" w:rsidP="00D3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45223B" w:rsidRPr="00071E7A" w14:paraId="26431577" w14:textId="77777777" w:rsidTr="0068659E">
        <w:tc>
          <w:tcPr>
            <w:tcW w:w="4410" w:type="dxa"/>
          </w:tcPr>
          <w:p w14:paraId="1FB49131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ต้นทุนการกู้ยืมที่รวมเป็นส่วนหนึ่งของ</w:t>
            </w:r>
          </w:p>
          <w:p w14:paraId="6D32BCEB" w14:textId="7C635289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อสังหาริมทรัพย์พัฒนาเพื่อขายใน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ระหว่างปี                 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</w:tcPr>
          <w:p w14:paraId="19BA4CD8" w14:textId="64F67675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0A3B997C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2B990" w14:textId="0BE2F1B5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88" w:type="dxa"/>
          </w:tcPr>
          <w:p w14:paraId="1E357A8B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5D48503E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6A40C2" w14:textId="2068DD0F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45223B" w:rsidRPr="00071E7A" w14:paraId="6AC5FCC9" w14:textId="77777777" w:rsidTr="0068659E">
        <w:tc>
          <w:tcPr>
            <w:tcW w:w="4410" w:type="dxa"/>
          </w:tcPr>
          <w:p w14:paraId="769B388A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3BD4FCD2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4F3D356" w14:textId="30B2ECB7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23B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88" w:type="dxa"/>
          </w:tcPr>
          <w:p w14:paraId="48FF7C48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0C4FC1AF" w14:textId="0C2B8D1B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23B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6B2881" w:rsidRPr="00071E7A" w14:paraId="77DDF698" w14:textId="77777777" w:rsidTr="00FB0FF0">
        <w:tc>
          <w:tcPr>
            <w:tcW w:w="4410" w:type="dxa"/>
          </w:tcPr>
          <w:p w14:paraId="6FAF7CA3" w14:textId="77777777" w:rsidR="006B2881" w:rsidRPr="00071E7A" w:rsidRDefault="006B2881" w:rsidP="006B288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A4D7D6D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2" w:type="dxa"/>
          </w:tcPr>
          <w:p w14:paraId="49D198BC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08DD51D9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2D999460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B2881" w:rsidRPr="00071E7A" w14:paraId="5842AE3C" w14:textId="77777777" w:rsidTr="00FB0FF0">
        <w:tc>
          <w:tcPr>
            <w:tcW w:w="4410" w:type="dxa"/>
          </w:tcPr>
          <w:p w14:paraId="0C749ABC" w14:textId="77777777" w:rsidR="006B2881" w:rsidRPr="00071E7A" w:rsidRDefault="006B2881" w:rsidP="006B2881">
            <w:pPr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ต้นทุนของอสังหาริมทรัพย์พัฒนาเพื่อขายที่บันทึกรวม</w:t>
            </w:r>
          </w:p>
          <w:p w14:paraId="5AB29A07" w14:textId="7060DB83" w:rsidR="006B2881" w:rsidRPr="00071E7A" w:rsidRDefault="006B2881" w:rsidP="006B28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71E7A">
              <w:rPr>
                <w:rFonts w:asciiTheme="majorBidi" w:hAnsiTheme="majorBidi"/>
                <w:sz w:val="28"/>
                <w:szCs w:val="28"/>
                <w:cs/>
              </w:rPr>
              <w:t xml:space="preserve">ในบัญชีต้นทุนขายอสังหาริมทรัพย์  </w:t>
            </w:r>
          </w:p>
        </w:tc>
        <w:tc>
          <w:tcPr>
            <w:tcW w:w="1080" w:type="dxa"/>
          </w:tcPr>
          <w:p w14:paraId="10CBDFCE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</w:tcPr>
          <w:p w14:paraId="78558C78" w14:textId="47E423E0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FABF00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27E0997" w14:textId="77777777" w:rsidR="006B2881" w:rsidRPr="00071E7A" w:rsidRDefault="006B2881" w:rsidP="006B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23B" w:rsidRPr="00071E7A" w14:paraId="58D41B91" w14:textId="77777777" w:rsidTr="00FB0FF0">
        <w:tc>
          <w:tcPr>
            <w:tcW w:w="4410" w:type="dxa"/>
          </w:tcPr>
          <w:p w14:paraId="2432EC82" w14:textId="5E1F81E8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50A7FB56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</w:tcPr>
          <w:p w14:paraId="5761F05A" w14:textId="15E23735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5223B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88" w:type="dxa"/>
          </w:tcPr>
          <w:p w14:paraId="634E8BED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75AFE21" w14:textId="184994B7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5223B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</w:tr>
      <w:tr w:rsidR="0045223B" w:rsidRPr="00071E7A" w14:paraId="6170EC8A" w14:textId="77777777" w:rsidTr="00FB0FF0">
        <w:tc>
          <w:tcPr>
            <w:tcW w:w="4410" w:type="dxa"/>
          </w:tcPr>
          <w:p w14:paraId="487F9D49" w14:textId="3876DDA3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62C1D382" w14:textId="77777777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080" w:type="dxa"/>
          </w:tcPr>
          <w:p w14:paraId="40DC01D6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B0BB3ED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F3FE4" w14:textId="5A4087B2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3C82DCCE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562BAE4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58B6FE" w14:textId="64AD6381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45223B" w:rsidRPr="00071E7A" w14:paraId="5A798B49" w14:textId="77777777" w:rsidTr="00FB0FF0">
        <w:tc>
          <w:tcPr>
            <w:tcW w:w="4410" w:type="dxa"/>
          </w:tcPr>
          <w:p w14:paraId="5999301D" w14:textId="6D1E2838" w:rsidR="0045223B" w:rsidRPr="00071E7A" w:rsidRDefault="0045223B" w:rsidP="004522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64D7A2D2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3F8E4DC5" w14:textId="3F913411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45223B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288" w:type="dxa"/>
          </w:tcPr>
          <w:p w14:paraId="514A6598" w14:textId="77777777" w:rsidR="0045223B" w:rsidRPr="00071E7A" w:rsidRDefault="0045223B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2E2848B1" w14:textId="3CCFA688" w:rsidR="0045223B" w:rsidRPr="00071E7A" w:rsidRDefault="00EE0AC0" w:rsidP="00452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45223B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</w:p>
        </w:tc>
      </w:tr>
    </w:tbl>
    <w:p w14:paraId="4854E589" w14:textId="77777777" w:rsidR="007475BC" w:rsidRDefault="007475BC" w:rsidP="004D0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FC1CE1" w14:textId="107B2A9D" w:rsidR="004D0C1B" w:rsidRPr="00071E7A" w:rsidRDefault="004D0C1B" w:rsidP="004D0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233F" w:rsidRPr="00071E7A">
        <w:rPr>
          <w:rFonts w:asciiTheme="majorBidi" w:hAnsiTheme="majorBidi"/>
          <w:sz w:val="28"/>
          <w:szCs w:val="28"/>
          <w:cs/>
        </w:rPr>
        <w:t>อสังหาริมทรัพย์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ระหว่างพัฒนาของกลุ่มบริษัท 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="00D43EA7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402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D31BC" w:rsidRPr="00071E7A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889</w:t>
      </w:r>
      <w:r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คาดว่าจะพัฒนาสำเร็จในระยะเวลาเกินกว่า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4C2C0A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นับจากรอบระยะเวลารายงาน</w:t>
      </w:r>
    </w:p>
    <w:p w14:paraId="29D6A889" w14:textId="77777777" w:rsidR="00671A3F" w:rsidRPr="00071E7A" w:rsidRDefault="00671A3F" w:rsidP="004D0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</w:rPr>
      </w:pPr>
    </w:p>
    <w:p w14:paraId="3369ED4F" w14:textId="2738697B" w:rsidR="00606ACD" w:rsidRDefault="00370E39" w:rsidP="00606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606ACD" w:rsidRPr="00071E7A">
        <w:rPr>
          <w:rFonts w:asciiTheme="majorBidi" w:hAnsiTheme="majorBidi" w:cstheme="majorBidi"/>
          <w:sz w:val="28"/>
          <w:szCs w:val="28"/>
          <w:cs/>
        </w:rPr>
        <w:t xml:space="preserve"> (ที่ดินและสิ่งปลูกสร้าง) ได้ใช้เป็นหลักประกันสำหรับวงเงินสินเชื่อกับธนาคาร</w:t>
      </w:r>
    </w:p>
    <w:p w14:paraId="3A334A4F" w14:textId="77777777" w:rsidR="00A2788F" w:rsidRDefault="00A2788F" w:rsidP="00606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58CD3C" w14:textId="0A47ECC4" w:rsidR="004A45FF" w:rsidRPr="00071E7A" w:rsidRDefault="00C7086C" w:rsidP="004A45FF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14:paraId="25301FFC" w14:textId="2FDBCE09" w:rsidR="004A45FF" w:rsidRPr="00071E7A" w:rsidRDefault="004A45FF" w:rsidP="008F5CEF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C87FAD" w:rsidRPr="00071E7A" w14:paraId="6D97BB62" w14:textId="77777777" w:rsidTr="00B2379B">
        <w:trPr>
          <w:tblHeader/>
        </w:trPr>
        <w:tc>
          <w:tcPr>
            <w:tcW w:w="4410" w:type="dxa"/>
          </w:tcPr>
          <w:p w14:paraId="38513C8B" w14:textId="77777777" w:rsidR="00C87FAD" w:rsidRPr="00071E7A" w:rsidRDefault="00C87FAD" w:rsidP="00B237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8C625C" w14:textId="77777777" w:rsidR="00C87FAD" w:rsidRPr="00071E7A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67A6304C" w14:textId="77777777" w:rsidR="00C87FAD" w:rsidRPr="00071E7A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7FAD" w:rsidRPr="00071E7A" w14:paraId="4DAF5568" w14:textId="77777777" w:rsidTr="00B2379B">
        <w:trPr>
          <w:tblHeader/>
        </w:trPr>
        <w:tc>
          <w:tcPr>
            <w:tcW w:w="4410" w:type="dxa"/>
            <w:vAlign w:val="bottom"/>
          </w:tcPr>
          <w:p w14:paraId="70FC8E64" w14:textId="3AAC5193" w:rsidR="00C87FAD" w:rsidRPr="00071E7A" w:rsidRDefault="00C87FAD" w:rsidP="00B237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F92D5" w14:textId="77777777" w:rsidR="00C87FAD" w:rsidRPr="00071E7A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8E0BCA3" w14:textId="06498823" w:rsidR="00C87FAD" w:rsidRPr="00071E7A" w:rsidRDefault="00EE0AC0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8" w:type="dxa"/>
          </w:tcPr>
          <w:p w14:paraId="20B18917" w14:textId="77777777" w:rsidR="00C87FAD" w:rsidRPr="00071E7A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5E502F5" w14:textId="497574D2" w:rsidR="00C87FAD" w:rsidRPr="00071E7A" w:rsidRDefault="00EE0AC0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87FAD" w:rsidRPr="00071E7A" w14:paraId="4123F012" w14:textId="77777777" w:rsidTr="00B2379B">
        <w:trPr>
          <w:tblHeader/>
        </w:trPr>
        <w:tc>
          <w:tcPr>
            <w:tcW w:w="4410" w:type="dxa"/>
            <w:vAlign w:val="bottom"/>
          </w:tcPr>
          <w:p w14:paraId="5A6C5FE8" w14:textId="77777777" w:rsidR="00C87FAD" w:rsidRPr="00071E7A" w:rsidRDefault="00C87FAD" w:rsidP="00B237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A81B0E" w14:textId="77777777" w:rsidR="00C87FAD" w:rsidRPr="00071E7A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6E229E68" w14:textId="77777777" w:rsidR="00C87FAD" w:rsidRPr="00071E7A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D0FAA" w:rsidRPr="00071E7A" w14:paraId="7B62752F" w14:textId="77777777" w:rsidTr="00C87FAD">
        <w:tc>
          <w:tcPr>
            <w:tcW w:w="4410" w:type="dxa"/>
          </w:tcPr>
          <w:p w14:paraId="1ABDB8C9" w14:textId="013238CA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080" w:type="dxa"/>
          </w:tcPr>
          <w:p w14:paraId="7B66AD1D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D0C3749" w14:textId="0FEE58FC" w:rsidR="00FD0FAA" w:rsidRPr="00071E7A" w:rsidRDefault="00EE0AC0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EE0AC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</w:tcPr>
          <w:p w14:paraId="48B1A7D6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2809F0C" w14:textId="5796C2D5" w:rsidR="00FD0FAA" w:rsidRPr="00071E7A" w:rsidRDefault="00EE0AC0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FD0FAA" w:rsidRPr="00071E7A" w14:paraId="73A185AD" w14:textId="77777777" w:rsidTr="00C87FAD">
        <w:tc>
          <w:tcPr>
            <w:tcW w:w="4410" w:type="dxa"/>
          </w:tcPr>
          <w:p w14:paraId="0B368683" w14:textId="527098A0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วัสดุและ</w:t>
            </w:r>
            <w:r w:rsidR="009973C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45D2FB93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0A01C8" w14:textId="1CE93694" w:rsidR="00FD0FAA" w:rsidRPr="00071E7A" w:rsidRDefault="00EE0AC0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8" w:type="dxa"/>
          </w:tcPr>
          <w:p w14:paraId="7CF32527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6E53EA9" w14:textId="1288739B" w:rsidR="00FD0FAA" w:rsidRPr="00071E7A" w:rsidRDefault="00EE0AC0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D0FAA" w:rsidRPr="00071E7A" w14:paraId="5EF06DB6" w14:textId="77777777" w:rsidTr="00C87FAD">
        <w:tc>
          <w:tcPr>
            <w:tcW w:w="4410" w:type="dxa"/>
          </w:tcPr>
          <w:p w14:paraId="1692251A" w14:textId="4938C6F8" w:rsidR="00FD0FAA" w:rsidRPr="00071E7A" w:rsidRDefault="00FD0FAA" w:rsidP="00FD0FA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FA6159B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197E03C" w14:textId="7BDD112C" w:rsidR="00FD0FAA" w:rsidRPr="00071E7A" w:rsidRDefault="00EE0AC0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 w:hint="cs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88" w:type="dxa"/>
          </w:tcPr>
          <w:p w14:paraId="5A821A43" w14:textId="77777777" w:rsidR="00FD0FAA" w:rsidRPr="00071E7A" w:rsidRDefault="00FD0FAA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4C366C95" w14:textId="62E347D4" w:rsidR="00FD0FAA" w:rsidRPr="00071E7A" w:rsidRDefault="00EE0AC0" w:rsidP="00FD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</w:tr>
      <w:tr w:rsidR="00BD31BC" w:rsidRPr="00071E7A" w14:paraId="46DB85F3" w14:textId="77777777" w:rsidTr="00B43069">
        <w:tc>
          <w:tcPr>
            <w:tcW w:w="4410" w:type="dxa"/>
          </w:tcPr>
          <w:p w14:paraId="1E9C152F" w14:textId="74B623B5" w:rsidR="00BD31BC" w:rsidRPr="00071E7A" w:rsidRDefault="00BD31BC" w:rsidP="00BD31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E5640B" w14:textId="77777777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4F3BEE22" w14:textId="6586AC56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492B7D05" w14:textId="77777777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24680D86" w14:textId="142B8B2B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31BC" w:rsidRPr="00071E7A" w14:paraId="32777F51" w14:textId="77777777" w:rsidTr="00B43069">
        <w:tc>
          <w:tcPr>
            <w:tcW w:w="4410" w:type="dxa"/>
          </w:tcPr>
          <w:p w14:paraId="236E3B3E" w14:textId="77777777" w:rsidR="00BD31BC" w:rsidRPr="00071E7A" w:rsidRDefault="00BD31BC" w:rsidP="00BD31BC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6EAEA4EC" w14:textId="56E36F9F" w:rsidR="00BD31BC" w:rsidRPr="00071E7A" w:rsidRDefault="00BD31BC" w:rsidP="00BD31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ต้นทุนกิจการโรงพยาบาล</w:t>
            </w:r>
          </w:p>
        </w:tc>
        <w:tc>
          <w:tcPr>
            <w:tcW w:w="1080" w:type="dxa"/>
          </w:tcPr>
          <w:p w14:paraId="3CF9F648" w14:textId="77777777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023B923" w14:textId="77777777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6A0E6F" w14:textId="74C310C7" w:rsidR="00BD31BC" w:rsidRPr="00071E7A" w:rsidRDefault="00EE0AC0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88" w:type="dxa"/>
          </w:tcPr>
          <w:p w14:paraId="6BB88FD7" w14:textId="77777777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9B5A646" w14:textId="77777777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2730AF1" w14:textId="3E8636C8" w:rsidR="00BD31BC" w:rsidRPr="00071E7A" w:rsidRDefault="00EE0AC0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</w:p>
        </w:tc>
      </w:tr>
    </w:tbl>
    <w:p w14:paraId="3B1D494F" w14:textId="5EA177BD" w:rsidR="00C87FAD" w:rsidRPr="00071E7A" w:rsidRDefault="00C87FAD" w:rsidP="008F5CEF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sectPr w:rsidR="00C87FAD" w:rsidRPr="00071E7A" w:rsidSect="00101FD6">
          <w:headerReference w:type="default" r:id="rId8"/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678" w:gutter="0"/>
          <w:pgNumType w:start="18"/>
          <w:cols w:space="720"/>
          <w:docGrid w:linePitch="245"/>
        </w:sectPr>
      </w:pPr>
    </w:p>
    <w:p w14:paraId="6D922B6A" w14:textId="4126E3B4" w:rsidR="009D0414" w:rsidRPr="00071E7A" w:rsidRDefault="009D0414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1B988443" w14:textId="77777777" w:rsidR="009D0414" w:rsidRPr="00071E7A" w:rsidRDefault="009D0414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6B078" w14:textId="3622C0CB" w:rsidR="008F5CEF" w:rsidRPr="00071E7A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71E7A">
        <w:rPr>
          <w:rFonts w:asciiTheme="majorBidi" w:hAnsiTheme="majorBidi" w:cstheme="majorBidi"/>
          <w:sz w:val="28"/>
          <w:szCs w:val="28"/>
        </w:rPr>
        <w:tab/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0AC0" w:rsidRPr="00EE0AC0">
        <w:rPr>
          <w:rFonts w:asciiTheme="majorBidi" w:hAnsiTheme="majorBidi" w:cstheme="majorBidi"/>
          <w:sz w:val="28"/>
          <w:szCs w:val="28"/>
        </w:rPr>
        <w:t>2564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และเงินปันผลรับจากเงินลงทุนสำหรับแต่ละปีมีดังนี้</w:t>
      </w:r>
    </w:p>
    <w:p w14:paraId="127CB2EE" w14:textId="77777777" w:rsidR="008F5CEF" w:rsidRPr="00071E7A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tbl>
      <w:tblPr>
        <w:tblW w:w="142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29"/>
        <w:gridCol w:w="2266"/>
        <w:gridCol w:w="990"/>
        <w:gridCol w:w="720"/>
        <w:gridCol w:w="270"/>
        <w:gridCol w:w="720"/>
        <w:gridCol w:w="270"/>
        <w:gridCol w:w="725"/>
        <w:gridCol w:w="270"/>
        <w:gridCol w:w="720"/>
        <w:gridCol w:w="270"/>
        <w:gridCol w:w="830"/>
        <w:gridCol w:w="240"/>
        <w:gridCol w:w="840"/>
        <w:gridCol w:w="270"/>
        <w:gridCol w:w="720"/>
        <w:gridCol w:w="270"/>
        <w:gridCol w:w="720"/>
      </w:tblGrid>
      <w:tr w:rsidR="008F5CEF" w:rsidRPr="00071E7A" w14:paraId="21A3B2E1" w14:textId="77777777" w:rsidTr="00045A9B">
        <w:trPr>
          <w:tblHeader/>
        </w:trPr>
        <w:tc>
          <w:tcPr>
            <w:tcW w:w="3129" w:type="dxa"/>
          </w:tcPr>
          <w:p w14:paraId="54E904F0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0A6F5909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CB76CAF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55" w:type="dxa"/>
            <w:gridSpan w:val="15"/>
          </w:tcPr>
          <w:p w14:paraId="53D15B2D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F5CEF" w:rsidRPr="00071E7A" w14:paraId="44A2F81F" w14:textId="77777777" w:rsidTr="00045A9B">
        <w:trPr>
          <w:tblHeader/>
        </w:trPr>
        <w:tc>
          <w:tcPr>
            <w:tcW w:w="3129" w:type="dxa"/>
          </w:tcPr>
          <w:p w14:paraId="201219F0" w14:textId="77777777" w:rsidR="00403429" w:rsidRPr="00071E7A" w:rsidRDefault="00403429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7179C881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0DDF2B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77375A72" w14:textId="77777777" w:rsidR="008F5CEF" w:rsidRPr="00071E7A" w:rsidRDefault="008F5CEF" w:rsidP="00A40A85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ประเทศที่</w:t>
            </w:r>
            <w:r w:rsidR="007075F0"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ดำเนินธุรกิจ</w:t>
            </w:r>
          </w:p>
        </w:tc>
        <w:tc>
          <w:tcPr>
            <w:tcW w:w="1710" w:type="dxa"/>
            <w:gridSpan w:val="3"/>
          </w:tcPr>
          <w:p w14:paraId="2195C1D9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093A742F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5" w:type="dxa"/>
            <w:gridSpan w:val="3"/>
          </w:tcPr>
          <w:p w14:paraId="2287D417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E045DB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69E4B1AE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10" w:type="dxa"/>
            <w:gridSpan w:val="3"/>
          </w:tcPr>
          <w:p w14:paraId="05815939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48A098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270" w:type="dxa"/>
          </w:tcPr>
          <w:p w14:paraId="5345CC99" w14:textId="77777777" w:rsidR="008F5CEF" w:rsidRPr="00071E7A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37C6DA35" w14:textId="77777777" w:rsidR="008F5CEF" w:rsidRPr="00071E7A" w:rsidRDefault="008F5CEF" w:rsidP="00A40A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2ADE7D0" w14:textId="77777777" w:rsidR="007075F0" w:rsidRPr="00071E7A" w:rsidDel="00685444" w:rsidRDefault="007075F0" w:rsidP="00A40A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BD31BC" w:rsidRPr="00071E7A" w14:paraId="1F7F0B91" w14:textId="77777777" w:rsidTr="00045A9B">
        <w:trPr>
          <w:tblHeader/>
        </w:trPr>
        <w:tc>
          <w:tcPr>
            <w:tcW w:w="3129" w:type="dxa"/>
          </w:tcPr>
          <w:p w14:paraId="3B1583C5" w14:textId="77777777" w:rsidR="00BD31BC" w:rsidRPr="00071E7A" w:rsidRDefault="00BD31BC" w:rsidP="00BD31B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436CF37C" w14:textId="77777777" w:rsidR="00BD31BC" w:rsidRPr="00071E7A" w:rsidRDefault="00BD31BC" w:rsidP="00BD31B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5C5AA7F" w14:textId="77777777" w:rsidR="00BD31BC" w:rsidRPr="00071E7A" w:rsidRDefault="00BD31BC" w:rsidP="00BD31B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B2AAACB" w14:textId="4AF1ED67" w:rsidR="00BD31BC" w:rsidRPr="00071E7A" w:rsidRDefault="00EE0AC0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EE713B9" w14:textId="77777777" w:rsidR="00BD31BC" w:rsidRPr="00071E7A" w:rsidRDefault="00BD31BC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EC8237" w14:textId="6E758BC4" w:rsidR="00BD31BC" w:rsidRPr="00071E7A" w:rsidRDefault="00EE0AC0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94C41F0" w14:textId="77777777" w:rsidR="00BD31BC" w:rsidRPr="00071E7A" w:rsidRDefault="00BD31BC" w:rsidP="00BD31B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6D8A5260" w14:textId="792B1D0B" w:rsidR="00BD31BC" w:rsidRPr="00071E7A" w:rsidRDefault="00EE0AC0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E8723EF" w14:textId="77777777" w:rsidR="00BD31BC" w:rsidRPr="00071E7A" w:rsidRDefault="00BD31BC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7A79CA" w14:textId="36A6A557" w:rsidR="00BD31BC" w:rsidRPr="00071E7A" w:rsidRDefault="00EE0AC0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29F1EDC" w14:textId="77777777" w:rsidR="00BD31BC" w:rsidRPr="00071E7A" w:rsidRDefault="00BD31BC" w:rsidP="00BD31B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0D6FCE05" w14:textId="56FF89AA" w:rsidR="00BD31BC" w:rsidRPr="00071E7A" w:rsidRDefault="00EE0AC0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153F3F1B" w14:textId="77777777" w:rsidR="00BD31BC" w:rsidRPr="00071E7A" w:rsidRDefault="00BD31BC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664A582" w14:textId="550CE40E" w:rsidR="00BD31BC" w:rsidRPr="00071E7A" w:rsidRDefault="00EE0AC0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E2E36A1" w14:textId="77777777" w:rsidR="00BD31BC" w:rsidRPr="00071E7A" w:rsidRDefault="00BD31BC" w:rsidP="00BD31B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DF2A67D" w14:textId="12923A85" w:rsidR="00BD31BC" w:rsidRPr="00071E7A" w:rsidRDefault="00EE0AC0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40E9E7BF" w14:textId="77777777" w:rsidR="00BD31BC" w:rsidRPr="00071E7A" w:rsidRDefault="00BD31BC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6C5829" w14:textId="1BF236EA" w:rsidR="00BD31BC" w:rsidRPr="00071E7A" w:rsidRDefault="00EE0AC0" w:rsidP="00BD3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32E7A" w:rsidRPr="00071E7A" w14:paraId="1A843774" w14:textId="77777777" w:rsidTr="00045A9B">
        <w:trPr>
          <w:tblHeader/>
        </w:trPr>
        <w:tc>
          <w:tcPr>
            <w:tcW w:w="3129" w:type="dxa"/>
          </w:tcPr>
          <w:p w14:paraId="67EB7804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4F681016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63E05A4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746B42C3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51ED190B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75" w:type="dxa"/>
            <w:gridSpan w:val="11"/>
          </w:tcPr>
          <w:p w14:paraId="0FE68B8C" w14:textId="77777777" w:rsidR="00F32E7A" w:rsidRPr="00071E7A" w:rsidRDefault="00F32E7A" w:rsidP="00A40A85">
            <w:pPr>
              <w:pStyle w:val="block"/>
              <w:tabs>
                <w:tab w:val="left" w:pos="210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ab/>
            </w:r>
            <w:r w:rsidRPr="00071E7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F32E7A" w:rsidRPr="00071E7A" w14:paraId="523FC60E" w14:textId="77777777" w:rsidTr="00045A9B">
        <w:tc>
          <w:tcPr>
            <w:tcW w:w="3129" w:type="dxa"/>
          </w:tcPr>
          <w:p w14:paraId="5D501C74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266" w:type="dxa"/>
          </w:tcPr>
          <w:p w14:paraId="65607AA3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14D99A7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590C7EB9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665DFE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2530AA7F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09A014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74F0638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DAE5BDA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0" w:type="dxa"/>
          </w:tcPr>
          <w:p w14:paraId="450674F0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23C1049D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0" w:type="dxa"/>
          </w:tcPr>
          <w:p w14:paraId="3EDAC451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AA23A0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F25A6EA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81272A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FC84D06" w14:textId="77777777" w:rsidR="00F32E7A" w:rsidRPr="00071E7A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6C41DF" w:rsidRPr="00071E7A" w14:paraId="15B98E72" w14:textId="77777777" w:rsidTr="00045A9B">
        <w:tc>
          <w:tcPr>
            <w:tcW w:w="3129" w:type="dxa"/>
          </w:tcPr>
          <w:p w14:paraId="739DEFFC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พฤกษา เรียลเอสเตท จำกัด (มหาชน)</w:t>
            </w:r>
          </w:p>
        </w:tc>
        <w:tc>
          <w:tcPr>
            <w:tcW w:w="2266" w:type="dxa"/>
          </w:tcPr>
          <w:p w14:paraId="0D0C7BC7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990" w:type="dxa"/>
          </w:tcPr>
          <w:p w14:paraId="32F5440E" w14:textId="77777777" w:rsidR="006C41DF" w:rsidRPr="00071E7A" w:rsidRDefault="006C41DF" w:rsidP="006C41DF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640A0DC" w14:textId="727EAE94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7867CE3E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16014D0" w14:textId="6921A60D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1E0B45CF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3181CC4C" w14:textId="6AE66B81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5B875EFE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5418E0" w14:textId="111C89D1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7C4B4B13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6F8C01EC" w14:textId="219E8992" w:rsidR="006C41DF" w:rsidRPr="00071E7A" w:rsidRDefault="00EE0AC0" w:rsidP="006C41D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40" w:type="dxa"/>
          </w:tcPr>
          <w:p w14:paraId="6932BBD5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A5CD962" w14:textId="44A51C51" w:rsidR="006C41DF" w:rsidRPr="00071E7A" w:rsidRDefault="00EE0AC0" w:rsidP="006C41D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70" w:type="dxa"/>
          </w:tcPr>
          <w:p w14:paraId="370C59DF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E08E9C" w14:textId="62D75480" w:rsidR="006C41DF" w:rsidRPr="00071E7A" w:rsidRDefault="00EE0AC0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270" w:type="dxa"/>
          </w:tcPr>
          <w:p w14:paraId="14CBE545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273F70" w14:textId="7B854349" w:rsidR="006C41DF" w:rsidRPr="00071E7A" w:rsidRDefault="00EE0AC0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6C41DF" w:rsidRPr="00071E7A" w14:paraId="0CB2793E" w14:textId="77777777" w:rsidTr="00045A9B">
        <w:tc>
          <w:tcPr>
            <w:tcW w:w="3129" w:type="dxa"/>
          </w:tcPr>
          <w:p w14:paraId="0A9A6E7A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โรงพยาบาลวิมุต โฮลดิ้ง จำกัด</w:t>
            </w:r>
          </w:p>
        </w:tc>
        <w:tc>
          <w:tcPr>
            <w:tcW w:w="2266" w:type="dxa"/>
          </w:tcPr>
          <w:p w14:paraId="618D0799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7A696B25" w14:textId="77777777" w:rsidR="006C41DF" w:rsidRPr="00071E7A" w:rsidRDefault="006C41DF" w:rsidP="006C41DF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940603B" w14:textId="06FC5A6F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5B87F96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2039A9F" w14:textId="4DFBE086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F4FACCA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4EA491DB" w14:textId="2B7CC264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A7C5B8C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D0CD4C" w14:textId="4AA632B7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860A25D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2E41CE1C" w14:textId="2C9D6E71" w:rsidR="006C41DF" w:rsidRPr="00071E7A" w:rsidRDefault="00EE0AC0" w:rsidP="006C41D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0" w:type="dxa"/>
          </w:tcPr>
          <w:p w14:paraId="2D8CD99F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F856D40" w14:textId="5A1398BC" w:rsidR="006C41DF" w:rsidRPr="00071E7A" w:rsidRDefault="00EE0AC0" w:rsidP="006C41D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CBCE47A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95E6F3" w14:textId="5608A24A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C9CED2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102043" w14:textId="611FB5FD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41DF" w:rsidRPr="00071E7A" w14:paraId="57AA208B" w14:textId="77777777" w:rsidTr="00045A9B">
        <w:tc>
          <w:tcPr>
            <w:tcW w:w="3129" w:type="dxa"/>
          </w:tcPr>
          <w:p w14:paraId="02804E1F" w14:textId="55622E94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บริษัท ซินเนอร์จี โกรท จำกัด</w:t>
            </w:r>
          </w:p>
        </w:tc>
        <w:tc>
          <w:tcPr>
            <w:tcW w:w="2266" w:type="dxa"/>
          </w:tcPr>
          <w:p w14:paraId="0F41AE24" w14:textId="75D858A0" w:rsidR="006C41DF" w:rsidRPr="00071E7A" w:rsidRDefault="00584D66" w:rsidP="00584D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4D6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ธุรกิจค้าขายออนไลน์</w:t>
            </w:r>
          </w:p>
        </w:tc>
        <w:tc>
          <w:tcPr>
            <w:tcW w:w="990" w:type="dxa"/>
          </w:tcPr>
          <w:p w14:paraId="65C25B5E" w14:textId="76FC5918" w:rsidR="006C41DF" w:rsidRPr="00071E7A" w:rsidRDefault="006C41DF" w:rsidP="006C41DF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C381025" w14:textId="2E8A4E3C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DD043F8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9CC438D" w14:textId="551CF2B0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487CD9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73EA57C9" w14:textId="26EEEA71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036BAC0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A70D9F" w14:textId="2BF8E409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27D9A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35597A4D" w14:textId="6A33A811" w:rsidR="006C41DF" w:rsidRPr="00071E7A" w:rsidRDefault="00EE0AC0" w:rsidP="006C41D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44B5B177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96605BD" w14:textId="584E0DE0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9F6DF88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EA1CE6" w14:textId="4E34865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63A21B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4EDE11" w14:textId="3F70B91D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41DF" w:rsidRPr="00071E7A" w14:paraId="156FD026" w14:textId="77777777" w:rsidTr="00045A9B">
        <w:tc>
          <w:tcPr>
            <w:tcW w:w="3129" w:type="dxa"/>
          </w:tcPr>
          <w:p w14:paraId="35E1FD44" w14:textId="06028EB8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</w:rPr>
              <w:t>บริษัท อินโน สเปราท์ โฮลดิ้ง จำกัด</w:t>
            </w:r>
          </w:p>
        </w:tc>
        <w:tc>
          <w:tcPr>
            <w:tcW w:w="2266" w:type="dxa"/>
          </w:tcPr>
          <w:p w14:paraId="39BDE6F4" w14:textId="3C9A5D44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455202E5" w14:textId="49F2EA67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645E660" w14:textId="069AF1E4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2A3F33F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6B7BA31" w14:textId="52971CF5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6E987C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2ADC86BE" w14:textId="2B4BF5CC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6929FB9E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A6B903" w14:textId="0651069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146F0C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5FF4F9B9" w14:textId="48E4BD61" w:rsidR="006C41DF" w:rsidRPr="00071E7A" w:rsidRDefault="00EE0AC0" w:rsidP="006C41D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40" w:type="dxa"/>
          </w:tcPr>
          <w:p w14:paraId="541D0A4B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920C226" w14:textId="45773CCA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8C52303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DD29FE" w14:textId="734015A3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A0D182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925911" w14:textId="0E04B23B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41DF" w:rsidRPr="00071E7A" w14:paraId="0A3BCE91" w14:textId="77777777" w:rsidTr="00045A9B">
        <w:tc>
          <w:tcPr>
            <w:tcW w:w="3129" w:type="dxa"/>
          </w:tcPr>
          <w:p w14:paraId="51FA2CF2" w14:textId="0C5909E5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</w:rPr>
              <w:t>บริษัท มายเฮาส์ เทค จำกัด</w:t>
            </w:r>
          </w:p>
        </w:tc>
        <w:tc>
          <w:tcPr>
            <w:tcW w:w="2266" w:type="dxa"/>
          </w:tcPr>
          <w:p w14:paraId="1C54C524" w14:textId="69597CCE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นวัตกรรมระบบบ้านอัจฉริยะ</w:t>
            </w:r>
            <w:r w:rsidRPr="00071E7A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และการบริหารจัดการอาคาร  </w:t>
            </w:r>
          </w:p>
          <w:p w14:paraId="059B20CD" w14:textId="5191D7EF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สถานที่</w:t>
            </w:r>
          </w:p>
        </w:tc>
        <w:tc>
          <w:tcPr>
            <w:tcW w:w="990" w:type="dxa"/>
          </w:tcPr>
          <w:p w14:paraId="55249E3D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F88514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4606A1" w14:textId="78D776E1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068FD9A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1DD6E61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8792422" w14:textId="1637FF58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A6BF76F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3A6E284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BC6FBA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0010F3" w14:textId="544CA756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9719E4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5EABCCF0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E1F3D7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C8EA9D" w14:textId="45125F3F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5DD5803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52F736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3B8A7B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7862FCD" w14:textId="27E2A0B2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E4949B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5FA82D95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E99547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25BC94" w14:textId="6E0F4744" w:rsidR="006C41DF" w:rsidRPr="00071E7A" w:rsidRDefault="00EE0AC0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40" w:type="dxa"/>
          </w:tcPr>
          <w:p w14:paraId="07C02B12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EF7D20D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AA8102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4118F1" w14:textId="1442184A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666D9B9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8D6077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AB249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BB77EE" w14:textId="78567A80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F4CA9E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28855C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90FB15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0DCB43" w14:textId="30FD1465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41DF" w:rsidRPr="00071E7A" w14:paraId="6B036A42" w14:textId="77777777" w:rsidTr="00045A9B">
        <w:tc>
          <w:tcPr>
            <w:tcW w:w="3129" w:type="dxa"/>
          </w:tcPr>
          <w:p w14:paraId="0D85E9BE" w14:textId="1263EE49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ควอตซ์ โฮลดิ้ง </w:t>
            </w:r>
            <w:r w:rsidR="00EE0AC0" w:rsidRPr="00EE0AC0">
              <w:rPr>
                <w:rFonts w:asciiTheme="majorBidi" w:hAnsiTheme="majorBidi"/>
                <w:sz w:val="24"/>
                <w:szCs w:val="24"/>
              </w:rPr>
              <w:t>1</w:t>
            </w:r>
            <w:r w:rsidRPr="00071E7A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</w:tcPr>
          <w:p w14:paraId="6564CECD" w14:textId="0A108700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675E71D3" w14:textId="61C6473A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D41A650" w14:textId="5CF0950B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A960BCD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94F8EE9" w14:textId="4A760834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2A7FDF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05787857" w14:textId="25B60BD5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270" w:type="dxa"/>
          </w:tcPr>
          <w:p w14:paraId="79AD4B7D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35E8DC" w14:textId="2D259E0A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32E983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1734F2CD" w14:textId="53B34BE6" w:rsidR="006C41DF" w:rsidRPr="00071E7A" w:rsidRDefault="00EE0AC0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240" w:type="dxa"/>
          </w:tcPr>
          <w:p w14:paraId="65535C64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A0C51D4" w14:textId="172CB5BC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5AC0243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DFB2C9" w14:textId="14CFC025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DA98D2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2574EC" w14:textId="2944A771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41DF" w:rsidRPr="00071E7A" w14:paraId="62B81FCA" w14:textId="77777777" w:rsidTr="00045A9B">
        <w:tc>
          <w:tcPr>
            <w:tcW w:w="3129" w:type="dxa"/>
          </w:tcPr>
          <w:p w14:paraId="0501EC2A" w14:textId="0B62A4D9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ควอตซ์ โฮลดิ้ง </w:t>
            </w:r>
            <w:r w:rsidR="00EE0AC0" w:rsidRPr="00EE0AC0">
              <w:rPr>
                <w:rFonts w:asciiTheme="majorBidi" w:hAnsiTheme="majorBidi"/>
                <w:sz w:val="24"/>
                <w:szCs w:val="24"/>
              </w:rPr>
              <w:t>2</w:t>
            </w:r>
            <w:r w:rsidRPr="00071E7A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6" w:type="dxa"/>
          </w:tcPr>
          <w:p w14:paraId="35CDBA6F" w14:textId="3717BFAD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3076107D" w14:textId="0EA75C36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C634EEC" w14:textId="7D3447C8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8D78076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E6808B6" w14:textId="49D8721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22D96D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7BFC03FC" w14:textId="60C2435C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0E31CF23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E43D78" w14:textId="0F9DC69B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16F091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5D17F1EB" w14:textId="7CA41F75" w:rsidR="006C41DF" w:rsidRPr="00071E7A" w:rsidRDefault="00EE0AC0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7AA8BF53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6C0D621" w14:textId="32D8F184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EE376F3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56FC48" w14:textId="20BF4E11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190BE0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E999A4" w14:textId="47B61A30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41DF" w:rsidRPr="00071E7A" w14:paraId="5C6D995F" w14:textId="77777777" w:rsidTr="00045A9B">
        <w:tc>
          <w:tcPr>
            <w:tcW w:w="3129" w:type="dxa"/>
          </w:tcPr>
          <w:p w14:paraId="09FCBBC6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266" w:type="dxa"/>
          </w:tcPr>
          <w:p w14:paraId="3FBC5812" w14:textId="77777777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378B8CC5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FA4406C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486DC9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4A8B049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67F8216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74AE6E37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C72738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387746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A44696F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3D8D9939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7C3BE7A3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1324071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DEFC01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67ABE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44FB6B3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20A52E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1DF" w:rsidRPr="00071E7A" w14:paraId="7431DE5B" w14:textId="77777777" w:rsidTr="00045A9B">
        <w:tc>
          <w:tcPr>
            <w:tcW w:w="3129" w:type="dxa"/>
            <w:shd w:val="clear" w:color="auto" w:fill="auto"/>
          </w:tcPr>
          <w:p w14:paraId="7D90F5BA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 (ถือหุ้นโดยบริษัทย่อย)</w:t>
            </w:r>
          </w:p>
        </w:tc>
        <w:tc>
          <w:tcPr>
            <w:tcW w:w="2266" w:type="dxa"/>
            <w:shd w:val="clear" w:color="auto" w:fill="auto"/>
          </w:tcPr>
          <w:p w14:paraId="3D2FDC0D" w14:textId="77777777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19C5BF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7C4273A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2192D8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0B39D7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B6D0FC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577C3241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A0D83B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F94297E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08D3B6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7AEE095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AEA8A85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2D0FAB7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2F159F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5D581E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0A4B32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F37DE8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1DF" w:rsidRPr="00071E7A" w14:paraId="2C845C8F" w14:textId="77777777" w:rsidTr="00045A9B">
        <w:tc>
          <w:tcPr>
            <w:tcW w:w="3129" w:type="dxa"/>
            <w:shd w:val="clear" w:color="auto" w:fill="auto"/>
          </w:tcPr>
          <w:p w14:paraId="382C484A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เกสรก่อสร้าง จำกัด</w:t>
            </w:r>
          </w:p>
        </w:tc>
        <w:tc>
          <w:tcPr>
            <w:tcW w:w="2266" w:type="dxa"/>
            <w:shd w:val="clear" w:color="auto" w:fill="auto"/>
          </w:tcPr>
          <w:p w14:paraId="15DE02D8" w14:textId="77777777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 บริหารจัดการ ตกแต่ง</w:t>
            </w:r>
            <w:r w:rsidRPr="00071E7A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บ้าน</w:t>
            </w: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14:paraId="011FE8A5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2CC30E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6DA4013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43C403" w14:textId="03280FA5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2C35074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0AE6BD3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20DE7C" w14:textId="1D063A8C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703FD10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4527CD17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100343" w14:textId="54FDFCB0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45A00DF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DDFD496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2529AF" w14:textId="5E01D49D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1BCE2FC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D282487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5CB12C" w14:textId="180E3A1E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D058D5F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90D4BAE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1D27B5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907E5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B40BD65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00BE6D" w14:textId="5DAEBCD5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61418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3BCAF24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622078" w14:textId="0897DD76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C41DF" w:rsidRPr="00071E7A" w14:paraId="68A81F58" w14:textId="77777777" w:rsidTr="00045A9B">
        <w:tc>
          <w:tcPr>
            <w:tcW w:w="3129" w:type="dxa"/>
            <w:shd w:val="clear" w:color="auto" w:fill="auto"/>
          </w:tcPr>
          <w:p w14:paraId="6CDF9FEE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พุทธชาด เอสเตท จำกัด</w:t>
            </w:r>
          </w:p>
        </w:tc>
        <w:tc>
          <w:tcPr>
            <w:tcW w:w="2266" w:type="dxa"/>
            <w:shd w:val="clear" w:color="auto" w:fill="auto"/>
          </w:tcPr>
          <w:p w14:paraId="5A076BD4" w14:textId="77777777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9C077B5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7BD56D7" w14:textId="4CD17D39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B921CA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521840" w14:textId="4468F234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A792F3B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615DE6D" w14:textId="526AC5E4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6002B5F7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30BB1AD" w14:textId="709478C9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52AC17BB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F1751A1" w14:textId="2B02A32C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A34829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F1408FE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99F50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C518BE4" w14:textId="742C90A6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707CC5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96F94B2" w14:textId="36B3908C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C41DF" w:rsidRPr="00071E7A" w14:paraId="1E2E3416" w14:textId="77777777" w:rsidTr="00045A9B">
        <w:tc>
          <w:tcPr>
            <w:tcW w:w="3129" w:type="dxa"/>
            <w:shd w:val="clear" w:color="auto" w:fill="auto"/>
          </w:tcPr>
          <w:p w14:paraId="14C75308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พนาลี เอสเตท จำกัด</w:t>
            </w:r>
          </w:p>
        </w:tc>
        <w:tc>
          <w:tcPr>
            <w:tcW w:w="2266" w:type="dxa"/>
            <w:shd w:val="clear" w:color="auto" w:fill="auto"/>
          </w:tcPr>
          <w:p w14:paraId="3DC90823" w14:textId="77777777" w:rsidR="006C41DF" w:rsidRPr="00071E7A" w:rsidRDefault="006C41DF" w:rsidP="006C41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44A0353" w14:textId="77777777" w:rsidR="006C41DF" w:rsidRPr="00071E7A" w:rsidRDefault="006C41DF" w:rsidP="006C41DF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66E747A" w14:textId="4C2815E8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6772052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31FC5E1" w14:textId="0069FABA" w:rsidR="006C41DF" w:rsidRPr="00071E7A" w:rsidRDefault="00EE0AC0" w:rsidP="006C41D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C41D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4F70547" w14:textId="77777777" w:rsidR="006C41DF" w:rsidRPr="00071E7A" w:rsidRDefault="006C41DF" w:rsidP="006C41D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3926C00" w14:textId="57E03345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53463BD4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72095C" w14:textId="21B94CDA" w:rsidR="006C41DF" w:rsidRPr="00071E7A" w:rsidRDefault="00EE0AC0" w:rsidP="006C41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59DDE3FD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0804B62" w14:textId="281AFBF2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D8CCB6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C32415A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01EE5D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22495D" w14:textId="22E8CE90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655DFC" w14:textId="77777777" w:rsidR="006C41DF" w:rsidRPr="00071E7A" w:rsidRDefault="006C41DF" w:rsidP="006C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9D36749" w14:textId="715DCB60" w:rsidR="006C41DF" w:rsidRPr="00071E7A" w:rsidRDefault="006C41DF" w:rsidP="006C41D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5261BEFD" w14:textId="77777777" w:rsidTr="00045A9B">
        <w:tc>
          <w:tcPr>
            <w:tcW w:w="3129" w:type="dxa"/>
            <w:shd w:val="clear" w:color="auto" w:fill="auto"/>
          </w:tcPr>
          <w:p w14:paraId="6D90FE4A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พฤกษา โอเวอร์ซีส์ จำกัด</w:t>
            </w:r>
          </w:p>
        </w:tc>
        <w:tc>
          <w:tcPr>
            <w:tcW w:w="2266" w:type="dxa"/>
            <w:shd w:val="clear" w:color="auto" w:fill="auto"/>
          </w:tcPr>
          <w:p w14:paraId="6E7855F7" w14:textId="77777777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1986D2F4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457959B" w14:textId="6A2AF670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F1359A4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462A57E" w14:textId="51F36C8D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773C677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F918816" w14:textId="3C0AE1EB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D1EB16D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D8958C5" w14:textId="34967C50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491F63EB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4490D01" w14:textId="7730323D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84C904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E205647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9AA1A2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C379467" w14:textId="18D1584C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4F102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EDEBF67" w14:textId="3AC80FFB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332FEA35" w14:textId="77777777" w:rsidTr="00045A9B">
        <w:tc>
          <w:tcPr>
            <w:tcW w:w="3129" w:type="dxa"/>
            <w:shd w:val="clear" w:color="auto" w:fill="auto"/>
          </w:tcPr>
          <w:p w14:paraId="59A5C02A" w14:textId="41A1C844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พฤกษา อินเตอร์เนชั่นแนล จำกัด</w:t>
            </w:r>
          </w:p>
        </w:tc>
        <w:tc>
          <w:tcPr>
            <w:tcW w:w="2266" w:type="dxa"/>
            <w:shd w:val="clear" w:color="auto" w:fill="auto"/>
          </w:tcPr>
          <w:p w14:paraId="46C9EC5D" w14:textId="768CB16A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4B7D9535" w14:textId="0E7F321C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BD201E6" w14:textId="06682222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9FA0C2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0E701E7" w14:textId="58B802A2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940C313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348886AC" w14:textId="4EEB616A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4A334FF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435038A" w14:textId="67291F9F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0D583FF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A35B6B0" w14:textId="33FCCEFF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9AE4AE4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E7BD535" w14:textId="2EC1CA89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AF3DEC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0E787B0" w14:textId="39038B7E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4D35A4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60FB216" w14:textId="5B83B84B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6EE2059A" w14:textId="77777777" w:rsidTr="00045A9B">
        <w:tc>
          <w:tcPr>
            <w:tcW w:w="3129" w:type="dxa"/>
            <w:shd w:val="clear" w:color="auto" w:fill="auto"/>
          </w:tcPr>
          <w:p w14:paraId="543C9CA8" w14:textId="34702602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พฤกษา เวนเจอร์ วัน จำกัด</w:t>
            </w:r>
          </w:p>
        </w:tc>
        <w:tc>
          <w:tcPr>
            <w:tcW w:w="2266" w:type="dxa"/>
            <w:shd w:val="clear" w:color="auto" w:fill="auto"/>
          </w:tcPr>
          <w:p w14:paraId="3452C60E" w14:textId="77777777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684C593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E9C84FA" w14:textId="242BA832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5A625DE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2076E37" w14:textId="36034B79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21C3981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2FD6D7B7" w14:textId="65F4EE3E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601E56C1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6F30AB3" w14:textId="337C1A2B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34EE2DAD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05B059D" w14:textId="391582B1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EF3219E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05D6C1C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095379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FD438FA" w14:textId="400E3F24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9A9780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4B2EAAE" w14:textId="2249BD7C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4AE95FC5" w14:textId="77777777" w:rsidTr="00045A9B">
        <w:tc>
          <w:tcPr>
            <w:tcW w:w="3129" w:type="dxa"/>
            <w:shd w:val="clear" w:color="auto" w:fill="auto"/>
          </w:tcPr>
          <w:p w14:paraId="6FFDD077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พฤกษา อินเดีย เฮาส์ซิง จำกัด</w:t>
            </w:r>
          </w:p>
        </w:tc>
        <w:tc>
          <w:tcPr>
            <w:tcW w:w="2266" w:type="dxa"/>
            <w:shd w:val="clear" w:color="auto" w:fill="auto"/>
          </w:tcPr>
          <w:p w14:paraId="7733583E" w14:textId="2B606D59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</w:t>
            </w:r>
            <w:r w:rsidRPr="00071E7A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14:paraId="07CD3BD6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7D3737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14:paraId="2D992A00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9BC14D8" w14:textId="148EE05A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F787078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1394151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B01F2D" w14:textId="3E084A04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A8E11C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0BA52760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D0A7E4" w14:textId="78368425" w:rsidR="001F185C" w:rsidRPr="00071E7A" w:rsidRDefault="00EE0AC0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8C5C2EC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964A517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02070A" w14:textId="50FF0084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0D4C60D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F18E44B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BEBC23" w14:textId="78FB0C6D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9445544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D8807A3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99F4AB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C3916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67D88A0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36C938" w14:textId="48EF67B9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26D72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9BD6AE1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BA29FB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533D104C" w14:textId="77777777" w:rsidTr="00045A9B">
        <w:tc>
          <w:tcPr>
            <w:tcW w:w="3129" w:type="dxa"/>
            <w:shd w:val="clear" w:color="auto" w:fill="auto"/>
          </w:tcPr>
          <w:p w14:paraId="0D3333A2" w14:textId="48737E0A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พฤกษา เวียดนาม จำกัด</w:t>
            </w:r>
          </w:p>
        </w:tc>
        <w:tc>
          <w:tcPr>
            <w:tcW w:w="2266" w:type="dxa"/>
            <w:shd w:val="clear" w:color="auto" w:fill="auto"/>
          </w:tcPr>
          <w:p w14:paraId="0050762B" w14:textId="2D4FB9AA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</w:t>
            </w:r>
            <w:r w:rsidRPr="00071E7A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14:paraId="29D1F875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357A1E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60AAA6E3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9AC26A" w14:textId="142BC725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1213D8B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342B997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D6A343" w14:textId="46010C5B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241E6CE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0D98B749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403FC8" w14:textId="220E7E9F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1CDBCF6C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B12E10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40EEC3" w14:textId="57B1B8FA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0D14653E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B60DEC1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CAA0D" w14:textId="5E4E5DF0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94AD35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9C5A717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A7F939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0A758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15C440C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F0B82E" w14:textId="3BAB556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6950D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E20F37C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2994C5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5CC4FB87" w14:textId="77777777" w:rsidTr="007A3C21">
        <w:tc>
          <w:tcPr>
            <w:tcW w:w="3129" w:type="dxa"/>
            <w:shd w:val="clear" w:color="auto" w:fill="auto"/>
          </w:tcPr>
          <w:p w14:paraId="68A71F6E" w14:textId="78006551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ธนะเทพเอ็นจิเนียริ่งแอนด์คอน</w:t>
            </w:r>
            <w:r w:rsidRPr="00071E7A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br/>
              <w:t xml:space="preserve">   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สตรั๊คชั่น จำกัด</w:t>
            </w:r>
          </w:p>
        </w:tc>
        <w:tc>
          <w:tcPr>
            <w:tcW w:w="2266" w:type="dxa"/>
            <w:shd w:val="clear" w:color="auto" w:fill="auto"/>
          </w:tcPr>
          <w:p w14:paraId="6E6DA769" w14:textId="77777777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BC48EC" w14:textId="77777777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14:paraId="75468795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DCC5717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1E8A2BC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35DFDB" w14:textId="0AF2FAC0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4D98783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3073D8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D91BB4" w14:textId="17121734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508BA82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4BD1111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E7D947" w14:textId="777A6C0E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B8760A6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3936A56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6361A0" w14:textId="71CE8D82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4A4FEAE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08B719E7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CB44F6" w14:textId="73696198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214C7D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D8016F3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D4351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C4881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A688CE9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463AAD" w14:textId="47F2C99E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5F96F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67EDEE2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39497D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4CED349F" w14:textId="77777777" w:rsidTr="007A3C21">
        <w:trPr>
          <w:trHeight w:val="920"/>
        </w:trPr>
        <w:tc>
          <w:tcPr>
            <w:tcW w:w="3129" w:type="dxa"/>
            <w:shd w:val="clear" w:color="auto" w:fill="auto"/>
          </w:tcPr>
          <w:p w14:paraId="554E9BE9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โรงพยาบาลวิมุต จำกัด</w:t>
            </w:r>
            <w:r w:rsidRPr="00071E7A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</w:t>
            </w:r>
          </w:p>
          <w:p w14:paraId="69F1D1F3" w14:textId="45A8ACBC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</w:pPr>
          </w:p>
        </w:tc>
        <w:tc>
          <w:tcPr>
            <w:tcW w:w="2266" w:type="dxa"/>
            <w:shd w:val="clear" w:color="auto" w:fill="auto"/>
          </w:tcPr>
          <w:p w14:paraId="7D104BB6" w14:textId="77777777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ประกอบกิจการโรงพยาบาล</w:t>
            </w:r>
            <w:r w:rsidRPr="00071E7A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เอกชน สถานพยาบาล สถานที่</w:t>
            </w:r>
            <w:r w:rsidRPr="00071E7A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ตรวจและรักษาคนไข้</w:t>
            </w:r>
          </w:p>
        </w:tc>
        <w:tc>
          <w:tcPr>
            <w:tcW w:w="990" w:type="dxa"/>
            <w:shd w:val="clear" w:color="auto" w:fill="auto"/>
          </w:tcPr>
          <w:p w14:paraId="75358FA8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2D51AB1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646DB91D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ko-KR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40737A5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3B0E89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636BF1" w14:textId="1063B871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130F7A8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E99D295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305CD8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66A596" w14:textId="67A48554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CEB1A2B" w14:textId="77777777" w:rsidR="001F185C" w:rsidRPr="00071E7A" w:rsidRDefault="001F185C" w:rsidP="001F185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578342B7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A33DFF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57EA0B" w14:textId="3D6017C8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61BA8AFA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C7270A3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57F28F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012D85" w14:textId="6DC3DF30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523C0B6D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0EF0A53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6BD656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8F32B5" w14:textId="6D0A8651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49928FC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2C64694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8E7F58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4B83C2B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E9185C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9553036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273D57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5859FD" w14:textId="20691583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810D36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E4A357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5B0877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60781F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4D8EF7D6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687393D4" w14:textId="54C72A79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วิมุต เวลเนส เซอร์วิส จำกัด</w:t>
            </w:r>
          </w:p>
        </w:tc>
        <w:tc>
          <w:tcPr>
            <w:tcW w:w="2266" w:type="dxa"/>
            <w:shd w:val="clear" w:color="auto" w:fill="auto"/>
          </w:tcPr>
          <w:p w14:paraId="34FB0AA7" w14:textId="4121BD97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ประกอบกิจการโรงพยาบาล</w:t>
            </w:r>
            <w:r w:rsidRPr="00071E7A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และ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กายภาพบำบัด</w:t>
            </w:r>
          </w:p>
        </w:tc>
        <w:tc>
          <w:tcPr>
            <w:tcW w:w="990" w:type="dxa"/>
            <w:shd w:val="clear" w:color="auto" w:fill="auto"/>
          </w:tcPr>
          <w:p w14:paraId="77D287BB" w14:textId="77777777" w:rsidR="001F185C" w:rsidRPr="00071E7A" w:rsidRDefault="001F185C" w:rsidP="001F185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1DD46BF5" w14:textId="6169A7FF" w:rsidR="001F185C" w:rsidRPr="00071E7A" w:rsidRDefault="001F185C" w:rsidP="001F185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2E53BEA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3E4DD3" w14:textId="15A9B1F7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63C7DDA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57948CF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B50B1B" w14:textId="22018003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177EEC3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3DF5D6EB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0F9485" w14:textId="1BF4CBEA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DC17886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C06834F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398E16" w14:textId="367888A4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50CC0ED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0ADABCF7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522342" w14:textId="0490096E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1F68AE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7419A63C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FF9C8C" w14:textId="2F4BC140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58FAF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8D58926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060AE9" w14:textId="32FB7283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DD5A6B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5C3FC3A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E2A989" w14:textId="5AB00FCA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524509F2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2BF03E1D" w14:textId="1EF6ED27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บริษัท คลิก ซิ จำกัด</w:t>
            </w:r>
          </w:p>
        </w:tc>
        <w:tc>
          <w:tcPr>
            <w:tcW w:w="2266" w:type="dxa"/>
            <w:shd w:val="clear" w:color="auto" w:fill="auto"/>
          </w:tcPr>
          <w:p w14:paraId="3A8BAD36" w14:textId="2AFFD465" w:rsidR="001F185C" w:rsidRPr="00071E7A" w:rsidRDefault="00584D66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84D6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ธุรกิจค้าขายออนไลน์</w:t>
            </w:r>
          </w:p>
        </w:tc>
        <w:tc>
          <w:tcPr>
            <w:tcW w:w="990" w:type="dxa"/>
            <w:shd w:val="clear" w:color="auto" w:fill="auto"/>
          </w:tcPr>
          <w:p w14:paraId="1B80BFD2" w14:textId="4A12FA4F" w:rsidR="001F185C" w:rsidRPr="00071E7A" w:rsidRDefault="001F185C" w:rsidP="001F185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54B8E8A" w14:textId="3AFF2028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EA82744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3F71B19" w14:textId="7F37832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D734D2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1012329C" w14:textId="336A10BA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2C47BE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EC8F8ED" w14:textId="0FAF61D0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258B6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48123C4C" w14:textId="6BA48769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EA004F3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5BEADA35" w14:textId="623B41D9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20DE0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E9B366C" w14:textId="002185E1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83A439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C401A7D" w14:textId="6FE182F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3DED2614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62CE0122" w14:textId="55CF431B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บริษัท อินโน สเปราท์ เวนเจอร์ส จำกัด</w:t>
            </w:r>
          </w:p>
        </w:tc>
        <w:tc>
          <w:tcPr>
            <w:tcW w:w="2266" w:type="dxa"/>
            <w:shd w:val="clear" w:color="auto" w:fill="auto"/>
          </w:tcPr>
          <w:p w14:paraId="140E582F" w14:textId="3BCF69D6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0559CCF5" w14:textId="7DCFB09D" w:rsidR="001F185C" w:rsidRPr="00071E7A" w:rsidRDefault="001F185C" w:rsidP="001F185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1188A39" w14:textId="2E14FB8C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57BA7E5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3E4A0FA" w14:textId="564818BE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009E25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3BFA6B8" w14:textId="64577EF0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A6B99F1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CFD75C3" w14:textId="1146DE6E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9B910F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2518B069" w14:textId="6A7713AB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347C52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5B922DE7" w14:textId="165A0E8E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7E823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E914BCC" w14:textId="7361DB22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5BD14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8039EB9" w14:textId="396A1F23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F185C" w:rsidRPr="00071E7A" w14:paraId="4AEB77F0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6615562E" w14:textId="782E0BBC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vertAlign w:val="superscript"/>
                <w:lang w:bidi="th-TH"/>
              </w:rPr>
            </w:pPr>
            <w:r w:rsidRPr="00071E7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บริษัท อินโน สเปราท์ อินเวสเม้นท์ จำกัด</w:t>
            </w:r>
          </w:p>
          <w:p w14:paraId="7D37416F" w14:textId="3ABD68CF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เดิมชื่อ 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</w:t>
            </w: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วิมุต อินเวสเม้นท์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จำกัด</w:t>
            </w:r>
            <w:r w:rsidRPr="00071E7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71E7A">
              <w:rPr>
                <w:rFonts w:asciiTheme="majorBidi" w:hAnsiTheme="majorBidi"/>
                <w:sz w:val="24"/>
                <w:szCs w:val="24"/>
                <w:vertAlign w:val="superscript"/>
                <w:lang w:bidi="th-TH"/>
              </w:rPr>
              <w:t xml:space="preserve"> </w:t>
            </w:r>
          </w:p>
        </w:tc>
        <w:tc>
          <w:tcPr>
            <w:tcW w:w="2266" w:type="dxa"/>
            <w:shd w:val="clear" w:color="auto" w:fill="auto"/>
          </w:tcPr>
          <w:p w14:paraId="464DF283" w14:textId="77777777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D63C14" w14:textId="1E1C7F57" w:rsidR="001F185C" w:rsidRPr="00071E7A" w:rsidRDefault="001F185C" w:rsidP="001F18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114E37B6" w14:textId="77777777" w:rsidR="001F185C" w:rsidRPr="00071E7A" w:rsidRDefault="001F185C" w:rsidP="001F185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74CBB5BC" w14:textId="608CB6D0" w:rsidR="001F185C" w:rsidRPr="00071E7A" w:rsidRDefault="001F185C" w:rsidP="001F185C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สิงคโปร์</w:t>
            </w:r>
          </w:p>
        </w:tc>
        <w:tc>
          <w:tcPr>
            <w:tcW w:w="720" w:type="dxa"/>
            <w:shd w:val="clear" w:color="auto" w:fill="auto"/>
          </w:tcPr>
          <w:p w14:paraId="63766B1E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07F1C5" w14:textId="58EA4CD3" w:rsidR="001F185C" w:rsidRPr="00071E7A" w:rsidRDefault="00EE0AC0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F185C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9D2F1CD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60E2AFD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931A24" w14:textId="477CB3E5" w:rsidR="001F185C" w:rsidRPr="00071E7A" w:rsidRDefault="001F185C" w:rsidP="001F185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5EBAA8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69D8B98A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2BA84E" w14:textId="3DB90452" w:rsidR="001F185C" w:rsidRPr="00071E7A" w:rsidRDefault="00EE0AC0" w:rsidP="001F18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0E49A0C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54A9D42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F66C71" w14:textId="2F7EFA0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AF9BB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5D081F21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3B23C5" w14:textId="1B9F2CA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DD8162F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328F441F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7C5D7" w14:textId="5B1793D5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DAEDB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B6708BA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B9FB06" w14:textId="1AC6C0F5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FEB80" w14:textId="77777777" w:rsidR="001F185C" w:rsidRPr="00071E7A" w:rsidRDefault="001F185C" w:rsidP="001F185C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C47A841" w14:textId="77777777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5A4A91" w14:textId="553563EF" w:rsidR="001F185C" w:rsidRPr="00071E7A" w:rsidRDefault="001F185C" w:rsidP="001F185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20791" w:rsidRPr="00071E7A" w14:paraId="6C798945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2A2FEE7F" w14:textId="14792F27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lastRenderedPageBreak/>
              <w:t>บริษัท เทพธัญญภา จำกัด</w:t>
            </w:r>
          </w:p>
        </w:tc>
        <w:tc>
          <w:tcPr>
            <w:tcW w:w="2266" w:type="dxa"/>
            <w:shd w:val="clear" w:color="auto" w:fill="auto"/>
          </w:tcPr>
          <w:p w14:paraId="0BDD476C" w14:textId="3AE5FDDC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โรงพยาบาลรักษาโรคทั่วไปและ</w:t>
            </w:r>
            <w:r w:rsidRPr="00071E7A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071E7A">
              <w:rPr>
                <w:rFonts w:ascii="Angsana New" w:hAnsi="Angsana New"/>
                <w:sz w:val="24"/>
                <w:szCs w:val="24"/>
                <w:lang w:bidi="th-TH"/>
              </w:rPr>
              <w:br/>
              <w:t xml:space="preserve">   </w:t>
            </w: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ให้บริการ การฝึกอบรมด้าน</w:t>
            </w:r>
            <w:r w:rsidRPr="00071E7A">
              <w:rPr>
                <w:rFonts w:ascii="Angsana New" w:hAnsi="Angsana New"/>
                <w:sz w:val="24"/>
                <w:szCs w:val="24"/>
                <w:lang w:bidi="th-TH"/>
              </w:rPr>
              <w:br/>
              <w:t xml:space="preserve">   </w:t>
            </w: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สุขภาพ การออกกำลังกาย</w:t>
            </w:r>
          </w:p>
        </w:tc>
        <w:tc>
          <w:tcPr>
            <w:tcW w:w="990" w:type="dxa"/>
            <w:shd w:val="clear" w:color="auto" w:fill="auto"/>
          </w:tcPr>
          <w:p w14:paraId="15C6A9C4" w14:textId="77777777" w:rsidR="00320791" w:rsidRPr="00071E7A" w:rsidRDefault="00320791" w:rsidP="00320791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65DB9C41" w14:textId="77777777" w:rsidR="00320791" w:rsidRPr="00071E7A" w:rsidRDefault="00320791" w:rsidP="00320791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4309B714" w14:textId="120F0911" w:rsidR="00320791" w:rsidRPr="00071E7A" w:rsidRDefault="00320791" w:rsidP="00320791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B4B00BB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6B32D6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C1409F" w14:textId="551C588D" w:rsidR="00320791" w:rsidRPr="00071E7A" w:rsidRDefault="00EE0AC0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0320791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ED9031C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A81BF88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1634A0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58F981" w14:textId="59EDC261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88369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77758AB6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576AB7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8619CE" w14:textId="516D1B3D" w:rsidR="00320791" w:rsidRPr="00071E7A" w:rsidRDefault="00EE0AC0" w:rsidP="0032079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  <w:r w:rsidR="00320791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98B253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E8F579C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F0FCAB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FE06B8" w14:textId="551A04E9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4C8B1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4C9F5EB2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00AFE1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A3EDEA" w14:textId="4A67FCB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BEB0C03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7FED5F5D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E0FB1C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38BF68" w14:textId="230E1FAA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3DD57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DF742A6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C4A77B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1EFCF0" w14:textId="0059F6F9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DA7514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F3D9F77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22432A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CA5DB4" w14:textId="157764B9" w:rsidR="00320791" w:rsidRPr="00071E7A" w:rsidRDefault="00320791" w:rsidP="0032079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20791" w:rsidRPr="00071E7A" w14:paraId="20CF680C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5C72315E" w14:textId="364B2323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บริษัทย่อยทางอ้อม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  <w:t>(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  <w:lang w:bidi="th-TH"/>
              </w:rPr>
              <w:t>ถือหุ้นโดยบริษัทย่อย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2266" w:type="dxa"/>
            <w:shd w:val="clear" w:color="auto" w:fill="auto"/>
          </w:tcPr>
          <w:p w14:paraId="23DCCE5F" w14:textId="4A29D752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E5E994" w14:textId="0B4AA85E" w:rsidR="00320791" w:rsidRPr="00071E7A" w:rsidRDefault="00320791" w:rsidP="00320791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73EAF27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D24396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F7791DC" w14:textId="258570F2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235985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5C2E30C9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127764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67B3882" w14:textId="1DB0DFC6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338C65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349DEF3C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29EFA3E5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696F4C86" w14:textId="1EEA4DA1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D7A3B1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4AFB68A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FA7BB6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B68DC12" w14:textId="4188246D" w:rsidR="00320791" w:rsidRPr="00071E7A" w:rsidRDefault="00320791" w:rsidP="0032079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20791" w:rsidRPr="00071E7A" w14:paraId="4C0E76EA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7B8C8313" w14:textId="5FF37747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ดีเอ็ม ฟู้ด จำกัด</w:t>
            </w:r>
          </w:p>
        </w:tc>
        <w:tc>
          <w:tcPr>
            <w:tcW w:w="2266" w:type="dxa"/>
            <w:shd w:val="clear" w:color="auto" w:fill="auto"/>
          </w:tcPr>
          <w:p w14:paraId="588D5BF3" w14:textId="1A33D209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ห้องอาหาร</w:t>
            </w:r>
          </w:p>
        </w:tc>
        <w:tc>
          <w:tcPr>
            <w:tcW w:w="990" w:type="dxa"/>
            <w:shd w:val="clear" w:color="auto" w:fill="auto"/>
          </w:tcPr>
          <w:p w14:paraId="420D506B" w14:textId="510D64AE" w:rsidR="00320791" w:rsidRPr="00071E7A" w:rsidRDefault="00320791" w:rsidP="00320791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3D2FC3B" w14:textId="6AB4550B" w:rsidR="00320791" w:rsidRPr="00071E7A" w:rsidRDefault="00EE0AC0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320791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023115E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C5E03E2" w14:textId="09DC5702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7F2E8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3ABE8739" w14:textId="6C7A59B6" w:rsidR="00320791" w:rsidRPr="00071E7A" w:rsidRDefault="00EE0AC0" w:rsidP="0032079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320791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A56607C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EC05987" w14:textId="65029B80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3759C6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A7BD094" w14:textId="28B27B3F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AFD9AD4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5E29816B" w14:textId="30146B0C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56CDDE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224C259" w14:textId="24DFB60F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409E2F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5014058" w14:textId="1A5B7444" w:rsidR="00320791" w:rsidRPr="00071E7A" w:rsidRDefault="00320791" w:rsidP="0032079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20791" w:rsidRPr="00071E7A" w14:paraId="535D2AD7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5AD1C6BE" w14:textId="134263EB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แลปพลัส วัน จำกัด</w:t>
            </w:r>
          </w:p>
        </w:tc>
        <w:tc>
          <w:tcPr>
            <w:tcW w:w="2266" w:type="dxa"/>
            <w:shd w:val="clear" w:color="auto" w:fill="auto"/>
          </w:tcPr>
          <w:p w14:paraId="3CC243DC" w14:textId="74FFF64D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วิเคราะห์แลป</w:t>
            </w:r>
          </w:p>
        </w:tc>
        <w:tc>
          <w:tcPr>
            <w:tcW w:w="990" w:type="dxa"/>
            <w:shd w:val="clear" w:color="auto" w:fill="auto"/>
          </w:tcPr>
          <w:p w14:paraId="03B22ACA" w14:textId="71D5F699" w:rsidR="00320791" w:rsidRPr="00071E7A" w:rsidRDefault="00320791" w:rsidP="00320791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5202F05" w14:textId="582BD597" w:rsidR="00320791" w:rsidRPr="00071E7A" w:rsidRDefault="00EE0AC0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320791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1EB8B008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E45D4E3" w14:textId="0D6832FC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04C1DC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798DF401" w14:textId="4ABA580F" w:rsidR="00320791" w:rsidRPr="00071E7A" w:rsidRDefault="00EE0AC0" w:rsidP="0032079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320791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5D6B775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948EF54" w14:textId="3D05467F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22B9A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4A1F94BA" w14:textId="3C522739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997F0F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73AC33F8" w14:textId="3960B719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52A2E9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D409B2F" w14:textId="118CEB4B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E5268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8FC5533" w14:textId="6000C260" w:rsidR="00320791" w:rsidRPr="00071E7A" w:rsidRDefault="00320791" w:rsidP="0032079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D742B" w:rsidRPr="00071E7A" w14:paraId="15B21132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6E87BB42" w14:textId="07811E2E" w:rsidR="00BD742B" w:rsidRPr="00071E7A" w:rsidRDefault="00BD742B" w:rsidP="00BD74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ศูนย์ทันตกรรมเทพธารินทร์ จำกัด</w:t>
            </w:r>
          </w:p>
        </w:tc>
        <w:tc>
          <w:tcPr>
            <w:tcW w:w="2266" w:type="dxa"/>
            <w:shd w:val="clear" w:color="auto" w:fill="auto"/>
          </w:tcPr>
          <w:p w14:paraId="6827C889" w14:textId="49A5810C" w:rsidR="00BD742B" w:rsidRPr="00071E7A" w:rsidRDefault="00BD742B" w:rsidP="00BD74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สถานพยาบาลทันตกรรม</w:t>
            </w:r>
          </w:p>
        </w:tc>
        <w:tc>
          <w:tcPr>
            <w:tcW w:w="990" w:type="dxa"/>
            <w:shd w:val="clear" w:color="auto" w:fill="auto"/>
          </w:tcPr>
          <w:p w14:paraId="59452FD2" w14:textId="5C938035" w:rsidR="00BD742B" w:rsidRPr="00071E7A" w:rsidRDefault="00BD742B" w:rsidP="00BD742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E487563" w14:textId="597ECEFC" w:rsidR="00BD742B" w:rsidRPr="00071E7A" w:rsidRDefault="00EE0AC0" w:rsidP="00BD742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BD742B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CCC3899" w14:textId="77777777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1A4130F" w14:textId="5BB7FE0E" w:rsidR="00BD742B" w:rsidRPr="00071E7A" w:rsidRDefault="00BD742B" w:rsidP="00BD742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BF93F" w14:textId="77777777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1515B4B7" w14:textId="0256BDF4" w:rsidR="00BD742B" w:rsidRPr="00071E7A" w:rsidRDefault="00EE0AC0" w:rsidP="00BD742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742B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CC28740" w14:textId="77777777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DCB99FC" w14:textId="32A0230D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F3C94" w14:textId="77777777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0D23C00D" w14:textId="4362835A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F8B74BC" w14:textId="77777777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140A2B1D" w14:textId="3555E658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24B0B4" w14:textId="77777777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B9BD9EF" w14:textId="3B727EDB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0478EC" w14:textId="77777777" w:rsidR="00BD742B" w:rsidRPr="00071E7A" w:rsidRDefault="00BD742B" w:rsidP="00BD742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79FBA13" w14:textId="32797CF0" w:rsidR="00BD742B" w:rsidRPr="00071E7A" w:rsidRDefault="00BD742B" w:rsidP="00BD742B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20791" w:rsidRPr="00071E7A" w14:paraId="44A29627" w14:textId="77777777" w:rsidTr="00111393">
        <w:trPr>
          <w:trHeight w:val="253"/>
        </w:trPr>
        <w:tc>
          <w:tcPr>
            <w:tcW w:w="3129" w:type="dxa"/>
            <w:shd w:val="clear" w:color="auto" w:fill="auto"/>
          </w:tcPr>
          <w:p w14:paraId="7D2FCA3F" w14:textId="39244D94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คอนทัวส์เอ็กซเพรส (ประเทศไทย) </w:t>
            </w:r>
            <w:r w:rsidRPr="00071E7A">
              <w:rPr>
                <w:rFonts w:ascii="Angsana New" w:hAnsi="Angsana New"/>
                <w:sz w:val="24"/>
                <w:szCs w:val="24"/>
                <w:lang w:bidi="th-TH"/>
              </w:rPr>
              <w:br/>
              <w:t xml:space="preserve">   </w:t>
            </w: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266" w:type="dxa"/>
            <w:shd w:val="clear" w:color="auto" w:fill="auto"/>
          </w:tcPr>
          <w:p w14:paraId="2D6EC202" w14:textId="10C104F9" w:rsidR="00320791" w:rsidRPr="00071E7A" w:rsidRDefault="00320791" w:rsidP="003207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บริหารจัดการสถานที่ออก</w:t>
            </w:r>
            <w:r w:rsidRPr="00071E7A">
              <w:rPr>
                <w:rFonts w:ascii="Angsana New" w:hAnsi="Angsana New"/>
                <w:sz w:val="24"/>
                <w:szCs w:val="24"/>
                <w:lang w:bidi="th-TH"/>
              </w:rPr>
              <w:br/>
              <w:t xml:space="preserve">   </w:t>
            </w:r>
            <w:r w:rsidRPr="00071E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กำลังกาย</w:t>
            </w:r>
          </w:p>
        </w:tc>
        <w:tc>
          <w:tcPr>
            <w:tcW w:w="990" w:type="dxa"/>
            <w:shd w:val="clear" w:color="auto" w:fill="auto"/>
          </w:tcPr>
          <w:p w14:paraId="662831BE" w14:textId="77777777" w:rsidR="00320791" w:rsidRPr="00071E7A" w:rsidRDefault="00320791" w:rsidP="00320791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D158898" w14:textId="1A08FEEB" w:rsidR="00320791" w:rsidRPr="00071E7A" w:rsidRDefault="00320791" w:rsidP="00320791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B288B65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25D5BC" w14:textId="18BF5D1C" w:rsidR="00320791" w:rsidRPr="00071E7A" w:rsidRDefault="00EE0AC0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320791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C854EB5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693D455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29658D" w14:textId="6D184173" w:rsidR="00320791" w:rsidRPr="00071E7A" w:rsidRDefault="00320791" w:rsidP="003207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298600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2B8F581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06752F" w14:textId="2E801D5C" w:rsidR="00320791" w:rsidRPr="00071E7A" w:rsidRDefault="00EE0AC0" w:rsidP="0032079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20791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2CA607C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EAA7B00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E42D18" w14:textId="43C7AFA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2C676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19317E75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A4876B" w14:textId="1ACD190F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EBD2BC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shd w:val="clear" w:color="auto" w:fill="auto"/>
          </w:tcPr>
          <w:p w14:paraId="64C8CEC3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05F58" w14:textId="19336C2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6A649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8CBE4CB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606E6" w14:textId="3114F8EB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3913A" w14:textId="77777777" w:rsidR="00320791" w:rsidRPr="00071E7A" w:rsidRDefault="00320791" w:rsidP="00320791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63F5D7D" w14:textId="77777777" w:rsidR="00320791" w:rsidRPr="00071E7A" w:rsidRDefault="00320791" w:rsidP="0032079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D73895" w14:textId="27453CEF" w:rsidR="00320791" w:rsidRPr="00071E7A" w:rsidRDefault="00320791" w:rsidP="0032079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A23F1" w:rsidRPr="00071E7A" w14:paraId="5D957878" w14:textId="77777777" w:rsidTr="00045A9B">
        <w:tc>
          <w:tcPr>
            <w:tcW w:w="3129" w:type="dxa"/>
            <w:shd w:val="clear" w:color="auto" w:fill="auto"/>
          </w:tcPr>
          <w:p w14:paraId="43089F2A" w14:textId="77777777" w:rsidR="002A23F1" w:rsidRPr="00071E7A" w:rsidRDefault="002A23F1" w:rsidP="002A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66" w:type="dxa"/>
            <w:shd w:val="clear" w:color="auto" w:fill="auto"/>
          </w:tcPr>
          <w:p w14:paraId="3CCEDB36" w14:textId="77777777" w:rsidR="002A23F1" w:rsidRPr="00071E7A" w:rsidRDefault="002A23F1" w:rsidP="002A2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6BC6EFF" w14:textId="77777777" w:rsidR="002A23F1" w:rsidRPr="00071E7A" w:rsidRDefault="002A23F1" w:rsidP="002A23F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ko-KR"/>
              </w:rPr>
            </w:pPr>
          </w:p>
        </w:tc>
        <w:tc>
          <w:tcPr>
            <w:tcW w:w="720" w:type="dxa"/>
            <w:shd w:val="clear" w:color="auto" w:fill="auto"/>
          </w:tcPr>
          <w:p w14:paraId="65FB184F" w14:textId="77777777" w:rsidR="002A23F1" w:rsidRPr="00071E7A" w:rsidRDefault="002A23F1" w:rsidP="002A23F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E06936" w14:textId="77777777" w:rsidR="002A23F1" w:rsidRPr="00071E7A" w:rsidRDefault="002A23F1" w:rsidP="002A23F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3126A3" w14:textId="77777777" w:rsidR="002A23F1" w:rsidRPr="00071E7A" w:rsidRDefault="002A23F1" w:rsidP="002A23F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A43C52" w14:textId="77777777" w:rsidR="002A23F1" w:rsidRPr="00071E7A" w:rsidRDefault="002A23F1" w:rsidP="002A23F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07AAC812" w14:textId="77777777" w:rsidR="002A23F1" w:rsidRPr="00071E7A" w:rsidRDefault="002A23F1" w:rsidP="002A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CA0972" w14:textId="77777777" w:rsidR="002A23F1" w:rsidRPr="00071E7A" w:rsidRDefault="002A23F1" w:rsidP="002A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AD92904" w14:textId="77777777" w:rsidR="002A23F1" w:rsidRPr="00071E7A" w:rsidRDefault="002A23F1" w:rsidP="002A23F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3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0746AF" w14:textId="77777777" w:rsidR="002A23F1" w:rsidRPr="00071E7A" w:rsidRDefault="002A23F1" w:rsidP="002A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854F" w14:textId="1975358A" w:rsidR="002A23F1" w:rsidRPr="00BC1767" w:rsidRDefault="00EE0AC0" w:rsidP="002A23F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320791" w:rsidRPr="00BC17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883</w:t>
            </w:r>
          </w:p>
        </w:tc>
        <w:tc>
          <w:tcPr>
            <w:tcW w:w="240" w:type="dxa"/>
            <w:shd w:val="clear" w:color="auto" w:fill="auto"/>
          </w:tcPr>
          <w:p w14:paraId="6C1A0A74" w14:textId="77777777" w:rsidR="002A23F1" w:rsidRPr="00BC1767" w:rsidRDefault="002A23F1" w:rsidP="002A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FED6A" w14:textId="7D3370EC" w:rsidR="002A23F1" w:rsidRPr="00BC1767" w:rsidRDefault="00EE0AC0" w:rsidP="002A23F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</w:t>
            </w:r>
            <w:r w:rsidR="002A23F1" w:rsidRPr="00BC17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0413DD4B" w14:textId="77777777" w:rsidR="002A23F1" w:rsidRPr="00BC1767" w:rsidRDefault="002A23F1" w:rsidP="002A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D3B4D" w14:textId="01DFB3B6" w:rsidR="002A23F1" w:rsidRPr="00BC1767" w:rsidRDefault="00EE0AC0" w:rsidP="002A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20791" w:rsidRPr="00BC17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369</w:t>
            </w:r>
          </w:p>
        </w:tc>
        <w:tc>
          <w:tcPr>
            <w:tcW w:w="270" w:type="dxa"/>
            <w:shd w:val="clear" w:color="auto" w:fill="auto"/>
          </w:tcPr>
          <w:p w14:paraId="41789D2A" w14:textId="77777777" w:rsidR="002A23F1" w:rsidRPr="00BC1767" w:rsidRDefault="002A23F1" w:rsidP="002A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223D5" w14:textId="1671E17D" w:rsidR="002A23F1" w:rsidRPr="00BC1767" w:rsidRDefault="00EE0AC0" w:rsidP="002A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A23F1" w:rsidRPr="00BC17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369</w:t>
            </w:r>
          </w:p>
        </w:tc>
      </w:tr>
    </w:tbl>
    <w:p w14:paraId="02450D1B" w14:textId="7A072D89" w:rsidR="00307BAA" w:rsidRPr="00071E7A" w:rsidRDefault="00307BAA" w:rsidP="009D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28"/>
          <w:szCs w:val="28"/>
        </w:rPr>
        <w:sectPr w:rsidR="00307BAA" w:rsidRPr="00071E7A" w:rsidSect="007955EB">
          <w:headerReference w:type="default" r:id="rId11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</w:p>
    <w:p w14:paraId="3DF376A0" w14:textId="77777777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lastRenderedPageBreak/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401AAB12" w14:textId="77777777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A21AE4D" w14:textId="609923C6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2562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บริษัทย่อยทางตรงของบริษัทได้ลงทุนในหุ้นทุนของบริษัท พฤกษา เวนเจอร์ วัน จำกัด 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  <w:cs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โดยบริษัทดังกล่าวได้จดทะเบียนกับกระทรวงพาณิชย์เมื่อวันที่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2562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800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ณ </w:t>
      </w:r>
      <w:bookmarkStart w:id="4" w:name="_Hlk31620312"/>
      <w:r w:rsidRPr="00071E7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val="en-GB"/>
        </w:rPr>
        <w:t>ธันวาคม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bookmarkEnd w:id="4"/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บริษัทย่อยชำระค่าหุ้นแล้วเป็นจำนวนเงินรวม </w:t>
      </w:r>
      <w:r w:rsidR="00EE0AC0" w:rsidRPr="00EE0AC0">
        <w:rPr>
          <w:rFonts w:asciiTheme="majorBidi" w:hAnsiTheme="majorBidi" w:cstheme="majorBidi"/>
          <w:sz w:val="28"/>
          <w:szCs w:val="28"/>
        </w:rPr>
        <w:t>720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1EC1DD36" w14:textId="77777777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92894DD" w14:textId="41B47834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การถือหุ้นในบริษัท พฤกษา เวียดนาม จำกัด สัดส่วนการถือหุ้นตามข้อตกลงคือ </w:t>
      </w:r>
      <w:r w:rsidR="00EE0AC0" w:rsidRPr="00EE0AC0">
        <w:rPr>
          <w:rFonts w:asciiTheme="majorBidi" w:hAnsiTheme="majorBidi" w:cstheme="majorBidi"/>
          <w:sz w:val="28"/>
          <w:szCs w:val="28"/>
        </w:rPr>
        <w:t>85</w:t>
      </w:r>
      <w:r w:rsidRPr="00071E7A">
        <w:rPr>
          <w:rFonts w:asciiTheme="majorBidi" w:hAnsiTheme="majorBidi" w:cstheme="majorBidi"/>
          <w:sz w:val="28"/>
          <w:szCs w:val="28"/>
        </w:rPr>
        <w:t>:</w:t>
      </w:r>
      <w:r w:rsidR="00EE0AC0" w:rsidRPr="00EE0AC0">
        <w:rPr>
          <w:rFonts w:asciiTheme="majorBidi" w:hAnsiTheme="majorBidi" w:cstheme="majorBidi"/>
          <w:sz w:val="28"/>
          <w:szCs w:val="28"/>
        </w:rPr>
        <w:t>15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เมื่อมีการชำระค่าหุ้นครบถ้วนแล้ว ทั้งนี้ ณ 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บริษัทถือหุ้นทางอ้อมในบริษัท พฤกษา เวียดนาม จำกัด 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100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เนื่องจากผู้ร่วมทุนยังมิได้ชำระค่าหุ้นในส่วนของตน</w:t>
      </w:r>
    </w:p>
    <w:p w14:paraId="43418DD9" w14:textId="77777777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4E3DAC6" w14:textId="39D1BF16" w:rsidR="00F77044" w:rsidRPr="00071E7A" w:rsidRDefault="00F77044" w:rsidP="00A56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 ธนะเทพเอ็นจิเนียริ่งแอนด์คอนสตรั๊คชั่น จำกัด ได้จดทะเบียนเลิกบริษัทกับกระทรวงพาณิชย์เมื่อวันที่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25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สิงหาคม</w:t>
      </w:r>
      <w:r w:rsidR="00A562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2558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ขณะนี้อยู่ระหว่างการชำระบัญชี</w:t>
      </w:r>
    </w:p>
    <w:p w14:paraId="4B443B40" w14:textId="77777777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24"/>
          <w:szCs w:val="24"/>
        </w:rPr>
      </w:pPr>
    </w:p>
    <w:p w14:paraId="344C9467" w14:textId="1D0CEAC3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2564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บริษัทย่อยทางตรงของบริษัทได้ลงทุนในหุ้นทุนของบริษัท วิมุต เวลเนส เซอร์วิส จำกัด 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โดยบริษัทดังกล่าวได้จดทะเบียนกับกระทรวงพาณิชย์เมื่อวันที่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17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2564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200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ณ 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บริษัทย่อยชำระค่าหุ้นแล้วเป็นจำนวนเงินรวม </w:t>
      </w:r>
      <w:r w:rsidR="00EE0AC0" w:rsidRPr="00EE0AC0">
        <w:rPr>
          <w:rFonts w:asciiTheme="majorBidi" w:hAnsiTheme="majorBidi" w:cstheme="majorBidi"/>
          <w:sz w:val="28"/>
          <w:szCs w:val="28"/>
        </w:rPr>
        <w:t>50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3F5896AB" w14:textId="77777777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8E60F47" w14:textId="326AAB56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บริษัทย่อยทางตรงของบริษัทได้ลงทุนในหุ้นทุนของบริษัท 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>วิมุต อินเวสเม้นท์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จำกัด 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ของทุนจดทะเบียน โดยบริษัทดังกล่าวได้จดทะเบียนกับกระทรวงพาณิชย์เมื่อวันที่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21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000</w:t>
      </w:r>
      <w:r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001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ดอลลาร์สิงคโปร์ 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14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บริษัท วิมุต อินเวสเม้นท์ จำกัด ได้เปลี่ยนชื่อเป็นบริษัท อินโน สเปราท์ อินเวสเม้นท์ จำกัด</w:t>
      </w:r>
    </w:p>
    <w:p w14:paraId="76BC6069" w14:textId="77777777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CE50B28" w14:textId="2C85F0B2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บริษัทได้ลงทุนในหุ้นทุนของบริษัท อินโน สเปราท์ โฮลดิ้ง จำกัด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โดยบริษัทดังกล่าวได้จดทะเบียนกับกระทรวงพาณิชย์เมื่อวันที่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27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50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73F722E7" w14:textId="77777777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9E9DAD1" w14:textId="2D2892F0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บริษัทได้ลงทุนในหุ้นทุนของบริษัท ซินเนอร์จี โกรท จำกัด 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โดยบริษัทดังกล่าวได้จดทะเบียนกับกระทรวงพาณิชย์เมื่อวันที่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2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4D05DCC0" w14:textId="77777777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B7C633C" w14:textId="35F9AD5D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บริษัทย่อยทางตรงของบริษัทได้ลงทุนในหุ้นทุนของบริษัท อินโน สเปราท์ เวนเจอร์ส จำกัด 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โดยบริษัทดังกล่าวได้จดทะเบียนกับกระทรวงพาณิชย์เมื่อวันที่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14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25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7C1791E" w14:textId="3BE3E943" w:rsidR="00B27F2B" w:rsidRDefault="00B27F2B" w:rsidP="007E7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1789312" w14:textId="79AEEA4F" w:rsidR="00674A7E" w:rsidRDefault="00674A7E" w:rsidP="007E7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5FD18F" w14:textId="64F73456" w:rsidR="00674A7E" w:rsidRDefault="00674A7E" w:rsidP="007E7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A9FBBD4" w14:textId="77777777" w:rsidR="00674A7E" w:rsidRPr="00071E7A" w:rsidRDefault="00674A7E" w:rsidP="007E7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E7E3DB" w14:textId="26B2D79E" w:rsidR="00B6584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B580A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071E7A">
        <w:rPr>
          <w:rFonts w:asciiTheme="majorBidi" w:hAnsiTheme="majorBidi" w:cstheme="majorBidi"/>
          <w:sz w:val="28"/>
          <w:szCs w:val="28"/>
          <w:cs/>
        </w:rPr>
        <w:t>ได้ลงทุนในหุ้นทุนของ</w:t>
      </w:r>
      <w:r w:rsidRPr="00071E7A">
        <w:rPr>
          <w:rFonts w:asciiTheme="majorBidi" w:hAnsiTheme="majorBidi"/>
          <w:sz w:val="28"/>
          <w:szCs w:val="28"/>
          <w:cs/>
        </w:rPr>
        <w:t xml:space="preserve">บริษัท </w:t>
      </w:r>
      <w:r w:rsidRPr="00071E7A">
        <w:rPr>
          <w:rFonts w:asciiTheme="majorBidi" w:hAnsiTheme="majorBidi" w:hint="cs"/>
          <w:sz w:val="28"/>
          <w:szCs w:val="28"/>
          <w:cs/>
        </w:rPr>
        <w:t xml:space="preserve">คลิก ซิ </w:t>
      </w:r>
      <w:r w:rsidRPr="00071E7A">
        <w:rPr>
          <w:rFonts w:asciiTheme="majorBidi" w:hAnsiTheme="majorBidi"/>
          <w:sz w:val="28"/>
          <w:szCs w:val="28"/>
          <w:cs/>
        </w:rPr>
        <w:t xml:space="preserve">จำกัด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ของทุนจดทะเบียน โดยบริษัทดังกล่าวได้จดทะเบียนกับกระทรวงพาณิชย์เมื่อวันที่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20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443F65D0" w14:textId="77777777" w:rsidR="00B27F2B" w:rsidRPr="007E790E" w:rsidRDefault="00B27F2B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70411C9" w14:textId="5E766449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บริษัทได้ลงทุนในหุ้นทุนของ</w:t>
      </w:r>
      <w:r w:rsidRPr="00071E7A">
        <w:rPr>
          <w:rFonts w:asciiTheme="majorBidi" w:hAnsiTheme="majorBidi"/>
          <w:sz w:val="28"/>
          <w:szCs w:val="28"/>
          <w:cs/>
        </w:rPr>
        <w:t xml:space="preserve">บริษัท มายเฮาส์ เทค จำกัด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โดยบริษัทดังกล่าวได้จดทะเบียนกับกระทรวงพาณิชย์เมื่อวันที่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10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 สิงหาคม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2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54AD2EFA" w14:textId="77777777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7858B" w14:textId="29C59E1F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บริษัทได้ลงทุนในหุ้นทุนของ</w:t>
      </w:r>
      <w:r w:rsidRPr="00071E7A">
        <w:rPr>
          <w:rFonts w:asciiTheme="majorBidi" w:hAnsiTheme="majorBidi"/>
          <w:sz w:val="28"/>
          <w:szCs w:val="28"/>
          <w:cs/>
        </w:rPr>
        <w:t xml:space="preserve">บริษัท ควอตซ์ โฮลดิ้ง </w:t>
      </w:r>
      <w:r w:rsidR="00EE0AC0" w:rsidRPr="00EE0AC0">
        <w:rPr>
          <w:rFonts w:asciiTheme="majorBidi" w:hAnsiTheme="majorBidi"/>
          <w:sz w:val="28"/>
          <w:szCs w:val="28"/>
        </w:rPr>
        <w:t>1</w:t>
      </w:r>
      <w:r w:rsidRPr="00071E7A">
        <w:rPr>
          <w:rFonts w:asciiTheme="majorBidi" w:hAnsiTheme="majorBidi"/>
          <w:sz w:val="28"/>
          <w:szCs w:val="28"/>
          <w:cs/>
        </w:rPr>
        <w:t xml:space="preserve"> จำกัด</w:t>
      </w:r>
      <w:r w:rsidRPr="00071E7A">
        <w:rPr>
          <w:rFonts w:asciiTheme="majorBidi" w:hAnsiTheme="majorBidi" w:hint="cs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โดยบริษัทดังกล่าวได้จดทะเบียนกับกระทรวงพาณิชย์เมื่อวันที่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21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105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22B0F61" w14:textId="1F307C91" w:rsidR="00F77044" w:rsidRPr="007E790E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  <w:r w:rsidRPr="007E790E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28F9E165" w14:textId="34D1F33A" w:rsidR="00F77044" w:rsidRPr="00071E7A" w:rsidRDefault="00F77044" w:rsidP="00F77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บริษัทได้ลงทุนในหุ้นทุนของ</w:t>
      </w:r>
      <w:r w:rsidRPr="00071E7A">
        <w:rPr>
          <w:rFonts w:asciiTheme="majorBidi" w:hAnsiTheme="majorBidi"/>
          <w:sz w:val="28"/>
          <w:szCs w:val="28"/>
          <w:cs/>
        </w:rPr>
        <w:t xml:space="preserve">บริษัท ควอตซ์ โฮลดิ้ง </w:t>
      </w:r>
      <w:r w:rsidR="00EE0AC0" w:rsidRPr="00EE0AC0">
        <w:rPr>
          <w:rFonts w:asciiTheme="majorBidi" w:hAnsiTheme="majorBidi"/>
          <w:sz w:val="28"/>
          <w:szCs w:val="28"/>
        </w:rPr>
        <w:t>2</w:t>
      </w:r>
      <w:r w:rsidRPr="00071E7A">
        <w:rPr>
          <w:rFonts w:asciiTheme="majorBidi" w:hAnsiTheme="majorBidi"/>
          <w:sz w:val="28"/>
          <w:szCs w:val="28"/>
          <w:cs/>
        </w:rPr>
        <w:t xml:space="preserve"> จำกัด</w:t>
      </w:r>
      <w:r w:rsidRPr="00071E7A">
        <w:rPr>
          <w:rFonts w:asciiTheme="majorBidi" w:hAnsiTheme="majorBidi" w:hint="cs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99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โดยบริษัทดังกล่าวได้จดทะเบียนกับกระทรวงพาณิชย์เมื่อวันที่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21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100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02CDC39D" w14:textId="77777777" w:rsidR="00F77044" w:rsidRPr="007E790E" w:rsidRDefault="00F77044" w:rsidP="00FD0F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DE83690" w14:textId="3CC030B4" w:rsidR="00D45F37" w:rsidRPr="00071E7A" w:rsidRDefault="00D45F37" w:rsidP="00D45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การได้มาซึ่งอำนาจควบคุมในบริษัทย่อย</w:t>
      </w:r>
    </w:p>
    <w:p w14:paraId="308216A5" w14:textId="77777777" w:rsidR="00D45F37" w:rsidRPr="007E790E" w:rsidRDefault="00D45F37" w:rsidP="00D45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AB73BD" w14:textId="5DF43FC6" w:rsidR="00D45F37" w:rsidRPr="00071E7A" w:rsidRDefault="00D45F37" w:rsidP="00D45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กลุ่มบริษัทได้พิจารณาเปลี่ยนการบันทึกเงินลงทุนในบริษัท เทพธัญญภา จำกัดและบริษัทย่อยจากการร่วมค้าทางอ้อมเป็นบริษัทย่อยทางอ้อมตั้งแต่วันที่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เนื่องจากมีเหตุการณ์และหลักฐานสนับสนุนที่ใช้ประกอบการสรุปว่ากลุ่มบริษัทมีอำนาจในการควบคุมการดำเนินงานที่สำคัญ ซึ่งเดิมกลุ่มบริษัทมีอิทธิพลอย่างมีนัยสำคัญแต่ไม่มีสิทธิในการควบคุมโดยตรง </w:t>
      </w:r>
    </w:p>
    <w:p w14:paraId="1183CB31" w14:textId="77777777" w:rsidR="00D45F37" w:rsidRPr="007E790E" w:rsidRDefault="00D45F37" w:rsidP="00D45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A008CD" w14:textId="16D27E33" w:rsidR="000F5009" w:rsidRPr="00071E7A" w:rsidRDefault="00D45F37" w:rsidP="000F5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="0070492B" w:rsidRPr="00071E7A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บริษัท เทพธัญญภา จำกัดและบริษัทย่อยมีรายได้เป็นจำนวน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372</w:t>
      </w:r>
      <w:r w:rsidR="00624525"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และกำไรจำนวน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8</w:t>
      </w:r>
      <w:r w:rsidR="002D65B7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ฝ่ายบริหารคาดว่าหากกลุ่มบริษัทได้มีการรวมธุรกิจตั้งแต่วันที่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653</w:t>
      </w:r>
      <w:r w:rsidR="00624525"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2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และกำไรรวมสำหรับปีเพิ่มขึ้นจำนวน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62</w:t>
      </w:r>
      <w:r w:rsidR="00624525"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C805FE" w:rsidRPr="00071E7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นั้นได้เกิดขึ้นตั้งแต่วันที่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</w:p>
    <w:p w14:paraId="64A5F910" w14:textId="0197FAB0" w:rsidR="00674A7E" w:rsidRDefault="0067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3E78D082" w14:textId="77777777" w:rsidR="000F5009" w:rsidRPr="007E790E" w:rsidRDefault="000F5009" w:rsidP="000F5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470"/>
        <w:gridCol w:w="270"/>
        <w:gridCol w:w="1469"/>
      </w:tblGrid>
      <w:tr w:rsidR="00D45F37" w:rsidRPr="007E790E" w14:paraId="098EDEAF" w14:textId="77777777" w:rsidTr="00486782">
        <w:trPr>
          <w:trHeight w:val="790"/>
          <w:tblHeader/>
        </w:trPr>
        <w:tc>
          <w:tcPr>
            <w:tcW w:w="7470" w:type="dxa"/>
            <w:shd w:val="clear" w:color="auto" w:fill="auto"/>
          </w:tcPr>
          <w:p w14:paraId="081C7004" w14:textId="3C89E44D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สินทรัพย์ที่ได้มาและหนี้สินที่รับมา 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7E79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E79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สิงหาคม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601FDD4" w14:textId="77777777" w:rsidR="00D45F37" w:rsidRPr="007E790E" w:rsidRDefault="00D45F37" w:rsidP="004867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dxa"/>
            <w:shd w:val="clear" w:color="auto" w:fill="auto"/>
          </w:tcPr>
          <w:p w14:paraId="55738694" w14:textId="77777777" w:rsidR="00D45F37" w:rsidRPr="007E790E" w:rsidRDefault="00D45F37" w:rsidP="004867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4BFED06E" w14:textId="77777777" w:rsidR="00D45F37" w:rsidRPr="007E790E" w:rsidRDefault="00D45F37" w:rsidP="004867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E79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E79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45F37" w:rsidRPr="007E790E" w14:paraId="4EE37A02" w14:textId="77777777" w:rsidTr="00486782">
        <w:trPr>
          <w:trHeight w:val="381"/>
        </w:trPr>
        <w:tc>
          <w:tcPr>
            <w:tcW w:w="7470" w:type="dxa"/>
          </w:tcPr>
          <w:p w14:paraId="4901A76E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F810837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4251D57" w14:textId="55379176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D45F37"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45F37" w:rsidRPr="007E790E" w14:paraId="2F99FB8F" w14:textId="77777777" w:rsidTr="00486782">
        <w:trPr>
          <w:trHeight w:val="395"/>
        </w:trPr>
        <w:tc>
          <w:tcPr>
            <w:tcW w:w="7470" w:type="dxa"/>
          </w:tcPr>
          <w:p w14:paraId="07CC6BAF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484BBA97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1C421E88" w14:textId="6BF9DB17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D45F37"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45F37" w:rsidRPr="007E790E" w14:paraId="29E2A187" w14:textId="77777777" w:rsidTr="00486782">
        <w:trPr>
          <w:trHeight w:val="381"/>
        </w:trPr>
        <w:tc>
          <w:tcPr>
            <w:tcW w:w="7470" w:type="dxa"/>
          </w:tcPr>
          <w:p w14:paraId="4154609C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5D0B1B55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E2483D8" w14:textId="1FC3685D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45F37"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45F37" w:rsidRPr="007E790E" w14:paraId="3B6C107B" w14:textId="77777777" w:rsidTr="00486782">
        <w:trPr>
          <w:trHeight w:val="395"/>
        </w:trPr>
        <w:tc>
          <w:tcPr>
            <w:tcW w:w="7470" w:type="dxa"/>
          </w:tcPr>
          <w:p w14:paraId="765B8A63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30D8E9B5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C8A9468" w14:textId="7F20D387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45F37"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45F37" w:rsidRPr="007E790E" w14:paraId="3324DC86" w14:textId="77777777" w:rsidTr="00486782">
        <w:trPr>
          <w:trHeight w:val="381"/>
        </w:trPr>
        <w:tc>
          <w:tcPr>
            <w:tcW w:w="7470" w:type="dxa"/>
          </w:tcPr>
          <w:p w14:paraId="3BC10917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778678FD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CDC869B" w14:textId="0544B1D6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45F37"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45F37" w:rsidRPr="007E790E" w14:paraId="33A88BD0" w14:textId="77777777" w:rsidTr="00486782">
        <w:trPr>
          <w:trHeight w:val="395"/>
        </w:trPr>
        <w:tc>
          <w:tcPr>
            <w:tcW w:w="7470" w:type="dxa"/>
          </w:tcPr>
          <w:p w14:paraId="282CD008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5A358418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5219679B" w14:textId="1A59BB39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5F37" w:rsidRPr="007E79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="00D45F37"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45F37" w:rsidRPr="007E790E" w14:paraId="7FFA9414" w14:textId="77777777" w:rsidTr="00486782">
        <w:trPr>
          <w:trHeight w:val="381"/>
        </w:trPr>
        <w:tc>
          <w:tcPr>
            <w:tcW w:w="7470" w:type="dxa"/>
          </w:tcPr>
          <w:p w14:paraId="6408709E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32D5573C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D80599C" w14:textId="047FF280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5F37"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45F37" w:rsidRPr="007E790E" w14:paraId="681AE90B" w14:textId="77777777" w:rsidTr="00486782">
        <w:trPr>
          <w:trHeight w:val="395"/>
        </w:trPr>
        <w:tc>
          <w:tcPr>
            <w:tcW w:w="7470" w:type="dxa"/>
          </w:tcPr>
          <w:p w14:paraId="4B0FBE5F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36072D23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C5B5D66" w14:textId="5CD96F41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5F37"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45F37" w:rsidRPr="007E790E" w14:paraId="5E7AEF81" w14:textId="77777777" w:rsidTr="00486782">
        <w:trPr>
          <w:trHeight w:val="381"/>
        </w:trPr>
        <w:tc>
          <w:tcPr>
            <w:tcW w:w="7470" w:type="dxa"/>
          </w:tcPr>
          <w:p w14:paraId="6B6B46C6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0D871CD5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1369D772" w14:textId="0F31625A" w:rsidR="00D45F37" w:rsidRPr="007E790E" w:rsidRDefault="00D45F37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E79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45F37" w:rsidRPr="007E790E" w14:paraId="063B7E1D" w14:textId="77777777" w:rsidTr="00486782">
        <w:trPr>
          <w:trHeight w:val="395"/>
        </w:trPr>
        <w:tc>
          <w:tcPr>
            <w:tcW w:w="7470" w:type="dxa"/>
          </w:tcPr>
          <w:p w14:paraId="2D42FF75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ประมาณการหนี้สินสำหรับการเกษียณของพนักงาน</w:t>
            </w:r>
          </w:p>
        </w:tc>
        <w:tc>
          <w:tcPr>
            <w:tcW w:w="270" w:type="dxa"/>
          </w:tcPr>
          <w:p w14:paraId="7E4EEBF0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4BE5E7C" w14:textId="352D6F60" w:rsidR="00D45F37" w:rsidRPr="007E790E" w:rsidRDefault="00D45F37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E79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790E" w:rsidRPr="000B580A" w14:paraId="3433A7E2" w14:textId="77777777" w:rsidTr="000B580A">
        <w:trPr>
          <w:trHeight w:val="70"/>
        </w:trPr>
        <w:tc>
          <w:tcPr>
            <w:tcW w:w="7470" w:type="dxa"/>
          </w:tcPr>
          <w:p w14:paraId="70D5DB8D" w14:textId="77777777" w:rsidR="007E790E" w:rsidRPr="000B580A" w:rsidRDefault="007E790E" w:rsidP="0048678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754A256" w14:textId="77777777" w:rsidR="007E790E" w:rsidRPr="000B580A" w:rsidRDefault="007E790E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64E4AFA8" w14:textId="77777777" w:rsidR="007E790E" w:rsidRPr="000B580A" w:rsidRDefault="007E790E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5F37" w:rsidRPr="007E790E" w14:paraId="26C070D9" w14:textId="77777777" w:rsidTr="00486782">
        <w:trPr>
          <w:trHeight w:val="381"/>
        </w:trPr>
        <w:tc>
          <w:tcPr>
            <w:tcW w:w="7470" w:type="dxa"/>
          </w:tcPr>
          <w:p w14:paraId="3361C174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สินทรัพย์อื่น/(หนี้สินอื่น) - สุทธิ</w:t>
            </w:r>
          </w:p>
        </w:tc>
        <w:tc>
          <w:tcPr>
            <w:tcW w:w="270" w:type="dxa"/>
          </w:tcPr>
          <w:p w14:paraId="48474B58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2223E64" w14:textId="4A474139" w:rsidR="00D45F37" w:rsidRPr="007E790E" w:rsidRDefault="00D45F37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E79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45F37" w:rsidRPr="007E790E" w14:paraId="74095CD9" w14:textId="77777777" w:rsidTr="00486782">
        <w:trPr>
          <w:trHeight w:val="395"/>
        </w:trPr>
        <w:tc>
          <w:tcPr>
            <w:tcW w:w="7470" w:type="dxa"/>
          </w:tcPr>
          <w:p w14:paraId="3FB60BAD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45EAB354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7EE824B" w14:textId="0C5D5623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45F37" w:rsidRPr="007E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692</w:t>
            </w:r>
            <w:r w:rsidR="00D45F37" w:rsidRPr="007E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D45F37" w:rsidRPr="007E790E" w14:paraId="5839DA7B" w14:textId="77777777" w:rsidTr="00486782">
        <w:trPr>
          <w:trHeight w:val="395"/>
        </w:trPr>
        <w:tc>
          <w:tcPr>
            <w:tcW w:w="7470" w:type="dxa"/>
          </w:tcPr>
          <w:p w14:paraId="263BD65D" w14:textId="6193A1BF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79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7E79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9B660E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4A710BC" w14:textId="5FDF2752" w:rsidR="00D45F37" w:rsidRPr="007E790E" w:rsidRDefault="00D45F37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7E790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E79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45F37" w:rsidRPr="007E790E" w14:paraId="0B0501AD" w14:textId="77777777" w:rsidTr="00486782">
        <w:trPr>
          <w:trHeight w:val="381"/>
        </w:trPr>
        <w:tc>
          <w:tcPr>
            <w:tcW w:w="7470" w:type="dxa"/>
          </w:tcPr>
          <w:p w14:paraId="3E7F86E3" w14:textId="77777777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79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3D668303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20BCEE0C" w14:textId="0F142B87" w:rsidR="00D45F37" w:rsidRPr="007E790E" w:rsidRDefault="00EE0AC0" w:rsidP="007E790E">
            <w:pPr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863</w:t>
            </w:r>
            <w:r w:rsidR="00D45F37" w:rsidRPr="007E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D45F37" w:rsidRPr="007E790E" w14:paraId="6B4F08B5" w14:textId="77777777" w:rsidTr="00486782">
        <w:trPr>
          <w:trHeight w:val="381"/>
        </w:trPr>
        <w:tc>
          <w:tcPr>
            <w:tcW w:w="7470" w:type="dxa"/>
          </w:tcPr>
          <w:p w14:paraId="5A1E0FFB" w14:textId="00B9A6EC" w:rsidR="00D45F37" w:rsidRPr="007E790E" w:rsidRDefault="00D45F37" w:rsidP="004867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กำไรขาดทุน 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E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E79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สิงหาคม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E57EA9F" w14:textId="77777777" w:rsidR="00D45F37" w:rsidRPr="007E790E" w:rsidRDefault="00D45F37" w:rsidP="0048678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double" w:sz="4" w:space="0" w:color="auto"/>
              <w:bottom w:val="double" w:sz="4" w:space="0" w:color="auto"/>
            </w:tcBorders>
          </w:tcPr>
          <w:p w14:paraId="1DD0B8D2" w14:textId="77777777" w:rsidR="00D45F37" w:rsidRPr="007E790E" w:rsidRDefault="00D45F37" w:rsidP="00486782">
            <w:pPr>
              <w:spacing w:line="240" w:lineRule="auto"/>
              <w:ind w:right="3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4DC4A85" w14:textId="77777777" w:rsidR="00BB4C3D" w:rsidRPr="00071E7A" w:rsidRDefault="00BB4C3D" w:rsidP="0072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/>
          <w:sz w:val="24"/>
          <w:szCs w:val="24"/>
        </w:rPr>
      </w:pPr>
    </w:p>
    <w:p w14:paraId="76788071" w14:textId="77777777" w:rsidR="00BB4C3D" w:rsidRPr="00071E7A" w:rsidRDefault="00BB4C3D" w:rsidP="0072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/>
          <w:sz w:val="24"/>
          <w:szCs w:val="24"/>
        </w:rPr>
      </w:pPr>
    </w:p>
    <w:p w14:paraId="277BC773" w14:textId="41DB1DAA" w:rsidR="00BB4C3D" w:rsidRPr="00071E7A" w:rsidRDefault="00BB4C3D" w:rsidP="00BB4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19"/>
        </w:tabs>
        <w:spacing w:line="240" w:lineRule="auto"/>
        <w:ind w:left="547" w:right="-43"/>
        <w:rPr>
          <w:rFonts w:asciiTheme="majorBidi" w:hAnsiTheme="majorBidi" w:cstheme="majorBidi"/>
          <w:sz w:val="24"/>
          <w:szCs w:val="24"/>
        </w:rPr>
      </w:pPr>
      <w:r w:rsidRPr="00071E7A">
        <w:rPr>
          <w:rFonts w:asciiTheme="majorBidi" w:hAnsiTheme="majorBidi" w:cstheme="majorBidi"/>
          <w:sz w:val="24"/>
          <w:szCs w:val="24"/>
        </w:rPr>
        <w:tab/>
      </w:r>
    </w:p>
    <w:p w14:paraId="4A100387" w14:textId="529F3C5A" w:rsidR="00BB4C3D" w:rsidRPr="00071E7A" w:rsidRDefault="00BB4C3D" w:rsidP="00BB4C3D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19"/>
        </w:tabs>
        <w:rPr>
          <w:rFonts w:asciiTheme="majorBidi" w:hAnsiTheme="majorBidi" w:cstheme="majorBidi"/>
          <w:sz w:val="24"/>
          <w:szCs w:val="24"/>
          <w:cs/>
        </w:rPr>
        <w:sectPr w:rsidR="00BB4C3D" w:rsidRPr="00071E7A" w:rsidSect="00D45F37">
          <w:headerReference w:type="default" r:id="rId12"/>
          <w:pgSz w:w="11909" w:h="16834" w:code="9"/>
          <w:pgMar w:top="1152" w:right="1019" w:bottom="1152" w:left="1170" w:header="720" w:footer="618" w:gutter="0"/>
          <w:cols w:space="720"/>
          <w:docGrid w:linePitch="245"/>
        </w:sectPr>
      </w:pPr>
      <w:r w:rsidRPr="00071E7A">
        <w:rPr>
          <w:rFonts w:asciiTheme="majorBidi" w:hAnsiTheme="majorBidi" w:cstheme="majorBidi"/>
          <w:sz w:val="24"/>
          <w:szCs w:val="24"/>
        </w:rPr>
        <w:tab/>
      </w:r>
    </w:p>
    <w:p w14:paraId="636421FD" w14:textId="6F68E0FE" w:rsidR="00306F4A" w:rsidRPr="00071E7A" w:rsidRDefault="00306F4A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</w:t>
      </w:r>
      <w:r w:rsidR="007A11F1" w:rsidRPr="00071E7A">
        <w:rPr>
          <w:rFonts w:asciiTheme="majorBidi" w:hAnsiTheme="majorBidi" w:cstheme="majorBidi" w:hint="cs"/>
          <w:b/>
          <w:bCs/>
          <w:sz w:val="28"/>
          <w:szCs w:val="28"/>
          <w:cs/>
        </w:rPr>
        <w:t>บริษัทร่วมและ</w:t>
      </w: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การร่วมค้า</w:t>
      </w:r>
    </w:p>
    <w:p w14:paraId="1378DFD9" w14:textId="77777777" w:rsidR="00306F4A" w:rsidRPr="00071E7A" w:rsidRDefault="00306F4A" w:rsidP="008969FD">
      <w:pPr>
        <w:pStyle w:val="block"/>
        <w:spacing w:after="0"/>
        <w:ind w:left="54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1F3041C1" w14:textId="435C7D6F" w:rsidR="008969FD" w:rsidRPr="00071E7A" w:rsidRDefault="008969FD" w:rsidP="008969FD">
      <w:pPr>
        <w:pStyle w:val="block"/>
        <w:spacing w:after="0"/>
        <w:ind w:left="540"/>
        <w:jc w:val="both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C805FE" w:rsidRPr="00071E7A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บริษัทร่วมและ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การร่วมค้า</w:t>
      </w:r>
      <w:r w:rsidRPr="00071E7A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 ณ วันที่ </w:t>
      </w:r>
      <w:r w:rsidR="00EE0AC0" w:rsidRPr="00EE0AC0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071E7A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071E7A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ธันวาคม </w:t>
      </w:r>
      <w:r w:rsidR="00EE0AC0" w:rsidRPr="00EE0AC0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2565</w:t>
      </w:r>
      <w:r w:rsidR="0034415E" w:rsidRPr="00071E7A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="0034415E" w:rsidRPr="00071E7A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และ </w:t>
      </w:r>
      <w:r w:rsidR="00EE0AC0" w:rsidRPr="00EE0AC0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2564</w:t>
      </w:r>
      <w:r w:rsidR="00BD31BC" w:rsidRPr="00071E7A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 </w:t>
      </w:r>
      <w:r w:rsidRPr="00071E7A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และเงินปันผลรับสำหรับแต่ละปี</w:t>
      </w:r>
      <w:r w:rsidRPr="00071E7A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071E7A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มีดังนี้</w:t>
      </w:r>
    </w:p>
    <w:p w14:paraId="2363712B" w14:textId="77777777" w:rsidR="00D25DB4" w:rsidRPr="00071E7A" w:rsidRDefault="00D25DB4" w:rsidP="008969FD">
      <w:pPr>
        <w:pStyle w:val="block"/>
        <w:spacing w:after="0"/>
        <w:ind w:left="540"/>
        <w:jc w:val="both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tbl>
      <w:tblPr>
        <w:tblW w:w="140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9"/>
        <w:gridCol w:w="1889"/>
        <w:gridCol w:w="808"/>
        <w:gridCol w:w="852"/>
        <w:gridCol w:w="181"/>
        <w:gridCol w:w="854"/>
        <w:gridCol w:w="178"/>
        <w:gridCol w:w="727"/>
        <w:gridCol w:w="178"/>
        <w:gridCol w:w="769"/>
        <w:gridCol w:w="178"/>
        <w:gridCol w:w="767"/>
        <w:gridCol w:w="178"/>
        <w:gridCol w:w="776"/>
        <w:gridCol w:w="178"/>
        <w:gridCol w:w="754"/>
        <w:gridCol w:w="178"/>
        <w:gridCol w:w="768"/>
        <w:gridCol w:w="178"/>
        <w:gridCol w:w="767"/>
        <w:gridCol w:w="178"/>
        <w:gridCol w:w="726"/>
      </w:tblGrid>
      <w:tr w:rsidR="004E246C" w:rsidRPr="00071E7A" w14:paraId="280E043A" w14:textId="77777777" w:rsidTr="00212A5F">
        <w:trPr>
          <w:cantSplit/>
          <w:trHeight w:val="325"/>
          <w:tblHeader/>
        </w:trPr>
        <w:tc>
          <w:tcPr>
            <w:tcW w:w="4686" w:type="dxa"/>
            <w:gridSpan w:val="3"/>
          </w:tcPr>
          <w:p w14:paraId="720EA925" w14:textId="77777777" w:rsidR="004E246C" w:rsidRPr="00071E7A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365" w:type="dxa"/>
            <w:gridSpan w:val="19"/>
          </w:tcPr>
          <w:p w14:paraId="377BEBB3" w14:textId="77777777" w:rsidR="004E246C" w:rsidRPr="00071E7A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E246C" w:rsidRPr="00071E7A" w14:paraId="5107A743" w14:textId="77777777" w:rsidTr="00674A7E">
        <w:trPr>
          <w:cantSplit/>
          <w:trHeight w:val="641"/>
          <w:tblHeader/>
        </w:trPr>
        <w:tc>
          <w:tcPr>
            <w:tcW w:w="1989" w:type="dxa"/>
            <w:vAlign w:val="bottom"/>
          </w:tcPr>
          <w:p w14:paraId="3CC4E283" w14:textId="77777777" w:rsidR="004E246C" w:rsidRPr="00071E7A" w:rsidRDefault="004E246C" w:rsidP="00B2379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9" w:type="dxa"/>
            <w:vAlign w:val="bottom"/>
          </w:tcPr>
          <w:p w14:paraId="68329354" w14:textId="77777777" w:rsidR="004E246C" w:rsidRPr="00071E7A" w:rsidRDefault="004E246C" w:rsidP="00B2379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8" w:type="dxa"/>
            <w:vAlign w:val="bottom"/>
          </w:tcPr>
          <w:p w14:paraId="774AF240" w14:textId="77777777" w:rsidR="004E246C" w:rsidRPr="00071E7A" w:rsidRDefault="004E246C" w:rsidP="00B2379B">
            <w:pPr>
              <w:tabs>
                <w:tab w:val="clear" w:pos="680"/>
              </w:tabs>
              <w:ind w:left="-7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887" w:type="dxa"/>
            <w:gridSpan w:val="3"/>
            <w:vAlign w:val="bottom"/>
          </w:tcPr>
          <w:p w14:paraId="113C814E" w14:textId="77777777" w:rsidR="004E246C" w:rsidRPr="00071E7A" w:rsidRDefault="004E246C" w:rsidP="00B2379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59395125" w14:textId="77777777" w:rsidR="004E246C" w:rsidRPr="00071E7A" w:rsidRDefault="004E246C" w:rsidP="00B2379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bottom"/>
          </w:tcPr>
          <w:p w14:paraId="06EAE10C" w14:textId="77777777" w:rsidR="004E246C" w:rsidRPr="00071E7A" w:rsidRDefault="004E246C" w:rsidP="00B23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7BC82C59" w14:textId="77777777" w:rsidR="004E246C" w:rsidRPr="00071E7A" w:rsidRDefault="004E246C" w:rsidP="00B23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21" w:type="dxa"/>
            <w:gridSpan w:val="3"/>
            <w:vAlign w:val="bottom"/>
          </w:tcPr>
          <w:p w14:paraId="495A4BDE" w14:textId="77777777" w:rsidR="004E246C" w:rsidRPr="00071E7A" w:rsidRDefault="004E246C" w:rsidP="00B23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81D4F1A" w14:textId="77777777" w:rsidR="004E246C" w:rsidRPr="00071E7A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07706EEB" w14:textId="77777777" w:rsidR="004E246C" w:rsidRPr="00071E7A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7F5BD202" w14:textId="77777777" w:rsidR="004E246C" w:rsidRPr="00071E7A" w:rsidRDefault="004E246C" w:rsidP="00B23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vAlign w:val="bottom"/>
          </w:tcPr>
          <w:p w14:paraId="0094901D" w14:textId="77777777" w:rsidR="004E246C" w:rsidRPr="00071E7A" w:rsidRDefault="004E246C" w:rsidP="00B23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28F003EF" w14:textId="77777777" w:rsidR="00842675" w:rsidRPr="00071E7A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0C771FB2" w14:textId="2C425E6B" w:rsidR="004E246C" w:rsidRPr="00071E7A" w:rsidRDefault="004E246C" w:rsidP="00842675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</w:t>
            </w:r>
            <w:r w:rsidR="00842675"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422E3F" w:rsidRPr="00071E7A" w14:paraId="3FC03797" w14:textId="77777777" w:rsidTr="00674A7E">
        <w:trPr>
          <w:cantSplit/>
          <w:trHeight w:val="286"/>
          <w:tblHeader/>
        </w:trPr>
        <w:tc>
          <w:tcPr>
            <w:tcW w:w="1989" w:type="dxa"/>
            <w:vAlign w:val="bottom"/>
          </w:tcPr>
          <w:p w14:paraId="2DA886A3" w14:textId="77777777" w:rsidR="00BD31BC" w:rsidRPr="00071E7A" w:rsidRDefault="00BD31BC" w:rsidP="00BD31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9" w:type="dxa"/>
            <w:vAlign w:val="bottom"/>
          </w:tcPr>
          <w:p w14:paraId="3541F820" w14:textId="77777777" w:rsidR="00BD31BC" w:rsidRPr="00071E7A" w:rsidRDefault="00BD31BC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ED8C675" w14:textId="77777777" w:rsidR="00BD31BC" w:rsidRPr="00071E7A" w:rsidRDefault="00BD31BC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vAlign w:val="bottom"/>
          </w:tcPr>
          <w:p w14:paraId="1D424063" w14:textId="452C4184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11ACCD31" w14:textId="77777777" w:rsidR="00BD31BC" w:rsidRPr="00071E7A" w:rsidRDefault="00BD31BC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2D487F42" w14:textId="46CA98E3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5146D221" w14:textId="77777777" w:rsidR="00BD31BC" w:rsidRPr="00071E7A" w:rsidRDefault="00BD31BC" w:rsidP="00BD31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24F81CF3" w14:textId="7E540BE7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5D7B4B66" w14:textId="77777777" w:rsidR="00BD31BC" w:rsidRPr="00071E7A" w:rsidRDefault="00BD31BC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5E087FF0" w14:textId="7D2FC88A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07210C02" w14:textId="77777777" w:rsidR="00BD31BC" w:rsidRPr="00071E7A" w:rsidRDefault="00BD31BC" w:rsidP="00BD31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19D658D5" w14:textId="40D721A9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4F1AAE62" w14:textId="77777777" w:rsidR="00BD31BC" w:rsidRPr="00071E7A" w:rsidRDefault="00BD31BC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4DA0B89F" w14:textId="7C9D8056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9D78F7E" w14:textId="77777777" w:rsidR="00BD31BC" w:rsidRPr="00071E7A" w:rsidRDefault="00BD31BC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DA8A58C" w14:textId="6C57E79A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59E3BE5B" w14:textId="77777777" w:rsidR="00BD31BC" w:rsidRPr="00071E7A" w:rsidRDefault="00BD31BC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110A8260" w14:textId="1F22E43F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5B386421" w14:textId="77777777" w:rsidR="00BD31BC" w:rsidRPr="00071E7A" w:rsidRDefault="00BD31BC" w:rsidP="00BD31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1D663C3A" w14:textId="0BEEFCB2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762148AC" w14:textId="77777777" w:rsidR="00BD31BC" w:rsidRPr="00071E7A" w:rsidRDefault="00BD31BC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5EDD2E3" w14:textId="216FE859" w:rsidR="00BD31BC" w:rsidRPr="00071E7A" w:rsidRDefault="00EE0AC0" w:rsidP="00BD31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4E246C" w:rsidRPr="00071E7A" w14:paraId="51B61A6C" w14:textId="77777777" w:rsidTr="00212A5F">
        <w:trPr>
          <w:cantSplit/>
          <w:trHeight w:val="266"/>
        </w:trPr>
        <w:tc>
          <w:tcPr>
            <w:tcW w:w="1989" w:type="dxa"/>
          </w:tcPr>
          <w:p w14:paraId="4C216FB3" w14:textId="77777777" w:rsidR="004E246C" w:rsidRPr="00071E7A" w:rsidRDefault="004E246C" w:rsidP="00B2379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9" w:type="dxa"/>
          </w:tcPr>
          <w:p w14:paraId="39C709AF" w14:textId="77777777" w:rsidR="004E246C" w:rsidRPr="00071E7A" w:rsidRDefault="004E246C" w:rsidP="00B2379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3CB4861" w14:textId="77777777" w:rsidR="004E246C" w:rsidRPr="00071E7A" w:rsidRDefault="004E246C" w:rsidP="00B2379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87" w:type="dxa"/>
            <w:gridSpan w:val="3"/>
          </w:tcPr>
          <w:p w14:paraId="48A487DB" w14:textId="77777777" w:rsidR="004E246C" w:rsidRPr="00071E7A" w:rsidRDefault="004E246C" w:rsidP="00B2379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6AFCB57F" w14:textId="77777777" w:rsidR="004E246C" w:rsidRPr="00071E7A" w:rsidRDefault="004E246C" w:rsidP="00B2379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300" w:type="dxa"/>
            <w:gridSpan w:val="15"/>
          </w:tcPr>
          <w:p w14:paraId="7BCBBA46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22E3F" w:rsidRPr="00071E7A" w14:paraId="3317B682" w14:textId="77777777" w:rsidTr="00674A7E">
        <w:trPr>
          <w:cantSplit/>
          <w:trHeight w:val="325"/>
        </w:trPr>
        <w:tc>
          <w:tcPr>
            <w:tcW w:w="3878" w:type="dxa"/>
            <w:gridSpan w:val="2"/>
          </w:tcPr>
          <w:p w14:paraId="6C5F7AA1" w14:textId="1849AA5B" w:rsidR="007A11F1" w:rsidRPr="00071E7A" w:rsidRDefault="007A11F1" w:rsidP="00486782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 (ถือหุ้นโดยบริษัทย่อยทางอ้อม)</w:t>
            </w:r>
          </w:p>
        </w:tc>
        <w:tc>
          <w:tcPr>
            <w:tcW w:w="808" w:type="dxa"/>
          </w:tcPr>
          <w:p w14:paraId="25F06E0C" w14:textId="77777777" w:rsidR="007A11F1" w:rsidRPr="00071E7A" w:rsidRDefault="007A11F1" w:rsidP="00486782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2" w:type="dxa"/>
          </w:tcPr>
          <w:p w14:paraId="13BA8A12" w14:textId="77777777" w:rsidR="007A11F1" w:rsidRPr="00071E7A" w:rsidRDefault="007A11F1" w:rsidP="00486782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64F817E" w14:textId="77777777" w:rsidR="007A11F1" w:rsidRPr="00071E7A" w:rsidRDefault="007A11F1" w:rsidP="00486782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4" w:type="dxa"/>
          </w:tcPr>
          <w:p w14:paraId="6327BE60" w14:textId="77777777" w:rsidR="007A11F1" w:rsidRPr="00071E7A" w:rsidRDefault="007A11F1" w:rsidP="00486782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6BF4F9B" w14:textId="77777777" w:rsidR="007A11F1" w:rsidRPr="00071E7A" w:rsidRDefault="007A11F1" w:rsidP="00486782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14:paraId="745DA1E8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7192EC0" w14:textId="77777777" w:rsidR="007A11F1" w:rsidRPr="00071E7A" w:rsidRDefault="007A11F1" w:rsidP="004867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C236420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4C4FA70" w14:textId="77777777" w:rsidR="007A11F1" w:rsidRPr="00071E7A" w:rsidRDefault="007A11F1" w:rsidP="004867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73C87A38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D05A6E2" w14:textId="77777777" w:rsidR="007A11F1" w:rsidRPr="00071E7A" w:rsidRDefault="007A11F1" w:rsidP="004867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</w:tcPr>
          <w:p w14:paraId="0CE025B7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E138977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</w:tcPr>
          <w:p w14:paraId="1E8D659C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17FE12C" w14:textId="77777777" w:rsidR="007A11F1" w:rsidRPr="00071E7A" w:rsidRDefault="007A11F1" w:rsidP="004867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11EE241D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7EC18D1" w14:textId="77777777" w:rsidR="007A11F1" w:rsidRPr="00071E7A" w:rsidRDefault="007A11F1" w:rsidP="004867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3780F12E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8B130E0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70ACDFEF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22E3F" w:rsidRPr="00071E7A" w14:paraId="2834511E" w14:textId="77777777" w:rsidTr="00674A7E">
        <w:trPr>
          <w:cantSplit/>
          <w:trHeight w:val="967"/>
        </w:trPr>
        <w:tc>
          <w:tcPr>
            <w:tcW w:w="1989" w:type="dxa"/>
          </w:tcPr>
          <w:p w14:paraId="52162CB9" w14:textId="77777777" w:rsidR="007A11F1" w:rsidRPr="00071E7A" w:rsidRDefault="007A11F1" w:rsidP="000662EE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อินเตอร์เวนชั่น </w:t>
            </w:r>
          </w:p>
          <w:p w14:paraId="2FC1553F" w14:textId="64CD416D" w:rsidR="007A11F1" w:rsidRPr="00071E7A" w:rsidRDefault="000662EE" w:rsidP="00C805FE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="007A11F1"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คอนซัลติ้ง แอท เทพธารินทร์</w:t>
            </w:r>
            <w:r w:rsidR="00C805FE"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7A11F1"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ฮอสพิทอล จำกัด</w:t>
            </w:r>
          </w:p>
        </w:tc>
        <w:tc>
          <w:tcPr>
            <w:tcW w:w="1889" w:type="dxa"/>
          </w:tcPr>
          <w:p w14:paraId="750CEC33" w14:textId="77777777" w:rsidR="000662EE" w:rsidRPr="00071E7A" w:rsidRDefault="000662EE" w:rsidP="00486782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C61760" w14:textId="77777777" w:rsidR="000662EE" w:rsidRPr="00071E7A" w:rsidRDefault="000662EE" w:rsidP="000662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F01852" w14:textId="0E273918" w:rsidR="007A11F1" w:rsidRPr="00071E7A" w:rsidRDefault="000662EE" w:rsidP="000662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ให้เช่าเครื่องมือแพทย์</w:t>
            </w:r>
          </w:p>
        </w:tc>
        <w:tc>
          <w:tcPr>
            <w:tcW w:w="808" w:type="dxa"/>
          </w:tcPr>
          <w:p w14:paraId="00A4C833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395025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38123B" w14:textId="4CA10493" w:rsidR="007A11F1" w:rsidRPr="00071E7A" w:rsidRDefault="000662EE" w:rsidP="00486782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52" w:type="dxa"/>
          </w:tcPr>
          <w:p w14:paraId="25C076FC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BA93AE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85F2FB" w14:textId="067BE368" w:rsidR="000662EE" w:rsidRPr="00071E7A" w:rsidRDefault="00EE0AC0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5D5A05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181" w:type="dxa"/>
          </w:tcPr>
          <w:p w14:paraId="7CC7576E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1E3FB6EC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8A5FEC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4636BA" w14:textId="02B7642A" w:rsidR="007A11F1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3AE7682" w14:textId="77777777" w:rsidR="007A11F1" w:rsidRPr="00071E7A" w:rsidRDefault="007A11F1" w:rsidP="00486782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343687D1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2DC05D4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8BC5BF1" w14:textId="10E70A9E" w:rsidR="000662EE" w:rsidRPr="00071E7A" w:rsidRDefault="00EE0AC0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1C4D1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D1FFCCD" w14:textId="77777777" w:rsidR="007A11F1" w:rsidRPr="00071E7A" w:rsidRDefault="007A11F1" w:rsidP="0048678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34B976A8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0E82A8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187362" w14:textId="4A09DA74" w:rsidR="007A11F1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B0F6199" w14:textId="77777777" w:rsidR="007A11F1" w:rsidRPr="00071E7A" w:rsidRDefault="007A11F1" w:rsidP="0048678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2085C34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E119E5A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189DBA3" w14:textId="16B26C46" w:rsidR="000662EE" w:rsidRPr="00071E7A" w:rsidRDefault="00A60A31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BBB41C" w14:textId="77777777" w:rsidR="007A11F1" w:rsidRPr="00071E7A" w:rsidRDefault="007A11F1" w:rsidP="0048678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6831323E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108B90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309378" w14:textId="42615542" w:rsidR="007A11F1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8964DF8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B8A256E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EE8FFF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39E1BD" w14:textId="2833E22C" w:rsidR="000662EE" w:rsidRPr="00071E7A" w:rsidRDefault="00EE0AC0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1C4D1F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0C95BD72" w14:textId="77777777" w:rsidR="007A11F1" w:rsidRPr="00071E7A" w:rsidRDefault="007A11F1" w:rsidP="0048678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49603E12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F3D87F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B12AAA" w14:textId="0C3A1993" w:rsidR="007A11F1" w:rsidRPr="00071E7A" w:rsidRDefault="000662EE" w:rsidP="004867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4BE93E0" w14:textId="77777777" w:rsidR="007A11F1" w:rsidRPr="00071E7A" w:rsidRDefault="007A11F1" w:rsidP="0048678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99503E6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474D60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BD7385" w14:textId="558D1C1D" w:rsidR="000662EE" w:rsidRPr="00071E7A" w:rsidRDefault="00AD484A" w:rsidP="004867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057B13" w14:textId="77777777" w:rsidR="007A11F1" w:rsidRPr="00071E7A" w:rsidRDefault="007A11F1" w:rsidP="00486782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603C72F5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E54BD4" w14:textId="77777777" w:rsidR="000662EE" w:rsidRPr="00071E7A" w:rsidRDefault="000662EE" w:rsidP="004867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A03A095" w14:textId="0A131A51" w:rsidR="007A11F1" w:rsidRPr="00071E7A" w:rsidRDefault="000662EE" w:rsidP="0048678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10323" w:rsidRPr="00071E7A" w14:paraId="505C74CC" w14:textId="77777777" w:rsidTr="00674A7E">
        <w:trPr>
          <w:cantSplit/>
          <w:trHeight w:val="182"/>
        </w:trPr>
        <w:tc>
          <w:tcPr>
            <w:tcW w:w="1989" w:type="dxa"/>
          </w:tcPr>
          <w:p w14:paraId="0D6898F1" w14:textId="6CF52A10" w:rsidR="00E10323" w:rsidRPr="00071E7A" w:rsidRDefault="00E10323" w:rsidP="00E1032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89" w:type="dxa"/>
          </w:tcPr>
          <w:p w14:paraId="00C018C4" w14:textId="77777777" w:rsidR="00E10323" w:rsidRPr="00071E7A" w:rsidRDefault="00E10323" w:rsidP="00E1032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6482C80E" w14:textId="77777777" w:rsidR="00E10323" w:rsidRPr="00071E7A" w:rsidRDefault="00E10323" w:rsidP="00E10323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2" w:type="dxa"/>
          </w:tcPr>
          <w:p w14:paraId="0841AB6A" w14:textId="77777777" w:rsidR="00E10323" w:rsidRPr="00071E7A" w:rsidRDefault="00E10323" w:rsidP="00E103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5A59B6C8" w14:textId="77777777" w:rsidR="00E10323" w:rsidRPr="00071E7A" w:rsidRDefault="00E10323" w:rsidP="00E10323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3EC5F61E" w14:textId="77777777" w:rsidR="00E10323" w:rsidRPr="00071E7A" w:rsidRDefault="00E10323" w:rsidP="00E103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B7FA01C" w14:textId="77777777" w:rsidR="00E10323" w:rsidRPr="00071E7A" w:rsidRDefault="00E10323" w:rsidP="00E10323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7A2E2963" w14:textId="77777777" w:rsidR="00E10323" w:rsidRPr="00071E7A" w:rsidRDefault="00E10323" w:rsidP="00E103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7F6A549" w14:textId="77777777" w:rsidR="00E10323" w:rsidRPr="00071E7A" w:rsidRDefault="00E10323" w:rsidP="00E10323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2C2FD822" w14:textId="77777777" w:rsidR="00E10323" w:rsidRPr="00071E7A" w:rsidRDefault="00E10323" w:rsidP="00E103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283586F" w14:textId="77777777" w:rsidR="00E10323" w:rsidRPr="00071E7A" w:rsidRDefault="00E10323" w:rsidP="00E10323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43E46A1F" w14:textId="05F8D627" w:rsidR="00E10323" w:rsidRPr="00071E7A" w:rsidRDefault="00A60A31" w:rsidP="00E103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CC81243" w14:textId="77777777" w:rsidR="00E10323" w:rsidRPr="00071E7A" w:rsidRDefault="00E10323" w:rsidP="00E10323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12715681" w14:textId="4E0191DA" w:rsidR="00E10323" w:rsidRPr="00071E7A" w:rsidRDefault="00E10323" w:rsidP="00E103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105541" w14:textId="77777777" w:rsidR="00E10323" w:rsidRPr="00071E7A" w:rsidRDefault="00E10323" w:rsidP="00E1032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AA34F8C" w14:textId="4E62A8CD" w:rsidR="00E10323" w:rsidRPr="00071E7A" w:rsidRDefault="00EE0AC0" w:rsidP="00E103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="001C4D1F"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362F526D" w14:textId="77777777" w:rsidR="00E10323" w:rsidRPr="00071E7A" w:rsidRDefault="00E10323" w:rsidP="00E10323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5079EBA6" w14:textId="2D4539C1" w:rsidR="00E10323" w:rsidRPr="00071E7A" w:rsidRDefault="00E10323" w:rsidP="00E103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522727" w14:textId="77777777" w:rsidR="00E10323" w:rsidRPr="00071E7A" w:rsidRDefault="00E10323" w:rsidP="00E10323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1AB4F9EF" w14:textId="4143F7BA" w:rsidR="00E10323" w:rsidRPr="00071E7A" w:rsidRDefault="00A60A31" w:rsidP="00E10323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BE4F58E" w14:textId="77777777" w:rsidR="00E10323" w:rsidRPr="00071E7A" w:rsidRDefault="00E10323" w:rsidP="00E10323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09AD171D" w14:textId="572515AD" w:rsidR="00E10323" w:rsidRPr="00071E7A" w:rsidRDefault="00E10323" w:rsidP="00E10323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422E3F" w:rsidRPr="00071E7A" w14:paraId="5DB2E340" w14:textId="77777777" w:rsidTr="00674A7E">
        <w:trPr>
          <w:cantSplit/>
          <w:trHeight w:val="335"/>
        </w:trPr>
        <w:tc>
          <w:tcPr>
            <w:tcW w:w="3878" w:type="dxa"/>
            <w:gridSpan w:val="2"/>
          </w:tcPr>
          <w:p w14:paraId="522078FA" w14:textId="77777777" w:rsidR="004E246C" w:rsidRPr="00071E7A" w:rsidRDefault="004E246C" w:rsidP="00B2379B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808" w:type="dxa"/>
          </w:tcPr>
          <w:p w14:paraId="42CDDD32" w14:textId="77777777" w:rsidR="004E246C" w:rsidRPr="00071E7A" w:rsidRDefault="004E246C" w:rsidP="00B2379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2" w:type="dxa"/>
          </w:tcPr>
          <w:p w14:paraId="6EABA0DA" w14:textId="77777777" w:rsidR="004E246C" w:rsidRPr="00071E7A" w:rsidRDefault="004E246C" w:rsidP="00B2379B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946B54B" w14:textId="77777777" w:rsidR="004E246C" w:rsidRPr="00071E7A" w:rsidRDefault="004E246C" w:rsidP="00B2379B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4" w:type="dxa"/>
          </w:tcPr>
          <w:p w14:paraId="38A5DFE1" w14:textId="77777777" w:rsidR="004E246C" w:rsidRPr="00071E7A" w:rsidRDefault="004E246C" w:rsidP="00B2379B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E8A8837" w14:textId="77777777" w:rsidR="004E246C" w:rsidRPr="00071E7A" w:rsidRDefault="004E246C" w:rsidP="00B2379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14:paraId="339878C7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B5E391D" w14:textId="77777777" w:rsidR="004E246C" w:rsidRPr="00071E7A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68C21108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81457B7" w14:textId="77777777" w:rsidR="004E246C" w:rsidRPr="00071E7A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3F75F254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ADE5B41" w14:textId="77777777" w:rsidR="004E246C" w:rsidRPr="00071E7A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</w:tcPr>
          <w:p w14:paraId="2F5FA52E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350A404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</w:tcPr>
          <w:p w14:paraId="47B0D9CF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6A0C86B" w14:textId="77777777" w:rsidR="004E246C" w:rsidRPr="00071E7A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4135A922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2A64548" w14:textId="77777777" w:rsidR="004E246C" w:rsidRPr="00071E7A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7FBCC361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7A0537B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CAF573F" w14:textId="77777777" w:rsidR="004E246C" w:rsidRPr="00071E7A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D484A" w:rsidRPr="00071E7A" w14:paraId="67760778" w14:textId="77777777" w:rsidTr="00674A7E">
        <w:trPr>
          <w:cantSplit/>
          <w:trHeight w:val="631"/>
        </w:trPr>
        <w:tc>
          <w:tcPr>
            <w:tcW w:w="1989" w:type="dxa"/>
          </w:tcPr>
          <w:p w14:paraId="32C50683" w14:textId="77777777" w:rsidR="00AD484A" w:rsidRPr="00071E7A" w:rsidRDefault="00AD484A" w:rsidP="00AD484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พฤกษา เอชดีซี       เฮาส์ซิง</w:t>
            </w:r>
            <w:r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จำกัด </w:t>
            </w:r>
            <w:r w:rsidRPr="00071E7A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889" w:type="dxa"/>
          </w:tcPr>
          <w:p w14:paraId="4B979785" w14:textId="77777777" w:rsidR="00AD484A" w:rsidRPr="00071E7A" w:rsidRDefault="00AD484A" w:rsidP="00AD484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พัฒนาอสังหาริมทรัพย์และก่อสร้างที่อยู่อาศัย</w:t>
            </w:r>
          </w:p>
        </w:tc>
        <w:tc>
          <w:tcPr>
            <w:tcW w:w="808" w:type="dxa"/>
          </w:tcPr>
          <w:p w14:paraId="119CB18B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53EE5F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มัลดีฟส์</w:t>
            </w:r>
          </w:p>
        </w:tc>
        <w:tc>
          <w:tcPr>
            <w:tcW w:w="852" w:type="dxa"/>
          </w:tcPr>
          <w:p w14:paraId="791753A5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E7D250" w14:textId="2661D89E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87C2134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48FEDCA2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0794CF" w14:textId="7463160E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E498EC" w14:textId="77777777" w:rsidR="00AD484A" w:rsidRPr="00071E7A" w:rsidRDefault="00AD484A" w:rsidP="00AD484A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10566CEC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0B1A7C" w14:textId="4F2E3481" w:rsidR="00AD484A" w:rsidRPr="00071E7A" w:rsidRDefault="00EE0AC0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</w:t>
            </w:r>
            <w:r w:rsidR="00AD484A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303EF6D" w14:textId="77777777" w:rsidR="00AD484A" w:rsidRPr="00071E7A" w:rsidRDefault="00AD484A" w:rsidP="00AD484A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26114BE5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E136D30" w14:textId="4E632B91" w:rsidR="00AD484A" w:rsidRPr="00071E7A" w:rsidRDefault="00EE0AC0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</w:t>
            </w:r>
            <w:r w:rsidR="00AD484A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A50BBCE" w14:textId="77777777" w:rsidR="00AD484A" w:rsidRPr="00071E7A" w:rsidRDefault="00AD484A" w:rsidP="00AD484A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706F84DC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C7B528" w14:textId="0148D0DB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7DB28B" w14:textId="77777777" w:rsidR="00AD484A" w:rsidRPr="00071E7A" w:rsidRDefault="00AD484A" w:rsidP="00AD484A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4AC75383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FBF6AC" w14:textId="5BDBAC18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E33005A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47FAD5BE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FBAE18" w14:textId="7CE6BA61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5280B2" w14:textId="77777777" w:rsidR="00AD484A" w:rsidRPr="00071E7A" w:rsidRDefault="00AD484A" w:rsidP="00AD484A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2EBD2FD5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896A52" w14:textId="18C4FB45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C09286" w14:textId="77777777" w:rsidR="00AD484A" w:rsidRPr="00071E7A" w:rsidRDefault="00AD484A" w:rsidP="00AD484A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1FC1E424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59FB2A" w14:textId="1E3A1359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055C0A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0FA8C720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EBC1C8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D484A" w:rsidRPr="00071E7A" w14:paraId="133D3F2B" w14:textId="77777777" w:rsidTr="00674A7E">
        <w:trPr>
          <w:cantSplit/>
          <w:trHeight w:val="641"/>
        </w:trPr>
        <w:tc>
          <w:tcPr>
            <w:tcW w:w="1989" w:type="dxa"/>
          </w:tcPr>
          <w:p w14:paraId="3609836D" w14:textId="77777777" w:rsidR="00AD484A" w:rsidRPr="00071E7A" w:rsidRDefault="00AD484A" w:rsidP="00AD484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พฤกษา ลักซ์โซร่า เฮาส์ซิง จำกัด</w:t>
            </w:r>
          </w:p>
        </w:tc>
        <w:tc>
          <w:tcPr>
            <w:tcW w:w="1889" w:type="dxa"/>
          </w:tcPr>
          <w:p w14:paraId="2603B79A" w14:textId="77777777" w:rsidR="00AD484A" w:rsidRPr="00071E7A" w:rsidRDefault="00AD484A" w:rsidP="00AD484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พัฒนาอสังหาริมทรัพย์และก่อสร้างที่อยู่อาศัย</w:t>
            </w:r>
          </w:p>
        </w:tc>
        <w:tc>
          <w:tcPr>
            <w:tcW w:w="808" w:type="dxa"/>
          </w:tcPr>
          <w:p w14:paraId="77A761F6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662475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852" w:type="dxa"/>
          </w:tcPr>
          <w:p w14:paraId="5A9E40ED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DCAD06" w14:textId="67FDB7DE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3E674FB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1D68E542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496D64" w14:textId="2569B0DD" w:rsidR="00AD484A" w:rsidRPr="00071E7A" w:rsidRDefault="00EE0AC0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AD484A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9F66F2C" w14:textId="77777777" w:rsidR="00AD484A" w:rsidRPr="00071E7A" w:rsidRDefault="00AD484A" w:rsidP="00AD484A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2DD8B7B1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7994A2" w14:textId="042F68EC" w:rsidR="00AD484A" w:rsidRPr="00071E7A" w:rsidRDefault="00EE0AC0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AD484A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347FF71" w14:textId="77777777" w:rsidR="00AD484A" w:rsidRPr="00071E7A" w:rsidRDefault="00AD484A" w:rsidP="00AD484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CAD47CF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5E73D1" w14:textId="7F0BFE8B" w:rsidR="00AD484A" w:rsidRPr="00071E7A" w:rsidRDefault="00EE0AC0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AD484A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48DD398" w14:textId="77777777" w:rsidR="00AD484A" w:rsidRPr="00071E7A" w:rsidRDefault="00AD484A" w:rsidP="00AD484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2E2DE1AC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52CA3F" w14:textId="313743C6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E25C514" w14:textId="77777777" w:rsidR="00AD484A" w:rsidRPr="00071E7A" w:rsidRDefault="00AD484A" w:rsidP="00AD484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</w:tcPr>
          <w:p w14:paraId="03BFA724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18EB61" w14:textId="1A050954" w:rsidR="00AD484A" w:rsidRPr="00071E7A" w:rsidRDefault="00EE0AC0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AD484A" w:rsidRPr="00071E7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210ABD22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</w:tcPr>
          <w:p w14:paraId="3692EAF5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B5465CA" w14:textId="3D4C886E" w:rsidR="00AD484A" w:rsidRPr="00071E7A" w:rsidRDefault="00AD484A" w:rsidP="00AD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D1F89B" w14:textId="77777777" w:rsidR="00AD484A" w:rsidRPr="00071E7A" w:rsidRDefault="00AD484A" w:rsidP="00AD484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54021064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18D183" w14:textId="6E3BB0A8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2A65A9" w14:textId="77777777" w:rsidR="00AD484A" w:rsidRPr="00071E7A" w:rsidRDefault="00AD484A" w:rsidP="00AD484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3A8ABA6B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1E7349" w14:textId="1CCD21E3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6399E3F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B78B1ED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04E9F2C" w14:textId="77777777" w:rsidR="00AD484A" w:rsidRPr="00071E7A" w:rsidRDefault="00AD484A" w:rsidP="00AD484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22E3F" w:rsidRPr="00071E7A" w14:paraId="43E444AC" w14:textId="77777777" w:rsidTr="00674A7E">
        <w:trPr>
          <w:cantSplit/>
          <w:trHeight w:val="1325"/>
        </w:trPr>
        <w:tc>
          <w:tcPr>
            <w:tcW w:w="1989" w:type="dxa"/>
          </w:tcPr>
          <w:p w14:paraId="2FAD028E" w14:textId="77777777" w:rsidR="00507772" w:rsidRPr="00071E7A" w:rsidRDefault="00507772" w:rsidP="00507772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เทพธัญญภา จำกัด</w:t>
            </w:r>
          </w:p>
        </w:tc>
        <w:tc>
          <w:tcPr>
            <w:tcW w:w="1889" w:type="dxa"/>
          </w:tcPr>
          <w:p w14:paraId="1B47C254" w14:textId="47B6DFD9" w:rsidR="00507772" w:rsidRPr="00071E7A" w:rsidRDefault="00507772" w:rsidP="00507772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โรงพยาบาลรักษาโรคทั่วไปและให้บริการ การฝึกอบรมด้า</w:t>
            </w:r>
            <w:r w:rsidR="00C805FE"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สุขภาพ การออกกำลังกาย</w:t>
            </w:r>
          </w:p>
        </w:tc>
        <w:tc>
          <w:tcPr>
            <w:tcW w:w="808" w:type="dxa"/>
          </w:tcPr>
          <w:p w14:paraId="2AF6C198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576DBD15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7FBB8CE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7EED7912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2C924BAB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300BA4" w14:textId="77777777" w:rsidR="00405D26" w:rsidRPr="00071E7A" w:rsidRDefault="00405D26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375F05" w14:textId="77777777" w:rsidR="00405D26" w:rsidRPr="00071E7A" w:rsidRDefault="00405D26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FD4F77" w14:textId="238F606D" w:rsidR="00405D26" w:rsidRPr="00071E7A" w:rsidRDefault="00EC5CB4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3DE57BA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48E9AC60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86C035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7888939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E38479" w14:textId="6543265B" w:rsidR="00507772" w:rsidRPr="00071E7A" w:rsidRDefault="00EE0AC0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0507772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255DE695" w14:textId="77777777" w:rsidR="00507772" w:rsidRPr="00071E7A" w:rsidRDefault="00507772" w:rsidP="00507772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0EA683ED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2AD03D" w14:textId="77777777" w:rsidR="00405D26" w:rsidRPr="00071E7A" w:rsidRDefault="00405D26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A94AA5" w14:textId="77777777" w:rsidR="00405D26" w:rsidRPr="00071E7A" w:rsidRDefault="00405D26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B8ADEF" w14:textId="2A5004F9" w:rsidR="00405D26" w:rsidRPr="00071E7A" w:rsidRDefault="00EC5CB4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F57F3D" w14:textId="77777777" w:rsidR="00507772" w:rsidRPr="00071E7A" w:rsidRDefault="00507772" w:rsidP="0050777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68627733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83D564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09E2C73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32F9C2" w14:textId="64019CC0" w:rsidR="00507772" w:rsidRPr="00071E7A" w:rsidRDefault="00EE0AC0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  <w:r w:rsidR="00507772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8A455DA" w14:textId="77777777" w:rsidR="00507772" w:rsidRPr="00071E7A" w:rsidRDefault="00507772" w:rsidP="0050777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71A1DCC6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60D169B" w14:textId="77777777" w:rsidR="00405D26" w:rsidRPr="00071E7A" w:rsidRDefault="00405D26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6AFBD5" w14:textId="77777777" w:rsidR="00405D26" w:rsidRPr="00071E7A" w:rsidRDefault="00405D26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2EA171" w14:textId="319D5199" w:rsidR="00405D26" w:rsidRPr="00071E7A" w:rsidRDefault="00EC5CB4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F46C2D" w14:textId="77777777" w:rsidR="00507772" w:rsidRPr="00071E7A" w:rsidRDefault="00507772" w:rsidP="0050777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0345D3C7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DA18EA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FA9583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4D09B1" w14:textId="4595949D" w:rsidR="00507772" w:rsidRPr="00071E7A" w:rsidRDefault="00EE0AC0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724</w:t>
            </w:r>
            <w:r w:rsidR="00507772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D79BC37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2BC13ACF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5F184D" w14:textId="77777777" w:rsidR="003F1EF7" w:rsidRPr="00071E7A" w:rsidRDefault="003F1EF7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1B1C80B" w14:textId="77777777" w:rsidR="003F1EF7" w:rsidRPr="00071E7A" w:rsidRDefault="003F1EF7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AE54B3" w14:textId="4F931DEC" w:rsidR="003F1EF7" w:rsidRPr="00071E7A" w:rsidRDefault="00EC5CB4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F457FC" w14:textId="77777777" w:rsidR="00507772" w:rsidRPr="00071E7A" w:rsidRDefault="00507772" w:rsidP="0050777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15E002E4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DB9BFA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FBAAAC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CF750E" w14:textId="12A20F0E" w:rsidR="00507772" w:rsidRPr="00071E7A" w:rsidRDefault="00EE0AC0" w:rsidP="005077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="00B428CE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ACA7B90" w14:textId="77777777" w:rsidR="00507772" w:rsidRPr="00071E7A" w:rsidRDefault="00507772" w:rsidP="00507772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44F34F94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40BBCE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719BE9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771DD3" w14:textId="194641A3" w:rsidR="00507772" w:rsidRPr="00071E7A" w:rsidRDefault="00507772" w:rsidP="0050777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8BFFBE0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482E7A25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10B901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9633DB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501FE4" w14:textId="77777777" w:rsidR="00507772" w:rsidRPr="00071E7A" w:rsidRDefault="00507772" w:rsidP="0050777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F5009" w:rsidRPr="00071E7A" w14:paraId="61104546" w14:textId="77777777" w:rsidTr="00674A7E">
        <w:trPr>
          <w:cantSplit/>
          <w:trHeight w:val="1283"/>
        </w:trPr>
        <w:tc>
          <w:tcPr>
            <w:tcW w:w="1989" w:type="dxa"/>
          </w:tcPr>
          <w:p w14:paraId="2595AE45" w14:textId="6EAA6102" w:rsidR="000F5009" w:rsidRPr="00071E7A" w:rsidRDefault="000F5009" w:rsidP="000F500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lastRenderedPageBreak/>
              <w:t>บริษัท ซีเนร่า วิมุต เฮลท์ เซอร์วิส จำกัด</w:t>
            </w:r>
          </w:p>
        </w:tc>
        <w:tc>
          <w:tcPr>
            <w:tcW w:w="1889" w:type="dxa"/>
          </w:tcPr>
          <w:p w14:paraId="7A4B4509" w14:textId="67C956E2" w:rsidR="000F5009" w:rsidRPr="00071E7A" w:rsidRDefault="000F5009" w:rsidP="000F500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สถานประกอบการเพื่อสุขภาพ กิจการดูแลผู้สูงอายุหรือผู้ที่มีภาวะพึ่งพิง</w:t>
            </w:r>
          </w:p>
        </w:tc>
        <w:tc>
          <w:tcPr>
            <w:tcW w:w="808" w:type="dxa"/>
          </w:tcPr>
          <w:p w14:paraId="5044AB3E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75C8755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C430CF9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34A45E69" w14:textId="03556315" w:rsidR="000F5009" w:rsidRPr="00071E7A" w:rsidRDefault="000F5009" w:rsidP="000F500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5642D471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A1C488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3C23933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C6AA9A" w14:textId="55279B3F" w:rsidR="000F5009" w:rsidRPr="00071E7A" w:rsidRDefault="00EE0AC0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0F5009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008BA23A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7BA3A4D9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74F98C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2DD4CE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DB3B1A" w14:textId="37C55CBB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77187C" w14:textId="77777777" w:rsidR="000F5009" w:rsidRPr="00071E7A" w:rsidRDefault="000F5009" w:rsidP="000F500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43CB3BF0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65F8EB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14CC0D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F30953" w14:textId="4F930A18" w:rsidR="000F5009" w:rsidRPr="00071E7A" w:rsidRDefault="00EE0AC0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0F5009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4DB9A728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2D9B812B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1B71EB8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22595A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64E89D0" w14:textId="25CAA9BD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E09DA0F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345B1B47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6324AC3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6AD7C1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AFF6810" w14:textId="07E3FACE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47F5F9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04E3C856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893DF8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1B2BCE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B401DC" w14:textId="226C8070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6B83BCC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6D5E5197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3FA182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0E3404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DB0103" w14:textId="758B2370" w:rsidR="000F5009" w:rsidRPr="00071E7A" w:rsidRDefault="00EE0AC0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0F5009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0C2AC41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72CE988A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D3F75F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895140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56FD1F" w14:textId="11FEEB94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F39815B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00DDD546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4B8099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9140D4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C243389" w14:textId="1F70E2C1" w:rsidR="000F5009" w:rsidRPr="00071E7A" w:rsidRDefault="000F5009" w:rsidP="000F500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D9E072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70816F38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2217EB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3A297B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842870" w14:textId="55564FC4" w:rsidR="000F5009" w:rsidRPr="00071E7A" w:rsidRDefault="000F5009" w:rsidP="000F500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F5009" w:rsidRPr="00071E7A" w14:paraId="1E6A0717" w14:textId="77777777" w:rsidTr="00674A7E">
        <w:trPr>
          <w:cantSplit/>
          <w:trHeight w:val="641"/>
        </w:trPr>
        <w:tc>
          <w:tcPr>
            <w:tcW w:w="1989" w:type="dxa"/>
          </w:tcPr>
          <w:p w14:paraId="3782E0BA" w14:textId="767CAEDD" w:rsidR="000F5009" w:rsidRPr="00071E7A" w:rsidRDefault="000F5009" w:rsidP="000F500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ปัน นิวเอนเนอจี จำกัด</w:t>
            </w:r>
          </w:p>
        </w:tc>
        <w:tc>
          <w:tcPr>
            <w:tcW w:w="1889" w:type="dxa"/>
          </w:tcPr>
          <w:p w14:paraId="32F41032" w14:textId="3153616D" w:rsidR="000F5009" w:rsidRPr="00071E7A" w:rsidRDefault="000F5009" w:rsidP="000F500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จำหน่ายและติดตั้ง ไฟฟ้าจากโซล่าร์รูฟท๊อป</w:t>
            </w:r>
          </w:p>
        </w:tc>
        <w:tc>
          <w:tcPr>
            <w:tcW w:w="808" w:type="dxa"/>
          </w:tcPr>
          <w:p w14:paraId="06D719CA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581E12B9" w14:textId="7118D5A3" w:rsidR="000F5009" w:rsidRPr="00071E7A" w:rsidRDefault="000F5009" w:rsidP="000F500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4C958643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4C124C4" w14:textId="6E68166E" w:rsidR="000F5009" w:rsidRPr="00071E7A" w:rsidRDefault="00EE0AC0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000F5009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50AC39B6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12A88875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2ED208" w14:textId="2B0A931B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3C71B7" w14:textId="77777777" w:rsidR="000F5009" w:rsidRPr="00071E7A" w:rsidRDefault="000F5009" w:rsidP="000F5009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D1028B2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6E38094" w14:textId="6B895A55" w:rsidR="000F5009" w:rsidRPr="00071E7A" w:rsidRDefault="00EE0AC0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0F5009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0C8746C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74367310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273817" w14:textId="67E9187B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9F9090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7BC504BA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79C5B8" w14:textId="50535652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A302C7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7A570118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AAE6B75" w14:textId="76D1F22C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05D0ED7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1DAA95E0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0F35CE" w14:textId="454E246B" w:rsidR="000F5009" w:rsidRPr="00071E7A" w:rsidRDefault="00EE0AC0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0F5009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7B9008A8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50935C40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A919BA" w14:textId="4046EE9F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4CE8C8" w14:textId="77777777" w:rsidR="000F5009" w:rsidRPr="00071E7A" w:rsidRDefault="000F5009" w:rsidP="000F5009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4CADB823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28B364C" w14:textId="3F7DF86C" w:rsidR="000F5009" w:rsidRPr="00071E7A" w:rsidRDefault="000F5009" w:rsidP="000F500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AEBBFA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66C7411E" w14:textId="77777777" w:rsidR="000F5009" w:rsidRPr="00071E7A" w:rsidRDefault="000F5009" w:rsidP="000F500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6E52C4" w14:textId="0519FC09" w:rsidR="000F5009" w:rsidRPr="00071E7A" w:rsidRDefault="000F5009" w:rsidP="000F500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C6897" w:rsidRPr="00071E7A" w14:paraId="05910902" w14:textId="77777777" w:rsidTr="00674A7E">
        <w:trPr>
          <w:cantSplit/>
          <w:trHeight w:val="631"/>
        </w:trPr>
        <w:tc>
          <w:tcPr>
            <w:tcW w:w="1989" w:type="dxa"/>
          </w:tcPr>
          <w:p w14:paraId="4C04601D" w14:textId="362624C5" w:rsidR="00FC6897" w:rsidRPr="00071E7A" w:rsidRDefault="00FC6897" w:rsidP="00FC6897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พีเอเอช โฮลดิ้ง </w:t>
            </w: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ประเทศไทย)</w:t>
            </w: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89" w:type="dxa"/>
          </w:tcPr>
          <w:p w14:paraId="16BF2A62" w14:textId="77777777" w:rsidR="00FC6897" w:rsidRPr="00071E7A" w:rsidRDefault="00FC6897" w:rsidP="00FC6897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E80CE7" w14:textId="75C16150" w:rsidR="00FC6897" w:rsidRPr="00071E7A" w:rsidRDefault="00FC6897" w:rsidP="00FC6897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08" w:type="dxa"/>
          </w:tcPr>
          <w:p w14:paraId="2F54DB4E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743E7FE" w14:textId="19856D58" w:rsidR="00FC6897" w:rsidRPr="00071E7A" w:rsidRDefault="00FC6897" w:rsidP="00FC689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26020A83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27A83B" w14:textId="58C57510" w:rsidR="00FC6897" w:rsidRPr="00071E7A" w:rsidRDefault="00EE0AC0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FC6897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336DB8AD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1724F6C4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528524" w14:textId="3743E330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CA63B5" w14:textId="77777777" w:rsidR="00FC6897" w:rsidRPr="00071E7A" w:rsidRDefault="00FC6897" w:rsidP="00FC6897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384B6E8C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600858" w14:textId="3F31E7DD" w:rsidR="00FC6897" w:rsidRPr="00071E7A" w:rsidRDefault="00EE0AC0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FC6897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78" w:type="dxa"/>
          </w:tcPr>
          <w:p w14:paraId="692CFFE4" w14:textId="77777777" w:rsidR="00FC6897" w:rsidRPr="00071E7A" w:rsidRDefault="00FC6897" w:rsidP="00FC6897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732ECCB6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E61CBA1" w14:textId="65704638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8CDDEB8" w14:textId="77777777" w:rsidR="00FC6897" w:rsidRPr="00071E7A" w:rsidRDefault="00FC6897" w:rsidP="00FC6897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72294783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CE5FCCD" w14:textId="796D94EA" w:rsidR="00FC6897" w:rsidRPr="00071E7A" w:rsidRDefault="000E282F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203B01" w14:textId="77777777" w:rsidR="00FC6897" w:rsidRPr="00071E7A" w:rsidRDefault="00FC6897" w:rsidP="00FC6897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74F870A0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84A334" w14:textId="7A05AF0B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75D5E3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2794BE5F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F9B30B2" w14:textId="4F9898D4" w:rsidR="00FC6897" w:rsidRPr="00071E7A" w:rsidRDefault="00EE0AC0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FC6897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FA7DE3A" w14:textId="77777777" w:rsidR="00FC6897" w:rsidRPr="00071E7A" w:rsidRDefault="00FC6897" w:rsidP="00FC6897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1C16FEF8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052E6F" w14:textId="3940327B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FD35096" w14:textId="77777777" w:rsidR="00FC6897" w:rsidRPr="00071E7A" w:rsidRDefault="00FC6897" w:rsidP="00FC6897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621161A4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C75280" w14:textId="4FDBB655" w:rsidR="00FC6897" w:rsidRPr="00071E7A" w:rsidRDefault="00FC6897" w:rsidP="00FC6897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B4C156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49E055CD" w14:textId="77777777" w:rsidR="00FC6897" w:rsidRPr="00071E7A" w:rsidRDefault="00FC6897" w:rsidP="00FC6897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69A2A3" w14:textId="3E488153" w:rsidR="00FC6897" w:rsidRPr="00071E7A" w:rsidRDefault="00FC6897" w:rsidP="00FC6897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353E1" w:rsidRPr="00071E7A" w14:paraId="3D5848E8" w14:textId="77777777" w:rsidTr="00674A7E">
        <w:trPr>
          <w:cantSplit/>
          <w:trHeight w:val="70"/>
        </w:trPr>
        <w:tc>
          <w:tcPr>
            <w:tcW w:w="1989" w:type="dxa"/>
          </w:tcPr>
          <w:p w14:paraId="2E201CB8" w14:textId="4E95566B" w:rsidR="00E353E1" w:rsidRPr="00071E7A" w:rsidRDefault="00E353E1" w:rsidP="00E353E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07BAA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อินโน พรีคาสท์ จำกัด</w:t>
            </w:r>
          </w:p>
        </w:tc>
        <w:tc>
          <w:tcPr>
            <w:tcW w:w="1889" w:type="dxa"/>
          </w:tcPr>
          <w:p w14:paraId="20FA8F8B" w14:textId="52212E92" w:rsidR="00E353E1" w:rsidRPr="00071E7A" w:rsidRDefault="00E353E1" w:rsidP="00E353E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07BAA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ผลิตผลิตภัณฑ์คอนกรีตเพื่อใช้ในงานก่อสร้าง</w:t>
            </w:r>
          </w:p>
        </w:tc>
        <w:tc>
          <w:tcPr>
            <w:tcW w:w="808" w:type="dxa"/>
          </w:tcPr>
          <w:p w14:paraId="47619306" w14:textId="4D04CBC0" w:rsidR="00E353E1" w:rsidRPr="00071E7A" w:rsidRDefault="00E353E1" w:rsidP="00E353E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6F61EBC1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522A9F" w14:textId="3F44CDCB" w:rsidR="00E353E1" w:rsidRPr="00071E7A" w:rsidRDefault="00EE0AC0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E353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3C39B648" w14:textId="77777777" w:rsidR="00E353E1" w:rsidRPr="00071E7A" w:rsidRDefault="00E353E1" w:rsidP="00E353E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4620CFB9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12BB8E" w14:textId="1A9E4DF1" w:rsidR="00E353E1" w:rsidRPr="00071E7A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B1F06F" w14:textId="77777777" w:rsidR="00E353E1" w:rsidRPr="00071E7A" w:rsidRDefault="00E353E1" w:rsidP="00E353E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35DAC710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F618E7E" w14:textId="2B6024A1" w:rsidR="00E353E1" w:rsidRPr="00071E7A" w:rsidRDefault="00EE0AC0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  <w:r w:rsidR="00E353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7CA44C24" w14:textId="77777777" w:rsidR="00E353E1" w:rsidRPr="00071E7A" w:rsidRDefault="00E353E1" w:rsidP="00E353E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7684DF53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09EF26" w14:textId="25137539" w:rsidR="00E353E1" w:rsidRPr="00071E7A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285834" w14:textId="77777777" w:rsidR="00E353E1" w:rsidRPr="00071E7A" w:rsidRDefault="00E353E1" w:rsidP="00E353E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4044CEF2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CC7CBC" w14:textId="62786843" w:rsidR="00E353E1" w:rsidRPr="00071E7A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DA1AD4" w14:textId="77777777" w:rsidR="00E353E1" w:rsidRPr="00071E7A" w:rsidRDefault="00E353E1" w:rsidP="00E353E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3ACFA042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440B63" w14:textId="2AC3F661" w:rsidR="00E353E1" w:rsidRPr="00071E7A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A759CAC" w14:textId="77777777" w:rsidR="00E353E1" w:rsidRPr="00071E7A" w:rsidRDefault="00E353E1" w:rsidP="00E353E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29F1BD78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0845CF" w14:textId="4A43E695" w:rsidR="00E353E1" w:rsidRPr="00071E7A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16AC913" w14:textId="77777777" w:rsidR="00E353E1" w:rsidRPr="00071E7A" w:rsidRDefault="00E353E1" w:rsidP="00E353E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6FEF8067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B0C48E" w14:textId="39FE682E" w:rsidR="00E353E1" w:rsidRPr="00071E7A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0714F95" w14:textId="77777777" w:rsidR="00E353E1" w:rsidRPr="00071E7A" w:rsidRDefault="00E353E1" w:rsidP="00E353E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60E05F8B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606D25B" w14:textId="521DEB80" w:rsidR="00E353E1" w:rsidRPr="00071E7A" w:rsidRDefault="00E353E1" w:rsidP="00E353E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C0D4FC" w14:textId="77777777" w:rsidR="00E353E1" w:rsidRPr="00071E7A" w:rsidRDefault="00E353E1" w:rsidP="00E353E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129EE68E" w14:textId="77777777" w:rsidR="00E353E1" w:rsidRDefault="00E353E1" w:rsidP="00E353E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6B79EEA" w14:textId="1ABE53BB" w:rsidR="00E353E1" w:rsidRPr="00071E7A" w:rsidRDefault="00E353E1" w:rsidP="00E353E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22E3F" w:rsidRPr="00071E7A" w14:paraId="069E2566" w14:textId="77777777" w:rsidTr="00674A7E">
        <w:trPr>
          <w:cantSplit/>
          <w:trHeight w:val="335"/>
        </w:trPr>
        <w:tc>
          <w:tcPr>
            <w:tcW w:w="3878" w:type="dxa"/>
            <w:gridSpan w:val="2"/>
          </w:tcPr>
          <w:p w14:paraId="30A6FBA3" w14:textId="77777777" w:rsidR="001F03B6" w:rsidRPr="00071E7A" w:rsidRDefault="001F03B6" w:rsidP="001F03B6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 (ถือหุ้นโดยการร่วมค้าทางอ้อม)</w:t>
            </w:r>
          </w:p>
        </w:tc>
        <w:tc>
          <w:tcPr>
            <w:tcW w:w="808" w:type="dxa"/>
          </w:tcPr>
          <w:p w14:paraId="11105922" w14:textId="77777777" w:rsidR="001F03B6" w:rsidRPr="00071E7A" w:rsidRDefault="001F03B6" w:rsidP="001F03B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2" w:type="dxa"/>
          </w:tcPr>
          <w:p w14:paraId="3B383AAE" w14:textId="77777777" w:rsidR="001F03B6" w:rsidRPr="00071E7A" w:rsidRDefault="001F03B6" w:rsidP="001F03B6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72FEA11" w14:textId="77777777" w:rsidR="001F03B6" w:rsidRPr="00071E7A" w:rsidRDefault="001F03B6" w:rsidP="001F03B6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54" w:type="dxa"/>
          </w:tcPr>
          <w:p w14:paraId="04338B9C" w14:textId="77777777" w:rsidR="001F03B6" w:rsidRPr="00071E7A" w:rsidRDefault="001F03B6" w:rsidP="001F03B6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87F95D8" w14:textId="77777777" w:rsidR="001F03B6" w:rsidRPr="00071E7A" w:rsidRDefault="001F03B6" w:rsidP="001F03B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14:paraId="61A465D2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AE307C5" w14:textId="77777777" w:rsidR="001F03B6" w:rsidRPr="00071E7A" w:rsidRDefault="001F03B6" w:rsidP="001F03B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72AE12A4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B0E0402" w14:textId="77777777" w:rsidR="001F03B6" w:rsidRPr="00071E7A" w:rsidRDefault="001F03B6" w:rsidP="001F03B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03BC7FE5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1832C63" w14:textId="77777777" w:rsidR="001F03B6" w:rsidRPr="00071E7A" w:rsidRDefault="001F03B6" w:rsidP="001F03B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</w:tcPr>
          <w:p w14:paraId="504AB4A5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D010052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</w:tcPr>
          <w:p w14:paraId="0A763697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418E870" w14:textId="77777777" w:rsidR="001F03B6" w:rsidRPr="00071E7A" w:rsidRDefault="001F03B6" w:rsidP="001F03B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7A9A099E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26FF933" w14:textId="77777777" w:rsidR="001F03B6" w:rsidRPr="00071E7A" w:rsidRDefault="001F03B6" w:rsidP="001F03B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1CB7C450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F3000A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15555B59" w14:textId="77777777" w:rsidR="001F03B6" w:rsidRPr="00071E7A" w:rsidRDefault="001F03B6" w:rsidP="001F03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C5CB4" w:rsidRPr="00071E7A" w14:paraId="6CEC0CB5" w14:textId="77777777" w:rsidTr="00674A7E">
        <w:trPr>
          <w:cantSplit/>
          <w:trHeight w:val="325"/>
        </w:trPr>
        <w:tc>
          <w:tcPr>
            <w:tcW w:w="1989" w:type="dxa"/>
          </w:tcPr>
          <w:p w14:paraId="7C0D7924" w14:textId="77777777" w:rsidR="00EC5CB4" w:rsidRPr="00071E7A" w:rsidRDefault="00EC5CB4" w:rsidP="00EC5CB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ดีเอ็ม ฟู้ด จำกัด</w:t>
            </w:r>
          </w:p>
        </w:tc>
        <w:tc>
          <w:tcPr>
            <w:tcW w:w="1889" w:type="dxa"/>
          </w:tcPr>
          <w:p w14:paraId="2BED5809" w14:textId="77777777" w:rsidR="00EC5CB4" w:rsidRPr="00071E7A" w:rsidRDefault="00EC5CB4" w:rsidP="00EC5CB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ห้องอาหาร</w:t>
            </w:r>
          </w:p>
        </w:tc>
        <w:tc>
          <w:tcPr>
            <w:tcW w:w="808" w:type="dxa"/>
          </w:tcPr>
          <w:p w14:paraId="4B5711C8" w14:textId="77777777" w:rsidR="00EC5CB4" w:rsidRPr="00071E7A" w:rsidRDefault="00EC5CB4" w:rsidP="00EC5CB4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66520E8E" w14:textId="5C926762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50542D0" w14:textId="77777777" w:rsidR="00EC5CB4" w:rsidRPr="00071E7A" w:rsidRDefault="00EC5CB4" w:rsidP="00EC5CB4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65E10E9C" w14:textId="60289E04" w:rsidR="00EC5CB4" w:rsidRPr="00071E7A" w:rsidRDefault="00EE0AC0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EC5CB4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05FA69FE" w14:textId="77777777" w:rsidR="00EC5CB4" w:rsidRPr="00071E7A" w:rsidRDefault="00EC5CB4" w:rsidP="00EC5CB4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72C0D74A" w14:textId="58F6DCFB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B101D8D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644AAB2C" w14:textId="133F3557" w:rsidR="00EC5CB4" w:rsidRPr="00071E7A" w:rsidRDefault="00EE0AC0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EC5CB4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1F95A80E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4B5CD83C" w14:textId="5251EDF5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E043A6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0D900695" w14:textId="17882A2F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593C59" w14:textId="77777777" w:rsidR="00EC5CB4" w:rsidRPr="00071E7A" w:rsidRDefault="00EC5CB4" w:rsidP="00EC5CB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1F6D0158" w14:textId="1A95872D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D94CBC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326191E1" w14:textId="77777777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4262673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269DEF15" w14:textId="31B7A7E2" w:rsidR="00EC5CB4" w:rsidRPr="00071E7A" w:rsidRDefault="00EC5CB4" w:rsidP="00EC5CB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3E9C249" w14:textId="77777777" w:rsidR="00EC5CB4" w:rsidRPr="00071E7A" w:rsidRDefault="00EC5CB4" w:rsidP="00EC5CB4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09CF3334" w14:textId="77777777" w:rsidR="00EC5CB4" w:rsidRPr="00071E7A" w:rsidRDefault="00EC5CB4" w:rsidP="00EC5CB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C5CB4" w:rsidRPr="00071E7A" w14:paraId="2552904C" w14:textId="77777777" w:rsidTr="00674A7E">
        <w:trPr>
          <w:cantSplit/>
          <w:trHeight w:val="60"/>
        </w:trPr>
        <w:tc>
          <w:tcPr>
            <w:tcW w:w="1989" w:type="dxa"/>
          </w:tcPr>
          <w:p w14:paraId="7C08823C" w14:textId="3A1861DF" w:rsidR="00EC5CB4" w:rsidRPr="00071E7A" w:rsidRDefault="00EC5CB4" w:rsidP="00EC5CB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แลปพลัส วัน จำกัด</w:t>
            </w:r>
          </w:p>
        </w:tc>
        <w:tc>
          <w:tcPr>
            <w:tcW w:w="1889" w:type="dxa"/>
          </w:tcPr>
          <w:p w14:paraId="5EF30355" w14:textId="511B04CD" w:rsidR="00EC5CB4" w:rsidRPr="00071E7A" w:rsidRDefault="00EC5CB4" w:rsidP="00EC5CB4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วิเคราะห์แลป</w:t>
            </w:r>
          </w:p>
        </w:tc>
        <w:tc>
          <w:tcPr>
            <w:tcW w:w="808" w:type="dxa"/>
          </w:tcPr>
          <w:p w14:paraId="76E98D67" w14:textId="1183118B" w:rsidR="00EC5CB4" w:rsidRPr="00071E7A" w:rsidRDefault="00EC5CB4" w:rsidP="00EC5CB4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2A93EBB3" w14:textId="2A46EFA5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7C5FF22" w14:textId="77777777" w:rsidR="00EC5CB4" w:rsidRPr="00071E7A" w:rsidRDefault="00EC5CB4" w:rsidP="00EC5CB4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1CF672C5" w14:textId="1A80978A" w:rsidR="00EC5CB4" w:rsidRPr="00071E7A" w:rsidRDefault="00EE0AC0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EC5CB4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178" w:type="dxa"/>
          </w:tcPr>
          <w:p w14:paraId="359DA477" w14:textId="77777777" w:rsidR="00EC5CB4" w:rsidRPr="00071E7A" w:rsidRDefault="00EC5CB4" w:rsidP="00EC5CB4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5B678B6F" w14:textId="3C9E5D10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5CF6AB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4018F169" w14:textId="3F3F2669" w:rsidR="00EC5CB4" w:rsidRPr="00071E7A" w:rsidRDefault="00EE0AC0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EC5CB4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7F22742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7A77A47F" w14:textId="4B3ED998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EEA614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3C472DD7" w14:textId="1D71E977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B6658E" w14:textId="77777777" w:rsidR="00EC5CB4" w:rsidRPr="00071E7A" w:rsidRDefault="00EC5CB4" w:rsidP="00EC5CB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6BC366C0" w14:textId="51033D19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249D3BA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7F7FDDC7" w14:textId="3F5A2D72" w:rsidR="00EC5CB4" w:rsidRPr="00071E7A" w:rsidRDefault="00EC5CB4" w:rsidP="00EC5C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76C0EC1" w14:textId="77777777" w:rsidR="00EC5CB4" w:rsidRPr="00071E7A" w:rsidRDefault="00EC5CB4" w:rsidP="00EC5CB4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1E04750D" w14:textId="48FB485B" w:rsidR="00EC5CB4" w:rsidRPr="00071E7A" w:rsidRDefault="00EC5CB4" w:rsidP="00EC5CB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C0B2481" w14:textId="77777777" w:rsidR="00EC5CB4" w:rsidRPr="00071E7A" w:rsidRDefault="00EC5CB4" w:rsidP="00EC5CB4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62AD16DA" w14:textId="6CA11D91" w:rsidR="00EC5CB4" w:rsidRPr="00071E7A" w:rsidRDefault="00EC5CB4" w:rsidP="00EC5CB4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917AD" w:rsidRPr="00071E7A" w14:paraId="388203B4" w14:textId="77777777" w:rsidTr="00674A7E">
        <w:trPr>
          <w:cantSplit/>
          <w:trHeight w:val="60"/>
        </w:trPr>
        <w:tc>
          <w:tcPr>
            <w:tcW w:w="1989" w:type="dxa"/>
          </w:tcPr>
          <w:p w14:paraId="2B846CDD" w14:textId="495F987A" w:rsidR="00F917AD" w:rsidRPr="00071E7A" w:rsidRDefault="00F917AD" w:rsidP="00F917A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อินเตอร์เวนชั่น คอนซัลติ้ง แอท เทพธารินทร์ ฮอสพิทอล จำกัด</w:t>
            </w:r>
          </w:p>
        </w:tc>
        <w:tc>
          <w:tcPr>
            <w:tcW w:w="1889" w:type="dxa"/>
          </w:tcPr>
          <w:p w14:paraId="7369640C" w14:textId="77777777" w:rsidR="00F917AD" w:rsidRPr="00071E7A" w:rsidRDefault="00F917AD" w:rsidP="00F917A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30177F" w14:textId="77777777" w:rsidR="00F917AD" w:rsidRPr="00071E7A" w:rsidRDefault="00F917AD" w:rsidP="00F917A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512ECF" w14:textId="290235C9" w:rsidR="00F917AD" w:rsidRPr="00071E7A" w:rsidRDefault="00F917AD" w:rsidP="00F917A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ให้เช่าเครื่องมือแพทย์</w:t>
            </w:r>
          </w:p>
        </w:tc>
        <w:tc>
          <w:tcPr>
            <w:tcW w:w="808" w:type="dxa"/>
          </w:tcPr>
          <w:p w14:paraId="54D620E8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35B949A9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4F7D6A7A" w14:textId="204BA905" w:rsidR="00F917AD" w:rsidRPr="00071E7A" w:rsidRDefault="00F917AD" w:rsidP="00F917A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1F9037AD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79ACDF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6ABBC4" w14:textId="2FB0E050" w:rsidR="00F917AD" w:rsidRPr="00071E7A" w:rsidRDefault="00EC5CB4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EB201D5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5C49A6A9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7A2676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FD019F" w14:textId="0EB6611C" w:rsidR="00F917AD" w:rsidRPr="00071E7A" w:rsidRDefault="00EE0AC0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F917AD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E342845" w14:textId="77777777" w:rsidR="00F917AD" w:rsidRPr="00071E7A" w:rsidRDefault="00F917AD" w:rsidP="00F917A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7430D5A6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9E623E" w14:textId="77777777" w:rsidR="00EC5CB4" w:rsidRPr="00071E7A" w:rsidRDefault="00EC5CB4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F9D47A" w14:textId="7F2BAED9" w:rsidR="00EC5CB4" w:rsidRPr="00071E7A" w:rsidRDefault="00EC5CB4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593E70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1C9048E2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90A097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2BD1AAB" w14:textId="62881C1F" w:rsidR="00F917AD" w:rsidRPr="00071E7A" w:rsidRDefault="00EE0AC0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F917AD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BB4CCA4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1BB58FCA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F5A027D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1B8418" w14:textId="5B1E4189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4A788BA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32C51397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11226B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3512B9" w14:textId="140809C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1C2429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00FBCD6D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047F60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A43ABE" w14:textId="6297693B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A6E82FC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65ACDC31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8822E3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A3CFF8" w14:textId="08AF2533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6E2F70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4232DAFC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407DDFF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1ECD6D" w14:textId="2CDC616B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BBC49C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1D922149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A13B814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37271BB" w14:textId="3189807A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917AD" w:rsidRPr="00071E7A" w14:paraId="16637161" w14:textId="77777777" w:rsidTr="00674A7E">
        <w:trPr>
          <w:cantSplit/>
          <w:trHeight w:val="641"/>
        </w:trPr>
        <w:tc>
          <w:tcPr>
            <w:tcW w:w="1989" w:type="dxa"/>
          </w:tcPr>
          <w:p w14:paraId="1E6EA944" w14:textId="1D80D8F4" w:rsidR="00F917AD" w:rsidRPr="00071E7A" w:rsidRDefault="00F917AD" w:rsidP="00F917A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ศูนย์ทันตกรรม     เทพธารินทร์ จำกัด</w:t>
            </w:r>
          </w:p>
        </w:tc>
        <w:tc>
          <w:tcPr>
            <w:tcW w:w="1889" w:type="dxa"/>
          </w:tcPr>
          <w:p w14:paraId="730FB931" w14:textId="77777777" w:rsidR="00F917AD" w:rsidRPr="00071E7A" w:rsidRDefault="00F917AD" w:rsidP="00F917A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60461C" w14:textId="3D40819D" w:rsidR="00F917AD" w:rsidRPr="00071E7A" w:rsidRDefault="00F917AD" w:rsidP="00F917A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สถานพยาบาลทันตกรรม</w:t>
            </w:r>
          </w:p>
        </w:tc>
        <w:tc>
          <w:tcPr>
            <w:tcW w:w="808" w:type="dxa"/>
          </w:tcPr>
          <w:p w14:paraId="6EB944C4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066E60B0" w14:textId="54900026" w:rsidR="00F917AD" w:rsidRPr="00071E7A" w:rsidRDefault="00F917AD" w:rsidP="00F917A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33628FD7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800279" w14:textId="495E976B" w:rsidR="00F917AD" w:rsidRPr="00071E7A" w:rsidRDefault="00EC5CB4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0EBC12F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77CF2C4C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F5F1120" w14:textId="1263C7A5" w:rsidR="00F917AD" w:rsidRPr="00071E7A" w:rsidRDefault="00EE0AC0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F917AD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D20C594" w14:textId="77777777" w:rsidR="00F917AD" w:rsidRPr="00071E7A" w:rsidRDefault="00F917AD" w:rsidP="00F917A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C46D011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488726" w14:textId="0260A134" w:rsidR="00F917AD" w:rsidRPr="00071E7A" w:rsidRDefault="00EC5CB4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75821D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372BC429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0D6D0C" w14:textId="55848C8C" w:rsidR="00F917AD" w:rsidRPr="00071E7A" w:rsidRDefault="00EE0AC0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F917AD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B1D4F62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1D16C787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7B3D45" w14:textId="50FA6822" w:rsidR="00F917AD" w:rsidRPr="00071E7A" w:rsidRDefault="00EC5CB4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8EA2B4D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</w:tcPr>
          <w:p w14:paraId="7B5DA7CB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8BFB65" w14:textId="52FB1825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738240A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05DA37F5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FCB5F03" w14:textId="31F08630" w:rsidR="00F917AD" w:rsidRPr="00071E7A" w:rsidRDefault="00957358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808C597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</w:tcPr>
          <w:p w14:paraId="1056F37C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9100FA" w14:textId="72C79630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DF6FD5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</w:tcPr>
          <w:p w14:paraId="6DD9ADD7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D1FF58" w14:textId="704B2CFD" w:rsidR="00F917AD" w:rsidRPr="00071E7A" w:rsidRDefault="00957358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3D98F5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</w:tcPr>
          <w:p w14:paraId="35307B36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F219525" w14:textId="1FF38EB3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917AD" w:rsidRPr="00071E7A" w14:paraId="5C2F8CD1" w14:textId="77777777" w:rsidTr="00674A7E">
        <w:trPr>
          <w:cantSplit/>
          <w:trHeight w:val="641"/>
        </w:trPr>
        <w:tc>
          <w:tcPr>
            <w:tcW w:w="1989" w:type="dxa"/>
          </w:tcPr>
          <w:p w14:paraId="56A0AD05" w14:textId="43ADA30F" w:rsidR="00F917AD" w:rsidRPr="00071E7A" w:rsidRDefault="00F917AD" w:rsidP="00F917A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คอนทัวส์เอ็กซเพรส (ประเทศไทย) จำกัด</w:t>
            </w:r>
          </w:p>
        </w:tc>
        <w:tc>
          <w:tcPr>
            <w:tcW w:w="1889" w:type="dxa"/>
          </w:tcPr>
          <w:p w14:paraId="6D1A6B03" w14:textId="7755541B" w:rsidR="00F917AD" w:rsidRPr="00071E7A" w:rsidRDefault="00F917AD" w:rsidP="00F917A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บริหารจัดการสถานที่ออกกำลังกาย</w:t>
            </w:r>
          </w:p>
        </w:tc>
        <w:tc>
          <w:tcPr>
            <w:tcW w:w="808" w:type="dxa"/>
          </w:tcPr>
          <w:p w14:paraId="1EC67742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98835E5" w14:textId="3ED9F2D2" w:rsidR="00F917AD" w:rsidRPr="00071E7A" w:rsidRDefault="00F917AD" w:rsidP="00F917A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852" w:type="dxa"/>
          </w:tcPr>
          <w:p w14:paraId="511F2B02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8869EE" w14:textId="58D1F6B3" w:rsidR="00F917AD" w:rsidRPr="00071E7A" w:rsidRDefault="00EC5CB4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154C433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</w:tcPr>
          <w:p w14:paraId="5E991EB8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F7B238" w14:textId="27AB71AC" w:rsidR="00F917AD" w:rsidRPr="00071E7A" w:rsidRDefault="00EE0AC0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F917AD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087CD215" w14:textId="77777777" w:rsidR="00F917AD" w:rsidRPr="00071E7A" w:rsidRDefault="00F917AD" w:rsidP="00F917A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053BE0C9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942AE6" w14:textId="4FF09757" w:rsidR="00F917AD" w:rsidRPr="00071E7A" w:rsidRDefault="00EC5CB4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A3E8708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9" w:type="dxa"/>
          </w:tcPr>
          <w:p w14:paraId="0A09BBF8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CF10B3" w14:textId="11D4C6AB" w:rsidR="00F917AD" w:rsidRPr="00071E7A" w:rsidRDefault="00EE0AC0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F917AD"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31C09837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251527BC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9C531E" w14:textId="1A069B17" w:rsidR="00F917AD" w:rsidRPr="00071E7A" w:rsidRDefault="000E282F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2D7745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9383B70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4575F2" w14:textId="4D4CFDAC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CAA39F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752EF4C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EF3FB61" w14:textId="2E4444E8" w:rsidR="00F917AD" w:rsidRPr="00071E7A" w:rsidRDefault="00957358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FF9261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4864D245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9F5A6B" w14:textId="5EE37941" w:rsidR="00F917AD" w:rsidRPr="00071E7A" w:rsidRDefault="00F917AD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5CAA24" w14:textId="77777777" w:rsidR="00F917AD" w:rsidRPr="00071E7A" w:rsidRDefault="00F917AD" w:rsidP="00F917A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8D35D96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F7F6CD" w14:textId="7F01AA93" w:rsidR="00F917AD" w:rsidRPr="00071E7A" w:rsidRDefault="00957358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BC3FA81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61A25E94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6DED25" w14:textId="2D134582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917AD" w:rsidRPr="00071E7A" w14:paraId="3A13B737" w14:textId="77777777" w:rsidTr="00674A7E">
        <w:trPr>
          <w:cantSplit/>
          <w:trHeight w:val="325"/>
        </w:trPr>
        <w:tc>
          <w:tcPr>
            <w:tcW w:w="1989" w:type="dxa"/>
          </w:tcPr>
          <w:p w14:paraId="3306B1B4" w14:textId="77777777" w:rsidR="00F917AD" w:rsidRPr="00071E7A" w:rsidRDefault="00F917AD" w:rsidP="00F917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89" w:type="dxa"/>
          </w:tcPr>
          <w:p w14:paraId="22DC1AB0" w14:textId="77777777" w:rsidR="00F917AD" w:rsidRPr="00071E7A" w:rsidRDefault="00F917AD" w:rsidP="00F917A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70F892AC" w14:textId="77777777" w:rsidR="00F917AD" w:rsidRPr="00071E7A" w:rsidRDefault="00F917AD" w:rsidP="00F917A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0B1FCE4B" w14:textId="77777777" w:rsidR="00F917AD" w:rsidRPr="00071E7A" w:rsidRDefault="00F917AD" w:rsidP="00F917A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E39C5D2" w14:textId="77777777" w:rsidR="00F917AD" w:rsidRPr="00071E7A" w:rsidRDefault="00F917AD" w:rsidP="00F917A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</w:tcPr>
          <w:p w14:paraId="6966FA6E" w14:textId="77777777" w:rsidR="00F917AD" w:rsidRPr="00071E7A" w:rsidRDefault="00F917AD" w:rsidP="00F917A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EA23271" w14:textId="77777777" w:rsidR="00F917AD" w:rsidRPr="00071E7A" w:rsidRDefault="00F917AD" w:rsidP="00F917A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</w:tcPr>
          <w:p w14:paraId="1F75E2C8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889E24F" w14:textId="77777777" w:rsidR="00F917AD" w:rsidRPr="00071E7A" w:rsidRDefault="00F917AD" w:rsidP="00F917A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</w:tcPr>
          <w:p w14:paraId="2CBBA766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611BE76" w14:textId="77777777" w:rsidR="00F917AD" w:rsidRPr="00071E7A" w:rsidRDefault="00F917AD" w:rsidP="00F917A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61C47681" w14:textId="4C1B0A8C" w:rsidR="00F917AD" w:rsidRPr="00071E7A" w:rsidRDefault="000E282F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031133" w14:textId="77777777" w:rsidR="00F917AD" w:rsidRPr="00071E7A" w:rsidRDefault="00F917AD" w:rsidP="00F917A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15B79F4E" w14:textId="7D970071" w:rsidR="00F917AD" w:rsidRPr="00071E7A" w:rsidRDefault="00EE0AC0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724</w:t>
            </w:r>
            <w:r w:rsidR="00F917AD"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0673BA4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367E748" w14:textId="715A490F" w:rsidR="00F917AD" w:rsidRPr="00071E7A" w:rsidRDefault="00EE0AC0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</w:t>
            </w:r>
            <w:r w:rsidR="000E282F"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542093CA" w14:textId="77777777" w:rsidR="00F917AD" w:rsidRPr="00071E7A" w:rsidRDefault="00F917AD" w:rsidP="00F917A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00D29609" w14:textId="6482CDF2" w:rsidR="00F917AD" w:rsidRPr="00071E7A" w:rsidRDefault="00EE0AC0" w:rsidP="00F91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834</w:t>
            </w:r>
            <w:r w:rsidR="00F917AD"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9D28F18" w14:textId="77777777" w:rsidR="00F917AD" w:rsidRPr="00071E7A" w:rsidRDefault="00F917AD" w:rsidP="00F917A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0DC84B90" w14:textId="0635E1AC" w:rsidR="00F917AD" w:rsidRPr="00071E7A" w:rsidRDefault="00957358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80788FF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341F913E" w14:textId="77777777" w:rsidR="00F917AD" w:rsidRPr="00071E7A" w:rsidRDefault="00F917AD" w:rsidP="00F917A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3F94DFB4" w14:textId="3D62CE0D" w:rsidR="00A840AF" w:rsidRPr="00071E7A" w:rsidRDefault="00A840AF" w:rsidP="000E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  <w:sectPr w:rsidR="00A840AF" w:rsidRPr="00071E7A" w:rsidSect="004B65D8">
          <w:headerReference w:type="default" r:id="rId13"/>
          <w:footerReference w:type="first" r:id="rId14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</w:p>
    <w:p w14:paraId="67A8931C" w14:textId="77777777" w:rsidR="000E282F" w:rsidRPr="00071E7A" w:rsidRDefault="000E282F" w:rsidP="000E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lastRenderedPageBreak/>
        <w:t>ทั้งนี้เป็นไปตามสัญญาร่วมทุนที่กำหนดให้บริษัทร่วมทุนต้องร่วมกันตัดสินใจและบริหารงาน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49209328" w14:textId="77777777" w:rsidR="000E282F" w:rsidRPr="00071E7A" w:rsidRDefault="000E282F" w:rsidP="000E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1BA3449" w14:textId="77777777" w:rsidR="000E282F" w:rsidRPr="00071E7A" w:rsidRDefault="000E282F" w:rsidP="000E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5F748452" w14:textId="77777777" w:rsidR="000E282F" w:rsidRPr="00071E7A" w:rsidRDefault="000E282F" w:rsidP="000E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140539A7" w14:textId="3D29D0DF" w:rsidR="000E282F" w:rsidRPr="00071E7A" w:rsidRDefault="000E282F" w:rsidP="000E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</w:rPr>
        <w:t xml:space="preserve">* -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ในเดือนพฤศจิกายน </w:t>
      </w:r>
      <w:r w:rsidR="00EE0AC0" w:rsidRPr="00EE0AC0">
        <w:rPr>
          <w:rFonts w:asciiTheme="majorBidi" w:hAnsiTheme="majorBidi" w:cstheme="majorBidi"/>
          <w:sz w:val="28"/>
          <w:szCs w:val="28"/>
        </w:rPr>
        <w:t>2562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บริษัทย่อยทางอ้อมของบริษัทได้ทำสัญญาซื้อขายหุ้นทั้งหมดในบริษัท พฤกษา เอชดีซี เฮาส์ซิง จำกัด ภายใต้เงินลงทุนในการร่วมค้าทางอ้อม โดยบริษัทย่อยดังกล่าวได้ขายหุ้นทั้งหมดให้แก่คู่สัญญาซึ่งเป็นกิจการที่ไม่เกี่ยวข้องกัน และดำเนินการโอนหุ้นเสร็จสิ้นเมื่อวันที่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4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EE0AC0" w:rsidRPr="00EE0AC0">
        <w:rPr>
          <w:rFonts w:asciiTheme="majorBidi" w:hAnsiTheme="majorBidi" w:cstheme="majorBidi"/>
          <w:sz w:val="28"/>
          <w:szCs w:val="28"/>
        </w:rPr>
        <w:t>2564</w:t>
      </w:r>
    </w:p>
    <w:p w14:paraId="30604DD7" w14:textId="77777777" w:rsidR="000E282F" w:rsidRPr="00071E7A" w:rsidRDefault="000E282F" w:rsidP="000E282F">
      <w:pPr>
        <w:pStyle w:val="block"/>
        <w:spacing w:after="0" w:line="240" w:lineRule="auto"/>
        <w:ind w:left="0"/>
        <w:jc w:val="thaiDistribute"/>
        <w:rPr>
          <w:rFonts w:ascii="Angsana New" w:hAnsi="Angsana New"/>
          <w:i/>
          <w:iCs/>
          <w:sz w:val="18"/>
          <w:szCs w:val="18"/>
          <w:lang w:val="en-US" w:bidi="th-TH"/>
        </w:rPr>
      </w:pPr>
    </w:p>
    <w:p w14:paraId="33AEE09C" w14:textId="737D7E39" w:rsidR="008A3B24" w:rsidRPr="00071E7A" w:rsidRDefault="008A3B24" w:rsidP="008A3B2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lang w:bidi="th-TH"/>
        </w:rPr>
      </w:pPr>
      <w:r w:rsidRPr="00071E7A">
        <w:rPr>
          <w:rFonts w:ascii="Angsana New" w:hAnsi="Angsana New"/>
          <w:i/>
          <w:iCs/>
          <w:sz w:val="28"/>
          <w:szCs w:val="28"/>
          <w:cs/>
          <w:lang w:bidi="th-TH"/>
        </w:rPr>
        <w:t>การซื้อการร่วมค้า</w:t>
      </w:r>
    </w:p>
    <w:p w14:paraId="56EB8202" w14:textId="77777777" w:rsidR="008A3B24" w:rsidRPr="00071E7A" w:rsidRDefault="008A3B24" w:rsidP="008A3B2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23E76F8E" w14:textId="4DE9B96B" w:rsidR="008A3B24" w:rsidRPr="00071E7A" w:rsidRDefault="008A3B24" w:rsidP="008A3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bookmarkStart w:id="5" w:name="_Hlk71735147"/>
      <w:r w:rsidRPr="00071E7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E0AC0" w:rsidRPr="00EE0AC0">
        <w:rPr>
          <w:rFonts w:ascii="Angsana New" w:hAnsi="Angsana New"/>
          <w:sz w:val="28"/>
          <w:szCs w:val="28"/>
        </w:rPr>
        <w:t>1</w:t>
      </w:r>
      <w:r w:rsidRPr="00071E7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EE0AC0" w:rsidRPr="00EE0AC0">
        <w:rPr>
          <w:rFonts w:ascii="Angsana New" w:hAnsi="Angsana New"/>
          <w:sz w:val="28"/>
          <w:szCs w:val="28"/>
        </w:rPr>
        <w:t>2564</w:t>
      </w:r>
      <w:r w:rsidRPr="00071E7A">
        <w:rPr>
          <w:rFonts w:ascii="Angsana New" w:hAnsi="Angsana New"/>
          <w:sz w:val="28"/>
          <w:szCs w:val="28"/>
          <w:cs/>
        </w:rPr>
        <w:t xml:space="preserve"> บริษัท โรงพยาบาลวิมุต โฮลดิ้ง จำกัด ซึ่งเป็นบริษัทย่อยของบริษัท ได้ซื้อหุ้นและสิทธิออกเสียงรวมเป็นจำนวนร้อยละ </w:t>
      </w:r>
      <w:r w:rsidR="00EE0AC0" w:rsidRPr="00EE0AC0">
        <w:rPr>
          <w:rFonts w:ascii="Angsana New" w:hAnsi="Angsana New"/>
          <w:sz w:val="28"/>
          <w:szCs w:val="28"/>
        </w:rPr>
        <w:t>51</w:t>
      </w:r>
      <w:r w:rsidRPr="00071E7A">
        <w:rPr>
          <w:rFonts w:ascii="Angsana New" w:hAnsi="Angsana New"/>
          <w:sz w:val="28"/>
          <w:szCs w:val="28"/>
          <w:cs/>
        </w:rPr>
        <w:t xml:space="preserve"> ของทุนที่ออกและชำระแล้วของ บริษัท เทพธัญญภา จำกัด โดยประกอบธุรกิจโรงพยาบาล</w:t>
      </w:r>
      <w:r w:rsidR="00382638" w:rsidRPr="00071E7A">
        <w:rPr>
          <w:rFonts w:ascii="Angsana New" w:hAnsi="Angsana New"/>
          <w:sz w:val="28"/>
          <w:szCs w:val="28"/>
        </w:rPr>
        <w:br/>
      </w:r>
      <w:r w:rsidRPr="00071E7A">
        <w:rPr>
          <w:rFonts w:ascii="Angsana New" w:hAnsi="Angsana New"/>
          <w:sz w:val="28"/>
          <w:szCs w:val="28"/>
          <w:cs/>
        </w:rPr>
        <w:t xml:space="preserve">เทพธารินทร์และถือหุ้นในบริษัทย่อยอีก </w:t>
      </w:r>
      <w:r w:rsidR="00EE0AC0" w:rsidRPr="00EE0AC0">
        <w:rPr>
          <w:rFonts w:ascii="Angsana New" w:hAnsi="Angsana New"/>
          <w:sz w:val="28"/>
          <w:szCs w:val="28"/>
        </w:rPr>
        <w:t>5</w:t>
      </w:r>
      <w:r w:rsidRPr="00071E7A">
        <w:rPr>
          <w:rFonts w:ascii="Angsana New" w:hAnsi="Angsana New"/>
          <w:sz w:val="28"/>
          <w:szCs w:val="28"/>
          <w:cs/>
        </w:rPr>
        <w:t xml:space="preserve"> บริษัท ได้แก่ บริษัท ดีเอ็ม ฟู้ด จำกัด บริษัท แลปพลัส วัน จำกัด บริษัท อินเตอร์ เวนชัน คอนซัลติ้ง แอท เทพธารินทร์ ฮอสพิทอล จำกัด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บริษัท ศูนย์ทันตกรรมเทพธารินทร์ จำกัด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และบริษัท คอนทัวส์</w:t>
      </w:r>
      <w:r w:rsidR="00674A7E">
        <w:rPr>
          <w:rFonts w:ascii="Angsana New" w:hAnsi="Angsana New"/>
          <w:sz w:val="28"/>
          <w:szCs w:val="28"/>
          <w:cs/>
        </w:rPr>
        <w:br/>
      </w:r>
      <w:r w:rsidRPr="00071E7A">
        <w:rPr>
          <w:rFonts w:ascii="Angsana New" w:hAnsi="Angsana New"/>
          <w:sz w:val="28"/>
          <w:szCs w:val="28"/>
          <w:cs/>
        </w:rPr>
        <w:t>เอ็กซเพรส (ประเทศไทย) จำกัด รายการดังกล่าวถือเป็นเงินลงทุนในการร่วมค้า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 xml:space="preserve">สิ่งตอบแทนที่จ่ายซื้อหุ้นเป็นเงินสดจำนวนรวม </w:t>
      </w:r>
      <w:r w:rsidR="00EE0AC0" w:rsidRPr="00EE0AC0">
        <w:rPr>
          <w:rFonts w:ascii="Angsana New" w:hAnsi="Angsana New"/>
          <w:sz w:val="28"/>
          <w:szCs w:val="28"/>
        </w:rPr>
        <w:t>708</w:t>
      </w:r>
      <w:r w:rsidRPr="00071E7A">
        <w:rPr>
          <w:rFonts w:ascii="Angsana New" w:hAnsi="Angsana New"/>
          <w:sz w:val="28"/>
          <w:szCs w:val="28"/>
        </w:rPr>
        <w:t>.</w:t>
      </w:r>
      <w:r w:rsidR="00EE0AC0" w:rsidRPr="00EE0AC0">
        <w:rPr>
          <w:rFonts w:ascii="Angsana New" w:hAnsi="Angsana New"/>
          <w:sz w:val="28"/>
          <w:szCs w:val="28"/>
        </w:rPr>
        <w:t>7</w:t>
      </w:r>
      <w:r w:rsidRPr="00071E7A">
        <w:rPr>
          <w:rFonts w:ascii="Angsana New" w:hAnsi="Angsana New"/>
          <w:sz w:val="28"/>
          <w:szCs w:val="28"/>
          <w:cs/>
        </w:rPr>
        <w:t xml:space="preserve"> ล้านบาท </w:t>
      </w:r>
      <w:bookmarkStart w:id="6" w:name="_Hlk77713987"/>
      <w:r w:rsidRPr="00071E7A">
        <w:rPr>
          <w:rFonts w:ascii="Angsana New" w:hAnsi="Angsana New"/>
          <w:sz w:val="28"/>
          <w:szCs w:val="28"/>
          <w:cs/>
        </w:rPr>
        <w:t xml:space="preserve">มีต้นทุนที่เกี่ยวข้องกับการซื้อหุ้นเป็นจำนวน </w:t>
      </w:r>
      <w:r w:rsidR="00EE0AC0" w:rsidRPr="00EE0AC0">
        <w:rPr>
          <w:rFonts w:ascii="Angsana New" w:hAnsi="Angsana New"/>
          <w:sz w:val="28"/>
          <w:szCs w:val="28"/>
        </w:rPr>
        <w:t>15</w:t>
      </w:r>
      <w:r w:rsidRPr="00071E7A">
        <w:rPr>
          <w:rFonts w:ascii="Angsana New" w:hAnsi="Angsana New"/>
          <w:sz w:val="28"/>
          <w:szCs w:val="28"/>
        </w:rPr>
        <w:t>.</w:t>
      </w:r>
      <w:r w:rsidR="00EE0AC0" w:rsidRPr="00EE0AC0">
        <w:rPr>
          <w:rFonts w:ascii="Angsana New" w:hAnsi="Angsana New"/>
          <w:sz w:val="28"/>
          <w:szCs w:val="28"/>
        </w:rPr>
        <w:t>6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ล้านบาท</w:t>
      </w:r>
      <w:bookmarkEnd w:id="6"/>
      <w:r w:rsidRPr="00071E7A">
        <w:rPr>
          <w:rFonts w:ascii="Angsana New" w:hAnsi="Angsana New"/>
          <w:sz w:val="28"/>
          <w:szCs w:val="28"/>
          <w:cs/>
        </w:rPr>
        <w:t xml:space="preserve"> และสินทรัพย์สุทธิในมูลค่ายุติธรรมซึ่งประเมินโดยผู้ประเมินอิสระ ตามวิธีส่วนได้เสียร้อยละ </w:t>
      </w:r>
      <w:r w:rsidR="00EE0AC0" w:rsidRPr="00EE0AC0">
        <w:rPr>
          <w:rFonts w:ascii="Angsana New" w:hAnsi="Angsana New"/>
          <w:sz w:val="28"/>
          <w:szCs w:val="28"/>
        </w:rPr>
        <w:t>51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ที่ได้มาจากการลงทุน สรุปได้ดังนี้</w:t>
      </w:r>
    </w:p>
    <w:bookmarkEnd w:id="5"/>
    <w:p w14:paraId="00AF527D" w14:textId="77777777" w:rsidR="008A3B24" w:rsidRPr="00071E7A" w:rsidRDefault="008A3B24" w:rsidP="008A3B2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54"/>
        <w:gridCol w:w="248"/>
        <w:gridCol w:w="844"/>
        <w:gridCol w:w="247"/>
        <w:gridCol w:w="1139"/>
        <w:gridCol w:w="1448"/>
      </w:tblGrid>
      <w:tr w:rsidR="008A3B24" w:rsidRPr="00071E7A" w14:paraId="5C2616B6" w14:textId="77777777" w:rsidTr="00674A7E">
        <w:trPr>
          <w:tblHeader/>
        </w:trPr>
        <w:tc>
          <w:tcPr>
            <w:tcW w:w="5254" w:type="dxa"/>
          </w:tcPr>
          <w:p w14:paraId="60FC25DA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248" w:type="dxa"/>
          </w:tcPr>
          <w:p w14:paraId="44450EFD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5CC957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0AA4E8BF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</w:tcPr>
          <w:p w14:paraId="7381AE91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dxa"/>
          </w:tcPr>
          <w:p w14:paraId="5112DFF2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B24" w:rsidRPr="00071E7A" w14:paraId="2C77E88B" w14:textId="77777777" w:rsidTr="00674A7E">
        <w:trPr>
          <w:tblHeader/>
        </w:trPr>
        <w:tc>
          <w:tcPr>
            <w:tcW w:w="5254" w:type="dxa"/>
          </w:tcPr>
          <w:p w14:paraId="3C422F1E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216540F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A3AC33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4B11F7D2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B5CFE39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8" w:type="dxa"/>
          </w:tcPr>
          <w:p w14:paraId="09917666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A3B24" w:rsidRPr="00071E7A" w14:paraId="5FF4B375" w14:textId="77777777" w:rsidTr="00674A7E">
        <w:trPr>
          <w:trHeight w:val="80"/>
        </w:trPr>
        <w:tc>
          <w:tcPr>
            <w:tcW w:w="5254" w:type="dxa"/>
          </w:tcPr>
          <w:p w14:paraId="0F20ECE6" w14:textId="77777777" w:rsidR="008A3B24" w:rsidRPr="00071E7A" w:rsidRDefault="008A3B24" w:rsidP="00674A7E">
            <w:pPr>
              <w:spacing w:line="240" w:lineRule="auto"/>
              <w:ind w:left="-130" w:firstLine="130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8" w:type="dxa"/>
          </w:tcPr>
          <w:p w14:paraId="7D2CE335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E15562D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5397C1CE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FF2E448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42CA64E" w14:textId="0276EE32" w:rsidR="008A3B24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8A3B24" w:rsidRPr="00071E7A" w14:paraId="558139AB" w14:textId="77777777" w:rsidTr="00674A7E">
        <w:tc>
          <w:tcPr>
            <w:tcW w:w="5254" w:type="dxa"/>
          </w:tcPr>
          <w:p w14:paraId="49958764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48" w:type="dxa"/>
          </w:tcPr>
          <w:p w14:paraId="0877D2C9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7DE191F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1E76ABA1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9A31295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100CC8D4" w14:textId="0FFE408E" w:rsidR="008A3B24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8A3B24" w:rsidRPr="00071E7A" w14:paraId="2821AFFB" w14:textId="77777777" w:rsidTr="00674A7E">
        <w:tc>
          <w:tcPr>
            <w:tcW w:w="5254" w:type="dxa"/>
          </w:tcPr>
          <w:p w14:paraId="598E27FE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48" w:type="dxa"/>
          </w:tcPr>
          <w:p w14:paraId="3DA11111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7189230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34AD338C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39F6237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487C873" w14:textId="4300679A" w:rsidR="008A3B24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8A3B24" w:rsidRPr="00071E7A" w14:paraId="4E138D5D" w14:textId="77777777" w:rsidTr="00674A7E">
        <w:tc>
          <w:tcPr>
            <w:tcW w:w="5254" w:type="dxa"/>
          </w:tcPr>
          <w:p w14:paraId="2F68FF9C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48" w:type="dxa"/>
          </w:tcPr>
          <w:p w14:paraId="6A22CBD3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3F25AC8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13919189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288F74E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6B845090" w14:textId="36F6D6B2" w:rsidR="008A3B24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8A3B24" w:rsidRPr="00071E7A" w14:paraId="13920F2D" w14:textId="77777777" w:rsidTr="00674A7E">
        <w:tc>
          <w:tcPr>
            <w:tcW w:w="5254" w:type="dxa"/>
          </w:tcPr>
          <w:p w14:paraId="5F22F5BC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48" w:type="dxa"/>
          </w:tcPr>
          <w:p w14:paraId="5B3A1C0A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F52974E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7E8365D9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1E71FDC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6ABDEF4B" w14:textId="44C9EA80" w:rsidR="008A3B24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8A3B24" w:rsidRPr="00071E7A" w14:paraId="30776805" w14:textId="77777777" w:rsidTr="00674A7E">
        <w:tc>
          <w:tcPr>
            <w:tcW w:w="5254" w:type="dxa"/>
          </w:tcPr>
          <w:p w14:paraId="655CFFA5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48" w:type="dxa"/>
          </w:tcPr>
          <w:p w14:paraId="3BC85607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991267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7E63B44F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209320F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5D250ED" w14:textId="0A9721A8" w:rsidR="008A3B24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</w:t>
            </w:r>
            <w:r w:rsidR="008A3B24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  <w:tr w:rsidR="008A3B24" w:rsidRPr="00071E7A" w14:paraId="56A167B0" w14:textId="77777777" w:rsidTr="00674A7E">
        <w:tc>
          <w:tcPr>
            <w:tcW w:w="5254" w:type="dxa"/>
          </w:tcPr>
          <w:p w14:paraId="6FDE4C13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48" w:type="dxa"/>
          </w:tcPr>
          <w:p w14:paraId="3E1960F3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EA9216B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6973E939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EC72A84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9B6D8A0" w14:textId="773AEC4A" w:rsidR="008A3B24" w:rsidRPr="00071E7A" w:rsidRDefault="008A3B24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49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071E7A" w14:paraId="310DD8FB" w14:textId="77777777" w:rsidTr="00674A7E">
        <w:tc>
          <w:tcPr>
            <w:tcW w:w="5254" w:type="dxa"/>
          </w:tcPr>
          <w:p w14:paraId="0913A48E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8" w:type="dxa"/>
          </w:tcPr>
          <w:p w14:paraId="519C985A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F8D9A72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766AFAE0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1276023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E9FBC76" w14:textId="188D93E5" w:rsidR="008A3B24" w:rsidRPr="00071E7A" w:rsidRDefault="008A3B24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18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071E7A" w14:paraId="48BBAADF" w14:textId="77777777" w:rsidTr="00674A7E">
        <w:tc>
          <w:tcPr>
            <w:tcW w:w="5254" w:type="dxa"/>
          </w:tcPr>
          <w:p w14:paraId="7B49D984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8" w:type="dxa"/>
          </w:tcPr>
          <w:p w14:paraId="5B2A8FF7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E1F00B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18C28C66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A90D395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111F39E" w14:textId="3D798B8A" w:rsidR="008A3B24" w:rsidRPr="00071E7A" w:rsidRDefault="008A3B24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208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071E7A" w14:paraId="449BD772" w14:textId="77777777" w:rsidTr="00674A7E">
        <w:tc>
          <w:tcPr>
            <w:tcW w:w="5254" w:type="dxa"/>
          </w:tcPr>
          <w:p w14:paraId="629708DF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48" w:type="dxa"/>
          </w:tcPr>
          <w:p w14:paraId="573C4760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E8B0B16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77352354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C9953A3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312A7373" w14:textId="2D3269FB" w:rsidR="008A3B24" w:rsidRPr="00071E7A" w:rsidRDefault="008A3B24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38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071E7A" w14:paraId="75946CAB" w14:textId="77777777" w:rsidTr="00674A7E">
        <w:tc>
          <w:tcPr>
            <w:tcW w:w="5254" w:type="dxa"/>
          </w:tcPr>
          <w:p w14:paraId="29A513FF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สินทรัพย์อื่น/(หนี้สินอื่น) - สุทธิ</w:t>
            </w:r>
          </w:p>
        </w:tc>
        <w:tc>
          <w:tcPr>
            <w:tcW w:w="248" w:type="dxa"/>
          </w:tcPr>
          <w:p w14:paraId="3CFCE079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C3C5CB2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42BCF13B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657F32BB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BCA2904" w14:textId="3A7AA023" w:rsidR="008A3B24" w:rsidRPr="00071E7A" w:rsidRDefault="008A3B24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5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071E7A" w14:paraId="404ED175" w14:textId="77777777" w:rsidTr="00674A7E">
        <w:tc>
          <w:tcPr>
            <w:tcW w:w="5254" w:type="dxa"/>
          </w:tcPr>
          <w:p w14:paraId="5A19E3BD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248" w:type="dxa"/>
          </w:tcPr>
          <w:p w14:paraId="2E42C12C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F983F5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7" w:type="dxa"/>
          </w:tcPr>
          <w:p w14:paraId="6C483913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9C27D66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5517052" w14:textId="0C9AEBB5" w:rsidR="008A3B24" w:rsidRPr="00071E7A" w:rsidRDefault="008A3B24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11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071E7A" w14:paraId="0C7281B8" w14:textId="77777777" w:rsidTr="00674A7E">
        <w:tc>
          <w:tcPr>
            <w:tcW w:w="5254" w:type="dxa"/>
          </w:tcPr>
          <w:p w14:paraId="2AC63CEA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48" w:type="dxa"/>
          </w:tcPr>
          <w:p w14:paraId="121B9475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71B0FDD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743C766F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E9888C5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CC3BE90" w14:textId="33C03285" w:rsidR="008A3B24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A3B24" w:rsidRPr="00071E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629</w:t>
            </w:r>
          </w:p>
        </w:tc>
      </w:tr>
      <w:tr w:rsidR="000E282F" w:rsidRPr="00071E7A" w14:paraId="26B92245" w14:textId="77777777" w:rsidTr="00674A7E">
        <w:tc>
          <w:tcPr>
            <w:tcW w:w="5254" w:type="dxa"/>
          </w:tcPr>
          <w:p w14:paraId="2AA60389" w14:textId="77777777" w:rsidR="000E282F" w:rsidRPr="00071E7A" w:rsidRDefault="000E282F" w:rsidP="0074103E">
            <w:pPr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8" w:type="dxa"/>
          </w:tcPr>
          <w:p w14:paraId="3DE26B1F" w14:textId="77777777" w:rsidR="000E282F" w:rsidRPr="00071E7A" w:rsidRDefault="000E282F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323461A0" w14:textId="77777777" w:rsidR="000E282F" w:rsidRPr="00071E7A" w:rsidRDefault="000E282F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1E91F70B" w14:textId="77777777" w:rsidR="000E282F" w:rsidRPr="00071E7A" w:rsidRDefault="000E282F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39" w:type="dxa"/>
          </w:tcPr>
          <w:p w14:paraId="60BF1226" w14:textId="77777777" w:rsidR="000E282F" w:rsidRPr="00071E7A" w:rsidRDefault="000E282F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D281BA4" w14:textId="77777777" w:rsidR="000E282F" w:rsidRPr="00071E7A" w:rsidRDefault="000E282F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8A3B24" w:rsidRPr="00071E7A" w14:paraId="190D50F8" w14:textId="77777777" w:rsidTr="00674A7E">
        <w:tc>
          <w:tcPr>
            <w:tcW w:w="5254" w:type="dxa"/>
          </w:tcPr>
          <w:p w14:paraId="1FE7166F" w14:textId="299F0D25" w:rsidR="008A3B24" w:rsidRPr="00071E7A" w:rsidRDefault="008A3B24" w:rsidP="007410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071E7A">
              <w:rPr>
                <w:rFonts w:ascii="Angsana New" w:hAnsi="Angsana New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49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</w:tcPr>
          <w:p w14:paraId="7F5468B4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441AD10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46991967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A704F0B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419555E7" w14:textId="744DBABB" w:rsidR="008A3B24" w:rsidRPr="00071E7A" w:rsidRDefault="008A3B24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798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071E7A" w14:paraId="7B13D30E" w14:textId="77777777" w:rsidTr="00674A7E">
        <w:tc>
          <w:tcPr>
            <w:tcW w:w="5254" w:type="dxa"/>
          </w:tcPr>
          <w:p w14:paraId="2EE7E99A" w14:textId="77777777" w:rsidR="008A3B24" w:rsidRPr="00071E7A" w:rsidRDefault="008A3B24" w:rsidP="007410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รวมสินทรัพย์สุทธิที่ระบุได้ที่ได้มาตามสัดส่วนของการลงทุน</w:t>
            </w:r>
          </w:p>
        </w:tc>
        <w:tc>
          <w:tcPr>
            <w:tcW w:w="248" w:type="dxa"/>
          </w:tcPr>
          <w:p w14:paraId="11F97291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9ACF24E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6AD854B4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8366A57" w14:textId="77777777" w:rsidR="008A3B24" w:rsidRPr="00071E7A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14:paraId="2A9A4347" w14:textId="47107CCC" w:rsidR="008A3B24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831</w:t>
            </w:r>
          </w:p>
        </w:tc>
      </w:tr>
      <w:tr w:rsidR="009C18C3" w:rsidRPr="00071E7A" w14:paraId="672CA7BB" w14:textId="77777777" w:rsidTr="00674A7E">
        <w:tc>
          <w:tcPr>
            <w:tcW w:w="5254" w:type="dxa"/>
          </w:tcPr>
          <w:p w14:paraId="3052799B" w14:textId="77777777" w:rsidR="009C18C3" w:rsidRPr="00071E7A" w:rsidRDefault="009C18C3" w:rsidP="002F379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lastRenderedPageBreak/>
              <w:t>สิ่งตอบแทนในการซื้อเงินลงทุน ประกอบด้วย</w:t>
            </w:r>
          </w:p>
        </w:tc>
        <w:tc>
          <w:tcPr>
            <w:tcW w:w="248" w:type="dxa"/>
          </w:tcPr>
          <w:p w14:paraId="670FEA46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89B7DC2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30345EC2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642405CD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4FF74B2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8C3" w:rsidRPr="00071E7A" w14:paraId="2973FAD6" w14:textId="77777777" w:rsidTr="00674A7E">
        <w:tc>
          <w:tcPr>
            <w:tcW w:w="5254" w:type="dxa"/>
          </w:tcPr>
          <w:p w14:paraId="372B8D52" w14:textId="77777777" w:rsidR="009C18C3" w:rsidRPr="00071E7A" w:rsidRDefault="009C18C3" w:rsidP="002F3799">
            <w:pPr>
              <w:spacing w:line="240" w:lineRule="auto"/>
              <w:ind w:left="160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มูลค่าชำระ ณ วันซื้อเงินลงทุน</w:t>
            </w:r>
          </w:p>
        </w:tc>
        <w:tc>
          <w:tcPr>
            <w:tcW w:w="248" w:type="dxa"/>
          </w:tcPr>
          <w:p w14:paraId="1CD95B35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98CC09E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07C6485D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D2DEE4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0BDB921" w14:textId="26ECFF52" w:rsidR="009C18C3" w:rsidRPr="00071E7A" w:rsidRDefault="00EE0AC0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9C18C3" w:rsidRPr="00071E7A" w14:paraId="75D560B0" w14:textId="77777777" w:rsidTr="00674A7E">
        <w:tc>
          <w:tcPr>
            <w:tcW w:w="5254" w:type="dxa"/>
          </w:tcPr>
          <w:p w14:paraId="616AA108" w14:textId="77777777" w:rsidR="009C18C3" w:rsidRPr="00071E7A" w:rsidRDefault="009C18C3" w:rsidP="002F3799">
            <w:pPr>
              <w:spacing w:line="240" w:lineRule="auto"/>
              <w:ind w:left="160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ต้นทุนในการได้มาซึ่งเงินลงทุน</w:t>
            </w:r>
          </w:p>
        </w:tc>
        <w:tc>
          <w:tcPr>
            <w:tcW w:w="248" w:type="dxa"/>
          </w:tcPr>
          <w:p w14:paraId="52B0A013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CF9CF85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769AFA41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27F80C2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607B50BE" w14:textId="7AED02F6" w:rsidR="009C18C3" w:rsidRPr="00071E7A" w:rsidRDefault="00EE0AC0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9C18C3" w:rsidRPr="00071E7A" w14:paraId="791328AB" w14:textId="77777777" w:rsidTr="00674A7E">
        <w:tc>
          <w:tcPr>
            <w:tcW w:w="5254" w:type="dxa"/>
          </w:tcPr>
          <w:p w14:paraId="15EB2DB6" w14:textId="77777777" w:rsidR="009C18C3" w:rsidRPr="00071E7A" w:rsidRDefault="009C18C3" w:rsidP="002F3799">
            <w:pPr>
              <w:spacing w:line="240" w:lineRule="auto"/>
              <w:ind w:left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8" w:type="dxa"/>
          </w:tcPr>
          <w:p w14:paraId="7A4556A3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199BE8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5E7EF450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76F8385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14:paraId="1C1552B8" w14:textId="7EF819A2" w:rsidR="009C18C3" w:rsidRPr="00071E7A" w:rsidRDefault="00EE0AC0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725</w:t>
            </w:r>
          </w:p>
        </w:tc>
      </w:tr>
      <w:tr w:rsidR="009C18C3" w:rsidRPr="00071E7A" w14:paraId="74B9F759" w14:textId="77777777" w:rsidTr="00674A7E">
        <w:tc>
          <w:tcPr>
            <w:tcW w:w="5254" w:type="dxa"/>
          </w:tcPr>
          <w:p w14:paraId="6F0C216D" w14:textId="77777777" w:rsidR="009C18C3" w:rsidRPr="00071E7A" w:rsidRDefault="009C18C3" w:rsidP="002F3799">
            <w:pPr>
              <w:spacing w:line="240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รายได้จากส่วนต่างระหว่างมูลค่ายุติธรรมสุทธิของสินทรัพย์และหนี้สินที่ระบุได้ที่สูงกว่าต้นทุนของเงินลงทุน</w:t>
            </w:r>
          </w:p>
        </w:tc>
        <w:tc>
          <w:tcPr>
            <w:tcW w:w="248" w:type="dxa"/>
          </w:tcPr>
          <w:p w14:paraId="3F6B55CC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3C74F0D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60305454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91FF39B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double" w:sz="4" w:space="0" w:color="auto"/>
              <w:bottom w:val="nil"/>
            </w:tcBorders>
          </w:tcPr>
          <w:p w14:paraId="19D15A07" w14:textId="77777777" w:rsidR="009C18C3" w:rsidRPr="00071E7A" w:rsidRDefault="009C18C3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77746B" w14:textId="7232A0D2" w:rsidR="009C18C3" w:rsidRPr="00071E7A" w:rsidRDefault="00EE0AC0" w:rsidP="002F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106</w:t>
            </w:r>
          </w:p>
        </w:tc>
      </w:tr>
    </w:tbl>
    <w:p w14:paraId="4434D710" w14:textId="77777777" w:rsidR="009C18C3" w:rsidRPr="00A5628E" w:rsidRDefault="009C18C3" w:rsidP="007A11F1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726A0D39" w14:textId="77777777" w:rsidR="007A11F1" w:rsidRPr="00071E7A" w:rsidRDefault="007A11F1" w:rsidP="007A11F1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485DD496" w14:textId="77777777" w:rsidR="00975B6E" w:rsidRPr="00A5628E" w:rsidRDefault="00975B6E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52B15230" w14:textId="66B37147" w:rsidR="00975B6E" w:rsidRPr="00A12939" w:rsidRDefault="00975B6E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A12939">
        <w:rPr>
          <w:rFonts w:ascii="Angsana New" w:hAnsi="Angsana New"/>
          <w:sz w:val="28"/>
          <w:szCs w:val="28"/>
          <w:cs/>
        </w:rPr>
        <w:t xml:space="preserve">ในเดือนกุมภาพันธ์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Pr="00A12939">
        <w:rPr>
          <w:rFonts w:ascii="Angsana New" w:hAnsi="Angsana New"/>
          <w:sz w:val="28"/>
          <w:szCs w:val="28"/>
          <w:cs/>
        </w:rPr>
        <w:t xml:space="preserve"> บริษัท วิมุต อินเวสเม้นท์ จำกัด ได้ซื้อเงินลงทุนในบริษัทจำกัดแห่งหนึ่งในประเทศสิงคโปร์เป็นจำนวนเงิน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100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Pr="00A12939">
        <w:rPr>
          <w:rFonts w:ascii="Angsana New" w:hAnsi="Angsana New"/>
          <w:sz w:val="28"/>
          <w:szCs w:val="28"/>
          <w:cs/>
        </w:rPr>
        <w:t>ล้านดอลลาร์สิงคโปร์</w:t>
      </w:r>
      <w:r w:rsidR="000E282F" w:rsidRPr="00A12939">
        <w:rPr>
          <w:rFonts w:ascii="Angsana New" w:hAnsi="Angsana New" w:hint="cs"/>
          <w:sz w:val="28"/>
          <w:szCs w:val="28"/>
          <w:cs/>
        </w:rPr>
        <w:t xml:space="preserve"> 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>(เท่ากับ</w:t>
      </w:r>
      <w:r w:rsidR="00AE2C26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2</w:t>
      </w:r>
      <w:r w:rsidR="00AE2C26" w:rsidRPr="00A12939">
        <w:rPr>
          <w:rFonts w:ascii="Angsana New" w:hAnsi="Angsana New"/>
          <w:i/>
          <w:iCs/>
          <w:sz w:val="28"/>
          <w:szCs w:val="28"/>
        </w:rPr>
        <w:t>,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582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</w:t>
      </w:r>
    </w:p>
    <w:p w14:paraId="77AAD127" w14:textId="77777777" w:rsidR="00975B6E" w:rsidRPr="00A5628E" w:rsidRDefault="00975B6E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F26BD93" w14:textId="4B380A2B" w:rsidR="00975B6E" w:rsidRPr="00A12939" w:rsidRDefault="00975B6E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12939">
        <w:rPr>
          <w:rFonts w:ascii="Angsana New" w:hAnsi="Angsana New"/>
          <w:sz w:val="28"/>
          <w:szCs w:val="28"/>
          <w:cs/>
        </w:rPr>
        <w:t xml:space="preserve">ในเดือนเมษายน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Pr="00A12939">
        <w:rPr>
          <w:rFonts w:ascii="Angsana New" w:hAnsi="Angsana New"/>
          <w:sz w:val="28"/>
          <w:szCs w:val="28"/>
          <w:cs/>
        </w:rPr>
        <w:t xml:space="preserve"> บริษัท วิมุต อินเวสเม้นท์ จำกัด ได้ลงทุนในประเทศออสเตรเลียเป็นเงิน </w:t>
      </w:r>
      <w:r w:rsidR="00EE0AC0" w:rsidRPr="00EE0AC0">
        <w:rPr>
          <w:rFonts w:ascii="Angsana New" w:hAnsi="Angsana New"/>
          <w:sz w:val="28"/>
          <w:szCs w:val="28"/>
        </w:rPr>
        <w:t>2</w:t>
      </w:r>
      <w:r w:rsidRPr="00A12939">
        <w:rPr>
          <w:rFonts w:ascii="Angsana New" w:hAnsi="Angsana New"/>
          <w:sz w:val="28"/>
          <w:szCs w:val="28"/>
          <w:cs/>
        </w:rPr>
        <w:t xml:space="preserve"> ล้านดอลลาร์</w:t>
      </w:r>
      <w:bookmarkStart w:id="7" w:name="_Hlk110415597"/>
      <w:r w:rsidRPr="00A12939">
        <w:rPr>
          <w:rFonts w:ascii="Angsana New" w:hAnsi="Angsana New"/>
          <w:sz w:val="28"/>
          <w:szCs w:val="28"/>
          <w:cs/>
        </w:rPr>
        <w:t xml:space="preserve">ออสเตรเลีย </w:t>
      </w:r>
      <w:bookmarkEnd w:id="7"/>
      <w:r w:rsidR="000E282F" w:rsidRPr="00A12939">
        <w:rPr>
          <w:rFonts w:ascii="Angsana New" w:hAnsi="Angsana New"/>
          <w:sz w:val="28"/>
          <w:szCs w:val="28"/>
        </w:rPr>
        <w:br/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(เท่ากับ 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50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 </w:t>
      </w:r>
      <w:r w:rsidRPr="00A12939">
        <w:rPr>
          <w:rFonts w:ascii="Angsana New" w:hAnsi="Angsana New"/>
          <w:sz w:val="28"/>
          <w:szCs w:val="28"/>
          <w:cs/>
        </w:rPr>
        <w:t xml:space="preserve">และในประเทศสิงคโปร์เป็นเงิน </w:t>
      </w:r>
      <w:r w:rsidR="00EE0AC0" w:rsidRPr="00EE0AC0">
        <w:rPr>
          <w:rFonts w:ascii="Angsana New" w:hAnsi="Angsana New"/>
          <w:sz w:val="28"/>
          <w:szCs w:val="28"/>
        </w:rPr>
        <w:t>1</w:t>
      </w:r>
      <w:r w:rsidRPr="00A12939">
        <w:rPr>
          <w:rFonts w:ascii="Angsana New" w:hAnsi="Angsana New"/>
          <w:sz w:val="28"/>
          <w:szCs w:val="28"/>
          <w:cs/>
        </w:rPr>
        <w:t>.</w:t>
      </w:r>
      <w:r w:rsidR="00EE0AC0" w:rsidRPr="00EE0AC0">
        <w:rPr>
          <w:rFonts w:ascii="Angsana New" w:hAnsi="Angsana New"/>
          <w:sz w:val="28"/>
          <w:szCs w:val="28"/>
        </w:rPr>
        <w:t>8</w:t>
      </w:r>
      <w:r w:rsidRPr="00A12939">
        <w:rPr>
          <w:rFonts w:ascii="Angsana New" w:hAnsi="Angsana New"/>
          <w:sz w:val="28"/>
          <w:szCs w:val="28"/>
          <w:cs/>
        </w:rPr>
        <w:t xml:space="preserve"> ล้านดอลลาร์สหรัฐ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(เท่ากับ 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63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 </w:t>
      </w:r>
      <w:r w:rsidRPr="00A12939">
        <w:rPr>
          <w:rFonts w:ascii="Angsana New" w:hAnsi="Angsana New"/>
          <w:sz w:val="28"/>
          <w:szCs w:val="28"/>
          <w:cs/>
        </w:rPr>
        <w:t xml:space="preserve">ต่อมาในเดือนมิถุนายน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Pr="00A12939">
        <w:rPr>
          <w:rFonts w:ascii="Angsana New" w:hAnsi="Angsana New"/>
          <w:sz w:val="28"/>
          <w:szCs w:val="28"/>
          <w:cs/>
        </w:rPr>
        <w:t xml:space="preserve"> ได้</w:t>
      </w:r>
      <w:r w:rsidR="00AE2C26" w:rsidRPr="00A12939">
        <w:rPr>
          <w:rFonts w:ascii="Angsana New" w:hAnsi="Angsana New" w:hint="cs"/>
          <w:sz w:val="28"/>
          <w:szCs w:val="28"/>
          <w:cs/>
        </w:rPr>
        <w:t>จ่ายเงินล่วงหน้าค่าหุ้น</w:t>
      </w:r>
      <w:r w:rsidR="006822FB" w:rsidRPr="00A12939">
        <w:rPr>
          <w:rFonts w:ascii="Angsana New" w:hAnsi="Angsana New" w:hint="cs"/>
          <w:sz w:val="28"/>
          <w:szCs w:val="28"/>
          <w:cs/>
        </w:rPr>
        <w:t>ให้แก่บริษัท</w:t>
      </w:r>
      <w:r w:rsidRPr="00A12939">
        <w:rPr>
          <w:rFonts w:ascii="Angsana New" w:hAnsi="Angsana New"/>
          <w:sz w:val="28"/>
          <w:szCs w:val="28"/>
          <w:cs/>
        </w:rPr>
        <w:t>ในประเทศสิงคโปร์ เป็น</w:t>
      </w:r>
      <w:r w:rsidR="006822FB" w:rsidRPr="00A12939">
        <w:rPr>
          <w:rFonts w:ascii="Angsana New" w:hAnsi="Angsana New" w:hint="cs"/>
          <w:sz w:val="28"/>
          <w:szCs w:val="28"/>
          <w:cs/>
        </w:rPr>
        <w:t>จำนวนเงิน</w:t>
      </w:r>
      <w:r w:rsidRPr="00A12939">
        <w:rPr>
          <w:rFonts w:ascii="Angsana New" w:hAnsi="Angsana New"/>
          <w:sz w:val="28"/>
          <w:szCs w:val="28"/>
          <w:cs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3</w:t>
      </w:r>
      <w:r w:rsidRPr="00A12939">
        <w:rPr>
          <w:rFonts w:ascii="Angsana New" w:hAnsi="Angsana New"/>
          <w:sz w:val="28"/>
          <w:szCs w:val="28"/>
          <w:cs/>
        </w:rPr>
        <w:t>.</w:t>
      </w:r>
      <w:r w:rsidR="00EE0AC0" w:rsidRPr="00EE0AC0">
        <w:rPr>
          <w:rFonts w:ascii="Angsana New" w:hAnsi="Angsana New"/>
          <w:sz w:val="28"/>
          <w:szCs w:val="28"/>
        </w:rPr>
        <w:t>5</w:t>
      </w:r>
      <w:r w:rsidRPr="00A12939">
        <w:rPr>
          <w:rFonts w:ascii="Angsana New" w:hAnsi="Angsana New"/>
          <w:sz w:val="28"/>
          <w:szCs w:val="28"/>
          <w:cs/>
        </w:rPr>
        <w:t xml:space="preserve"> ล้านดอลลาร์สหรัฐ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(เท่ากับ 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122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 </w:t>
      </w:r>
      <w:r w:rsidRPr="00A12939">
        <w:rPr>
          <w:rFonts w:ascii="Angsana New" w:hAnsi="Angsana New"/>
          <w:sz w:val="28"/>
          <w:szCs w:val="28"/>
          <w:cs/>
        </w:rPr>
        <w:t>และ</w:t>
      </w:r>
      <w:r w:rsidR="006822FB" w:rsidRPr="00A12939">
        <w:rPr>
          <w:rFonts w:ascii="Angsana New" w:hAnsi="Angsana New" w:hint="cs"/>
          <w:sz w:val="28"/>
          <w:szCs w:val="28"/>
          <w:cs/>
        </w:rPr>
        <w:t>ลงทุนในบริษัทจำกัดแห่งหนึ่ง</w:t>
      </w:r>
      <w:r w:rsidR="00353FB2">
        <w:rPr>
          <w:rFonts w:ascii="Angsana New" w:hAnsi="Angsana New" w:hint="cs"/>
          <w:sz w:val="28"/>
          <w:szCs w:val="28"/>
          <w:cs/>
        </w:rPr>
        <w:t>ในสิงคโปร์</w:t>
      </w:r>
      <w:r w:rsidR="006822FB" w:rsidRPr="00A12939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Pr="00A12939">
        <w:rPr>
          <w:rFonts w:ascii="Angsana New" w:hAnsi="Angsana New"/>
          <w:sz w:val="28"/>
          <w:szCs w:val="28"/>
          <w:cs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3</w:t>
      </w:r>
      <w:r w:rsidRPr="00A12939">
        <w:rPr>
          <w:rFonts w:ascii="Angsana New" w:hAnsi="Angsana New"/>
          <w:sz w:val="28"/>
          <w:szCs w:val="28"/>
          <w:cs/>
        </w:rPr>
        <w:t>.</w:t>
      </w:r>
      <w:r w:rsidR="00EE0AC0" w:rsidRPr="00EE0AC0">
        <w:rPr>
          <w:rFonts w:ascii="Angsana New" w:hAnsi="Angsana New"/>
          <w:sz w:val="28"/>
          <w:szCs w:val="28"/>
        </w:rPr>
        <w:t>15</w:t>
      </w:r>
      <w:r w:rsidRPr="00A12939">
        <w:rPr>
          <w:rFonts w:ascii="Angsana New" w:hAnsi="Angsana New"/>
          <w:sz w:val="28"/>
          <w:szCs w:val="28"/>
          <w:cs/>
        </w:rPr>
        <w:t xml:space="preserve"> ล้านดอลลาร์สหรัฐ 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(เท่ากับ 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111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</w:t>
      </w:r>
      <w:r w:rsidR="00AE2C26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A12939">
        <w:rPr>
          <w:rFonts w:ascii="Angsana New" w:hAnsi="Angsana New"/>
          <w:sz w:val="28"/>
          <w:szCs w:val="28"/>
          <w:cs/>
        </w:rPr>
        <w:t xml:space="preserve">และลงทุนในประเทศออสเตรเลียเป็นจำนวนเงิน </w:t>
      </w:r>
      <w:r w:rsidR="00EE0AC0" w:rsidRPr="00EE0AC0">
        <w:rPr>
          <w:rFonts w:ascii="Angsana New" w:hAnsi="Angsana New"/>
          <w:sz w:val="28"/>
          <w:szCs w:val="28"/>
        </w:rPr>
        <w:t>1</w:t>
      </w:r>
      <w:r w:rsidRPr="00A12939">
        <w:rPr>
          <w:rFonts w:ascii="Angsana New" w:hAnsi="Angsana New"/>
          <w:sz w:val="28"/>
          <w:szCs w:val="28"/>
          <w:cs/>
        </w:rPr>
        <w:t>.</w:t>
      </w:r>
      <w:r w:rsidR="00EE0AC0" w:rsidRPr="00EE0AC0">
        <w:rPr>
          <w:rFonts w:ascii="Angsana New" w:hAnsi="Angsana New"/>
          <w:sz w:val="28"/>
          <w:szCs w:val="28"/>
        </w:rPr>
        <w:t>5</w:t>
      </w:r>
      <w:r w:rsidRPr="00A12939">
        <w:rPr>
          <w:rFonts w:ascii="Angsana New" w:hAnsi="Angsana New"/>
          <w:sz w:val="28"/>
          <w:szCs w:val="28"/>
          <w:cs/>
        </w:rPr>
        <w:t xml:space="preserve"> ล้านดอลลาร์ออสเตรเลีย</w:t>
      </w:r>
      <w:r w:rsidR="000E282F" w:rsidRPr="00A12939">
        <w:rPr>
          <w:rFonts w:ascii="Angsana New" w:hAnsi="Angsana New" w:hint="cs"/>
          <w:sz w:val="28"/>
          <w:szCs w:val="28"/>
          <w:cs/>
        </w:rPr>
        <w:t xml:space="preserve"> 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(เท่ากับ 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37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</w:t>
      </w:r>
    </w:p>
    <w:p w14:paraId="3C43ACB5" w14:textId="77777777" w:rsidR="00975B6E" w:rsidRPr="00A5628E" w:rsidRDefault="00975B6E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B4582C9" w14:textId="2E2C45B7" w:rsidR="00975B6E" w:rsidRPr="00A12939" w:rsidRDefault="00975B6E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12939">
        <w:rPr>
          <w:rFonts w:ascii="Angsana New" w:hAnsi="Angsana New"/>
          <w:sz w:val="28"/>
          <w:szCs w:val="28"/>
          <w:cs/>
        </w:rPr>
        <w:t>ในเดือนมิถุนายน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Pr="00A12939">
        <w:rPr>
          <w:rFonts w:ascii="Angsana New" w:hAnsi="Angsana New"/>
          <w:sz w:val="28"/>
          <w:szCs w:val="28"/>
          <w:cs/>
        </w:rPr>
        <w:t xml:space="preserve"> บริษัท อินโน สเปราท์ เวนเจอร์ส จำกัด ได้ลงทุนในบริษัทจำกัดแห่งหนึ่งในประเทศไทย เป็นจำนวนเงิน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25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Pr="00A12939">
        <w:rPr>
          <w:rFonts w:ascii="Angsana New" w:hAnsi="Angsana New"/>
          <w:sz w:val="28"/>
          <w:szCs w:val="28"/>
          <w:cs/>
        </w:rPr>
        <w:t>ล้านบาท</w:t>
      </w:r>
      <w:r w:rsidR="000E282F" w:rsidRPr="00A1293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4B70322" w14:textId="77777777" w:rsidR="00975B6E" w:rsidRPr="00A5628E" w:rsidRDefault="00975B6E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825309A" w14:textId="5746A7F3" w:rsidR="0070492B" w:rsidRPr="00A12939" w:rsidRDefault="00975B6E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12939">
        <w:rPr>
          <w:rFonts w:ascii="Angsana New" w:hAnsi="Angsana New"/>
          <w:sz w:val="28"/>
          <w:szCs w:val="28"/>
          <w:cs/>
        </w:rPr>
        <w:t xml:space="preserve">ในเดือนสิงหาคม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Pr="00A12939">
        <w:rPr>
          <w:rFonts w:ascii="Angsana New" w:hAnsi="Angsana New"/>
          <w:sz w:val="28"/>
          <w:szCs w:val="28"/>
          <w:cs/>
        </w:rPr>
        <w:t xml:space="preserve"> บริษัท อินโน สเปราท์ อินเวสเม้นท์ จำกัด ได้ลงทุนในประเทศออสเตรเลียเป็นเงิน </w:t>
      </w:r>
      <w:r w:rsidR="00EE0AC0" w:rsidRPr="00EE0AC0">
        <w:rPr>
          <w:rFonts w:ascii="Angsana New" w:hAnsi="Angsana New"/>
          <w:sz w:val="28"/>
          <w:szCs w:val="28"/>
        </w:rPr>
        <w:t>1</w:t>
      </w:r>
      <w:r w:rsidRPr="00A12939">
        <w:rPr>
          <w:rFonts w:ascii="Angsana New" w:hAnsi="Angsana New"/>
          <w:sz w:val="28"/>
          <w:szCs w:val="28"/>
        </w:rPr>
        <w:t>.</w:t>
      </w:r>
      <w:r w:rsidR="00EE0AC0" w:rsidRPr="00EE0AC0">
        <w:rPr>
          <w:rFonts w:ascii="Angsana New" w:hAnsi="Angsana New"/>
          <w:sz w:val="28"/>
          <w:szCs w:val="28"/>
        </w:rPr>
        <w:t>5</w:t>
      </w:r>
      <w:r w:rsidRPr="00A12939">
        <w:rPr>
          <w:rFonts w:ascii="Angsana New" w:hAnsi="Angsana New"/>
          <w:sz w:val="28"/>
          <w:szCs w:val="28"/>
          <w:cs/>
        </w:rPr>
        <w:t xml:space="preserve"> ล้านดอลลาร์ออสเตรเลีย</w:t>
      </w:r>
      <w:r w:rsidR="000E282F" w:rsidRPr="00A12939">
        <w:rPr>
          <w:rFonts w:ascii="Angsana New" w:hAnsi="Angsana New" w:hint="cs"/>
          <w:sz w:val="28"/>
          <w:szCs w:val="28"/>
          <w:cs/>
        </w:rPr>
        <w:t xml:space="preserve"> 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(เท่ากับ 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38</w:t>
      </w:r>
      <w:r w:rsidR="000E282F" w:rsidRPr="00A12939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</w:t>
      </w:r>
    </w:p>
    <w:p w14:paraId="37A096FF" w14:textId="26CD7DD8" w:rsidR="00CB225D" w:rsidRPr="00A5628E" w:rsidRDefault="00CB225D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2131BDC" w14:textId="18735AB5" w:rsidR="0043068C" w:rsidRPr="00A12939" w:rsidRDefault="00CB225D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12939">
        <w:rPr>
          <w:rFonts w:ascii="Angsana New" w:hAnsi="Angsana New"/>
          <w:sz w:val="28"/>
          <w:szCs w:val="28"/>
          <w:cs/>
        </w:rPr>
        <w:t xml:space="preserve">ในเดือนสิงหาคม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Pr="00A12939">
        <w:rPr>
          <w:rFonts w:ascii="Angsana New" w:hAnsi="Angsana New"/>
          <w:sz w:val="28"/>
          <w:szCs w:val="28"/>
          <w:cs/>
        </w:rPr>
        <w:t xml:space="preserve"> </w:t>
      </w:r>
      <w:r w:rsidR="00A50DB4" w:rsidRPr="00A12939">
        <w:rPr>
          <w:rFonts w:ascii="Angsana New" w:hAnsi="Angsana New"/>
          <w:sz w:val="28"/>
          <w:szCs w:val="28"/>
          <w:cs/>
        </w:rPr>
        <w:t>บริษัท แลปพลัส วัน จำกัด</w:t>
      </w:r>
      <w:r w:rsidRPr="00A12939">
        <w:rPr>
          <w:rFonts w:ascii="Angsana New" w:hAnsi="Angsana New"/>
          <w:sz w:val="28"/>
          <w:szCs w:val="28"/>
          <w:cs/>
        </w:rPr>
        <w:t>ได้ลงทุนใน</w:t>
      </w:r>
      <w:r w:rsidRPr="00A12939">
        <w:rPr>
          <w:rFonts w:ascii="Angsana New" w:hAnsi="Angsana New" w:hint="cs"/>
          <w:sz w:val="28"/>
          <w:szCs w:val="28"/>
          <w:cs/>
        </w:rPr>
        <w:t xml:space="preserve">ตราสารหนี้ </w:t>
      </w:r>
      <w:r w:rsidR="00EE0AC0" w:rsidRPr="00EE0AC0">
        <w:rPr>
          <w:rFonts w:ascii="Angsana New" w:hAnsi="Angsana New"/>
          <w:sz w:val="28"/>
          <w:szCs w:val="28"/>
        </w:rPr>
        <w:t>2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Pr="00A12939">
        <w:rPr>
          <w:rFonts w:ascii="Angsana New" w:hAnsi="Angsana New" w:hint="cs"/>
          <w:sz w:val="28"/>
          <w:szCs w:val="28"/>
          <w:cs/>
        </w:rPr>
        <w:t xml:space="preserve">แห่ง และกองทุนแห่งหนึ่งในประเทศไทยเป็นจำนวนเงิน </w:t>
      </w:r>
      <w:r w:rsidR="00EE0AC0" w:rsidRPr="00EE0AC0">
        <w:rPr>
          <w:rFonts w:ascii="Angsana New" w:hAnsi="Angsana New"/>
          <w:sz w:val="28"/>
          <w:szCs w:val="28"/>
        </w:rPr>
        <w:t>10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Pr="00A12939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EE0AC0" w:rsidRPr="00EE0AC0">
        <w:rPr>
          <w:rFonts w:ascii="Angsana New" w:hAnsi="Angsana New"/>
          <w:sz w:val="28"/>
          <w:szCs w:val="28"/>
        </w:rPr>
        <w:t>10</w:t>
      </w:r>
      <w:r w:rsidRPr="00A12939">
        <w:rPr>
          <w:rFonts w:ascii="Angsana New" w:hAnsi="Angsana New"/>
          <w:sz w:val="28"/>
          <w:szCs w:val="28"/>
        </w:rPr>
        <w:t xml:space="preserve"> </w:t>
      </w:r>
      <w:r w:rsidRPr="00A12939">
        <w:rPr>
          <w:rFonts w:ascii="Angsana New" w:hAnsi="Angsana New" w:hint="cs"/>
          <w:sz w:val="28"/>
          <w:szCs w:val="28"/>
          <w:cs/>
        </w:rPr>
        <w:t>ล้านบาทตามลำดับ</w:t>
      </w:r>
      <w:r w:rsidR="00A50DB4" w:rsidRPr="00A12939">
        <w:rPr>
          <w:rFonts w:ascii="Angsana New" w:hAnsi="Angsana New" w:hint="cs"/>
          <w:sz w:val="28"/>
          <w:szCs w:val="28"/>
          <w:cs/>
        </w:rPr>
        <w:t xml:space="preserve"> ต่อมาในเดือน </w:t>
      </w:r>
      <w:r w:rsidR="0043068C" w:rsidRPr="00A12939">
        <w:rPr>
          <w:rFonts w:ascii="Angsana New" w:hAnsi="Angsana New" w:hint="cs"/>
          <w:sz w:val="28"/>
          <w:szCs w:val="28"/>
          <w:cs/>
        </w:rPr>
        <w:t>กันยายน</w:t>
      </w:r>
      <w:r w:rsidR="0043068C" w:rsidRPr="00A12939">
        <w:rPr>
          <w:rFonts w:ascii="Angsana New" w:hAnsi="Angsana New"/>
          <w:sz w:val="28"/>
          <w:szCs w:val="28"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="0043068C" w:rsidRPr="00A12939">
        <w:rPr>
          <w:rFonts w:ascii="Angsana New" w:hAnsi="Angsana New"/>
          <w:sz w:val="28"/>
          <w:szCs w:val="28"/>
          <w:cs/>
        </w:rPr>
        <w:t xml:space="preserve"> ได้ลงทุนในบริษัทจำกัดแห่งหนึ่งในประเทศไทย เป็นจำนวนเงิน</w:t>
      </w:r>
      <w:r w:rsidR="0043068C" w:rsidRPr="00A12939">
        <w:rPr>
          <w:rFonts w:ascii="Angsana New" w:hAnsi="Angsana New"/>
          <w:sz w:val="28"/>
          <w:szCs w:val="28"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2</w:t>
      </w:r>
      <w:r w:rsidR="0043068C" w:rsidRPr="00A12939">
        <w:rPr>
          <w:rFonts w:ascii="Angsana New" w:hAnsi="Angsana New"/>
          <w:sz w:val="28"/>
          <w:szCs w:val="28"/>
        </w:rPr>
        <w:t xml:space="preserve"> </w:t>
      </w:r>
      <w:r w:rsidR="0043068C" w:rsidRPr="00A12939">
        <w:rPr>
          <w:rFonts w:ascii="Angsana New" w:hAnsi="Angsana New"/>
          <w:sz w:val="28"/>
          <w:szCs w:val="28"/>
          <w:cs/>
        </w:rPr>
        <w:t>ล้านบาท</w:t>
      </w:r>
      <w:r w:rsidR="0043068C" w:rsidRPr="00A1293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6F31909" w14:textId="48DDB8C3" w:rsidR="00CB225D" w:rsidRPr="00A5628E" w:rsidRDefault="00CB225D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7D05FFBB" w14:textId="53E533F0" w:rsidR="0043068C" w:rsidRPr="00A12939" w:rsidRDefault="0043068C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12939">
        <w:rPr>
          <w:rFonts w:ascii="Angsana New" w:hAnsi="Angsana New" w:hint="cs"/>
          <w:sz w:val="28"/>
          <w:szCs w:val="28"/>
          <w:cs/>
        </w:rPr>
        <w:t>ในเดือน</w:t>
      </w:r>
      <w:r w:rsidR="00E353E1" w:rsidRPr="00A12939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="00E353E1" w:rsidRPr="00A12939">
        <w:rPr>
          <w:rFonts w:ascii="Angsana New" w:hAnsi="Angsana New"/>
          <w:sz w:val="28"/>
          <w:szCs w:val="28"/>
        </w:rPr>
        <w:t xml:space="preserve"> </w:t>
      </w:r>
      <w:r w:rsidR="00A50DB4" w:rsidRPr="00A12939">
        <w:rPr>
          <w:rFonts w:ascii="Angsana New" w:hAnsi="Angsana New" w:hint="cs"/>
          <w:sz w:val="28"/>
          <w:szCs w:val="28"/>
          <w:cs/>
        </w:rPr>
        <w:t>บริษัท เทพธัญญภา จำกัด ได้ลงทุนในตราสารหนี้ในประเทศไทย</w:t>
      </w:r>
      <w:r w:rsidR="00A12939" w:rsidRPr="00A12939">
        <w:rPr>
          <w:rFonts w:ascii="Angsana New" w:hAnsi="Angsana New"/>
          <w:sz w:val="28"/>
          <w:szCs w:val="28"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2</w:t>
      </w:r>
      <w:r w:rsidR="00A12939" w:rsidRPr="00A12939">
        <w:rPr>
          <w:rFonts w:ascii="Angsana New" w:hAnsi="Angsana New"/>
          <w:sz w:val="28"/>
          <w:szCs w:val="28"/>
        </w:rPr>
        <w:t xml:space="preserve"> </w:t>
      </w:r>
      <w:r w:rsidR="00A12939" w:rsidRPr="00A12939">
        <w:rPr>
          <w:rFonts w:ascii="Angsana New" w:hAnsi="Angsana New" w:hint="cs"/>
          <w:sz w:val="28"/>
          <w:szCs w:val="28"/>
          <w:cs/>
        </w:rPr>
        <w:t xml:space="preserve">แห่ง </w:t>
      </w:r>
      <w:r w:rsidR="00A50DB4" w:rsidRPr="00A12939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AA0A7F">
        <w:rPr>
          <w:rFonts w:ascii="Angsana New" w:hAnsi="Angsana New"/>
          <w:sz w:val="28"/>
          <w:szCs w:val="28"/>
          <w:cs/>
        </w:rPr>
        <w:br/>
      </w:r>
      <w:r w:rsidR="00EE0AC0" w:rsidRPr="00EE0AC0">
        <w:rPr>
          <w:rFonts w:ascii="Angsana New" w:hAnsi="Angsana New"/>
          <w:sz w:val="28"/>
          <w:szCs w:val="28"/>
        </w:rPr>
        <w:t>50</w:t>
      </w:r>
      <w:r w:rsidR="00A50DB4" w:rsidRPr="00A12939">
        <w:rPr>
          <w:rFonts w:ascii="Angsana New" w:hAnsi="Angsana New"/>
          <w:sz w:val="28"/>
          <w:szCs w:val="28"/>
        </w:rPr>
        <w:t xml:space="preserve"> </w:t>
      </w:r>
      <w:r w:rsidR="00A50DB4" w:rsidRPr="00A12939">
        <w:rPr>
          <w:rFonts w:ascii="Angsana New" w:hAnsi="Angsana New" w:hint="cs"/>
          <w:sz w:val="28"/>
          <w:szCs w:val="28"/>
          <w:cs/>
        </w:rPr>
        <w:t>ล้านบาท</w:t>
      </w:r>
    </w:p>
    <w:p w14:paraId="7DBBB543" w14:textId="77777777" w:rsidR="00A50DB4" w:rsidRPr="00A5628E" w:rsidRDefault="00A50DB4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5311C446" w14:textId="7597C33F" w:rsidR="000E282F" w:rsidRDefault="00155EC1" w:rsidP="00A12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12939">
        <w:rPr>
          <w:rFonts w:ascii="Angsana New" w:hAnsi="Angsana New"/>
          <w:sz w:val="28"/>
          <w:szCs w:val="28"/>
          <w:cs/>
        </w:rPr>
        <w:t>ในเดือน</w:t>
      </w:r>
      <w:r w:rsidRPr="00A12939">
        <w:rPr>
          <w:rFonts w:ascii="Angsana New" w:hAnsi="Angsana New" w:hint="cs"/>
          <w:sz w:val="28"/>
          <w:szCs w:val="28"/>
          <w:cs/>
        </w:rPr>
        <w:t>ธันวาคม</w:t>
      </w:r>
      <w:r w:rsidRPr="00A12939">
        <w:rPr>
          <w:rFonts w:ascii="Angsana New" w:hAnsi="Angsana New"/>
          <w:sz w:val="28"/>
          <w:szCs w:val="28"/>
          <w:cs/>
        </w:rPr>
        <w:t xml:space="preserve">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Pr="00A12939">
        <w:rPr>
          <w:rFonts w:ascii="Angsana New" w:hAnsi="Angsana New"/>
          <w:sz w:val="28"/>
          <w:szCs w:val="28"/>
          <w:cs/>
        </w:rPr>
        <w:t xml:space="preserve"> บริษัท อินโน สเปราท์ อินเวสเม้นท์ จำกัด ได้ลงทุนในประเทศสิงคโปร์เป็นเงิน </w:t>
      </w:r>
      <w:r w:rsidR="00EE0AC0" w:rsidRPr="00EE0AC0">
        <w:rPr>
          <w:rFonts w:ascii="Angsana New" w:hAnsi="Angsana New"/>
          <w:sz w:val="28"/>
          <w:szCs w:val="28"/>
        </w:rPr>
        <w:t>15</w:t>
      </w:r>
      <w:r w:rsidRPr="00A12939">
        <w:rPr>
          <w:rFonts w:ascii="Angsana New" w:hAnsi="Angsana New"/>
          <w:sz w:val="28"/>
          <w:szCs w:val="28"/>
          <w:cs/>
        </w:rPr>
        <w:t xml:space="preserve"> ล้าน</w:t>
      </w:r>
      <w:r w:rsidR="00353FB2">
        <w:rPr>
          <w:rFonts w:ascii="Angsana New" w:hAnsi="Angsana New" w:hint="cs"/>
          <w:sz w:val="28"/>
          <w:szCs w:val="28"/>
          <w:cs/>
        </w:rPr>
        <w:t>สิงคโปร์</w:t>
      </w:r>
      <w:r w:rsidRPr="00A12939">
        <w:rPr>
          <w:rFonts w:ascii="Angsana New" w:hAnsi="Angsana New"/>
          <w:sz w:val="28"/>
          <w:szCs w:val="28"/>
          <w:cs/>
        </w:rPr>
        <w:t>ดอลลาร์</w:t>
      </w:r>
      <w:r w:rsidR="000E282F" w:rsidRPr="00A12939">
        <w:rPr>
          <w:rFonts w:ascii="Angsana New" w:hAnsi="Angsana New" w:hint="cs"/>
          <w:sz w:val="28"/>
          <w:szCs w:val="28"/>
          <w:cs/>
        </w:rPr>
        <w:t xml:space="preserve"> (เท่ากับ </w:t>
      </w:r>
      <w:r w:rsidR="00EE0AC0" w:rsidRPr="00EE0AC0">
        <w:rPr>
          <w:rFonts w:ascii="Angsana New" w:hAnsi="Angsana New"/>
          <w:sz w:val="28"/>
          <w:szCs w:val="28"/>
        </w:rPr>
        <w:t>331</w:t>
      </w:r>
      <w:r w:rsidR="00AE2C26" w:rsidRPr="00A12939">
        <w:rPr>
          <w:rFonts w:ascii="Angsana New" w:hAnsi="Angsana New"/>
          <w:sz w:val="28"/>
          <w:szCs w:val="28"/>
        </w:rPr>
        <w:t xml:space="preserve"> </w:t>
      </w:r>
      <w:r w:rsidR="000E282F" w:rsidRPr="00A12939">
        <w:rPr>
          <w:rFonts w:ascii="Angsana New" w:hAnsi="Angsana New" w:hint="cs"/>
          <w:sz w:val="28"/>
          <w:szCs w:val="28"/>
          <w:cs/>
        </w:rPr>
        <w:t>ล้านบาท)</w:t>
      </w:r>
    </w:p>
    <w:p w14:paraId="2E879655" w14:textId="156FC3D3" w:rsidR="00975B6E" w:rsidRPr="00071E7A" w:rsidRDefault="00975B6E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17AA6401" w14:textId="77777777" w:rsidR="00FC785B" w:rsidRPr="00071E7A" w:rsidRDefault="00FC785B" w:rsidP="00F4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170"/>
        <w:gridCol w:w="270"/>
        <w:gridCol w:w="1170"/>
        <w:gridCol w:w="270"/>
        <w:gridCol w:w="1170"/>
      </w:tblGrid>
      <w:tr w:rsidR="00083649" w:rsidRPr="00071E7A" w14:paraId="405F22B9" w14:textId="77777777" w:rsidTr="00083649">
        <w:trPr>
          <w:tblHeader/>
        </w:trPr>
        <w:tc>
          <w:tcPr>
            <w:tcW w:w="5130" w:type="dxa"/>
          </w:tcPr>
          <w:p w14:paraId="7ECB3D92" w14:textId="77777777" w:rsidR="00083649" w:rsidRPr="00071E7A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5606079E" w14:textId="74C7F8CC" w:rsidR="00083649" w:rsidRPr="00071E7A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3649" w:rsidRPr="00071E7A" w14:paraId="3BC04319" w14:textId="77777777" w:rsidTr="00083649">
        <w:trPr>
          <w:tblHeader/>
        </w:trPr>
        <w:tc>
          <w:tcPr>
            <w:tcW w:w="5130" w:type="dxa"/>
          </w:tcPr>
          <w:p w14:paraId="68F55753" w14:textId="77777777" w:rsidR="00083649" w:rsidRPr="00071E7A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644FC" w14:textId="77777777" w:rsidR="00083649" w:rsidRPr="00071E7A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2723FD6C" w14:textId="15F32104" w:rsidR="00083649" w:rsidRPr="00071E7A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9DDBA73" w14:textId="77777777" w:rsidR="00083649" w:rsidRPr="00071E7A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8829BB" w14:textId="77777777" w:rsidR="00482A5C" w:rsidRPr="00071E7A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อาคารและ</w:t>
            </w:r>
          </w:p>
          <w:p w14:paraId="0A1824BE" w14:textId="5A0F0037" w:rsidR="00083649" w:rsidRPr="00071E7A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ABDE2CA" w14:textId="10222CAA" w:rsidR="00083649" w:rsidRPr="00071E7A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BDE5A7" w14:textId="77777777" w:rsidR="00083649" w:rsidRPr="00071E7A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51B22EF5" w14:textId="55CBEFDD" w:rsidR="00083649" w:rsidRPr="00071E7A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083649" w:rsidRPr="00071E7A" w14:paraId="18242B67" w14:textId="77777777" w:rsidTr="00083649">
        <w:trPr>
          <w:tblHeader/>
        </w:trPr>
        <w:tc>
          <w:tcPr>
            <w:tcW w:w="5130" w:type="dxa"/>
          </w:tcPr>
          <w:p w14:paraId="1CC3E362" w14:textId="77777777" w:rsidR="00083649" w:rsidRPr="00071E7A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21F6E7B7" w14:textId="4B793EFB" w:rsidR="00083649" w:rsidRPr="00071E7A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83649" w:rsidRPr="00071E7A" w14:paraId="0F738230" w14:textId="77777777" w:rsidTr="00083649">
        <w:tc>
          <w:tcPr>
            <w:tcW w:w="5130" w:type="dxa"/>
          </w:tcPr>
          <w:p w14:paraId="3EA1D2AE" w14:textId="77777777" w:rsidR="00083649" w:rsidRPr="00071E7A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1F7F9E3A" w14:textId="77777777" w:rsidR="00083649" w:rsidRPr="00071E7A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75CB78" w14:textId="77777777" w:rsidR="00083649" w:rsidRPr="00071E7A" w:rsidRDefault="00083649" w:rsidP="00F43B2A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2A28A" w14:textId="2E51A6B9" w:rsidR="00083649" w:rsidRPr="00071E7A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227733" w14:textId="6F6E1D9A" w:rsidR="00083649" w:rsidRPr="00071E7A" w:rsidRDefault="00083649" w:rsidP="00F43B2A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1C22E4" w14:textId="015DBCD9" w:rsidR="00083649" w:rsidRPr="00071E7A" w:rsidRDefault="00083649" w:rsidP="00F43B2A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31BC" w:rsidRPr="00071E7A" w14:paraId="6BA12D0D" w14:textId="77777777" w:rsidTr="00F56F18">
        <w:tc>
          <w:tcPr>
            <w:tcW w:w="5130" w:type="dxa"/>
          </w:tcPr>
          <w:p w14:paraId="5D561A7E" w14:textId="1CE8B09A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7EADCBD" w14:textId="5F126334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270" w:type="dxa"/>
          </w:tcPr>
          <w:p w14:paraId="0344FACA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D01A5C9" w14:textId="14D32393" w:rsidR="00BD31BC" w:rsidRPr="00071E7A" w:rsidRDefault="00EE0AC0" w:rsidP="003826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706B6A88" w14:textId="3ED2833E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43304F" w14:textId="52F872C8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</w:tr>
      <w:tr w:rsidR="00BD31BC" w:rsidRPr="00071E7A" w14:paraId="4247E007" w14:textId="77777777" w:rsidTr="00F56F18">
        <w:tc>
          <w:tcPr>
            <w:tcW w:w="5130" w:type="dxa"/>
          </w:tcPr>
          <w:p w14:paraId="214A2A36" w14:textId="3CB3FD63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</w:t>
            </w: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49130E58" w14:textId="285E1C9B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D31BC"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5DAD7318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FB03161" w14:textId="157261BE" w:rsidR="00BD31BC" w:rsidRPr="00071E7A" w:rsidRDefault="00BD31BC" w:rsidP="00BD31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7FE042" w14:textId="3341D5B4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5420F0B" w14:textId="6140144A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D31BC"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</w:tr>
      <w:tr w:rsidR="00BD31BC" w:rsidRPr="00071E7A" w14:paraId="501C61FB" w14:textId="77777777" w:rsidTr="00F56F18">
        <w:tc>
          <w:tcPr>
            <w:tcW w:w="5130" w:type="dxa"/>
          </w:tcPr>
          <w:p w14:paraId="7D09498D" w14:textId="5D29B5B3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6857B3FC" w14:textId="30B0DD0C" w:rsidR="00BD31BC" w:rsidRPr="00071E7A" w:rsidRDefault="00BD31BC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A0BDDE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CA08FAB" w14:textId="69F742A3" w:rsidR="00BD31BC" w:rsidRPr="00071E7A" w:rsidRDefault="00BD31BC" w:rsidP="00BD31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B4586D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FB14E79" w14:textId="490397E3" w:rsidR="00BD31BC" w:rsidRPr="00071E7A" w:rsidRDefault="00BD31BC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D31BC" w:rsidRPr="00071E7A" w14:paraId="5926311E" w14:textId="77777777" w:rsidTr="00F56F18">
        <w:tc>
          <w:tcPr>
            <w:tcW w:w="5130" w:type="dxa"/>
          </w:tcPr>
          <w:p w14:paraId="2D1ABEFA" w14:textId="572F32F1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1D37DC" w14:textId="73C8094C" w:rsidR="00BD31BC" w:rsidRPr="00071E7A" w:rsidRDefault="00BD31BC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F4F838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E35B94" w14:textId="1209A667" w:rsidR="00BD31BC" w:rsidRPr="00071E7A" w:rsidRDefault="00BD31BC" w:rsidP="003826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3D1170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D2B2E8" w14:textId="54656263" w:rsidR="00BD31BC" w:rsidRPr="00071E7A" w:rsidRDefault="00BD31BC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D31BC" w:rsidRPr="00071E7A" w14:paraId="49DB86E3" w14:textId="77777777" w:rsidTr="00254F40">
        <w:tc>
          <w:tcPr>
            <w:tcW w:w="5130" w:type="dxa"/>
          </w:tcPr>
          <w:p w14:paraId="5A6A4DE0" w14:textId="1321BD0C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CA1B0" w14:textId="5ECA2CC1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D31BC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70" w:type="dxa"/>
          </w:tcPr>
          <w:p w14:paraId="4DD2026C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4E665A" w14:textId="62C11B41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6CE32190" w14:textId="25635206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3A6257" w14:textId="164971FC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D31BC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</w:t>
            </w:r>
          </w:p>
        </w:tc>
      </w:tr>
      <w:tr w:rsidR="00A165C9" w:rsidRPr="00071E7A" w14:paraId="0D6C59AD" w14:textId="77777777" w:rsidTr="00083649">
        <w:tc>
          <w:tcPr>
            <w:tcW w:w="5130" w:type="dxa"/>
          </w:tcPr>
          <w:p w14:paraId="636DC532" w14:textId="21D92CFB" w:rsidR="00A165C9" w:rsidRPr="00071E7A" w:rsidRDefault="00A165C9" w:rsidP="00A1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1C85A7CE" w14:textId="4A817D02" w:rsidR="00A165C9" w:rsidRPr="00071E7A" w:rsidRDefault="00EE0AC0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055F503F" w14:textId="77777777" w:rsidR="00A165C9" w:rsidRPr="00071E7A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74CBBC" w14:textId="0D0DB906" w:rsidR="00A165C9" w:rsidRPr="00071E7A" w:rsidRDefault="00EE0AC0" w:rsidP="00F0102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7196E7F" w14:textId="264D6051" w:rsidR="00A165C9" w:rsidRPr="00071E7A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532EAF5" w14:textId="328EFFE3" w:rsidR="00A165C9" w:rsidRPr="00071E7A" w:rsidRDefault="00EE0AC0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</w:tr>
      <w:tr w:rsidR="008B4717" w:rsidRPr="00071E7A" w14:paraId="2BB8B3D8" w14:textId="77777777" w:rsidTr="00083649">
        <w:tc>
          <w:tcPr>
            <w:tcW w:w="5130" w:type="dxa"/>
          </w:tcPr>
          <w:p w14:paraId="5D7DAE03" w14:textId="73EFB490" w:rsidR="008B4717" w:rsidRPr="00071E7A" w:rsidRDefault="00F01027" w:rsidP="00A1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398995A9" w14:textId="3DC310F5" w:rsidR="008B4717" w:rsidRPr="00071E7A" w:rsidRDefault="00EE0AC0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E3F55CC" w14:textId="77777777" w:rsidR="008B4717" w:rsidRPr="00071E7A" w:rsidRDefault="008B4717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ECB7869" w14:textId="65D4E925" w:rsidR="008B4717" w:rsidRPr="00071E7A" w:rsidRDefault="00F01027" w:rsidP="00777A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D70D04" w14:textId="77777777" w:rsidR="008B4717" w:rsidRPr="00071E7A" w:rsidRDefault="008B4717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B1B2720" w14:textId="457DF30F" w:rsidR="008B4717" w:rsidRPr="00071E7A" w:rsidRDefault="00EE0AC0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A165C9" w:rsidRPr="00071E7A" w14:paraId="2D2C4F9F" w14:textId="77777777" w:rsidTr="00254F40">
        <w:tc>
          <w:tcPr>
            <w:tcW w:w="5130" w:type="dxa"/>
          </w:tcPr>
          <w:p w14:paraId="1668976A" w14:textId="239F6649" w:rsidR="00A165C9" w:rsidRPr="00071E7A" w:rsidRDefault="00A165C9" w:rsidP="00A1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26A5F2" w14:textId="07DB6536" w:rsidR="00A165C9" w:rsidRPr="00071E7A" w:rsidRDefault="00A165C9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FEB2F8" w14:textId="77777777" w:rsidR="00A165C9" w:rsidRPr="00071E7A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50B0D9" w14:textId="18A9798C" w:rsidR="00A165C9" w:rsidRPr="00071E7A" w:rsidRDefault="00A165C9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54783D" w14:textId="78B8A9A2" w:rsidR="00A165C9" w:rsidRPr="00071E7A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57D7F" w14:textId="069C4184" w:rsidR="00A165C9" w:rsidRPr="00071E7A" w:rsidRDefault="00A165C9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165C9" w:rsidRPr="00071E7A" w14:paraId="23276F0E" w14:textId="77777777" w:rsidTr="00254F40">
        <w:tc>
          <w:tcPr>
            <w:tcW w:w="5130" w:type="dxa"/>
          </w:tcPr>
          <w:p w14:paraId="17F7627A" w14:textId="552576A1" w:rsidR="00A165C9" w:rsidRPr="00071E7A" w:rsidRDefault="00A165C9" w:rsidP="00A1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588C3B" w14:textId="74F2C6A3" w:rsidR="00A165C9" w:rsidRPr="00071E7A" w:rsidRDefault="00EE0AC0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01027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0" w:type="dxa"/>
          </w:tcPr>
          <w:p w14:paraId="124CB66B" w14:textId="77777777" w:rsidR="00A165C9" w:rsidRPr="00071E7A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FBFED2" w14:textId="395B02BC" w:rsidR="00A165C9" w:rsidRPr="00071E7A" w:rsidRDefault="00EE0AC0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055A0521" w14:textId="359D6A19" w:rsidR="00A165C9" w:rsidRPr="00071E7A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89A263" w14:textId="36EB4FB2" w:rsidR="00A165C9" w:rsidRPr="00071E7A" w:rsidRDefault="00EE0AC0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01027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524</w:t>
            </w:r>
          </w:p>
        </w:tc>
      </w:tr>
      <w:tr w:rsidR="00083649" w:rsidRPr="00071E7A" w14:paraId="56BCE64C" w14:textId="77777777" w:rsidTr="00083649">
        <w:tc>
          <w:tcPr>
            <w:tcW w:w="5130" w:type="dxa"/>
          </w:tcPr>
          <w:p w14:paraId="6E815B25" w14:textId="1A7042CC" w:rsidR="00083649" w:rsidRPr="00071E7A" w:rsidRDefault="0082562B" w:rsidP="0045340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ค่าเสื่อมราคาและ</w:t>
            </w:r>
            <w:r w:rsidR="00083649"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532F45D" w14:textId="77777777" w:rsidR="00083649" w:rsidRPr="00071E7A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AD67FE" w14:textId="77777777" w:rsidR="00083649" w:rsidRPr="00071E7A" w:rsidRDefault="00083649" w:rsidP="0045340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262BE4" w14:textId="20338621" w:rsidR="00083649" w:rsidRPr="00071E7A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6BCF38" w14:textId="75DF860A" w:rsidR="00083649" w:rsidRPr="00071E7A" w:rsidRDefault="00083649" w:rsidP="0045340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2831D" w14:textId="7A828D18" w:rsidR="00083649" w:rsidRPr="00071E7A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D31BC" w:rsidRPr="00071E7A" w14:paraId="66A782A2" w14:textId="77777777" w:rsidTr="00F56F18">
        <w:tc>
          <w:tcPr>
            <w:tcW w:w="5130" w:type="dxa"/>
          </w:tcPr>
          <w:p w14:paraId="27DBC7B4" w14:textId="0433FD46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C9947C5" w14:textId="3FC370DD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3FB04659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42BA69D" w14:textId="605F09F0" w:rsidR="00BD31BC" w:rsidRPr="00071E7A" w:rsidRDefault="00EE0AC0" w:rsidP="0075015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2A7970E" w14:textId="226E7FDB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8912EB" w14:textId="325B9FC4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</w:tr>
      <w:tr w:rsidR="00BD31BC" w:rsidRPr="00071E7A" w14:paraId="3BCDB453" w14:textId="77777777" w:rsidTr="00F56F18">
        <w:tc>
          <w:tcPr>
            <w:tcW w:w="5130" w:type="dxa"/>
          </w:tcPr>
          <w:p w14:paraId="37DF7255" w14:textId="6A35CDFC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231EBD1" w14:textId="6B160B9E" w:rsidR="00BD31BC" w:rsidRPr="00071E7A" w:rsidRDefault="00BD31BC" w:rsidP="00BD31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30689A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C298DD8" w14:textId="2BB1990C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133969F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326350B" w14:textId="2DD017F4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BD31BC" w:rsidRPr="00071E7A" w14:paraId="265AA8C6" w14:textId="77777777" w:rsidTr="00F56F18">
        <w:tc>
          <w:tcPr>
            <w:tcW w:w="5130" w:type="dxa"/>
          </w:tcPr>
          <w:p w14:paraId="1B872B5B" w14:textId="1B2B6582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971023" w14:textId="375865E3" w:rsidR="00BD31BC" w:rsidRPr="00071E7A" w:rsidRDefault="00BD31BC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D52CC87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D51A0" w14:textId="19D07F13" w:rsidR="00BD31BC" w:rsidRPr="00071E7A" w:rsidRDefault="00BD31BC" w:rsidP="00BD31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B14741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2078A89" w14:textId="01FFF587" w:rsidR="00BD31BC" w:rsidRPr="00071E7A" w:rsidRDefault="00BD31BC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D31BC" w:rsidRPr="00071E7A" w14:paraId="0470B127" w14:textId="77777777" w:rsidTr="00C467D4">
        <w:tc>
          <w:tcPr>
            <w:tcW w:w="5130" w:type="dxa"/>
          </w:tcPr>
          <w:p w14:paraId="434B62B5" w14:textId="09E87B83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22B11" w14:textId="0B2E5AB1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37F0D6F5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A74505" w14:textId="73E03988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D45152E" w14:textId="19A3956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169C23" w14:textId="71580960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</w:tr>
      <w:tr w:rsidR="00F5532C" w:rsidRPr="00071E7A" w14:paraId="08A10406" w14:textId="77777777" w:rsidTr="00C467D4">
        <w:tc>
          <w:tcPr>
            <w:tcW w:w="5130" w:type="dxa"/>
          </w:tcPr>
          <w:p w14:paraId="07C0EE14" w14:textId="5FD96CFF" w:rsidR="00F5532C" w:rsidRPr="00071E7A" w:rsidRDefault="00F5532C" w:rsidP="00F5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0F7A18A3" w14:textId="52531816" w:rsidR="00F5532C" w:rsidRPr="00071E7A" w:rsidRDefault="00F5532C" w:rsidP="00F5532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0FCE80" w14:textId="77777777" w:rsidR="00F5532C" w:rsidRPr="00071E7A" w:rsidRDefault="00F5532C" w:rsidP="00F5532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71E190" w14:textId="44F8B3A5" w:rsidR="00F5532C" w:rsidRPr="00071E7A" w:rsidRDefault="00EE0AC0" w:rsidP="00F5532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AE71BB7" w14:textId="77777777" w:rsidR="00F5532C" w:rsidRPr="00071E7A" w:rsidRDefault="00F5532C" w:rsidP="00F5532C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F1F237C" w14:textId="5AB8ABB7" w:rsidR="00F5532C" w:rsidRPr="00071E7A" w:rsidRDefault="00EE0AC0" w:rsidP="00F5532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F01027" w:rsidRPr="00071E7A" w14:paraId="457F440D" w14:textId="77777777" w:rsidTr="00C467D4">
        <w:tc>
          <w:tcPr>
            <w:tcW w:w="5130" w:type="dxa"/>
          </w:tcPr>
          <w:p w14:paraId="58E75E15" w14:textId="067BBBB0" w:rsidR="00F01027" w:rsidRPr="00071E7A" w:rsidRDefault="00F01027" w:rsidP="006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3F114324" w14:textId="3779BC79" w:rsidR="00F01027" w:rsidRPr="00071E7A" w:rsidRDefault="00EE0AC0" w:rsidP="00F5532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4498B0E" w14:textId="77777777" w:rsidR="00F01027" w:rsidRPr="00071E7A" w:rsidRDefault="00F01027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4685CCB" w14:textId="076145A5" w:rsidR="00F01027" w:rsidRPr="00071E7A" w:rsidRDefault="00F5532C" w:rsidP="00F5532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BCC73E" w14:textId="77777777" w:rsidR="00F01027" w:rsidRPr="00071E7A" w:rsidRDefault="00F01027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3453C9" w14:textId="3F18256A" w:rsidR="00F01027" w:rsidRPr="00071E7A" w:rsidRDefault="00EE0AC0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6D2935" w:rsidRPr="00071E7A" w14:paraId="5DF46D8A" w14:textId="77777777" w:rsidTr="00ED39D7">
        <w:tc>
          <w:tcPr>
            <w:tcW w:w="5130" w:type="dxa"/>
          </w:tcPr>
          <w:p w14:paraId="5946052D" w14:textId="197F5A18" w:rsidR="006D2935" w:rsidRPr="00071E7A" w:rsidRDefault="006D2935" w:rsidP="006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DE024D" w14:textId="30F10FF8" w:rsidR="006D2935" w:rsidRPr="00071E7A" w:rsidRDefault="006D2935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D459EDE" w14:textId="77777777" w:rsidR="006D2935" w:rsidRPr="00071E7A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C07E43" w14:textId="1DCB3961" w:rsidR="006D2935" w:rsidRPr="00071E7A" w:rsidRDefault="00F5532C" w:rsidP="00674A7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190634" w14:textId="68B42A1D" w:rsidR="006D2935" w:rsidRPr="00071E7A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41660A" w14:textId="6E9054E2" w:rsidR="006D2935" w:rsidRPr="00071E7A" w:rsidRDefault="006D2935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D2935" w:rsidRPr="00071E7A" w14:paraId="6F303C67" w14:textId="77777777" w:rsidTr="00ED39D7">
        <w:tc>
          <w:tcPr>
            <w:tcW w:w="5130" w:type="dxa"/>
          </w:tcPr>
          <w:p w14:paraId="1385C3E0" w14:textId="759B7E20" w:rsidR="006D2935" w:rsidRPr="00071E7A" w:rsidRDefault="006D2935" w:rsidP="006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8C7CDE" w14:textId="1841C1DA" w:rsidR="006D2935" w:rsidRPr="00071E7A" w:rsidRDefault="00EE0AC0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9949F45" w14:textId="77777777" w:rsidR="006D2935" w:rsidRPr="00071E7A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C965D2" w14:textId="3757A0FE" w:rsidR="006D2935" w:rsidRPr="00071E7A" w:rsidRDefault="00EE0AC0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73F96B0" w14:textId="0DB8C77B" w:rsidR="006D2935" w:rsidRPr="00071E7A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B8375A" w14:textId="4FD26334" w:rsidR="006D2935" w:rsidRPr="00071E7A" w:rsidRDefault="00EE0AC0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</w:t>
            </w:r>
          </w:p>
        </w:tc>
      </w:tr>
      <w:tr w:rsidR="00083649" w:rsidRPr="00071E7A" w14:paraId="3FAC8219" w14:textId="77777777" w:rsidTr="00ED39D7">
        <w:tc>
          <w:tcPr>
            <w:tcW w:w="5130" w:type="dxa"/>
          </w:tcPr>
          <w:p w14:paraId="288A2AEA" w14:textId="77777777" w:rsidR="00083649" w:rsidRPr="00071E7A" w:rsidRDefault="00083649" w:rsidP="006B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F47D2D" w14:textId="77777777" w:rsidR="00083649" w:rsidRPr="00071E7A" w:rsidRDefault="00083649" w:rsidP="006B2D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B4F90F" w14:textId="77777777" w:rsidR="00083649" w:rsidRPr="00071E7A" w:rsidRDefault="00083649" w:rsidP="006B2D6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34FDC7" w14:textId="05AF1B3F" w:rsidR="00083649" w:rsidRPr="00071E7A" w:rsidRDefault="00083649" w:rsidP="006B2D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A86035" w14:textId="3D53DC3E" w:rsidR="00083649" w:rsidRPr="00071E7A" w:rsidRDefault="00083649" w:rsidP="006B2D6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9D1146" w14:textId="1D84A486" w:rsidR="00083649" w:rsidRPr="00071E7A" w:rsidRDefault="00083649" w:rsidP="006B2D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3649" w:rsidRPr="00071E7A" w14:paraId="3D1BA311" w14:textId="77777777" w:rsidTr="00083649">
        <w:tc>
          <w:tcPr>
            <w:tcW w:w="5130" w:type="dxa"/>
          </w:tcPr>
          <w:p w14:paraId="5807C07D" w14:textId="77777777" w:rsidR="00083649" w:rsidRPr="00071E7A" w:rsidRDefault="00083649" w:rsidP="0045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E0391F1" w14:textId="77777777" w:rsidR="00083649" w:rsidRPr="00071E7A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DDB995" w14:textId="77777777" w:rsidR="00083649" w:rsidRPr="00071E7A" w:rsidRDefault="00083649" w:rsidP="0045340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F7A03" w14:textId="1EC37EA1" w:rsidR="00083649" w:rsidRPr="00071E7A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C0C661" w14:textId="6CF8B187" w:rsidR="00083649" w:rsidRPr="00071E7A" w:rsidRDefault="00083649" w:rsidP="0045340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705939" w14:textId="4A7F7538" w:rsidR="00083649" w:rsidRPr="00071E7A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D31BC" w:rsidRPr="00071E7A" w14:paraId="63B4B8BA" w14:textId="77777777" w:rsidTr="00623BAC">
        <w:tc>
          <w:tcPr>
            <w:tcW w:w="5130" w:type="dxa"/>
          </w:tcPr>
          <w:p w14:paraId="7EA1BB4B" w14:textId="41866CC9" w:rsidR="00BD31BC" w:rsidRPr="00071E7A" w:rsidRDefault="00BD31BC" w:rsidP="00BD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3AEC3E" w14:textId="1CA4A755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D31BC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59B747F0" w14:textId="77777777" w:rsidR="00BD31BC" w:rsidRPr="00071E7A" w:rsidRDefault="00BD31BC" w:rsidP="00BD31BC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D05B39" w14:textId="2F7F2F1A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224FF05E" w14:textId="3EEC0032" w:rsidR="00BD31BC" w:rsidRPr="00071E7A" w:rsidRDefault="00BD31BC" w:rsidP="00BD31BC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9B23AF" w14:textId="4E8FFAED" w:rsidR="00BD31BC" w:rsidRPr="00071E7A" w:rsidRDefault="00EE0AC0" w:rsidP="00BD31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BD31BC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375</w:t>
            </w:r>
          </w:p>
        </w:tc>
      </w:tr>
      <w:tr w:rsidR="006D2935" w:rsidRPr="00071E7A" w14:paraId="49DC0FD1" w14:textId="77777777" w:rsidTr="00ED39D7">
        <w:tc>
          <w:tcPr>
            <w:tcW w:w="5130" w:type="dxa"/>
          </w:tcPr>
          <w:p w14:paraId="271FB4B4" w14:textId="61A3CB8B" w:rsidR="006D2935" w:rsidRPr="00071E7A" w:rsidRDefault="006D2935" w:rsidP="006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8FF7EE0" w14:textId="21275A85" w:rsidR="006D2935" w:rsidRPr="00071E7A" w:rsidRDefault="00EE0AC0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5532C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7363D2BF" w14:textId="77777777" w:rsidR="006D2935" w:rsidRPr="00071E7A" w:rsidRDefault="006D2935" w:rsidP="006D293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BF52C08" w14:textId="2AADC9EA" w:rsidR="006D2935" w:rsidRPr="00071E7A" w:rsidRDefault="00EE0AC0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727B42DD" w14:textId="1A488A7A" w:rsidR="006D2935" w:rsidRPr="00071E7A" w:rsidRDefault="006D2935" w:rsidP="006D293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641DE8" w14:textId="0B1DAF15" w:rsidR="006D2935" w:rsidRPr="00071E7A" w:rsidRDefault="00EE0AC0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10323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418</w:t>
            </w:r>
          </w:p>
        </w:tc>
      </w:tr>
    </w:tbl>
    <w:p w14:paraId="1A57AA28" w14:textId="54CCA7E7" w:rsidR="00FA03B4" w:rsidRPr="00071E7A" w:rsidRDefault="00FA03B4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523138" w14:textId="4E370530" w:rsidR="005453F6" w:rsidRPr="00071E7A" w:rsidRDefault="005453F6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CEE618" w14:textId="2F5DF086" w:rsidR="005453F6" w:rsidRPr="00071E7A" w:rsidRDefault="005453F6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11B4C" w14:textId="73E10B8C" w:rsidR="005453F6" w:rsidRPr="00071E7A" w:rsidRDefault="005453F6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84EB01" w14:textId="77777777" w:rsidR="005453F6" w:rsidRPr="00071E7A" w:rsidRDefault="005453F6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6504519" w14:textId="2C98EEBF" w:rsidR="00DF7F7C" w:rsidRPr="00071E7A" w:rsidRDefault="00DF7F7C" w:rsidP="00F9322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EE0AC0" w:rsidRPr="00EE0AC0">
        <w:rPr>
          <w:rFonts w:asciiTheme="majorBidi" w:hAnsiTheme="majorBidi" w:cstheme="majorBidi"/>
          <w:sz w:val="28"/>
          <w:szCs w:val="28"/>
        </w:rPr>
        <w:t>15</w:t>
      </w:r>
    </w:p>
    <w:p w14:paraId="0E195F78" w14:textId="77777777" w:rsidR="00504513" w:rsidRPr="00071E7A" w:rsidRDefault="00504513" w:rsidP="00DF7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DF7F7C" w:rsidRPr="00071E7A" w14:paraId="38D70F90" w14:textId="77777777" w:rsidTr="00D047A6">
        <w:tc>
          <w:tcPr>
            <w:tcW w:w="3870" w:type="dxa"/>
          </w:tcPr>
          <w:p w14:paraId="19C6DF67" w14:textId="77777777" w:rsidR="00DF7F7C" w:rsidRPr="00071E7A" w:rsidRDefault="00DF7F7C" w:rsidP="00D047A6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7D753134" w14:textId="77777777" w:rsidR="00DF7F7C" w:rsidRPr="00071E7A" w:rsidRDefault="00DF7F7C" w:rsidP="00D047A6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3EDA057" w14:textId="77777777" w:rsidR="00DF7F7C" w:rsidRPr="00071E7A" w:rsidRDefault="00DF7F7C" w:rsidP="00D047A6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1E2CD43E" w14:textId="77777777" w:rsidR="00DF7F7C" w:rsidRPr="00071E7A" w:rsidRDefault="00DF7F7C" w:rsidP="00D047A6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7F7C" w:rsidRPr="00071E7A" w14:paraId="7A477AC3" w14:textId="77777777" w:rsidTr="00D047A6">
        <w:tc>
          <w:tcPr>
            <w:tcW w:w="3870" w:type="dxa"/>
          </w:tcPr>
          <w:p w14:paraId="2D7CD444" w14:textId="628367A7" w:rsidR="00DF7F7C" w:rsidRPr="00071E7A" w:rsidRDefault="00DF7F7C" w:rsidP="00D047A6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E0AC0" w:rsidRPr="00EE0A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7" w:type="dxa"/>
          </w:tcPr>
          <w:p w14:paraId="28E7FD16" w14:textId="06D3522B" w:rsidR="00DF7F7C" w:rsidRPr="00071E7A" w:rsidRDefault="00EE0AC0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66E4FA4C" w14:textId="77777777" w:rsidR="00DF7F7C" w:rsidRPr="00071E7A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963367C" w14:textId="58094BF5" w:rsidR="00DF7F7C" w:rsidRPr="00071E7A" w:rsidRDefault="00EE0AC0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6E2E1D11" w14:textId="77777777" w:rsidR="00DF7F7C" w:rsidRPr="00071E7A" w:rsidRDefault="00DF7F7C" w:rsidP="00D047A6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7A1E1646" w14:textId="4986D423" w:rsidR="00DF7F7C" w:rsidRPr="00071E7A" w:rsidRDefault="00EE0AC0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6F497A6E" w14:textId="77777777" w:rsidR="00DF7F7C" w:rsidRPr="00071E7A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0EAC9AA" w14:textId="14B32216" w:rsidR="00DF7F7C" w:rsidRPr="00071E7A" w:rsidRDefault="00EE0AC0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F7F7C" w:rsidRPr="00071E7A" w14:paraId="771CA4CF" w14:textId="77777777" w:rsidTr="00D047A6">
        <w:tc>
          <w:tcPr>
            <w:tcW w:w="3870" w:type="dxa"/>
          </w:tcPr>
          <w:p w14:paraId="233D7C5C" w14:textId="77777777" w:rsidR="00DF7F7C" w:rsidRPr="00071E7A" w:rsidRDefault="00DF7F7C" w:rsidP="00D047A6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08D89018" w14:textId="77777777" w:rsidR="00DF7F7C" w:rsidRPr="00071E7A" w:rsidRDefault="00DF7F7C" w:rsidP="00D047A6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F7F7C" w:rsidRPr="00071E7A" w14:paraId="3846D0B0" w14:textId="77777777" w:rsidTr="000807F9">
        <w:trPr>
          <w:trHeight w:val="254"/>
        </w:trPr>
        <w:tc>
          <w:tcPr>
            <w:tcW w:w="3870" w:type="dxa"/>
          </w:tcPr>
          <w:p w14:paraId="20EB8CF7" w14:textId="74B463D7" w:rsidR="00DF7F7C" w:rsidRPr="00071E7A" w:rsidRDefault="00DF7F7C" w:rsidP="00D047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1107" w:type="dxa"/>
          </w:tcPr>
          <w:p w14:paraId="078BABA3" w14:textId="03D086AC" w:rsidR="00DF7F7C" w:rsidRPr="00071E7A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4443FC5" w14:textId="77777777" w:rsidR="00DF7F7C" w:rsidRPr="00071E7A" w:rsidRDefault="00DF7F7C" w:rsidP="00D047A6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194F1AD9" w14:textId="640DE329" w:rsidR="00DF7F7C" w:rsidRPr="00071E7A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C5A5BE" w14:textId="77777777" w:rsidR="00DF7F7C" w:rsidRPr="00071E7A" w:rsidRDefault="00DF7F7C" w:rsidP="00D047A6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5B741242" w14:textId="258E6220" w:rsidR="00DF7F7C" w:rsidRPr="00071E7A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ED5C93" w14:textId="77777777" w:rsidR="00DF7F7C" w:rsidRPr="00071E7A" w:rsidRDefault="00DF7F7C" w:rsidP="00D047A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3052AC6" w14:textId="0CB3844C" w:rsidR="00DF7F7C" w:rsidRPr="00071E7A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ADE" w:rsidRPr="00071E7A" w14:paraId="6FACC7C0" w14:textId="77777777" w:rsidTr="00E46F6F">
        <w:tc>
          <w:tcPr>
            <w:tcW w:w="3870" w:type="dxa"/>
          </w:tcPr>
          <w:p w14:paraId="0FC0B2DA" w14:textId="5D58410B" w:rsidR="00777ADE" w:rsidRPr="00071E7A" w:rsidRDefault="00777ADE" w:rsidP="00777A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6E9A1089" w14:textId="0B2C2C3F" w:rsidR="00777ADE" w:rsidRPr="00071E7A" w:rsidRDefault="00EE0AC0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8" w:type="dxa"/>
            <w:shd w:val="clear" w:color="auto" w:fill="auto"/>
          </w:tcPr>
          <w:p w14:paraId="27795294" w14:textId="77777777" w:rsidR="00777ADE" w:rsidRPr="00071E7A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7461C683" w14:textId="2930E73E" w:rsidR="00777ADE" w:rsidRPr="00071E7A" w:rsidRDefault="00EE0AC0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66098C1E" w14:textId="77777777" w:rsidR="00777ADE" w:rsidRPr="00071E7A" w:rsidRDefault="00777ADE" w:rsidP="00777ADE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175156E8" w14:textId="60D98954" w:rsidR="00777ADE" w:rsidRPr="00071E7A" w:rsidRDefault="00C849F2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67FCD5C" w14:textId="77777777" w:rsidR="00777ADE" w:rsidRPr="00071E7A" w:rsidRDefault="00777ADE" w:rsidP="00777AD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0FF61C6A" w14:textId="36CEB966" w:rsidR="00777ADE" w:rsidRPr="00071E7A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9B9BF79" w14:textId="77777777" w:rsidR="006377B6" w:rsidRPr="00071E7A" w:rsidRDefault="006377B6" w:rsidP="00F17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0278338" w14:textId="5EFF1E54" w:rsidR="001E6E6E" w:rsidRPr="00071E7A" w:rsidRDefault="009102CC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A16F16" w:rsidRPr="00071E7A">
        <w:rPr>
          <w:rFonts w:asciiTheme="majorBidi" w:hAnsiTheme="majorBidi" w:cstheme="majorBidi"/>
          <w:sz w:val="28"/>
          <w:szCs w:val="28"/>
          <w:cs/>
        </w:rPr>
        <w:t>ของกลุ่มบริษัท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="00C849F2"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508</w:t>
      </w:r>
      <w:r w:rsidR="00E56D5A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6F23F6" w:rsidRPr="00071E7A">
        <w:rPr>
          <w:rFonts w:asciiTheme="majorBidi" w:hAnsiTheme="majorBidi" w:cstheme="majorBidi"/>
          <w:sz w:val="28"/>
          <w:szCs w:val="28"/>
        </w:rPr>
        <w:br/>
      </w:r>
      <w:r w:rsidRPr="00071E7A">
        <w:rPr>
          <w:rFonts w:asciiTheme="majorBidi" w:hAnsiTheme="majorBidi" w:cstheme="majorBidi"/>
          <w:sz w:val="28"/>
          <w:szCs w:val="28"/>
          <w:cs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F23F6" w:rsidRPr="00071E7A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663</w:t>
      </w:r>
      <w:r w:rsidR="00E56D5A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ประเมินราคาโดยผู้ประเมินราคาอิสระโดยพิจารณาราคาตาม</w:t>
      </w:r>
      <w:r w:rsidR="00A16F16" w:rsidRPr="00071E7A">
        <w:rPr>
          <w:rFonts w:asciiTheme="majorBidi" w:hAnsiTheme="majorBidi" w:cstheme="majorBidi"/>
          <w:sz w:val="28"/>
          <w:szCs w:val="28"/>
          <w:cs/>
        </w:rPr>
        <w:t>เกณฑ์ราคาตลาดของสินทรัพย์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37E69" w:rsidRPr="00071E7A">
        <w:rPr>
          <w:rFonts w:asciiTheme="majorBidi" w:hAnsiTheme="majorBidi" w:cstheme="majorBidi"/>
          <w:sz w:val="28"/>
          <w:szCs w:val="28"/>
          <w:cs/>
        </w:rPr>
        <w:t>โดย</w:t>
      </w:r>
      <w:r w:rsidR="00A52AF6" w:rsidRPr="00071E7A">
        <w:rPr>
          <w:rFonts w:asciiTheme="majorBidi" w:hAnsiTheme="majorBidi" w:cstheme="majorBidi"/>
          <w:sz w:val="28"/>
          <w:szCs w:val="28"/>
          <w:cs/>
        </w:rPr>
        <w:t>มี</w:t>
      </w:r>
      <w:r w:rsidR="00D37E69" w:rsidRPr="00071E7A">
        <w:rPr>
          <w:rFonts w:asciiTheme="majorBidi" w:hAnsiTheme="majorBidi" w:cstheme="majorBidi"/>
          <w:sz w:val="28"/>
          <w:szCs w:val="28"/>
          <w:cs/>
        </w:rPr>
        <w:t xml:space="preserve">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</w:t>
      </w:r>
    </w:p>
    <w:p w14:paraId="76E1C824" w14:textId="77777777" w:rsidR="00C02BA7" w:rsidRPr="00071E7A" w:rsidRDefault="00C02BA7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C81440" w14:textId="21925102" w:rsidR="00825300" w:rsidRPr="00071E7A" w:rsidRDefault="00A42D83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</w:t>
      </w:r>
      <w:r w:rsidR="001A4542" w:rsidRPr="00071E7A">
        <w:rPr>
          <w:rFonts w:asciiTheme="majorBidi" w:hAnsiTheme="majorBidi" w:cstheme="majorBidi"/>
          <w:sz w:val="28"/>
          <w:szCs w:val="28"/>
          <w:cs/>
        </w:rPr>
        <w:t xml:space="preserve"> และที่ดิน</w:t>
      </w:r>
      <w:r w:rsidR="00EC0016" w:rsidRPr="00071E7A">
        <w:rPr>
          <w:rFonts w:asciiTheme="majorBidi" w:hAnsiTheme="majorBidi" w:cstheme="majorBidi"/>
          <w:sz w:val="28"/>
          <w:szCs w:val="28"/>
          <w:cs/>
        </w:rPr>
        <w:t>และอาคาร</w:t>
      </w:r>
      <w:r w:rsidR="00081606" w:rsidRPr="00071E7A">
        <w:rPr>
          <w:rFonts w:asciiTheme="majorBidi" w:hAnsiTheme="majorBidi" w:cstheme="majorBidi"/>
          <w:sz w:val="28"/>
          <w:szCs w:val="28"/>
          <w:cs/>
        </w:rPr>
        <w:t>เพื่อให้เช่า</w:t>
      </w:r>
    </w:p>
    <w:p w14:paraId="6CBDA8CC" w14:textId="77777777" w:rsidR="00C361F6" w:rsidRPr="00071E7A" w:rsidRDefault="00C361F6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  <w:sectPr w:rsidR="00C361F6" w:rsidRPr="00071E7A" w:rsidSect="007955EB">
          <w:footerReference w:type="first" r:id="rId15"/>
          <w:pgSz w:w="11909" w:h="16834" w:code="9"/>
          <w:pgMar w:top="691" w:right="1152" w:bottom="576" w:left="1152" w:header="720" w:footer="674" w:gutter="0"/>
          <w:cols w:space="720"/>
          <w:docGrid w:linePitch="245"/>
        </w:sectPr>
      </w:pPr>
    </w:p>
    <w:tbl>
      <w:tblPr>
        <w:tblpPr w:leftFromText="180" w:rightFromText="180" w:vertAnchor="text" w:horzAnchor="margin" w:tblpXSpec="right" w:tblpY="722"/>
        <w:tblW w:w="14052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00"/>
        <w:gridCol w:w="270"/>
        <w:gridCol w:w="1170"/>
        <w:gridCol w:w="270"/>
        <w:gridCol w:w="1125"/>
        <w:gridCol w:w="236"/>
        <w:gridCol w:w="1029"/>
        <w:gridCol w:w="236"/>
        <w:gridCol w:w="1087"/>
        <w:gridCol w:w="236"/>
        <w:gridCol w:w="955"/>
        <w:gridCol w:w="236"/>
        <w:gridCol w:w="1285"/>
        <w:gridCol w:w="236"/>
        <w:gridCol w:w="1173"/>
        <w:gridCol w:w="8"/>
      </w:tblGrid>
      <w:tr w:rsidR="006E6F9F" w:rsidRPr="00071E7A" w14:paraId="4610B072" w14:textId="77777777" w:rsidTr="00674A7E">
        <w:trPr>
          <w:trHeight w:val="361"/>
        </w:trPr>
        <w:tc>
          <w:tcPr>
            <w:tcW w:w="2250" w:type="dxa"/>
          </w:tcPr>
          <w:p w14:paraId="6F530A7A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2" w:type="dxa"/>
            <w:gridSpan w:val="18"/>
          </w:tcPr>
          <w:p w14:paraId="5FC5E5E0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4A7E" w:rsidRPr="00071E7A" w14:paraId="0980BEAE" w14:textId="77777777" w:rsidTr="00C9758E">
        <w:trPr>
          <w:gridAfter w:val="1"/>
          <w:wAfter w:w="8" w:type="dxa"/>
          <w:trHeight w:val="348"/>
        </w:trPr>
        <w:tc>
          <w:tcPr>
            <w:tcW w:w="2250" w:type="dxa"/>
          </w:tcPr>
          <w:p w14:paraId="094DD8BD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807D8A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5CD76B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C11E3B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B188BC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D78331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D0C20C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FB118A2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AC343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FF1B4F7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6B8101E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E4F2511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4DD2AB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0D97CDA1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8555C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21AF62EC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72A98F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9DFCB23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A7E" w:rsidRPr="00071E7A" w14:paraId="7D70D8D3" w14:textId="77777777" w:rsidTr="00C9758E">
        <w:trPr>
          <w:gridAfter w:val="1"/>
          <w:wAfter w:w="8" w:type="dxa"/>
          <w:trHeight w:val="361"/>
        </w:trPr>
        <w:tc>
          <w:tcPr>
            <w:tcW w:w="2250" w:type="dxa"/>
          </w:tcPr>
          <w:p w14:paraId="2B1FDF32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C24DAC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A5E0E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9671D20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3D511FD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200E0C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78C7B501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77CE9E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E4290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28C6CE0" w14:textId="01F6EEF0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603989B1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A642D9D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369024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8448016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F278A7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F0B5C08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21D6960B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046F6A4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A7E" w:rsidRPr="00071E7A" w14:paraId="04E6CC60" w14:textId="77777777" w:rsidTr="00C9758E">
        <w:trPr>
          <w:gridAfter w:val="1"/>
          <w:wAfter w:w="8" w:type="dxa"/>
          <w:trHeight w:val="348"/>
        </w:trPr>
        <w:tc>
          <w:tcPr>
            <w:tcW w:w="2250" w:type="dxa"/>
          </w:tcPr>
          <w:p w14:paraId="6D3B2264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34D64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14:paraId="63DCC0EE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6E24EDE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0" w:type="dxa"/>
          </w:tcPr>
          <w:p w14:paraId="52F85D69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2458EB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1673E5B2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73FAB96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60A69619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71D9199E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30B8A8C0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372EAC63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14981541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9741670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D8686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016EB998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0FD2B9D0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22F1FE1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A7E" w:rsidRPr="00071E7A" w14:paraId="20A22A23" w14:textId="77777777" w:rsidTr="00C9758E">
        <w:trPr>
          <w:gridAfter w:val="1"/>
          <w:wAfter w:w="8" w:type="dxa"/>
          <w:trHeight w:val="348"/>
        </w:trPr>
        <w:tc>
          <w:tcPr>
            <w:tcW w:w="2250" w:type="dxa"/>
          </w:tcPr>
          <w:p w14:paraId="253B419A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506E0C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419AB44A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0348BB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</w:tc>
        <w:tc>
          <w:tcPr>
            <w:tcW w:w="270" w:type="dxa"/>
          </w:tcPr>
          <w:p w14:paraId="040A2393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40378A0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64374AC5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83C4DB2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7C7D6F3E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73218599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680F23F5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27E36511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14:paraId="59A908B4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44BFBED4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0B0891E7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2D1F7F3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C22057D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0394894" w14:textId="77777777" w:rsidR="006E6F9F" w:rsidRPr="00071E7A" w:rsidRDefault="006E6F9F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6F9F" w:rsidRPr="00071E7A" w14:paraId="3E8762D3" w14:textId="77777777" w:rsidTr="00674A7E">
        <w:trPr>
          <w:trHeight w:val="374"/>
        </w:trPr>
        <w:tc>
          <w:tcPr>
            <w:tcW w:w="2250" w:type="dxa"/>
          </w:tcPr>
          <w:p w14:paraId="0837486D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02" w:type="dxa"/>
            <w:gridSpan w:val="18"/>
          </w:tcPr>
          <w:p w14:paraId="4BE22A8E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9758E" w:rsidRPr="00071E7A" w14:paraId="4521A976" w14:textId="77777777" w:rsidTr="00C9758E">
        <w:trPr>
          <w:gridAfter w:val="1"/>
          <w:wAfter w:w="8" w:type="dxa"/>
          <w:trHeight w:val="374"/>
        </w:trPr>
        <w:tc>
          <w:tcPr>
            <w:tcW w:w="4500" w:type="dxa"/>
            <w:gridSpan w:val="4"/>
          </w:tcPr>
          <w:p w14:paraId="6AE71F4D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3FA8C755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F3D32E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97A9B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19E15F8E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B9CDB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1C5D6855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785893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11EAD520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FED84E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63BD2491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0AECE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AF16C2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90F55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69DF737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4A7E" w:rsidRPr="00071E7A" w14:paraId="31A9B105" w14:textId="77777777" w:rsidTr="00C9758E">
        <w:trPr>
          <w:gridAfter w:val="1"/>
          <w:wAfter w:w="8" w:type="dxa"/>
          <w:trHeight w:val="387"/>
        </w:trPr>
        <w:tc>
          <w:tcPr>
            <w:tcW w:w="2250" w:type="dxa"/>
          </w:tcPr>
          <w:p w14:paraId="376EDB5A" w14:textId="6034042B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32E1CA1D" w14:textId="198A0BB5" w:rsidR="006F23F6" w:rsidRPr="00071E7A" w:rsidRDefault="00EE0AC0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23F6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270" w:type="dxa"/>
          </w:tcPr>
          <w:p w14:paraId="1B1379C7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338675" w14:textId="2C58803D" w:rsidR="006F23F6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23F6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270" w:type="dxa"/>
          </w:tcPr>
          <w:p w14:paraId="34BA1510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C6E97E" w14:textId="5AF1DA3B" w:rsidR="006F23F6" w:rsidRPr="00071E7A" w:rsidRDefault="006F23F6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86915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E40A18" w14:textId="5BA6CF99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F23F6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236" w:type="dxa"/>
          </w:tcPr>
          <w:p w14:paraId="21640ECA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6982D95" w14:textId="35C7BF3E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36" w:type="dxa"/>
          </w:tcPr>
          <w:p w14:paraId="67196A91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51A3AC7" w14:textId="7D47966D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6A4DD907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78BE198" w14:textId="328642B2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5C5A6E51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446FB0F" w14:textId="53A5BC16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23F6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36" w:type="dxa"/>
          </w:tcPr>
          <w:p w14:paraId="021A3BEE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379C5E5" w14:textId="25FE4151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F23F6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674A7E" w:rsidRPr="00071E7A" w14:paraId="58D760CE" w14:textId="77777777" w:rsidTr="00C9758E">
        <w:trPr>
          <w:gridAfter w:val="1"/>
          <w:wAfter w:w="8" w:type="dxa"/>
          <w:trHeight w:val="387"/>
        </w:trPr>
        <w:tc>
          <w:tcPr>
            <w:tcW w:w="2250" w:type="dxa"/>
          </w:tcPr>
          <w:p w14:paraId="55F8DA97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6E6C186" w14:textId="66275F63" w:rsidR="006F23F6" w:rsidRPr="00071E7A" w:rsidRDefault="00EE0AC0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D9B1663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B68C3C" w14:textId="48A5107F" w:rsidR="006F23F6" w:rsidRPr="00071E7A" w:rsidRDefault="006F23F6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2EC372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0CCA9A" w14:textId="0E24216E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70" w:type="dxa"/>
          </w:tcPr>
          <w:p w14:paraId="19C535C9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DAD3091" w14:textId="4CD3838F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382D0EA2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3971C2B" w14:textId="68DFC885" w:rsidR="006F23F6" w:rsidRPr="00F3345F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472063C1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09FBD8D" w14:textId="759142E4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37AD47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1FF5B94" w14:textId="6E614BF0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C690DFD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54A78DA" w14:textId="71A83C71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36" w:type="dxa"/>
          </w:tcPr>
          <w:p w14:paraId="250B2A26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85CBD4F" w14:textId="1042A223" w:rsidR="006F23F6" w:rsidRPr="00F3345F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</w:tr>
      <w:tr w:rsidR="00674A7E" w:rsidRPr="00071E7A" w14:paraId="68D042D0" w14:textId="77777777" w:rsidTr="00C9758E">
        <w:trPr>
          <w:gridAfter w:val="1"/>
          <w:wAfter w:w="8" w:type="dxa"/>
          <w:trHeight w:val="374"/>
        </w:trPr>
        <w:tc>
          <w:tcPr>
            <w:tcW w:w="2250" w:type="dxa"/>
          </w:tcPr>
          <w:p w14:paraId="59A9A842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14:paraId="5CA8DB9E" w14:textId="2BCEB554" w:rsidR="006F23F6" w:rsidRPr="00071E7A" w:rsidRDefault="00EE0AC0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4FE2EF6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5C8928" w14:textId="3038AD2E" w:rsidR="006F23F6" w:rsidRPr="00071E7A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F23F6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70" w:type="dxa"/>
          </w:tcPr>
          <w:p w14:paraId="17068BB1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29B5B4" w14:textId="7FAD7E24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70" w:type="dxa"/>
          </w:tcPr>
          <w:p w14:paraId="682CA144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33396AE" w14:textId="5C81F8A8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36" w:type="dxa"/>
          </w:tcPr>
          <w:p w14:paraId="3D28570B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FA025ED" w14:textId="3E8CBA13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4DDBC246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2B8D4B8" w14:textId="617D8338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C54FCB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792D406" w14:textId="5F610389" w:rsidR="006F23F6" w:rsidRPr="00071E7A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6DCBA46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CE2BA4A" w14:textId="0D055803" w:rsidR="006F23F6" w:rsidRPr="00071E7A" w:rsidRDefault="006F23F6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117ED4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73B4B9A" w14:textId="00087D41" w:rsidR="006F23F6" w:rsidRPr="00071E7A" w:rsidRDefault="006F23F6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4A7E" w:rsidRPr="00071E7A" w14:paraId="57B610CA" w14:textId="77777777" w:rsidTr="00C9758E">
        <w:trPr>
          <w:gridAfter w:val="1"/>
          <w:wAfter w:w="8" w:type="dxa"/>
          <w:trHeight w:val="387"/>
        </w:trPr>
        <w:tc>
          <w:tcPr>
            <w:tcW w:w="2250" w:type="dxa"/>
          </w:tcPr>
          <w:p w14:paraId="18A006AC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14:paraId="4E2CB78B" w14:textId="4E399C7E" w:rsidR="006F23F6" w:rsidRPr="00071E7A" w:rsidRDefault="006F23F6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8A3F24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6A51447" w14:textId="06109E77" w:rsidR="006F23F6" w:rsidRPr="00071E7A" w:rsidRDefault="006F23F6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07DD94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CC6549" w14:textId="676C2410" w:rsidR="006F23F6" w:rsidRPr="00071E7A" w:rsidRDefault="006F23F6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567849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2516F65" w14:textId="384F7479" w:rsidR="006F23F6" w:rsidRPr="00071E7A" w:rsidRDefault="006F23F6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92B5EAA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FDB8BF4" w14:textId="230ED830" w:rsidR="006F23F6" w:rsidRPr="00071E7A" w:rsidRDefault="006F23F6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494F491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1775237" w14:textId="3A7C2D41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99E545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FFD4103" w14:textId="5147121A" w:rsidR="006F23F6" w:rsidRPr="00071E7A" w:rsidRDefault="006F23F6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B3EBB9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E671E08" w14:textId="4C9C3158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F7DC44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3CA01DB" w14:textId="0A0AE70E" w:rsidR="006F23F6" w:rsidRPr="00071E7A" w:rsidRDefault="006F23F6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4A7E" w:rsidRPr="00071E7A" w14:paraId="5D1DEDF4" w14:textId="77777777" w:rsidTr="00C9758E">
        <w:trPr>
          <w:gridAfter w:val="1"/>
          <w:wAfter w:w="8" w:type="dxa"/>
          <w:trHeight w:val="374"/>
        </w:trPr>
        <w:tc>
          <w:tcPr>
            <w:tcW w:w="2250" w:type="dxa"/>
          </w:tcPr>
          <w:p w14:paraId="7EAEF43D" w14:textId="2B66024C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DCC6B7" w14:textId="77777777" w:rsidR="006E6F9F" w:rsidRPr="00653EE5" w:rsidRDefault="006E6F9F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C02C60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734D2C" w14:textId="77777777" w:rsidR="006E6F9F" w:rsidRPr="00071E7A" w:rsidRDefault="006E6F9F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2"/>
              </w:tabs>
              <w:spacing w:line="240" w:lineRule="auto"/>
              <w:ind w:left="-115" w:right="-3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6452D8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CB1BB6" w14:textId="77777777" w:rsidR="006E6F9F" w:rsidRPr="00F3345F" w:rsidRDefault="006E6F9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F2D6AF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522A893" w14:textId="77777777" w:rsidR="006E6F9F" w:rsidRPr="00F3345F" w:rsidRDefault="006E6F9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AA07A9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7EF4CCAF" w14:textId="77777777" w:rsidR="006E6F9F" w:rsidRPr="00F3345F" w:rsidRDefault="006E6F9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5D642A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9D86C35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C1C00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018AF150" w14:textId="77777777" w:rsidR="006E6F9F" w:rsidRPr="00F3345F" w:rsidRDefault="006E6F9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83E36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65787A5" w14:textId="77777777" w:rsidR="006E6F9F" w:rsidRPr="00071E7A" w:rsidRDefault="006E6F9F" w:rsidP="0093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  <w:tab w:val="decimal" w:pos="98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FB84B4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A1EDD56" w14:textId="77777777" w:rsidR="006E6F9F" w:rsidRPr="00F3345F" w:rsidRDefault="006E6F9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A7E" w:rsidRPr="00071E7A" w14:paraId="58EA2AD8" w14:textId="77777777" w:rsidTr="00C9758E">
        <w:trPr>
          <w:gridAfter w:val="1"/>
          <w:wAfter w:w="8" w:type="dxa"/>
          <w:trHeight w:val="387"/>
        </w:trPr>
        <w:tc>
          <w:tcPr>
            <w:tcW w:w="2250" w:type="dxa"/>
            <w:shd w:val="clear" w:color="auto" w:fill="auto"/>
          </w:tcPr>
          <w:p w14:paraId="603E8EF1" w14:textId="6969CC8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5AFEA391" w14:textId="53E5220E" w:rsidR="006F23F6" w:rsidRPr="00D85B32" w:rsidRDefault="00EE0AC0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F23F6" w:rsidRPr="00D85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75D5E0B7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91AD407" w14:textId="0C136B3C" w:rsidR="006F23F6" w:rsidRPr="00D85B32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F23F6" w:rsidRPr="00D85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0544DAA7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84DE6F" w14:textId="4F182F23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2D5610C8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9CE94EF" w14:textId="28A116BA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F23F6" w:rsidRPr="00D85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</w:p>
        </w:tc>
        <w:tc>
          <w:tcPr>
            <w:tcW w:w="236" w:type="dxa"/>
            <w:shd w:val="clear" w:color="auto" w:fill="auto"/>
          </w:tcPr>
          <w:p w14:paraId="65346B37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27020761" w14:textId="67E25822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236" w:type="dxa"/>
            <w:shd w:val="clear" w:color="auto" w:fill="auto"/>
          </w:tcPr>
          <w:p w14:paraId="13E1EB62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D0FCB97" w14:textId="6F733D1D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42025A83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6F573AB0" w14:textId="3B624AEB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00736FBF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792A4F6" w14:textId="3F97E587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7FCF6282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5203052B" w14:textId="27BAE3D3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6F23F6" w:rsidRPr="00D85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</w:tr>
      <w:tr w:rsidR="00674A7E" w:rsidRPr="00071E7A" w14:paraId="4272535A" w14:textId="77777777" w:rsidTr="00C9758E">
        <w:trPr>
          <w:gridAfter w:val="1"/>
          <w:wAfter w:w="8" w:type="dxa"/>
          <w:trHeight w:val="374"/>
        </w:trPr>
        <w:tc>
          <w:tcPr>
            <w:tcW w:w="2250" w:type="dxa"/>
            <w:shd w:val="clear" w:color="auto" w:fill="auto"/>
          </w:tcPr>
          <w:p w14:paraId="2A7A93B6" w14:textId="5E02F94D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66734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และได้มาจากการรวมธุรกิจ</w:t>
            </w:r>
          </w:p>
        </w:tc>
        <w:tc>
          <w:tcPr>
            <w:tcW w:w="1080" w:type="dxa"/>
            <w:shd w:val="clear" w:color="auto" w:fill="auto"/>
          </w:tcPr>
          <w:p w14:paraId="0DB3795F" w14:textId="77777777" w:rsidR="0066734D" w:rsidRDefault="0066734D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816E88" w14:textId="6CBC4517" w:rsidR="006F23F6" w:rsidRPr="00D85B32" w:rsidRDefault="0066734D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1,722</w:t>
            </w:r>
          </w:p>
        </w:tc>
        <w:tc>
          <w:tcPr>
            <w:tcW w:w="270" w:type="dxa"/>
            <w:shd w:val="clear" w:color="auto" w:fill="auto"/>
          </w:tcPr>
          <w:p w14:paraId="6F7A20D5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3309E3" w14:textId="77777777" w:rsidR="0066734D" w:rsidRDefault="0066734D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4A8BE2" w14:textId="3943E849" w:rsidR="006F23F6" w:rsidRPr="00D85B32" w:rsidRDefault="0066734D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35E5245C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0B258A" w14:textId="77777777" w:rsidR="0066734D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B0AD4C" w14:textId="2A0F53B6" w:rsidR="006F23F6" w:rsidRPr="00D85B32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3EF50836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E30A8FF" w14:textId="77777777" w:rsidR="0066734D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8E405" w14:textId="2BABF05B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722F" w:rsidRPr="00D85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="0066734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C607CF0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70FE994B" w14:textId="77777777" w:rsidR="0066734D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5FD51" w14:textId="2BD04BF4" w:rsidR="006F23F6" w:rsidRPr="00D85B32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06F40F7B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F431537" w14:textId="77777777" w:rsidR="0066734D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028952" w14:textId="724BC149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5AEBFF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10272511" w14:textId="77777777" w:rsidR="0066734D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C9458" w14:textId="2B91B706" w:rsidR="006F23F6" w:rsidRPr="00D85B32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A73AD5C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65862D5" w14:textId="77777777" w:rsidR="0066734D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CEA7DF" w14:textId="48C5C661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0D0AF3C0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5E2401AA" w14:textId="77777777" w:rsidR="0066734D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5C924" w14:textId="67D47F49" w:rsidR="006F23F6" w:rsidRPr="00D85B32" w:rsidRDefault="0066734D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3,935</w:t>
            </w:r>
          </w:p>
        </w:tc>
      </w:tr>
      <w:tr w:rsidR="00674A7E" w:rsidRPr="00071E7A" w14:paraId="585CF296" w14:textId="77777777" w:rsidTr="00C9758E">
        <w:trPr>
          <w:gridAfter w:val="1"/>
          <w:wAfter w:w="8" w:type="dxa"/>
          <w:trHeight w:val="374"/>
        </w:trPr>
        <w:tc>
          <w:tcPr>
            <w:tcW w:w="2250" w:type="dxa"/>
            <w:shd w:val="clear" w:color="auto" w:fill="auto"/>
          </w:tcPr>
          <w:p w14:paraId="36F4857A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14:paraId="5DB174BB" w14:textId="18CCE1AB" w:rsidR="006F23F6" w:rsidRPr="00D85B32" w:rsidRDefault="0091722F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81AD9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8AECC5" w14:textId="1A4536D5" w:rsidR="006F23F6" w:rsidRPr="00D85B32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8AA17CF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603CA9" w14:textId="18D76591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703FEC7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F51FAE7" w14:textId="45204757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271324E5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247B28C7" w14:textId="317EF23E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D82DFD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76918A1" w14:textId="6E200D50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E2AA89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73B51FA2" w14:textId="5EAB9944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8B9034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327C23B" w14:textId="2C2D5FF2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75312C6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903F864" w14:textId="463D3984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4A7E" w:rsidRPr="00071E7A" w14:paraId="55E4CDE8" w14:textId="77777777" w:rsidTr="00C9758E">
        <w:trPr>
          <w:gridAfter w:val="1"/>
          <w:wAfter w:w="8" w:type="dxa"/>
          <w:trHeight w:val="387"/>
        </w:trPr>
        <w:tc>
          <w:tcPr>
            <w:tcW w:w="2250" w:type="dxa"/>
            <w:shd w:val="clear" w:color="auto" w:fill="auto"/>
          </w:tcPr>
          <w:p w14:paraId="00D351AB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45F0B32F" w14:textId="46EBA019" w:rsidR="006F23F6" w:rsidRPr="00D85B32" w:rsidRDefault="0091722F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16F668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1F7BB0B" w14:textId="6F762426" w:rsidR="006F23F6" w:rsidRPr="00D85B32" w:rsidRDefault="0091722F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CF3E81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9DCCD5" w14:textId="1378CC0A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C7C56C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EED82FE" w14:textId="5054E3FE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C74467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0F98269F" w14:textId="52910622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0E5756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0395336" w14:textId="4F8ED5A0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A17B5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49AC5378" w14:textId="4D4EDA59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0AFED4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07DEFBDD" w14:textId="636D228B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70EFAE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57A7A7FF" w14:textId="269206D2" w:rsidR="006F23F6" w:rsidRPr="00D85B32" w:rsidRDefault="0091722F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C1767" w:rsidRPr="00D85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4A7E" w:rsidRPr="00071E7A" w14:paraId="113C7FF1" w14:textId="77777777" w:rsidTr="00C9758E">
        <w:trPr>
          <w:gridAfter w:val="1"/>
          <w:wAfter w:w="8" w:type="dxa"/>
          <w:trHeight w:val="374"/>
        </w:trPr>
        <w:tc>
          <w:tcPr>
            <w:tcW w:w="2250" w:type="dxa"/>
            <w:shd w:val="clear" w:color="auto" w:fill="auto"/>
          </w:tcPr>
          <w:p w14:paraId="45BC292E" w14:textId="174606FF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492C4" w14:textId="1D80B9C7" w:rsidR="006F23F6" w:rsidRPr="00D85B32" w:rsidRDefault="00EE0AC0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95423" w:rsidRPr="00D85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1EFF46DE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E6813" w14:textId="6D4AF40E" w:rsidR="006F23F6" w:rsidRPr="00D85B32" w:rsidRDefault="00EE0AC0" w:rsidP="0067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95423" w:rsidRPr="00D85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54FB67EF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F1D28" w14:textId="7CB6681A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639E5F7F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26E6B" w14:textId="0FB2E968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95423" w:rsidRPr="00D85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36" w:type="dxa"/>
            <w:shd w:val="clear" w:color="auto" w:fill="auto"/>
          </w:tcPr>
          <w:p w14:paraId="3712CC33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08562" w14:textId="6A6E8C17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4B79FE08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3554C" w14:textId="1E991D63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5ABBF6A9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2981E" w14:textId="06195E27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30C2B83A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25054" w14:textId="29C99490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74707663" w14:textId="77777777" w:rsidR="006F23F6" w:rsidRPr="00D85B32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AA5EF" w14:textId="01E7E45E" w:rsidR="006F23F6" w:rsidRPr="00D85B32" w:rsidRDefault="00EE0AC0" w:rsidP="00F33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295423" w:rsidRPr="00D85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</w:p>
        </w:tc>
      </w:tr>
    </w:tbl>
    <w:p w14:paraId="1DA81B1A" w14:textId="15E07EF1" w:rsidR="00A7207C" w:rsidRPr="00071E7A" w:rsidRDefault="009D0D41" w:rsidP="006E6F9F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5524825F" w14:textId="77777777" w:rsidR="00A829AE" w:rsidRPr="00071E7A" w:rsidRDefault="00A829A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sz w:val="28"/>
          <w:szCs w:val="28"/>
        </w:rPr>
        <w:br w:type="page"/>
      </w:r>
    </w:p>
    <w:tbl>
      <w:tblPr>
        <w:tblW w:w="14043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2223"/>
        <w:gridCol w:w="1080"/>
        <w:gridCol w:w="270"/>
        <w:gridCol w:w="900"/>
        <w:gridCol w:w="270"/>
        <w:gridCol w:w="1170"/>
        <w:gridCol w:w="270"/>
        <w:gridCol w:w="1080"/>
        <w:gridCol w:w="270"/>
        <w:gridCol w:w="1066"/>
        <w:gridCol w:w="240"/>
        <w:gridCol w:w="1083"/>
        <w:gridCol w:w="236"/>
        <w:gridCol w:w="955"/>
        <w:gridCol w:w="236"/>
        <w:gridCol w:w="1283"/>
        <w:gridCol w:w="238"/>
        <w:gridCol w:w="1173"/>
      </w:tblGrid>
      <w:tr w:rsidR="00C9758E" w:rsidRPr="00071E7A" w14:paraId="670CF9B5" w14:textId="77777777" w:rsidTr="00C9758E">
        <w:trPr>
          <w:trHeight w:val="358"/>
        </w:trPr>
        <w:tc>
          <w:tcPr>
            <w:tcW w:w="2223" w:type="dxa"/>
          </w:tcPr>
          <w:p w14:paraId="65D8E068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0" w:type="dxa"/>
            <w:gridSpan w:val="17"/>
          </w:tcPr>
          <w:p w14:paraId="4C25F3F6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758E" w:rsidRPr="00071E7A" w14:paraId="5C38B7B3" w14:textId="77777777" w:rsidTr="00C9758E">
        <w:trPr>
          <w:trHeight w:val="345"/>
        </w:trPr>
        <w:tc>
          <w:tcPr>
            <w:tcW w:w="2223" w:type="dxa"/>
          </w:tcPr>
          <w:p w14:paraId="77D490AF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BF740C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D3CE8B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A790B3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6F394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B325B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E7B2BD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C0D9CD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0387C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233AA91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14:paraId="33233506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8B5F16E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C0964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E01018B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4FE85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FC52A08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EA362C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92CF17A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58E" w:rsidRPr="00071E7A" w14:paraId="1A477FE9" w14:textId="77777777" w:rsidTr="00C9758E">
        <w:trPr>
          <w:trHeight w:val="358"/>
        </w:trPr>
        <w:tc>
          <w:tcPr>
            <w:tcW w:w="2223" w:type="dxa"/>
          </w:tcPr>
          <w:p w14:paraId="06EC3AD4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99809A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76685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E54B63C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2E0054D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3804DC" w14:textId="77777777" w:rsidR="00C9758E" w:rsidRPr="00C9758E" w:rsidRDefault="00C9758E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7B1F3400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1ADA29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3041F7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25F904D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ติดตั้ง </w:t>
            </w:r>
          </w:p>
        </w:tc>
        <w:tc>
          <w:tcPr>
            <w:tcW w:w="240" w:type="dxa"/>
          </w:tcPr>
          <w:p w14:paraId="672F9F34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8FB87CD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958B41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080C16E8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D77109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E184D4C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8" w:type="dxa"/>
          </w:tcPr>
          <w:p w14:paraId="755A2D14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F805B9E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58E" w:rsidRPr="00071E7A" w14:paraId="2988288E" w14:textId="77777777" w:rsidTr="00C9758E">
        <w:trPr>
          <w:trHeight w:val="345"/>
        </w:trPr>
        <w:tc>
          <w:tcPr>
            <w:tcW w:w="2223" w:type="dxa"/>
          </w:tcPr>
          <w:p w14:paraId="4402DA5F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80485A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14:paraId="2064765F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91DCD8A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0" w:type="dxa"/>
          </w:tcPr>
          <w:p w14:paraId="1762F55C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6B962D" w14:textId="77777777" w:rsidR="00C9758E" w:rsidRPr="00C9758E" w:rsidRDefault="00C9758E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1C6D0854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E53909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7DC9E2C9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50E3507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4D1518B2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3D61459F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57B8C03F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65B428C5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CFF62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B2E2911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8" w:type="dxa"/>
          </w:tcPr>
          <w:p w14:paraId="34EA628B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ED34198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58E" w:rsidRPr="00071E7A" w14:paraId="7D37DC18" w14:textId="77777777" w:rsidTr="00C9758E">
        <w:trPr>
          <w:trHeight w:val="345"/>
        </w:trPr>
        <w:tc>
          <w:tcPr>
            <w:tcW w:w="2223" w:type="dxa"/>
          </w:tcPr>
          <w:p w14:paraId="67889C3C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EA307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3E213FB3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C958F1F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</w:tc>
        <w:tc>
          <w:tcPr>
            <w:tcW w:w="270" w:type="dxa"/>
          </w:tcPr>
          <w:p w14:paraId="30A04A9D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5B4546" w14:textId="77777777" w:rsidR="00C9758E" w:rsidRPr="00C9758E" w:rsidRDefault="00C9758E" w:rsidP="00C97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187D58E9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C8AB41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C5E9076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52D8F361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0" w:type="dxa"/>
          </w:tcPr>
          <w:p w14:paraId="67FDBB75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C0D74F0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14:paraId="7B4BD135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26A5DD09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441D62A2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65DBBD1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8" w:type="dxa"/>
          </w:tcPr>
          <w:p w14:paraId="44FB0808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D700334" w14:textId="77777777" w:rsidR="00C9758E" w:rsidRPr="00C9758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5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9758E" w:rsidRPr="00071E7A" w14:paraId="511F9F9C" w14:textId="77777777" w:rsidTr="00C9758E">
        <w:trPr>
          <w:trHeight w:val="371"/>
        </w:trPr>
        <w:tc>
          <w:tcPr>
            <w:tcW w:w="2223" w:type="dxa"/>
          </w:tcPr>
          <w:p w14:paraId="63038ECF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20" w:type="dxa"/>
            <w:gridSpan w:val="17"/>
          </w:tcPr>
          <w:p w14:paraId="1A8A926A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9758E" w:rsidRPr="00071E7A" w14:paraId="6C66A516" w14:textId="77777777" w:rsidTr="00AE68C4">
        <w:trPr>
          <w:trHeight w:val="358"/>
        </w:trPr>
        <w:tc>
          <w:tcPr>
            <w:tcW w:w="4473" w:type="dxa"/>
            <w:gridSpan w:val="4"/>
          </w:tcPr>
          <w:p w14:paraId="453AF8DE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</w:t>
            </w:r>
          </w:p>
        </w:tc>
        <w:tc>
          <w:tcPr>
            <w:tcW w:w="270" w:type="dxa"/>
          </w:tcPr>
          <w:p w14:paraId="026A2449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FEAA82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01A98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8E9C7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D1F61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6509ACE5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F3AC18E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4C2041CC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890774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7FEFA688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4B4DB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262AFC5E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5A206E93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93EE1BC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758E" w:rsidRPr="00071E7A" w14:paraId="58288809" w14:textId="77777777" w:rsidTr="00AE68C4">
        <w:trPr>
          <w:trHeight w:val="371"/>
        </w:trPr>
        <w:tc>
          <w:tcPr>
            <w:tcW w:w="4473" w:type="dxa"/>
            <w:gridSpan w:val="4"/>
          </w:tcPr>
          <w:p w14:paraId="38D83B3F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5A65BC46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F4A1D9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1C232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3D320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B76018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55EE6105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50CD0AA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47ADC70D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BA0786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2BBF9CA9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E9D855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561D2605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37487272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715B5714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758E" w:rsidRPr="00071E7A" w14:paraId="2D37AE52" w14:textId="77777777" w:rsidTr="00AE68C4">
        <w:trPr>
          <w:trHeight w:val="70"/>
        </w:trPr>
        <w:tc>
          <w:tcPr>
            <w:tcW w:w="2223" w:type="dxa"/>
          </w:tcPr>
          <w:p w14:paraId="25F79F28" w14:textId="50A2E0E0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7A18BDD" w14:textId="3FF5F095" w:rsidR="00C9758E" w:rsidRPr="00653EE5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7B7F57F3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5E0E18" w14:textId="050EF193" w:rsidR="00C9758E" w:rsidRPr="00653EE5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270" w:type="dxa"/>
          </w:tcPr>
          <w:p w14:paraId="364FA2A2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1EFA9E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653E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814A1A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04A4F5" w14:textId="6FF8FE6C" w:rsidR="00C9758E" w:rsidRPr="00653EE5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758E" w:rsidRPr="00653E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270" w:type="dxa"/>
          </w:tcPr>
          <w:p w14:paraId="3B3918DB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87B58D6" w14:textId="59255194" w:rsidR="00C9758E" w:rsidRPr="00653EE5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40" w:type="dxa"/>
          </w:tcPr>
          <w:p w14:paraId="4F0BC3F6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1699361" w14:textId="0841A3A2" w:rsidR="00C9758E" w:rsidRPr="00F3345F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1A47B001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B37DFF1" w14:textId="0824AD8B" w:rsidR="00C9758E" w:rsidRPr="00653EE5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399708A0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232C76D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53E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119909E" w14:textId="77777777" w:rsidR="00C9758E" w:rsidRPr="00653EE5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CCDC627" w14:textId="7D22944A" w:rsidR="00C9758E" w:rsidRPr="00653EE5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9758E" w:rsidRPr="00653E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C9758E" w:rsidRPr="00071E7A" w14:paraId="03E938D1" w14:textId="77777777" w:rsidTr="00AE68C4">
        <w:trPr>
          <w:trHeight w:val="371"/>
        </w:trPr>
        <w:tc>
          <w:tcPr>
            <w:tcW w:w="2223" w:type="dxa"/>
          </w:tcPr>
          <w:p w14:paraId="4C2745D9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9AF694E" w14:textId="118575FE" w:rsidR="00C9758E" w:rsidRPr="00071E7A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9679625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F80E38" w14:textId="28572021" w:rsidR="00C9758E" w:rsidRPr="00071E7A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684628B9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52BC1" w14:textId="645D605A" w:rsidR="00C9758E" w:rsidRPr="00071E7A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03BC7032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28E2E9" w14:textId="1DA45E29" w:rsidR="00C9758E" w:rsidRPr="00071E7A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70" w:type="dxa"/>
          </w:tcPr>
          <w:p w14:paraId="0E96000E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B8CD2DB" w14:textId="55799717" w:rsidR="00C9758E" w:rsidRPr="00071E7A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40" w:type="dxa"/>
          </w:tcPr>
          <w:p w14:paraId="5481F71F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8F238C1" w14:textId="77777777" w:rsidR="00C9758E" w:rsidRPr="00F3345F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F334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780B73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B5BEB41" w14:textId="70C278BB" w:rsidR="00C9758E" w:rsidRPr="00071E7A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05D0A75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670F48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8C222D5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ABF31E0" w14:textId="66D86836" w:rsidR="00C9758E" w:rsidRPr="00071E7A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C9758E" w:rsidRPr="00071E7A" w14:paraId="152DABCD" w14:textId="77777777" w:rsidTr="00AE68C4">
        <w:trPr>
          <w:trHeight w:val="384"/>
        </w:trPr>
        <w:tc>
          <w:tcPr>
            <w:tcW w:w="2223" w:type="dxa"/>
          </w:tcPr>
          <w:p w14:paraId="2535669F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14:paraId="0CAE9A30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DCE4C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6C00F8E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217B2D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F36DA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682A4D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BB566" w14:textId="36BC453D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DAD357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2EA5672" w14:textId="2819F4D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330322D7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A5C7144" w14:textId="77777777" w:rsidR="00C9758E" w:rsidRPr="00F3345F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F334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720B67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D2C561F" w14:textId="3E3A6DF1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F0A5B9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3128877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90A2A68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097DD8" w14:textId="0F01840D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758E" w:rsidRPr="00071E7A" w14:paraId="2544B127" w14:textId="77777777" w:rsidTr="00AE68C4">
        <w:trPr>
          <w:trHeight w:val="371"/>
        </w:trPr>
        <w:tc>
          <w:tcPr>
            <w:tcW w:w="2223" w:type="dxa"/>
          </w:tcPr>
          <w:p w14:paraId="14249345" w14:textId="7FB7DC4C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326F98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EFF687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D190DB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AEE60B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BC0E95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85B20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1C8ACE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5D2CF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C751E1A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4108931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96BC3B1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F1B32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3E0301FD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7022ED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CF893AC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460274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3D8F53B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58E" w:rsidRPr="00071E7A" w14:paraId="0C9891AF" w14:textId="77777777" w:rsidTr="00AE68C4">
        <w:trPr>
          <w:trHeight w:val="384"/>
        </w:trPr>
        <w:tc>
          <w:tcPr>
            <w:tcW w:w="2223" w:type="dxa"/>
          </w:tcPr>
          <w:p w14:paraId="574CDB0A" w14:textId="3B1CE954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3A7BFF7A" w14:textId="0A444CA8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4204B3ED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9776550" w14:textId="3D52ED27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270" w:type="dxa"/>
          </w:tcPr>
          <w:p w14:paraId="04767C37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880EC4" w14:textId="688FA673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0EAB454E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8E7B7B" w14:textId="59423D20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9758E" w:rsidRPr="00674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270" w:type="dxa"/>
          </w:tcPr>
          <w:p w14:paraId="0423F5BA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7296A474" w14:textId="0E107CE8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</w:p>
        </w:tc>
        <w:tc>
          <w:tcPr>
            <w:tcW w:w="240" w:type="dxa"/>
          </w:tcPr>
          <w:p w14:paraId="182FE5B6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008C3C6E" w14:textId="2D2E2CC7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1EF6FC1D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0432A833" w14:textId="6F72D471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266B6C55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0227B2C4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801B5AC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4A36CFB" w14:textId="74F121F6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9758E" w:rsidRPr="00674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</w:t>
            </w:r>
          </w:p>
        </w:tc>
      </w:tr>
      <w:tr w:rsidR="00C9758E" w:rsidRPr="00071E7A" w14:paraId="34BECB6C" w14:textId="77777777" w:rsidTr="00AE68C4">
        <w:trPr>
          <w:trHeight w:val="371"/>
        </w:trPr>
        <w:tc>
          <w:tcPr>
            <w:tcW w:w="2223" w:type="dxa"/>
          </w:tcPr>
          <w:p w14:paraId="54199867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4F8793D" w14:textId="5A73127B" w:rsidR="00C9758E" w:rsidRPr="00D85B32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B50007C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2F8178" w14:textId="44BC3178" w:rsidR="00C9758E" w:rsidRPr="00D85B32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70" w:type="dxa"/>
          </w:tcPr>
          <w:p w14:paraId="0486AC25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86A8DC" w14:textId="55204E6E" w:rsidR="00C9758E" w:rsidRPr="00D85B32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7208DA35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81EBC" w14:textId="2F7898D3" w:rsidR="00C9758E" w:rsidRPr="00D85B32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44AFF953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DFCB5A0" w14:textId="09841404" w:rsidR="00C9758E" w:rsidRPr="00D85B32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40" w:type="dxa"/>
          </w:tcPr>
          <w:p w14:paraId="52D0981C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76853F9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6A3D37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EBB44F1" w14:textId="523ED93C" w:rsidR="00C9758E" w:rsidRPr="00D85B32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150A2DA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D843BBF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4F4CADB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E1708F0" w14:textId="0228B39E" w:rsidR="00C9758E" w:rsidRPr="00D85B32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C9758E" w:rsidRPr="00071E7A" w14:paraId="15E2617B" w14:textId="77777777" w:rsidTr="00AE68C4">
        <w:trPr>
          <w:trHeight w:val="384"/>
        </w:trPr>
        <w:tc>
          <w:tcPr>
            <w:tcW w:w="2223" w:type="dxa"/>
          </w:tcPr>
          <w:p w14:paraId="168EC381" w14:textId="77777777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14:paraId="7DEEFA76" w14:textId="3003190E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0B6F76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5BFDF9A" w14:textId="417E3BED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F1F9B4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05314E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4138AE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83FA7" w14:textId="008393D9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1EDEB5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F52951A" w14:textId="2D427F4D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E2EEDFF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96D2A86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053D2E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0008FA23" w14:textId="002BC7D1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370BDD2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72F0877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264A959" w14:textId="77777777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AC1BFA8" w14:textId="680792BE" w:rsidR="00C9758E" w:rsidRPr="00D85B32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D85B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Pr="00D85B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758E" w:rsidRPr="00071E7A" w14:paraId="38749C89" w14:textId="77777777" w:rsidTr="00AE68C4">
        <w:trPr>
          <w:trHeight w:val="371"/>
        </w:trPr>
        <w:tc>
          <w:tcPr>
            <w:tcW w:w="2223" w:type="dxa"/>
          </w:tcPr>
          <w:p w14:paraId="28C2702B" w14:textId="12622379" w:rsidR="00C9758E" w:rsidRPr="00071E7A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55FC36" w14:textId="4A1F7D2C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6BB96E3E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C73D6E" w14:textId="457B176F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  <w:tc>
          <w:tcPr>
            <w:tcW w:w="270" w:type="dxa"/>
          </w:tcPr>
          <w:p w14:paraId="4D8C7702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BE5D99" w14:textId="0A12D62C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42197034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F24884" w14:textId="4D4F4874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270" w:type="dxa"/>
          </w:tcPr>
          <w:p w14:paraId="3DD4D0B0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856B686" w14:textId="2182F7A8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40" w:type="dxa"/>
          </w:tcPr>
          <w:p w14:paraId="21A4EA34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4EB99738" w14:textId="6CCE2C8C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40EB2060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14:paraId="1745E555" w14:textId="7759D156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6F7BBB47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78CC84FB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168A7E" w14:textId="77777777" w:rsidR="00C9758E" w:rsidRPr="00674A7E" w:rsidRDefault="00C9758E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0CBE09C" w14:textId="684B63D7" w:rsidR="00C9758E" w:rsidRPr="00674A7E" w:rsidRDefault="00EE0AC0" w:rsidP="008B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9758E" w:rsidRPr="00674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</w:tr>
    </w:tbl>
    <w:p w14:paraId="1800E67F" w14:textId="77777777" w:rsidR="00C9758E" w:rsidRDefault="00C9758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3CF85A2" w14:textId="458D6DC4" w:rsidR="00A829AE" w:rsidRDefault="00A829A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DB8D6C3" w14:textId="1713D986" w:rsidR="00AE68C4" w:rsidRDefault="00AE68C4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F8CA59F" w14:textId="01BAAA98" w:rsidR="00AE68C4" w:rsidRDefault="00AE68C4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12F36FF" w14:textId="77777777" w:rsidR="00AE68C4" w:rsidRPr="00071E7A" w:rsidRDefault="00AE68C4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14043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2223"/>
        <w:gridCol w:w="1080"/>
        <w:gridCol w:w="270"/>
        <w:gridCol w:w="900"/>
        <w:gridCol w:w="270"/>
        <w:gridCol w:w="1170"/>
        <w:gridCol w:w="270"/>
        <w:gridCol w:w="1080"/>
        <w:gridCol w:w="305"/>
        <w:gridCol w:w="1029"/>
        <w:gridCol w:w="236"/>
        <w:gridCol w:w="1087"/>
        <w:gridCol w:w="236"/>
        <w:gridCol w:w="955"/>
        <w:gridCol w:w="236"/>
        <w:gridCol w:w="1285"/>
        <w:gridCol w:w="236"/>
        <w:gridCol w:w="1175"/>
      </w:tblGrid>
      <w:tr w:rsidR="006E6F9F" w:rsidRPr="00071E7A" w14:paraId="1B961CC7" w14:textId="77777777" w:rsidTr="00AE68C4">
        <w:trPr>
          <w:trHeight w:val="358"/>
        </w:trPr>
        <w:tc>
          <w:tcPr>
            <w:tcW w:w="2223" w:type="dxa"/>
          </w:tcPr>
          <w:p w14:paraId="468E6D6B" w14:textId="77777777" w:rsidR="006E6F9F" w:rsidRPr="00071E7A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0" w:type="dxa"/>
            <w:gridSpan w:val="17"/>
          </w:tcPr>
          <w:p w14:paraId="61086EF8" w14:textId="77777777" w:rsidR="006E6F9F" w:rsidRPr="00071E7A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6F9F" w:rsidRPr="00071E7A" w14:paraId="0D59E348" w14:textId="77777777" w:rsidTr="00AE68C4">
        <w:trPr>
          <w:trHeight w:val="345"/>
        </w:trPr>
        <w:tc>
          <w:tcPr>
            <w:tcW w:w="2223" w:type="dxa"/>
          </w:tcPr>
          <w:p w14:paraId="68DABB5B" w14:textId="77777777" w:rsidR="006E6F9F" w:rsidRPr="00071E7A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5293B0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CF8838E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DBB667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F162C4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66A869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78840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303B9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</w:tcPr>
          <w:p w14:paraId="3C82AF71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7C9156B7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EB8B46C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EEE7C82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B6902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2684D24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428A2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3B779E6D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591B0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BB301D4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071E7A" w14:paraId="17F6BAFC" w14:textId="77777777" w:rsidTr="00AE68C4">
        <w:trPr>
          <w:trHeight w:val="358"/>
        </w:trPr>
        <w:tc>
          <w:tcPr>
            <w:tcW w:w="2223" w:type="dxa"/>
          </w:tcPr>
          <w:p w14:paraId="4C70FCA6" w14:textId="77777777" w:rsidR="006E6F9F" w:rsidRPr="00071E7A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994EB0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C7C60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EC1876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55733970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6F5DF8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0B74DC99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3F8378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</w:tcPr>
          <w:p w14:paraId="28A35AAD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1DDA6EA6" w14:textId="3B5DD42B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5FD39AF0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3EBD1B6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91BDF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C0EEAF0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57EA7B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ECB3CBD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75E5E025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ED4E235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071E7A" w14:paraId="2E272920" w14:textId="77777777" w:rsidTr="00AE68C4">
        <w:trPr>
          <w:trHeight w:val="345"/>
        </w:trPr>
        <w:tc>
          <w:tcPr>
            <w:tcW w:w="2223" w:type="dxa"/>
          </w:tcPr>
          <w:p w14:paraId="6F702412" w14:textId="77777777" w:rsidR="006E6F9F" w:rsidRPr="00071E7A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4AE2A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14:paraId="663A6330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8FC11C9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0" w:type="dxa"/>
          </w:tcPr>
          <w:p w14:paraId="294334B2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4960FE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241A98F6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B6AE10C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305" w:type="dxa"/>
          </w:tcPr>
          <w:p w14:paraId="3E484E5E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76F35126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6F7D194F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2D40EB4E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2E8FCFB3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E1FE0FD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73762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7E46C8B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3124BDFB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9990379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071E7A" w14:paraId="2AAAC2EE" w14:textId="77777777" w:rsidTr="00AE68C4">
        <w:trPr>
          <w:trHeight w:val="345"/>
        </w:trPr>
        <w:tc>
          <w:tcPr>
            <w:tcW w:w="2223" w:type="dxa"/>
          </w:tcPr>
          <w:p w14:paraId="2F61873E" w14:textId="77777777" w:rsidR="006E6F9F" w:rsidRPr="00071E7A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8E2E77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28995603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D856F35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</w:tc>
        <w:tc>
          <w:tcPr>
            <w:tcW w:w="270" w:type="dxa"/>
          </w:tcPr>
          <w:p w14:paraId="23080DFC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0D4C33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2430F73A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89367A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305" w:type="dxa"/>
          </w:tcPr>
          <w:p w14:paraId="7BFBA7F4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0674058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1C1775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14BCB2C8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14:paraId="26236B3F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37D60B96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29875249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6C775C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72BF125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5BCEE16C" w14:textId="77777777" w:rsidR="006E6F9F" w:rsidRPr="00071E7A" w:rsidRDefault="006E6F9F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6F9F" w:rsidRPr="00071E7A" w14:paraId="3165C988" w14:textId="77777777" w:rsidTr="00AE68C4">
        <w:trPr>
          <w:trHeight w:val="371"/>
        </w:trPr>
        <w:tc>
          <w:tcPr>
            <w:tcW w:w="2223" w:type="dxa"/>
          </w:tcPr>
          <w:p w14:paraId="7404DE01" w14:textId="77777777" w:rsidR="006E6F9F" w:rsidRPr="00071E7A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20" w:type="dxa"/>
            <w:gridSpan w:val="17"/>
          </w:tcPr>
          <w:p w14:paraId="79C5B961" w14:textId="77777777" w:rsidR="006E6F9F" w:rsidRPr="00071E7A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E6F9F" w:rsidRPr="00071E7A" w14:paraId="69966907" w14:textId="77777777" w:rsidTr="00AE68C4">
        <w:trPr>
          <w:trHeight w:val="371"/>
        </w:trPr>
        <w:tc>
          <w:tcPr>
            <w:tcW w:w="2223" w:type="dxa"/>
          </w:tcPr>
          <w:p w14:paraId="6E1CBC93" w14:textId="6D180CFD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5F7B5314" w14:textId="39E10F65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F13E3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1ABB57" w14:textId="0A56AABF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1C436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2109A8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C5B29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C1E14D" w14:textId="2CE939AF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</w:tcPr>
          <w:p w14:paraId="50ED23A9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47DD852" w14:textId="2F7815CE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09808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535475D" w14:textId="38625588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FC089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98A0416" w14:textId="20ECD2DE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CBA24C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51E236F" w14:textId="55E3D846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253C2" w14:textId="77777777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B940BD3" w14:textId="738524DB" w:rsidR="006E6F9F" w:rsidRPr="00071E7A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23F6" w:rsidRPr="00071E7A" w14:paraId="3B770731" w14:textId="77777777" w:rsidTr="00AE68C4">
        <w:trPr>
          <w:trHeight w:val="384"/>
        </w:trPr>
        <w:tc>
          <w:tcPr>
            <w:tcW w:w="2223" w:type="dxa"/>
          </w:tcPr>
          <w:p w14:paraId="4A482768" w14:textId="7C007A48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1C8FE8" w14:textId="3D657E7F" w:rsidR="006F23F6" w:rsidRPr="00071E7A" w:rsidRDefault="00EE0AC0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F23F6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70" w:type="dxa"/>
          </w:tcPr>
          <w:p w14:paraId="5BC989ED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DBD3059" w14:textId="1E532AB0" w:rsidR="006F23F6" w:rsidRPr="00EE3248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32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F23F6" w:rsidRPr="00EE32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32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270" w:type="dxa"/>
          </w:tcPr>
          <w:p w14:paraId="3DF4ABB6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6C35BD" w14:textId="38607222" w:rsidR="006F23F6" w:rsidRPr="00071E7A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270" w:type="dxa"/>
          </w:tcPr>
          <w:p w14:paraId="48567E95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42FBC3" w14:textId="4869CCC8" w:rsidR="006F23F6" w:rsidRPr="00071E7A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F23F6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305" w:type="dxa"/>
          </w:tcPr>
          <w:p w14:paraId="59C13550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64273738" w14:textId="179C8CB4" w:rsidR="006F23F6" w:rsidRPr="00071E7A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4F7E5488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3C7DC28B" w14:textId="4E1B15D6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9D1FDE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09DC6B88" w14:textId="097F5E2E" w:rsidR="006F23F6" w:rsidRPr="00EE3248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32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815F8C0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2DF4CE5E" w14:textId="4D34D863" w:rsidR="006F23F6" w:rsidRPr="00071E7A" w:rsidRDefault="00EE0AC0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239DC637" w14:textId="77777777" w:rsidR="006F23F6" w:rsidRPr="00071E7A" w:rsidRDefault="006F23F6" w:rsidP="006F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6C9EC31" w14:textId="783F6792" w:rsidR="006F23F6" w:rsidRPr="00071E7A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F23F6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</w:tr>
      <w:tr w:rsidR="0069601C" w:rsidRPr="00071E7A" w14:paraId="1DE4A0BB" w14:textId="77777777" w:rsidTr="00AE68C4">
        <w:trPr>
          <w:trHeight w:val="371"/>
        </w:trPr>
        <w:tc>
          <w:tcPr>
            <w:tcW w:w="2223" w:type="dxa"/>
          </w:tcPr>
          <w:p w14:paraId="605BB226" w14:textId="32AABE59" w:rsidR="0069601C" w:rsidRPr="00071E7A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8CE435B" w14:textId="7B2FBC8F" w:rsidR="0069601C" w:rsidRPr="00071E7A" w:rsidRDefault="00EE0AC0" w:rsidP="0065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95423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004</w:t>
            </w:r>
          </w:p>
        </w:tc>
        <w:tc>
          <w:tcPr>
            <w:tcW w:w="270" w:type="dxa"/>
          </w:tcPr>
          <w:p w14:paraId="5BFAD4F2" w14:textId="77777777" w:rsidR="0069601C" w:rsidRPr="00071E7A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0C82E6B" w14:textId="4B0FF46F" w:rsidR="0069601C" w:rsidRPr="00EE3248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32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95423" w:rsidRPr="00EE32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32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5AA984EE" w14:textId="77777777" w:rsidR="0069601C" w:rsidRPr="00071E7A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55"/>
              </w:tabs>
              <w:spacing w:line="340" w:lineRule="exact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45D71EF" w14:textId="6D31BCFE" w:rsidR="0069601C" w:rsidRPr="00071E7A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270" w:type="dxa"/>
          </w:tcPr>
          <w:p w14:paraId="7FE89EA2" w14:textId="77777777" w:rsidR="0069601C" w:rsidRPr="00071E7A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A1AB1A1" w14:textId="15E1D3B2" w:rsidR="0069601C" w:rsidRPr="00071E7A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95423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057</w:t>
            </w:r>
          </w:p>
        </w:tc>
        <w:tc>
          <w:tcPr>
            <w:tcW w:w="305" w:type="dxa"/>
          </w:tcPr>
          <w:p w14:paraId="0D1D1BDF" w14:textId="77777777" w:rsidR="0069601C" w:rsidRPr="00071E7A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</w:tcPr>
          <w:p w14:paraId="30C2FE33" w14:textId="59BCA06C" w:rsidR="0069601C" w:rsidRPr="00071E7A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6" w:type="dxa"/>
          </w:tcPr>
          <w:p w14:paraId="439EA93E" w14:textId="77777777" w:rsidR="0069601C" w:rsidRPr="00071E7A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38CF8AA3" w14:textId="23D8F6DF" w:rsidR="0069601C" w:rsidRPr="00071E7A" w:rsidRDefault="00295423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066443" w14:textId="77777777" w:rsidR="0069601C" w:rsidRPr="00071E7A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double" w:sz="4" w:space="0" w:color="auto"/>
              <w:bottom w:val="double" w:sz="4" w:space="0" w:color="auto"/>
            </w:tcBorders>
          </w:tcPr>
          <w:p w14:paraId="49411809" w14:textId="473DF901" w:rsidR="0069601C" w:rsidRPr="00EE3248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32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143E5DD" w14:textId="77777777" w:rsidR="0069601C" w:rsidRPr="00071E7A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</w:tcPr>
          <w:p w14:paraId="04D62BE7" w14:textId="30487D8C" w:rsidR="0069601C" w:rsidRPr="00071E7A" w:rsidRDefault="00EE0AC0" w:rsidP="005C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275EDD83" w14:textId="77777777" w:rsidR="0069601C" w:rsidRPr="00071E7A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7D64C4F3" w14:textId="75E3945A" w:rsidR="0069601C" w:rsidRPr="00071E7A" w:rsidRDefault="00EE0AC0" w:rsidP="00E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10323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007</w:t>
            </w:r>
          </w:p>
        </w:tc>
      </w:tr>
    </w:tbl>
    <w:p w14:paraId="3BE0A6A2" w14:textId="77777777" w:rsidR="00BF3FAB" w:rsidRDefault="00BF3FAB" w:rsidP="00241053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D618BC9" w14:textId="6B8899E1" w:rsidR="00866F93" w:rsidRPr="005D612B" w:rsidRDefault="00866F93" w:rsidP="00866F93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D41A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2,031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ED41AE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ED41AE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>,</w:t>
      </w:r>
      <w:r>
        <w:rPr>
          <w:rFonts w:asciiTheme="majorBidi" w:hAnsiTheme="majorBidi" w:cstheme="majorBidi"/>
          <w:i/>
          <w:iCs/>
          <w:sz w:val="28"/>
          <w:szCs w:val="28"/>
        </w:rPr>
        <w:t>197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623C76A8" w14:textId="77777777" w:rsidR="00866F93" w:rsidRPr="005D612B" w:rsidRDefault="00866F93" w:rsidP="00866F93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4A106AA" w14:textId="1BBB5C96" w:rsidR="00866F93" w:rsidRPr="005D612B" w:rsidRDefault="00866F93" w:rsidP="00866F93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อาคารและอุปกรณ์ของกลุ่มบริษัท ซึ่งมีราคาตามบัญชี ณ วันที่ </w:t>
      </w:r>
      <w:r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D41A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403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ED41AE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ED41AE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>,</w:t>
      </w:r>
      <w:r w:rsidRPr="00EA1E04">
        <w:rPr>
          <w:rFonts w:asciiTheme="majorBidi" w:hAnsiTheme="majorBidi" w:cstheme="majorBidi"/>
          <w:i/>
          <w:iCs/>
          <w:sz w:val="28"/>
          <w:szCs w:val="28"/>
        </w:rPr>
        <w:t>0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43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ได้ใช้เป็นหลักประกันสำหรับวงเงินสินเชื่อจากธนาคาร</w:t>
      </w:r>
    </w:p>
    <w:p w14:paraId="010DEA3F" w14:textId="7C935995" w:rsidR="00866F93" w:rsidRPr="00071E7A" w:rsidRDefault="00866F93" w:rsidP="00241053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866F93" w:rsidRPr="00071E7A" w:rsidSect="007955EB">
          <w:footerReference w:type="first" r:id="rId16"/>
          <w:type w:val="nextColumn"/>
          <w:pgSz w:w="16834" w:h="11909" w:orient="landscape" w:code="9"/>
          <w:pgMar w:top="691" w:right="994" w:bottom="576" w:left="1152" w:header="720" w:footer="611" w:gutter="0"/>
          <w:cols w:space="720"/>
        </w:sectPr>
      </w:pPr>
    </w:p>
    <w:p w14:paraId="17F35B7E" w14:textId="19247D50" w:rsidR="00380E5E" w:rsidRPr="00071E7A" w:rsidRDefault="00380E5E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สัญญาเช่า</w:t>
      </w:r>
    </w:p>
    <w:p w14:paraId="6E09BD33" w14:textId="77777777" w:rsidR="00380E5E" w:rsidRPr="00071E7A" w:rsidRDefault="00380E5E" w:rsidP="00380E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B2379B" w:rsidRPr="00071E7A" w14:paraId="5B6FA26C" w14:textId="77777777" w:rsidTr="00B2379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AD64EEF" w14:textId="10B9BD9C" w:rsidR="00B2379B" w:rsidRPr="00071E7A" w:rsidRDefault="00B2379B" w:rsidP="00B2379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="009D02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เพื่อใช้ในการดำเนินงาน</w:t>
            </w:r>
          </w:p>
        </w:tc>
        <w:tc>
          <w:tcPr>
            <w:tcW w:w="2523" w:type="dxa"/>
            <w:gridSpan w:val="3"/>
          </w:tcPr>
          <w:p w14:paraId="6A9EFC04" w14:textId="48C7A005" w:rsidR="00B2379B" w:rsidRPr="00071E7A" w:rsidRDefault="00B2379B" w:rsidP="00B23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71E7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0371372" w14:textId="77777777" w:rsidR="00B2379B" w:rsidRPr="00071E7A" w:rsidRDefault="00B2379B" w:rsidP="00B237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BF1EF22" w14:textId="7916FF0A" w:rsidR="00B2379B" w:rsidRPr="00071E7A" w:rsidRDefault="00B2379B" w:rsidP="00B23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71E7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24145" w:rsidRPr="00071E7A" w14:paraId="793F1902" w14:textId="77777777" w:rsidTr="00B2379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64B6F67A" w14:textId="45EDBF92" w:rsidR="00424145" w:rsidRPr="00071E7A" w:rsidRDefault="00424145" w:rsidP="004241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EE0AC0" w:rsidRPr="00EE0A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5A1AA014" w14:textId="53064C2D" w:rsidR="00424145" w:rsidRPr="00071E7A" w:rsidRDefault="00EE0AC0" w:rsidP="004241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A7BFF79" w14:textId="77777777" w:rsidR="00424145" w:rsidRPr="00071E7A" w:rsidRDefault="00424145" w:rsidP="0042414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204A77E" w14:textId="648ABEB4" w:rsidR="00424145" w:rsidRPr="00071E7A" w:rsidRDefault="00EE0AC0" w:rsidP="0042414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79A3AC7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2CDD25D" w14:textId="031D1DB9" w:rsidR="00424145" w:rsidRPr="00071E7A" w:rsidRDefault="00EE0AC0" w:rsidP="004241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D0C0D1B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25F9E0D" w14:textId="0A37825E" w:rsidR="00424145" w:rsidRPr="00071E7A" w:rsidRDefault="00EE0AC0" w:rsidP="0042414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B2379B" w:rsidRPr="00071E7A" w14:paraId="1BF5C324" w14:textId="77777777" w:rsidTr="00B2379B">
        <w:trPr>
          <w:cantSplit/>
          <w:trHeight w:val="20"/>
          <w:tblHeader/>
        </w:trPr>
        <w:tc>
          <w:tcPr>
            <w:tcW w:w="4050" w:type="dxa"/>
          </w:tcPr>
          <w:p w14:paraId="04AF5C17" w14:textId="7AA55C9D" w:rsidR="00B2379B" w:rsidRPr="00071E7A" w:rsidRDefault="00B2379B" w:rsidP="00B2379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="Angsana New" w:hAnsi="Angsana New" w:cs="Angsana New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66C834B" w14:textId="075528E5" w:rsidR="00B2379B" w:rsidRPr="00071E7A" w:rsidRDefault="00B2379B" w:rsidP="00B2379B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0B4570" w:rsidRPr="00071E7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24145" w:rsidRPr="00071E7A" w14:paraId="0573274A" w14:textId="77777777" w:rsidTr="00B2379B">
        <w:trPr>
          <w:cantSplit/>
          <w:trHeight w:val="20"/>
        </w:trPr>
        <w:tc>
          <w:tcPr>
            <w:tcW w:w="4050" w:type="dxa"/>
          </w:tcPr>
          <w:p w14:paraId="3E4C0F53" w14:textId="77777777" w:rsidR="00424145" w:rsidRPr="00071E7A" w:rsidRDefault="00424145" w:rsidP="00424145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06F4B56D" w14:textId="46D4EAC8" w:rsidR="00424145" w:rsidRPr="00071E7A" w:rsidRDefault="00EE0AC0" w:rsidP="0042414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</w:p>
        </w:tc>
        <w:tc>
          <w:tcPr>
            <w:tcW w:w="178" w:type="dxa"/>
            <w:vAlign w:val="bottom"/>
          </w:tcPr>
          <w:p w14:paraId="74E0DB01" w14:textId="77777777" w:rsidR="00424145" w:rsidRPr="00071E7A" w:rsidRDefault="00424145" w:rsidP="00424145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13EAF58" w14:textId="08C96218" w:rsidR="00424145" w:rsidRPr="00071E7A" w:rsidRDefault="00EE0AC0" w:rsidP="004241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</w:p>
        </w:tc>
        <w:tc>
          <w:tcPr>
            <w:tcW w:w="180" w:type="dxa"/>
            <w:vAlign w:val="bottom"/>
          </w:tcPr>
          <w:p w14:paraId="0CD9B816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777D3E0" w14:textId="5B930AEB" w:rsidR="00424145" w:rsidRPr="00071E7A" w:rsidRDefault="00EE0AC0" w:rsidP="004241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80" w:type="dxa"/>
            <w:vAlign w:val="bottom"/>
          </w:tcPr>
          <w:p w14:paraId="6B07EE79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A547758" w14:textId="1CE61762" w:rsidR="00424145" w:rsidRPr="00071E7A" w:rsidRDefault="00EE0AC0" w:rsidP="004241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  <w:tr w:rsidR="00702F89" w:rsidRPr="00071E7A" w14:paraId="4540699E" w14:textId="77777777" w:rsidTr="009A143A">
        <w:trPr>
          <w:cantSplit/>
          <w:trHeight w:val="20"/>
        </w:trPr>
        <w:tc>
          <w:tcPr>
            <w:tcW w:w="4050" w:type="dxa"/>
          </w:tcPr>
          <w:p w14:paraId="05685487" w14:textId="77777777" w:rsidR="00702F89" w:rsidRPr="00071E7A" w:rsidRDefault="00702F89" w:rsidP="00702F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E7F62A3" w14:textId="09982846" w:rsidR="00702F89" w:rsidRPr="00071E7A" w:rsidRDefault="00EE0AC0" w:rsidP="00702F8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47F7C568" w14:textId="77777777" w:rsidR="00702F89" w:rsidRPr="00071E7A" w:rsidRDefault="00702F89" w:rsidP="00702F89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75CF77C" w14:textId="469716C6" w:rsidR="00702F89" w:rsidRPr="00071E7A" w:rsidRDefault="00EE0AC0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  <w:vAlign w:val="bottom"/>
          </w:tcPr>
          <w:p w14:paraId="148EF537" w14:textId="77777777" w:rsidR="00702F89" w:rsidRPr="00071E7A" w:rsidRDefault="00702F89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B61F60D" w14:textId="4F6DE204" w:rsidR="00702F89" w:rsidRPr="00071E7A" w:rsidRDefault="00702F89" w:rsidP="00702F8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8293DF9" w14:textId="77777777" w:rsidR="00702F89" w:rsidRPr="00071E7A" w:rsidRDefault="00702F89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13B267D" w14:textId="14D46C5D" w:rsidR="00702F89" w:rsidRPr="00071E7A" w:rsidRDefault="00EE0AC0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702F89" w:rsidRPr="00071E7A" w14:paraId="18AA27A3" w14:textId="77777777" w:rsidTr="00486782">
        <w:trPr>
          <w:cantSplit/>
          <w:trHeight w:val="20"/>
        </w:trPr>
        <w:tc>
          <w:tcPr>
            <w:tcW w:w="4050" w:type="dxa"/>
          </w:tcPr>
          <w:p w14:paraId="5320B4EE" w14:textId="77777777" w:rsidR="00702F89" w:rsidRPr="00071E7A" w:rsidRDefault="00702F89" w:rsidP="00702F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C9E2D5" w14:textId="4162A861" w:rsidR="00702F89" w:rsidRPr="00071E7A" w:rsidRDefault="00EE0AC0" w:rsidP="00702F8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78" w:type="dxa"/>
            <w:vAlign w:val="bottom"/>
          </w:tcPr>
          <w:p w14:paraId="640FCD15" w14:textId="77777777" w:rsidR="00702F89" w:rsidRPr="00071E7A" w:rsidRDefault="00702F89" w:rsidP="00702F89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D3B9850" w14:textId="6C05A5A4" w:rsidR="00702F89" w:rsidRPr="00071E7A" w:rsidRDefault="00EE0AC0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24F0E4E" w14:textId="77777777" w:rsidR="00702F89" w:rsidRPr="00071E7A" w:rsidRDefault="00702F89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DE486A0" w14:textId="5D1CF435" w:rsidR="00702F89" w:rsidRPr="00071E7A" w:rsidRDefault="00702F89" w:rsidP="00702F8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0D7C20" w14:textId="77777777" w:rsidR="00702F89" w:rsidRPr="00071E7A" w:rsidRDefault="00702F89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75F937F" w14:textId="5EA4825A" w:rsidR="00702F89" w:rsidRPr="00071E7A" w:rsidRDefault="00702F89" w:rsidP="0070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2F89" w:rsidRPr="00071E7A" w14:paraId="719279B5" w14:textId="77777777" w:rsidTr="00B2379B">
        <w:trPr>
          <w:cantSplit/>
          <w:trHeight w:val="20"/>
        </w:trPr>
        <w:tc>
          <w:tcPr>
            <w:tcW w:w="4050" w:type="dxa"/>
          </w:tcPr>
          <w:p w14:paraId="52BF4A0B" w14:textId="77777777" w:rsidR="00702F89" w:rsidRPr="00071E7A" w:rsidRDefault="00702F89" w:rsidP="00702F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859D2" w14:textId="4BA6BF5A" w:rsidR="00702F89" w:rsidRPr="00071E7A" w:rsidRDefault="00EE0AC0" w:rsidP="00702F8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355</w:t>
            </w:r>
          </w:p>
        </w:tc>
        <w:tc>
          <w:tcPr>
            <w:tcW w:w="178" w:type="dxa"/>
            <w:vAlign w:val="bottom"/>
          </w:tcPr>
          <w:p w14:paraId="7CEA8E40" w14:textId="77777777" w:rsidR="00702F89" w:rsidRPr="00071E7A" w:rsidRDefault="00702F89" w:rsidP="00702F8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01999" w14:textId="5FCDE475" w:rsidR="00702F89" w:rsidRPr="00071E7A" w:rsidRDefault="00EE0AC0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180" w:type="dxa"/>
            <w:vAlign w:val="bottom"/>
          </w:tcPr>
          <w:p w14:paraId="7AC2CF3B" w14:textId="77777777" w:rsidR="00702F89" w:rsidRPr="00071E7A" w:rsidRDefault="00702F89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503AC" w14:textId="1B9E583B" w:rsidR="00702F89" w:rsidRPr="00071E7A" w:rsidRDefault="00EE0AC0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180" w:type="dxa"/>
            <w:vAlign w:val="bottom"/>
          </w:tcPr>
          <w:p w14:paraId="55BA8D10" w14:textId="77777777" w:rsidR="00702F89" w:rsidRPr="00071E7A" w:rsidRDefault="00702F89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285C3" w14:textId="65A52341" w:rsidR="00702F89" w:rsidRPr="00071E7A" w:rsidRDefault="00EE0AC0" w:rsidP="00702F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</w:tr>
    </w:tbl>
    <w:p w14:paraId="0CA3A349" w14:textId="77777777" w:rsidR="00380E5E" w:rsidRPr="00071E7A" w:rsidRDefault="00380E5E" w:rsidP="00B2379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0317EC3" w14:textId="51DBCF67" w:rsidR="00380E5E" w:rsidRPr="00071E7A" w:rsidRDefault="00380E5E" w:rsidP="008C282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332</w:t>
      </w:r>
      <w:r w:rsidR="005F6250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295423" w:rsidRPr="00071E7A">
        <w:rPr>
          <w:rFonts w:asciiTheme="majorBidi" w:hAnsiTheme="majorBidi" w:cstheme="majorBidi"/>
          <w:sz w:val="28"/>
          <w:szCs w:val="28"/>
        </w:rPr>
        <w:t>-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8C2822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424145" w:rsidRPr="00071E7A">
        <w:rPr>
          <w:rFonts w:asciiTheme="majorBidi" w:hAnsiTheme="majorBidi" w:cstheme="majorBidi"/>
          <w:sz w:val="28"/>
          <w:szCs w:val="28"/>
        </w:rPr>
        <w:br/>
      </w:r>
      <w:r w:rsidR="00B2379B" w:rsidRPr="00071E7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B2379B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B2379B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379B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B2379B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379B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049FED43" w14:textId="77777777" w:rsidR="00B2379B" w:rsidRPr="00071E7A" w:rsidRDefault="00B2379B" w:rsidP="00380E5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49BA03F" w14:textId="27A8A49A" w:rsidR="00463DFC" w:rsidRPr="00071E7A" w:rsidRDefault="00463DFC" w:rsidP="00463DF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71E7A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กลุ่มบริษัทเช่าพื้นที่</w:t>
      </w:r>
      <w:r w:rsidR="004E7C46" w:rsidRPr="00071E7A">
        <w:rPr>
          <w:rFonts w:ascii="Angsana New" w:hAnsi="Angsana New"/>
          <w:sz w:val="28"/>
          <w:szCs w:val="28"/>
          <w:cs/>
          <w:lang w:val="en-US" w:bidi="th-TH"/>
        </w:rPr>
        <w:t>อาคาร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สำนักงานแห่งหนึ่งกับกิจการที่เกี่ยวข้องกันอื่น เป็นระยะเวลา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ปี</w:t>
      </w:r>
      <w:r w:rsidRPr="00071E7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15F6195" w14:textId="77777777" w:rsidR="00463DFC" w:rsidRPr="00071E7A" w:rsidRDefault="00463DFC" w:rsidP="00463DF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44484D5E" w14:textId="4F3BD497" w:rsidR="00380E5E" w:rsidRPr="00071E7A" w:rsidRDefault="00C408CE" w:rsidP="00463DF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กลุ่มบริษัทเช่ายานพาหนะเป็นเวลา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 xml:space="preserve"> - </w:t>
      </w:r>
      <w:r w:rsidR="00EE0AC0" w:rsidRPr="00EE0AC0">
        <w:rPr>
          <w:rFonts w:asciiTheme="majorBidi" w:hAnsiTheme="majorBidi" w:cstheme="majorBidi"/>
          <w:sz w:val="28"/>
          <w:szCs w:val="28"/>
        </w:rPr>
        <w:t>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ปี และจ่ายค่าเช่าคงที่ตลอดระยะเวลาเช่า </w:t>
      </w:r>
    </w:p>
    <w:p w14:paraId="5A4599EF" w14:textId="77777777" w:rsidR="00610DDF" w:rsidRPr="00071E7A" w:rsidRDefault="00610DDF" w:rsidP="00463DF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610DDF" w:rsidRPr="00071E7A" w14:paraId="20F93CDD" w14:textId="77777777" w:rsidTr="004B0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B9779B1" w14:textId="780571A2" w:rsidR="00610DDF" w:rsidRPr="00071E7A" w:rsidRDefault="00610DDF" w:rsidP="004B0D3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</w:tcPr>
          <w:p w14:paraId="6D243A77" w14:textId="77777777" w:rsidR="00610DDF" w:rsidRPr="00071E7A" w:rsidRDefault="00610DDF" w:rsidP="004B0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71E7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E3C5CB" w14:textId="77777777" w:rsidR="00610DDF" w:rsidRPr="00071E7A" w:rsidRDefault="00610DDF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3A27B937" w14:textId="77777777" w:rsidR="00610DDF" w:rsidRPr="00071E7A" w:rsidRDefault="00610DDF" w:rsidP="004B0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71E7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24145" w:rsidRPr="00071E7A" w14:paraId="6C80A8DB" w14:textId="77777777" w:rsidTr="004B0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4A0A183" w14:textId="49B2726B" w:rsidR="00424145" w:rsidRPr="00071E7A" w:rsidRDefault="00424145" w:rsidP="004241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7160CD0B" w14:textId="4B25477F" w:rsidR="00424145" w:rsidRPr="00071E7A" w:rsidRDefault="00EE0AC0" w:rsidP="004241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9A71084" w14:textId="77777777" w:rsidR="00424145" w:rsidRPr="00071E7A" w:rsidRDefault="00424145" w:rsidP="0042414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93152A0" w14:textId="300DA24B" w:rsidR="00424145" w:rsidRPr="00071E7A" w:rsidRDefault="00EE0AC0" w:rsidP="0042414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43B8038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9B2B1BF" w14:textId="307A1FCD" w:rsidR="00424145" w:rsidRPr="00071E7A" w:rsidRDefault="00EE0AC0" w:rsidP="004241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759B838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7FCE8ED" w14:textId="4B2A7210" w:rsidR="00424145" w:rsidRPr="00071E7A" w:rsidRDefault="00EE0AC0" w:rsidP="0042414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610DDF" w:rsidRPr="00071E7A" w14:paraId="7BC71110" w14:textId="77777777" w:rsidTr="004B0D38">
        <w:trPr>
          <w:cantSplit/>
          <w:trHeight w:val="20"/>
          <w:tblHeader/>
        </w:trPr>
        <w:tc>
          <w:tcPr>
            <w:tcW w:w="4050" w:type="dxa"/>
          </w:tcPr>
          <w:p w14:paraId="1EDAD4D1" w14:textId="77777777" w:rsidR="00610DDF" w:rsidRPr="00071E7A" w:rsidRDefault="00610DDF" w:rsidP="004B0D3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="Angsana New" w:hAnsi="Angsana New" w:cs="Angsana New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4C23281F" w14:textId="15E6D6A8" w:rsidR="00610DDF" w:rsidRPr="00071E7A" w:rsidRDefault="00610DDF" w:rsidP="004B0D3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0B4570" w:rsidRPr="00071E7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10DDF" w:rsidRPr="00071E7A" w14:paraId="60D420F5" w14:textId="77777777" w:rsidTr="00610DDF">
        <w:trPr>
          <w:cantSplit/>
          <w:trHeight w:val="20"/>
        </w:trPr>
        <w:tc>
          <w:tcPr>
            <w:tcW w:w="4050" w:type="dxa"/>
          </w:tcPr>
          <w:p w14:paraId="1EE690EB" w14:textId="3D51587C" w:rsidR="00610DDF" w:rsidRPr="00071E7A" w:rsidRDefault="00610DDF" w:rsidP="00E05ED2">
            <w:pPr>
              <w:ind w:firstLine="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5255D3" w14:textId="0C2A6490" w:rsidR="00610DDF" w:rsidRPr="00071E7A" w:rsidRDefault="00EE0AC0" w:rsidP="004B0D3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117</w:t>
            </w:r>
          </w:p>
        </w:tc>
        <w:tc>
          <w:tcPr>
            <w:tcW w:w="178" w:type="dxa"/>
            <w:vAlign w:val="bottom"/>
          </w:tcPr>
          <w:p w14:paraId="07B339F3" w14:textId="77777777" w:rsidR="00610DDF" w:rsidRPr="00071E7A" w:rsidRDefault="00610DDF" w:rsidP="004B0D3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01C2DEE5" w14:textId="1B144284" w:rsidR="00610DDF" w:rsidRPr="00071E7A" w:rsidRDefault="00EE0AC0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136</w:t>
            </w:r>
          </w:p>
        </w:tc>
        <w:tc>
          <w:tcPr>
            <w:tcW w:w="180" w:type="dxa"/>
            <w:vAlign w:val="bottom"/>
          </w:tcPr>
          <w:p w14:paraId="2BEDB2D6" w14:textId="77777777" w:rsidR="00610DDF" w:rsidRPr="00071E7A" w:rsidRDefault="00610DDF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58F285B3" w14:textId="3F717BC0" w:rsidR="00610DDF" w:rsidRPr="00071E7A" w:rsidRDefault="00EE0AC0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6AFFF938" w14:textId="77777777" w:rsidR="00610DDF" w:rsidRPr="00071E7A" w:rsidRDefault="00610DDF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7908C756" w14:textId="0585345B" w:rsidR="00610DDF" w:rsidRPr="00071E7A" w:rsidRDefault="00EE0AC0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3FCCB70E" w14:textId="77777777" w:rsidR="00610DDF" w:rsidRPr="00071E7A" w:rsidRDefault="00610DDF" w:rsidP="00610DDF">
      <w:pPr>
        <w:tabs>
          <w:tab w:val="clear" w:pos="454"/>
        </w:tabs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</w:p>
    <w:p w14:paraId="651DA6C0" w14:textId="77777777" w:rsidR="00C50CCE" w:rsidRPr="00071E7A" w:rsidRDefault="00C50CCE" w:rsidP="00C50CC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3D92ED5D" w14:textId="77777777" w:rsidR="00C50CCE" w:rsidRPr="00071E7A" w:rsidRDefault="00C50CCE" w:rsidP="00C50CC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8A8EBEA" w14:textId="50D606F9" w:rsidR="00C50CCE" w:rsidRPr="00071E7A" w:rsidRDefault="00D52F1E" w:rsidP="00C50CCE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bookmarkStart w:id="8" w:name="_Hlk94277194"/>
      <w:r w:rsidRPr="00071E7A">
        <w:rPr>
          <w:rFonts w:asciiTheme="majorBidi" w:hAnsiTheme="majorBidi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bookmarkEnd w:id="8"/>
    <w:p w14:paraId="3DD66F73" w14:textId="6D5E5DA2" w:rsidR="0046523F" w:rsidRDefault="004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380E5E" w:rsidRPr="00071E7A" w14:paraId="5789E917" w14:textId="77777777" w:rsidTr="00D80265">
        <w:trPr>
          <w:tblHeader/>
        </w:trPr>
        <w:tc>
          <w:tcPr>
            <w:tcW w:w="3870" w:type="dxa"/>
          </w:tcPr>
          <w:p w14:paraId="06413D8B" w14:textId="77777777" w:rsidR="00380E5E" w:rsidRPr="00071E7A" w:rsidRDefault="00380E5E" w:rsidP="00D80265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FE2B71F" w14:textId="77777777" w:rsidR="00380E5E" w:rsidRPr="00071E7A" w:rsidRDefault="00380E5E" w:rsidP="00D80265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797C787" w14:textId="77777777" w:rsidR="00380E5E" w:rsidRPr="00071E7A" w:rsidRDefault="00380E5E" w:rsidP="00D80265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64CE4069" w14:textId="77777777" w:rsidR="00380E5E" w:rsidRPr="00071E7A" w:rsidRDefault="00380E5E" w:rsidP="00D80265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4145" w:rsidRPr="00071E7A" w14:paraId="463E1DF4" w14:textId="77777777" w:rsidTr="00D80265">
        <w:trPr>
          <w:tblHeader/>
        </w:trPr>
        <w:tc>
          <w:tcPr>
            <w:tcW w:w="3870" w:type="dxa"/>
          </w:tcPr>
          <w:p w14:paraId="60BFF53D" w14:textId="4F227EA8" w:rsidR="00424145" w:rsidRPr="00071E7A" w:rsidRDefault="00424145" w:rsidP="00424145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E0AC0" w:rsidRPr="00EE0A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7" w:type="dxa"/>
          </w:tcPr>
          <w:p w14:paraId="3F3015DA" w14:textId="56C95BEC" w:rsidR="00424145" w:rsidRPr="00071E7A" w:rsidRDefault="00EE0AC0" w:rsidP="0042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32C32D3B" w14:textId="77777777" w:rsidR="00424145" w:rsidRPr="00071E7A" w:rsidRDefault="00424145" w:rsidP="0042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4AAEC88" w14:textId="55A8009B" w:rsidR="00424145" w:rsidRPr="00071E7A" w:rsidRDefault="00EE0AC0" w:rsidP="0042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2C40C472" w14:textId="77777777" w:rsidR="00424145" w:rsidRPr="00071E7A" w:rsidRDefault="00424145" w:rsidP="00424145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4BBD153E" w14:textId="1E9A1E9D" w:rsidR="00424145" w:rsidRPr="00071E7A" w:rsidRDefault="00EE0AC0" w:rsidP="0042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2FE4BE78" w14:textId="77777777" w:rsidR="00424145" w:rsidRPr="00071E7A" w:rsidRDefault="00424145" w:rsidP="0042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56BDE5A" w14:textId="094C506C" w:rsidR="00424145" w:rsidRPr="00071E7A" w:rsidRDefault="00EE0AC0" w:rsidP="0042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80E5E" w:rsidRPr="00071E7A" w14:paraId="60D35699" w14:textId="77777777" w:rsidTr="00D80265">
        <w:trPr>
          <w:tblHeader/>
        </w:trPr>
        <w:tc>
          <w:tcPr>
            <w:tcW w:w="3870" w:type="dxa"/>
          </w:tcPr>
          <w:p w14:paraId="580FEBD6" w14:textId="77777777" w:rsidR="00380E5E" w:rsidRPr="00071E7A" w:rsidRDefault="00380E5E" w:rsidP="00D80265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75D7548B" w14:textId="77777777" w:rsidR="00380E5E" w:rsidRPr="00071E7A" w:rsidRDefault="00380E5E" w:rsidP="00D80265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80E5E" w:rsidRPr="00071E7A" w14:paraId="455F2C05" w14:textId="77777777" w:rsidTr="00D80265">
        <w:tc>
          <w:tcPr>
            <w:tcW w:w="3870" w:type="dxa"/>
          </w:tcPr>
          <w:p w14:paraId="26AE2066" w14:textId="712FB759" w:rsidR="00380E5E" w:rsidRPr="00071E7A" w:rsidRDefault="00380E5E" w:rsidP="007768FD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="003F6494"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210E1" w:rsidRPr="00071E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 w:rsidR="003F6494"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07" w:type="dxa"/>
          </w:tcPr>
          <w:p w14:paraId="011DA35A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6910734F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37247FB5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E44182D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65602C85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3598D0AB" w14:textId="77777777" w:rsidR="00380E5E" w:rsidRPr="00071E7A" w:rsidRDefault="00380E5E" w:rsidP="00D8026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28A0E9B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E5E" w:rsidRPr="00071E7A" w14:paraId="6761D15E" w14:textId="77777777" w:rsidTr="00D80265">
        <w:tc>
          <w:tcPr>
            <w:tcW w:w="3870" w:type="dxa"/>
          </w:tcPr>
          <w:p w14:paraId="6F28A23E" w14:textId="77777777" w:rsidR="00380E5E" w:rsidRPr="00071E7A" w:rsidRDefault="00380E5E" w:rsidP="00D8026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07" w:type="dxa"/>
          </w:tcPr>
          <w:p w14:paraId="04E509FB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61BC938F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1A75C9B1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3C73EA1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7DBA6A38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7389EE56" w14:textId="77777777" w:rsidR="00380E5E" w:rsidRPr="00071E7A" w:rsidRDefault="00380E5E" w:rsidP="00D8026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0D894D29" w14:textId="77777777" w:rsidR="00380E5E" w:rsidRPr="00071E7A" w:rsidRDefault="00380E5E" w:rsidP="00D80265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24145" w:rsidRPr="00071E7A" w14:paraId="6A86F823" w14:textId="77777777" w:rsidTr="00D80265">
        <w:tc>
          <w:tcPr>
            <w:tcW w:w="3870" w:type="dxa"/>
          </w:tcPr>
          <w:p w14:paraId="2EA9FB2F" w14:textId="77777777" w:rsidR="00424145" w:rsidRPr="00071E7A" w:rsidRDefault="00424145" w:rsidP="00424145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07" w:type="dxa"/>
          </w:tcPr>
          <w:p w14:paraId="4A161377" w14:textId="2528C6D3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8" w:type="dxa"/>
          </w:tcPr>
          <w:p w14:paraId="4BF58A75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25CD7642" w14:textId="6BA96B97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284" w:type="dxa"/>
          </w:tcPr>
          <w:p w14:paraId="563E8DF4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38D8AA86" w14:textId="1EB9F725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8" w:type="dxa"/>
          </w:tcPr>
          <w:p w14:paraId="6B12AB32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63E992C" w14:textId="5E001466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424145" w:rsidRPr="00071E7A" w14:paraId="35B66B33" w14:textId="77777777" w:rsidTr="00D80265">
        <w:tc>
          <w:tcPr>
            <w:tcW w:w="3870" w:type="dxa"/>
          </w:tcPr>
          <w:p w14:paraId="1BC38B62" w14:textId="77777777" w:rsidR="00424145" w:rsidRPr="00071E7A" w:rsidRDefault="00424145" w:rsidP="00424145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07" w:type="dxa"/>
          </w:tcPr>
          <w:p w14:paraId="37C6DE08" w14:textId="39CF03BC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38" w:type="dxa"/>
          </w:tcPr>
          <w:p w14:paraId="6340B1EB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3F67C7B" w14:textId="466B660B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284" w:type="dxa"/>
          </w:tcPr>
          <w:p w14:paraId="62125B0A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753B7F19" w14:textId="1F123097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</w:tcPr>
          <w:p w14:paraId="0687D494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23F2D3DC" w14:textId="5C68D126" w:rsidR="00424145" w:rsidRPr="00071E7A" w:rsidRDefault="00EE0AC0" w:rsidP="00B552D4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424145" w:rsidRPr="00071E7A" w14:paraId="04B73BF0" w14:textId="77777777" w:rsidTr="00D80265">
        <w:tc>
          <w:tcPr>
            <w:tcW w:w="3870" w:type="dxa"/>
          </w:tcPr>
          <w:p w14:paraId="323B59EC" w14:textId="77777777" w:rsidR="00424145" w:rsidRPr="00071E7A" w:rsidRDefault="00424145" w:rsidP="00424145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07" w:type="dxa"/>
          </w:tcPr>
          <w:p w14:paraId="29F576C5" w14:textId="10051A9F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8" w:type="dxa"/>
          </w:tcPr>
          <w:p w14:paraId="48DA3AB5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770B151B" w14:textId="5815A61D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</w:tcPr>
          <w:p w14:paraId="7F35A776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48666768" w14:textId="65683BDF" w:rsidR="00424145" w:rsidRPr="00071E7A" w:rsidRDefault="00702F89" w:rsidP="00424145">
            <w:pPr>
              <w:pStyle w:val="a"/>
              <w:tabs>
                <w:tab w:val="clear" w:pos="1080"/>
                <w:tab w:val="decimal" w:pos="555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B99DF45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79170F6A" w14:textId="309BE722" w:rsidR="00424145" w:rsidRPr="00071E7A" w:rsidRDefault="00424145" w:rsidP="00424145">
            <w:pPr>
              <w:pStyle w:val="a"/>
              <w:tabs>
                <w:tab w:val="clear" w:pos="1080"/>
                <w:tab w:val="decimal" w:pos="513"/>
              </w:tabs>
              <w:ind w:right="-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24145" w:rsidRPr="00071E7A" w14:paraId="4027B114" w14:textId="77777777" w:rsidTr="00D80265">
        <w:tc>
          <w:tcPr>
            <w:tcW w:w="3870" w:type="dxa"/>
          </w:tcPr>
          <w:p w14:paraId="0483255B" w14:textId="77777777" w:rsidR="00424145" w:rsidRPr="00071E7A" w:rsidRDefault="00424145" w:rsidP="0042414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07" w:type="dxa"/>
          </w:tcPr>
          <w:p w14:paraId="363CCC41" w14:textId="1E23F9F5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38" w:type="dxa"/>
          </w:tcPr>
          <w:p w14:paraId="5574BC4B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7A686B8C" w14:textId="44C0FE5B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284" w:type="dxa"/>
          </w:tcPr>
          <w:p w14:paraId="12F2E60E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0B7054DF" w14:textId="38D8C7CA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</w:tcPr>
          <w:p w14:paraId="6F74A1CF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6870883E" w14:textId="02B309D6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424145" w:rsidRPr="00071E7A" w14:paraId="0352C829" w14:textId="77777777" w:rsidTr="00D80265">
        <w:tc>
          <w:tcPr>
            <w:tcW w:w="3870" w:type="dxa"/>
          </w:tcPr>
          <w:p w14:paraId="119880FE" w14:textId="69DB5CD7" w:rsidR="00424145" w:rsidRPr="00071E7A" w:rsidRDefault="00424145" w:rsidP="00424145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และสัญญาเช่าสินทรัพย์ที่มีมูลค่าต่ำ</w:t>
            </w:r>
          </w:p>
        </w:tc>
        <w:tc>
          <w:tcPr>
            <w:tcW w:w="1107" w:type="dxa"/>
          </w:tcPr>
          <w:p w14:paraId="38FD5D0E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01E94D" w14:textId="6C91967A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38" w:type="dxa"/>
          </w:tcPr>
          <w:p w14:paraId="1460353F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B2284B2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085159" w14:textId="11327086" w:rsidR="00424145" w:rsidRPr="00071E7A" w:rsidRDefault="00EE0AC0" w:rsidP="00424145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284" w:type="dxa"/>
          </w:tcPr>
          <w:p w14:paraId="6A25AFE7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794CA3AE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555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2FDD916" w14:textId="57DD1DC8" w:rsidR="00424145" w:rsidRPr="00071E7A" w:rsidRDefault="00702F89" w:rsidP="00424145">
            <w:pPr>
              <w:pStyle w:val="a"/>
              <w:tabs>
                <w:tab w:val="clear" w:pos="1080"/>
                <w:tab w:val="decimal" w:pos="555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F7E0027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587A5246" w14:textId="77777777" w:rsidR="00424145" w:rsidRPr="00071E7A" w:rsidRDefault="00424145" w:rsidP="00424145">
            <w:pPr>
              <w:pStyle w:val="a"/>
              <w:tabs>
                <w:tab w:val="clear" w:pos="1080"/>
                <w:tab w:val="decimal" w:pos="555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5601D59" w14:textId="67B3387F" w:rsidR="00424145" w:rsidRPr="00071E7A" w:rsidRDefault="00424145" w:rsidP="00424145">
            <w:pPr>
              <w:pStyle w:val="a"/>
              <w:tabs>
                <w:tab w:val="clear" w:pos="1080"/>
                <w:tab w:val="decimal" w:pos="513"/>
              </w:tabs>
              <w:ind w:right="-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4E5315D" w14:textId="77777777" w:rsidR="00C10799" w:rsidRPr="00071E7A" w:rsidRDefault="00C10799" w:rsidP="00380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7D550" w14:textId="0FE83229" w:rsidR="00454F68" w:rsidRPr="00071E7A" w:rsidRDefault="00380E5E" w:rsidP="0038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117</w:t>
      </w:r>
      <w:r w:rsidR="00424145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และ</w:t>
      </w:r>
      <w:r w:rsidR="009E4559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6</w:t>
      </w:r>
      <w:r w:rsidR="00424145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="00DD1928" w:rsidRPr="00071E7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DD192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136</w:t>
      </w:r>
      <w:r w:rsidR="00DD192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D1928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DD192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D1928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09ED2904" w14:textId="77777777" w:rsidR="003874A6" w:rsidRPr="00071E7A" w:rsidRDefault="003874A6" w:rsidP="0038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23EA0D" w14:textId="53443177" w:rsidR="007F159A" w:rsidRPr="00071E7A" w:rsidRDefault="007F159A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14:paraId="69D6DBBF" w14:textId="77777777" w:rsidR="00B31728" w:rsidRPr="00071E7A" w:rsidRDefault="00B31728" w:rsidP="00825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02"/>
        <w:gridCol w:w="1458"/>
        <w:gridCol w:w="270"/>
        <w:gridCol w:w="1350"/>
      </w:tblGrid>
      <w:tr w:rsidR="00A85624" w:rsidRPr="00071E7A" w14:paraId="3C029FB2" w14:textId="77777777" w:rsidTr="00A27BDF">
        <w:trPr>
          <w:tblHeader/>
        </w:trPr>
        <w:tc>
          <w:tcPr>
            <w:tcW w:w="6102" w:type="dxa"/>
          </w:tcPr>
          <w:p w14:paraId="72B92538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5323F435" w14:textId="77777777" w:rsidR="00090D6E" w:rsidRPr="00071E7A" w:rsidRDefault="00090D6E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E6E82C" w14:textId="28BF6F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65D314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840CB2E" w14:textId="77777777" w:rsidR="00090D6E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35F59BE" w14:textId="4293B984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5624" w:rsidRPr="00071E7A" w14:paraId="40C32BCD" w14:textId="77777777" w:rsidTr="00A27BDF">
        <w:trPr>
          <w:tblHeader/>
        </w:trPr>
        <w:tc>
          <w:tcPr>
            <w:tcW w:w="6102" w:type="dxa"/>
          </w:tcPr>
          <w:p w14:paraId="4BB5490E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04C06C51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  <w:tc>
          <w:tcPr>
            <w:tcW w:w="270" w:type="dxa"/>
          </w:tcPr>
          <w:p w14:paraId="650804D0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AD91E6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</w:tr>
      <w:tr w:rsidR="00B60C2D" w:rsidRPr="00071E7A" w14:paraId="16E66058" w14:textId="77777777" w:rsidTr="00A27BDF">
        <w:trPr>
          <w:tblHeader/>
        </w:trPr>
        <w:tc>
          <w:tcPr>
            <w:tcW w:w="6102" w:type="dxa"/>
          </w:tcPr>
          <w:p w14:paraId="1A742C12" w14:textId="77777777" w:rsidR="00B60C2D" w:rsidRPr="00071E7A" w:rsidRDefault="00B60C2D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8" w:type="dxa"/>
            <w:gridSpan w:val="3"/>
          </w:tcPr>
          <w:p w14:paraId="75CB64C9" w14:textId="77777777" w:rsidR="00B60C2D" w:rsidRPr="00071E7A" w:rsidRDefault="00B60C2D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85624" w:rsidRPr="00071E7A" w14:paraId="590A5797" w14:textId="77777777" w:rsidTr="00A27BDF">
        <w:trPr>
          <w:trHeight w:val="272"/>
        </w:trPr>
        <w:tc>
          <w:tcPr>
            <w:tcW w:w="6102" w:type="dxa"/>
          </w:tcPr>
          <w:p w14:paraId="1F0AC40C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8" w:type="dxa"/>
          </w:tcPr>
          <w:p w14:paraId="7B0FBD0C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D47A82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6C9E86" w14:textId="77777777" w:rsidR="00A85624" w:rsidRPr="00071E7A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145" w:rsidRPr="00071E7A" w14:paraId="0E516B15" w14:textId="77777777" w:rsidTr="00A27BDF">
        <w:tc>
          <w:tcPr>
            <w:tcW w:w="6102" w:type="dxa"/>
          </w:tcPr>
          <w:p w14:paraId="7CCF1EAF" w14:textId="583ACDCA" w:rsidR="00424145" w:rsidRPr="00071E7A" w:rsidRDefault="00424145" w:rsidP="0042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8" w:type="dxa"/>
          </w:tcPr>
          <w:p w14:paraId="30D90FD1" w14:textId="315AD7AA" w:rsidR="00424145" w:rsidRPr="00211167" w:rsidRDefault="00EE0AC0" w:rsidP="0042414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211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  <w:tc>
          <w:tcPr>
            <w:tcW w:w="270" w:type="dxa"/>
          </w:tcPr>
          <w:p w14:paraId="1240A2AA" w14:textId="77777777" w:rsidR="00424145" w:rsidRPr="00211167" w:rsidRDefault="00424145" w:rsidP="0042414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AD1026" w14:textId="14D51F1D" w:rsidR="00424145" w:rsidRPr="00211167" w:rsidRDefault="00EE0AC0" w:rsidP="005C587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11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424145" w:rsidRPr="00071E7A" w14:paraId="4F708F3A" w14:textId="77777777" w:rsidTr="00A27BDF">
        <w:tc>
          <w:tcPr>
            <w:tcW w:w="6102" w:type="dxa"/>
          </w:tcPr>
          <w:p w14:paraId="6485BFF8" w14:textId="77777777" w:rsidR="00424145" w:rsidRPr="00071E7A" w:rsidRDefault="00424145" w:rsidP="004241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58" w:type="dxa"/>
          </w:tcPr>
          <w:p w14:paraId="7A2287E6" w14:textId="09907F80" w:rsidR="00424145" w:rsidRPr="00071E7A" w:rsidRDefault="00EE0AC0" w:rsidP="0042414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eastAsia="en-GB"/>
              </w:rPr>
              <w:t>238</w:t>
            </w:r>
          </w:p>
        </w:tc>
        <w:tc>
          <w:tcPr>
            <w:tcW w:w="270" w:type="dxa"/>
          </w:tcPr>
          <w:p w14:paraId="19C47798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12CD192" w14:textId="35617E41" w:rsidR="00424145" w:rsidRPr="00071E7A" w:rsidRDefault="00424145" w:rsidP="0042414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4145" w:rsidRPr="00071E7A" w14:paraId="5472A016" w14:textId="77777777" w:rsidTr="00A27BDF">
        <w:tc>
          <w:tcPr>
            <w:tcW w:w="6102" w:type="dxa"/>
          </w:tcPr>
          <w:p w14:paraId="2C337EF6" w14:textId="77777777" w:rsidR="00424145" w:rsidRPr="00071E7A" w:rsidRDefault="00424145" w:rsidP="004241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458" w:type="dxa"/>
          </w:tcPr>
          <w:p w14:paraId="4E9A6381" w14:textId="2021F67D" w:rsidR="00424145" w:rsidRPr="00071E7A" w:rsidRDefault="00EE0AC0" w:rsidP="0042414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270" w:type="dxa"/>
          </w:tcPr>
          <w:p w14:paraId="13E8384A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EC41BFD" w14:textId="276F9BF4" w:rsidR="00424145" w:rsidRPr="00071E7A" w:rsidRDefault="00424145" w:rsidP="0042414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4145" w:rsidRPr="00071E7A" w14:paraId="269CA2E4" w14:textId="77777777" w:rsidTr="00A27BDF">
        <w:tc>
          <w:tcPr>
            <w:tcW w:w="6102" w:type="dxa"/>
          </w:tcPr>
          <w:p w14:paraId="4E28F4A0" w14:textId="11D09CAE" w:rsidR="00424145" w:rsidRPr="00071E7A" w:rsidRDefault="00424145" w:rsidP="004241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458" w:type="dxa"/>
          </w:tcPr>
          <w:p w14:paraId="143D6EE7" w14:textId="2179A242" w:rsidR="00424145" w:rsidRPr="00071E7A" w:rsidRDefault="00424145" w:rsidP="0042414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80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13D4400E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AA0C09" w14:textId="521AFE26" w:rsidR="00424145" w:rsidRPr="00071E7A" w:rsidRDefault="00424145" w:rsidP="0042414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4145" w:rsidRPr="00071E7A" w14:paraId="04CD561B" w14:textId="77777777" w:rsidTr="00A27BDF">
        <w:tc>
          <w:tcPr>
            <w:tcW w:w="6102" w:type="dxa"/>
          </w:tcPr>
          <w:p w14:paraId="4C744A67" w14:textId="08E22485" w:rsidR="00424145" w:rsidRPr="00071E7A" w:rsidRDefault="00424145" w:rsidP="0042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457262A" w14:textId="0D3AA779" w:rsidR="00424145" w:rsidRPr="00071E7A" w:rsidRDefault="00EE0AC0" w:rsidP="0042414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24145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142</w:t>
            </w:r>
          </w:p>
        </w:tc>
        <w:tc>
          <w:tcPr>
            <w:tcW w:w="270" w:type="dxa"/>
          </w:tcPr>
          <w:p w14:paraId="3E5FDD71" w14:textId="77777777" w:rsidR="00424145" w:rsidRPr="00071E7A" w:rsidRDefault="00424145" w:rsidP="0042414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BF1D20" w14:textId="1DC78AD0" w:rsidR="00424145" w:rsidRPr="00071E7A" w:rsidRDefault="00EE0AC0" w:rsidP="005C587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</w:p>
        </w:tc>
      </w:tr>
      <w:tr w:rsidR="00380E5E" w:rsidRPr="00071E7A" w14:paraId="64A47EA0" w14:textId="77777777" w:rsidTr="00A27BDF">
        <w:tc>
          <w:tcPr>
            <w:tcW w:w="6102" w:type="dxa"/>
          </w:tcPr>
          <w:p w14:paraId="546CF87D" w14:textId="77777777" w:rsidR="00380E5E" w:rsidRPr="00071E7A" w:rsidRDefault="00380E5E" w:rsidP="00380E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58" w:type="dxa"/>
          </w:tcPr>
          <w:p w14:paraId="7385B377" w14:textId="54B997CD" w:rsidR="00380E5E" w:rsidRPr="00071E7A" w:rsidRDefault="00EE0AC0" w:rsidP="00702F89">
            <w:pPr>
              <w:pStyle w:val="a"/>
              <w:tabs>
                <w:tab w:val="clear" w:pos="1080"/>
                <w:tab w:val="decimal" w:pos="1060"/>
              </w:tabs>
              <w:ind w:right="-81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eastAsia="en-GB"/>
              </w:rPr>
              <w:t>141</w:t>
            </w:r>
          </w:p>
        </w:tc>
        <w:tc>
          <w:tcPr>
            <w:tcW w:w="270" w:type="dxa"/>
          </w:tcPr>
          <w:p w14:paraId="6B42D72F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E46291F" w14:textId="66206604" w:rsidR="00380E5E" w:rsidRPr="00071E7A" w:rsidRDefault="009A50B7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84252" w:rsidRPr="00071E7A" w14:paraId="473C2438" w14:textId="77777777" w:rsidTr="00A27BDF">
        <w:tc>
          <w:tcPr>
            <w:tcW w:w="6102" w:type="dxa"/>
          </w:tcPr>
          <w:p w14:paraId="15979553" w14:textId="6FBD333A" w:rsidR="00984252" w:rsidRPr="00071E7A" w:rsidRDefault="00984252" w:rsidP="00380E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458" w:type="dxa"/>
          </w:tcPr>
          <w:p w14:paraId="73484839" w14:textId="45F458D4" w:rsidR="00984252" w:rsidRPr="00071E7A" w:rsidRDefault="00EE0AC0" w:rsidP="00702F89">
            <w:pPr>
              <w:pStyle w:val="a"/>
              <w:tabs>
                <w:tab w:val="clear" w:pos="1080"/>
                <w:tab w:val="decimal" w:pos="1060"/>
              </w:tabs>
              <w:ind w:right="-81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eastAsia="en-GB"/>
              </w:rPr>
              <w:t>3</w:t>
            </w:r>
          </w:p>
        </w:tc>
        <w:tc>
          <w:tcPr>
            <w:tcW w:w="270" w:type="dxa"/>
          </w:tcPr>
          <w:p w14:paraId="37079FF4" w14:textId="77777777" w:rsidR="00984252" w:rsidRPr="00071E7A" w:rsidRDefault="00984252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A902730" w14:textId="6AE23433" w:rsidR="00984252" w:rsidRPr="00071E7A" w:rsidRDefault="00984252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108A5" w:rsidRPr="00071E7A" w14:paraId="703C259A" w14:textId="77777777" w:rsidTr="00A27BDF">
        <w:tc>
          <w:tcPr>
            <w:tcW w:w="6102" w:type="dxa"/>
          </w:tcPr>
          <w:p w14:paraId="678D0B31" w14:textId="6EF8BE60" w:rsidR="00B108A5" w:rsidRPr="00071E7A" w:rsidRDefault="00B108A5" w:rsidP="00B108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458" w:type="dxa"/>
          </w:tcPr>
          <w:p w14:paraId="28F356A1" w14:textId="13EA3E42" w:rsidR="00B108A5" w:rsidRPr="00071E7A" w:rsidRDefault="00702F89" w:rsidP="00B108A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13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1A4F33AF" w14:textId="77777777" w:rsidR="00B108A5" w:rsidRPr="00071E7A" w:rsidRDefault="00B108A5" w:rsidP="00B108A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B7E8834" w14:textId="1CC35984" w:rsidR="00B108A5" w:rsidRPr="00071E7A" w:rsidRDefault="009A50B7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80E5E" w:rsidRPr="00071E7A" w14:paraId="1E2E6DF7" w14:textId="77777777" w:rsidTr="00A27BDF">
        <w:tc>
          <w:tcPr>
            <w:tcW w:w="6102" w:type="dxa"/>
          </w:tcPr>
          <w:p w14:paraId="45D5A81C" w14:textId="18671A69" w:rsidR="00380E5E" w:rsidRPr="00071E7A" w:rsidRDefault="00380E5E" w:rsidP="00380E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09F1C41" w14:textId="49F0E271" w:rsidR="00380E5E" w:rsidRPr="00071E7A" w:rsidRDefault="00EE0AC0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8425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270" w:type="dxa"/>
          </w:tcPr>
          <w:p w14:paraId="630BBA89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FFFA34" w14:textId="139CB6D3" w:rsidR="00380E5E" w:rsidRPr="00071E7A" w:rsidRDefault="00EE0AC0" w:rsidP="005C587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</w:p>
        </w:tc>
      </w:tr>
      <w:tr w:rsidR="00152F12" w:rsidRPr="00071E7A" w14:paraId="466CC11A" w14:textId="77777777" w:rsidTr="00152F12">
        <w:tc>
          <w:tcPr>
            <w:tcW w:w="6102" w:type="dxa"/>
          </w:tcPr>
          <w:p w14:paraId="15330089" w14:textId="77777777" w:rsidR="00152F12" w:rsidRPr="00071E7A" w:rsidRDefault="00152F12" w:rsidP="00380E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0A83D31" w14:textId="77777777" w:rsidR="00152F12" w:rsidRPr="00071E7A" w:rsidRDefault="00152F12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406E33" w14:textId="77777777" w:rsidR="00152F12" w:rsidRPr="00071E7A" w:rsidRDefault="00152F12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D05580" w14:textId="77777777" w:rsidR="00152F12" w:rsidRPr="00071E7A" w:rsidRDefault="00152F12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  <w:tr w:rsidR="00D77A57" w:rsidRPr="00071E7A" w14:paraId="4A7C4A07" w14:textId="77777777" w:rsidTr="00152F12">
        <w:tc>
          <w:tcPr>
            <w:tcW w:w="6102" w:type="dxa"/>
          </w:tcPr>
          <w:p w14:paraId="40F018F0" w14:textId="77777777" w:rsidR="00D77A57" w:rsidRPr="00071E7A" w:rsidRDefault="00D77A57" w:rsidP="00380E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5F980A2" w14:textId="77777777" w:rsidR="00D77A57" w:rsidRPr="00071E7A" w:rsidRDefault="00D77A57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C8B1B3" w14:textId="77777777" w:rsidR="00D77A57" w:rsidRPr="00071E7A" w:rsidRDefault="00D77A57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55FA9E" w14:textId="77777777" w:rsidR="00D77A57" w:rsidRPr="00071E7A" w:rsidRDefault="00D77A57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  <w:tr w:rsidR="00380E5E" w:rsidRPr="00071E7A" w14:paraId="19F5D0D2" w14:textId="77777777" w:rsidTr="00152F12">
        <w:tc>
          <w:tcPr>
            <w:tcW w:w="6102" w:type="dxa"/>
          </w:tcPr>
          <w:p w14:paraId="517FBE6F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ค่าตัดจำหน่าย</w:t>
            </w:r>
          </w:p>
        </w:tc>
        <w:tc>
          <w:tcPr>
            <w:tcW w:w="1458" w:type="dxa"/>
          </w:tcPr>
          <w:p w14:paraId="2CB997BE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FF31AF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21E25C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F12" w:rsidRPr="00071E7A" w14:paraId="53A5969D" w14:textId="77777777" w:rsidTr="00A27BDF">
        <w:tc>
          <w:tcPr>
            <w:tcW w:w="6102" w:type="dxa"/>
          </w:tcPr>
          <w:p w14:paraId="0658C343" w14:textId="5DE116D9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8" w:type="dxa"/>
          </w:tcPr>
          <w:p w14:paraId="164792F2" w14:textId="401C3DB5" w:rsidR="00152F12" w:rsidRPr="00071E7A" w:rsidRDefault="00EE0AC0" w:rsidP="00152F12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270" w:type="dxa"/>
          </w:tcPr>
          <w:p w14:paraId="52DD0AD4" w14:textId="77777777" w:rsidR="00152F12" w:rsidRPr="00071E7A" w:rsidRDefault="00152F12" w:rsidP="00152F12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F55AB5" w14:textId="5A38F11D" w:rsidR="00152F12" w:rsidRPr="00071E7A" w:rsidRDefault="00EE0AC0" w:rsidP="005C587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52F12" w:rsidRPr="00071E7A" w14:paraId="013642ED" w14:textId="77777777" w:rsidTr="00A27BDF">
        <w:tc>
          <w:tcPr>
            <w:tcW w:w="6102" w:type="dxa"/>
          </w:tcPr>
          <w:p w14:paraId="128FDC1B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</w:tcPr>
          <w:p w14:paraId="33FBADD5" w14:textId="0814700B" w:rsidR="00152F12" w:rsidRPr="00071E7A" w:rsidRDefault="00EE0AC0" w:rsidP="00152F12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64</w:t>
            </w:r>
          </w:p>
        </w:tc>
        <w:tc>
          <w:tcPr>
            <w:tcW w:w="270" w:type="dxa"/>
          </w:tcPr>
          <w:p w14:paraId="59489CCB" w14:textId="77777777" w:rsidR="00152F12" w:rsidRPr="00071E7A" w:rsidRDefault="00152F12" w:rsidP="00152F12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B3FE79" w14:textId="4E711452" w:rsidR="00152F12" w:rsidRPr="00071E7A" w:rsidRDefault="00152F12" w:rsidP="00152F12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52F12" w:rsidRPr="00071E7A" w14:paraId="63D61D09" w14:textId="77777777" w:rsidTr="00A27BDF">
        <w:tc>
          <w:tcPr>
            <w:tcW w:w="6102" w:type="dxa"/>
          </w:tcPr>
          <w:p w14:paraId="632AA6EB" w14:textId="02B2ADEC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58" w:type="dxa"/>
          </w:tcPr>
          <w:p w14:paraId="76526D12" w14:textId="1C2F97BC" w:rsidR="00152F12" w:rsidRPr="00071E7A" w:rsidRDefault="00152F12" w:rsidP="00152F12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</w:t>
            </w:r>
            <w:r w:rsidR="00EE0AC0" w:rsidRPr="00EE0AC0"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80</w:t>
            </w: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532F345D" w14:textId="77777777" w:rsidR="00152F12" w:rsidRPr="00071E7A" w:rsidRDefault="00152F12" w:rsidP="00152F12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F8B21E" w14:textId="330FC4EF" w:rsidR="00152F12" w:rsidRPr="00071E7A" w:rsidRDefault="00152F12" w:rsidP="00152F12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52F12" w:rsidRPr="00071E7A" w14:paraId="36C8889D" w14:textId="77777777" w:rsidTr="00A27BDF">
        <w:tc>
          <w:tcPr>
            <w:tcW w:w="6102" w:type="dxa"/>
          </w:tcPr>
          <w:p w14:paraId="19B21ED8" w14:textId="50A16389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1560668" w14:textId="3BAEF366" w:rsidR="00152F12" w:rsidRPr="00071E7A" w:rsidRDefault="00EE0AC0" w:rsidP="00152F12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464</w:t>
            </w:r>
          </w:p>
        </w:tc>
        <w:tc>
          <w:tcPr>
            <w:tcW w:w="270" w:type="dxa"/>
          </w:tcPr>
          <w:p w14:paraId="3C40A321" w14:textId="77777777" w:rsidR="00152F12" w:rsidRPr="00071E7A" w:rsidRDefault="00152F12" w:rsidP="00152F12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BEF4F8" w14:textId="77794E55" w:rsidR="00152F12" w:rsidRPr="00071E7A" w:rsidRDefault="00EE0AC0" w:rsidP="005C587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BB2387" w:rsidRPr="00071E7A" w14:paraId="0CEBB261" w14:textId="77777777" w:rsidTr="00BB2387">
        <w:tc>
          <w:tcPr>
            <w:tcW w:w="6102" w:type="dxa"/>
          </w:tcPr>
          <w:p w14:paraId="462DC38E" w14:textId="77777777" w:rsidR="00BB2387" w:rsidRPr="00071E7A" w:rsidRDefault="00BB2387" w:rsidP="00BB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  <w:shd w:val="clear" w:color="auto" w:fill="auto"/>
          </w:tcPr>
          <w:p w14:paraId="64B3F43A" w14:textId="752629DB" w:rsidR="00BB2387" w:rsidRPr="00071E7A" w:rsidRDefault="00EE0AC0" w:rsidP="00BB2387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86</w:t>
            </w:r>
          </w:p>
        </w:tc>
        <w:tc>
          <w:tcPr>
            <w:tcW w:w="270" w:type="dxa"/>
          </w:tcPr>
          <w:p w14:paraId="66AD4682" w14:textId="77777777" w:rsidR="00BB2387" w:rsidRPr="00071E7A" w:rsidRDefault="00BB2387" w:rsidP="00BB2387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076E995" w14:textId="263BDD51" w:rsidR="00BB2387" w:rsidRPr="00071E7A" w:rsidRDefault="009A50B7" w:rsidP="00BB238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B2387" w:rsidRPr="00071E7A" w14:paraId="0C631B9A" w14:textId="77777777" w:rsidTr="00BB2387">
        <w:tc>
          <w:tcPr>
            <w:tcW w:w="6102" w:type="dxa"/>
          </w:tcPr>
          <w:p w14:paraId="150B1846" w14:textId="6C2BBC0D" w:rsidR="00BB2387" w:rsidRPr="00071E7A" w:rsidRDefault="00BB2387" w:rsidP="00BB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</w:tcPr>
          <w:p w14:paraId="65AEF019" w14:textId="5FCC33A5" w:rsidR="00BB2387" w:rsidRPr="00071E7A" w:rsidRDefault="00BB2387" w:rsidP="00BB2387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033DD18B" w14:textId="77777777" w:rsidR="00BB2387" w:rsidRPr="00071E7A" w:rsidRDefault="00BB2387" w:rsidP="00BB2387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59C6888" w14:textId="3F6198BA" w:rsidR="00BB2387" w:rsidRPr="00071E7A" w:rsidRDefault="009A50B7" w:rsidP="00BB238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B2387" w:rsidRPr="00071E7A" w14:paraId="596B942B" w14:textId="77777777" w:rsidTr="00BB2387">
        <w:trPr>
          <w:trHeight w:val="70"/>
        </w:trPr>
        <w:tc>
          <w:tcPr>
            <w:tcW w:w="6102" w:type="dxa"/>
          </w:tcPr>
          <w:p w14:paraId="4926DE06" w14:textId="1636420E" w:rsidR="00BB2387" w:rsidRPr="00071E7A" w:rsidRDefault="00BB2387" w:rsidP="00BB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05B27" w14:textId="7092382E" w:rsidR="00BB2387" w:rsidRPr="00071E7A" w:rsidRDefault="00EE0AC0" w:rsidP="00BB2387">
            <w:pPr>
              <w:pStyle w:val="a"/>
              <w:tabs>
                <w:tab w:val="clear" w:pos="1080"/>
                <w:tab w:val="decimal" w:pos="1060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E0AC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541</w:t>
            </w:r>
          </w:p>
        </w:tc>
        <w:tc>
          <w:tcPr>
            <w:tcW w:w="270" w:type="dxa"/>
          </w:tcPr>
          <w:p w14:paraId="3B55D23E" w14:textId="77777777" w:rsidR="00BB2387" w:rsidRPr="00071E7A" w:rsidRDefault="00BB2387" w:rsidP="00BB2387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6F5DBA" w14:textId="4CF5D81F" w:rsidR="00BB2387" w:rsidRPr="00071E7A" w:rsidRDefault="00EE0AC0" w:rsidP="005C587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5B15B6" w:rsidRPr="00071E7A" w14:paraId="1DC1E227" w14:textId="77777777" w:rsidTr="00A27BDF">
        <w:trPr>
          <w:trHeight w:val="70"/>
        </w:trPr>
        <w:tc>
          <w:tcPr>
            <w:tcW w:w="6102" w:type="dxa"/>
          </w:tcPr>
          <w:p w14:paraId="78107F5F" w14:textId="77777777" w:rsidR="005B15B6" w:rsidRPr="00071E7A" w:rsidRDefault="005B15B6" w:rsidP="008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14:paraId="2BF361F7" w14:textId="77777777" w:rsidR="005B15B6" w:rsidRPr="00071E7A" w:rsidRDefault="005B15B6" w:rsidP="0082514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1FD59" w14:textId="77777777" w:rsidR="005B15B6" w:rsidRPr="00071E7A" w:rsidRDefault="005B15B6" w:rsidP="0082514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611725" w14:textId="77777777" w:rsidR="005B15B6" w:rsidRPr="00071E7A" w:rsidRDefault="005B15B6" w:rsidP="0082514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E5E" w:rsidRPr="00071E7A" w14:paraId="3AB698D6" w14:textId="77777777" w:rsidTr="00A27BDF">
        <w:trPr>
          <w:trHeight w:val="70"/>
        </w:trPr>
        <w:tc>
          <w:tcPr>
            <w:tcW w:w="6102" w:type="dxa"/>
          </w:tcPr>
          <w:p w14:paraId="37F1FE54" w14:textId="77777777" w:rsidR="00380E5E" w:rsidRPr="00071E7A" w:rsidRDefault="00380E5E" w:rsidP="0038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58" w:type="dxa"/>
          </w:tcPr>
          <w:p w14:paraId="59B6B275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91974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826703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F12" w:rsidRPr="00071E7A" w14:paraId="19E8B607" w14:textId="77777777" w:rsidTr="00A27BDF">
        <w:trPr>
          <w:trHeight w:val="70"/>
        </w:trPr>
        <w:tc>
          <w:tcPr>
            <w:tcW w:w="6102" w:type="dxa"/>
          </w:tcPr>
          <w:p w14:paraId="7B654847" w14:textId="5ED39758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7792B31E" w14:textId="03B763B2" w:rsidR="00152F12" w:rsidRPr="00071E7A" w:rsidRDefault="00EE0AC0" w:rsidP="00152F12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678</w:t>
            </w:r>
          </w:p>
        </w:tc>
        <w:tc>
          <w:tcPr>
            <w:tcW w:w="270" w:type="dxa"/>
          </w:tcPr>
          <w:p w14:paraId="51EE7252" w14:textId="77777777" w:rsidR="00152F12" w:rsidRPr="00071E7A" w:rsidRDefault="00152F12" w:rsidP="00152F12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3A48756" w14:textId="7F1AAA7A" w:rsidR="00152F12" w:rsidRPr="00071E7A" w:rsidRDefault="00EE0AC0" w:rsidP="005C587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380E5E" w:rsidRPr="00071E7A" w14:paraId="77CDA024" w14:textId="77777777" w:rsidTr="00A27BDF">
        <w:trPr>
          <w:trHeight w:val="70"/>
        </w:trPr>
        <w:tc>
          <w:tcPr>
            <w:tcW w:w="6102" w:type="dxa"/>
          </w:tcPr>
          <w:p w14:paraId="0F9BDE79" w14:textId="12B87C7E" w:rsidR="00380E5E" w:rsidRPr="00071E7A" w:rsidRDefault="00380E5E" w:rsidP="0038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69B276B6" w14:textId="5FCE7031" w:rsidR="00380E5E" w:rsidRPr="00071E7A" w:rsidRDefault="00EE0AC0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732</w:t>
            </w:r>
          </w:p>
        </w:tc>
        <w:tc>
          <w:tcPr>
            <w:tcW w:w="270" w:type="dxa"/>
          </w:tcPr>
          <w:p w14:paraId="7E810B24" w14:textId="77777777" w:rsidR="00380E5E" w:rsidRPr="00071E7A" w:rsidRDefault="00380E5E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7955AEA" w14:textId="0E467D18" w:rsidR="00380E5E" w:rsidRPr="00071E7A" w:rsidRDefault="00EE0AC0" w:rsidP="005C5873">
            <w:pPr>
              <w:pStyle w:val="a"/>
              <w:tabs>
                <w:tab w:val="clear" w:pos="1080"/>
                <w:tab w:val="decimal" w:pos="857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679D8973" w14:textId="21AEF9CA" w:rsidR="00B97971" w:rsidRPr="00071E7A" w:rsidRDefault="00B97971" w:rsidP="00F17201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3B95C80" w14:textId="22437EB9" w:rsidR="00F84EF3" w:rsidRPr="00071E7A" w:rsidRDefault="00F84EF3" w:rsidP="002936BE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หนี้สินที่มีภาระดอกเบี้ย</w:t>
      </w:r>
    </w:p>
    <w:p w14:paraId="091E82E1" w14:textId="77777777" w:rsidR="007836EE" w:rsidRPr="00071E7A" w:rsidRDefault="007836EE" w:rsidP="0074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4" w:type="dxa"/>
        <w:tblInd w:w="558" w:type="dxa"/>
        <w:tblLook w:val="04A0" w:firstRow="1" w:lastRow="0" w:firstColumn="1" w:lastColumn="0" w:noHBand="0" w:noVBand="1"/>
      </w:tblPr>
      <w:tblGrid>
        <w:gridCol w:w="1773"/>
        <w:gridCol w:w="413"/>
        <w:gridCol w:w="1034"/>
        <w:gridCol w:w="235"/>
        <w:gridCol w:w="999"/>
        <w:gridCol w:w="236"/>
        <w:gridCol w:w="903"/>
        <w:gridCol w:w="233"/>
        <w:gridCol w:w="992"/>
        <w:gridCol w:w="249"/>
        <w:gridCol w:w="992"/>
        <w:gridCol w:w="233"/>
        <w:gridCol w:w="902"/>
      </w:tblGrid>
      <w:tr w:rsidR="00C5037B" w:rsidRPr="00071E7A" w14:paraId="3746602F" w14:textId="77777777" w:rsidTr="005B15B6">
        <w:trPr>
          <w:tblHeader/>
        </w:trPr>
        <w:tc>
          <w:tcPr>
            <w:tcW w:w="1773" w:type="dxa"/>
            <w:shd w:val="clear" w:color="auto" w:fill="auto"/>
          </w:tcPr>
          <w:p w14:paraId="728FA62F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dxa"/>
            <w:shd w:val="clear" w:color="auto" w:fill="auto"/>
          </w:tcPr>
          <w:p w14:paraId="0BE75EF9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08" w:type="dxa"/>
            <w:gridSpan w:val="11"/>
            <w:shd w:val="clear" w:color="auto" w:fill="auto"/>
          </w:tcPr>
          <w:p w14:paraId="463340B6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037B" w:rsidRPr="00071E7A" w14:paraId="4730CEA3" w14:textId="77777777" w:rsidTr="005B15B6">
        <w:trPr>
          <w:tblHeader/>
        </w:trPr>
        <w:tc>
          <w:tcPr>
            <w:tcW w:w="1773" w:type="dxa"/>
            <w:shd w:val="clear" w:color="auto" w:fill="auto"/>
          </w:tcPr>
          <w:p w14:paraId="21E4AB4A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dxa"/>
            <w:shd w:val="clear" w:color="auto" w:fill="auto"/>
          </w:tcPr>
          <w:p w14:paraId="5C8C02E8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7" w:type="dxa"/>
            <w:gridSpan w:val="5"/>
            <w:shd w:val="clear" w:color="auto" w:fill="auto"/>
          </w:tcPr>
          <w:p w14:paraId="025873FF" w14:textId="1417F7A0" w:rsidR="00C5037B" w:rsidRPr="00071E7A" w:rsidRDefault="00EE0AC0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3" w:type="dxa"/>
            <w:shd w:val="clear" w:color="auto" w:fill="auto"/>
          </w:tcPr>
          <w:p w14:paraId="1666BED4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8" w:type="dxa"/>
            <w:gridSpan w:val="5"/>
            <w:shd w:val="clear" w:color="auto" w:fill="auto"/>
          </w:tcPr>
          <w:p w14:paraId="7EB37F8A" w14:textId="2D5E8A71" w:rsidR="00C5037B" w:rsidRPr="00071E7A" w:rsidRDefault="00EE0AC0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5037B" w:rsidRPr="00071E7A" w14:paraId="453F9E74" w14:textId="77777777" w:rsidTr="005B15B6">
        <w:trPr>
          <w:tblHeader/>
        </w:trPr>
        <w:tc>
          <w:tcPr>
            <w:tcW w:w="1773" w:type="dxa"/>
            <w:shd w:val="clear" w:color="auto" w:fill="auto"/>
          </w:tcPr>
          <w:p w14:paraId="367426A5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dxa"/>
            <w:shd w:val="clear" w:color="auto" w:fill="auto"/>
            <w:vAlign w:val="bottom"/>
          </w:tcPr>
          <w:p w14:paraId="20FB6335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719A4DE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DD6D6D4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5FC585D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696FE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F6B5263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34457B5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E5C05A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C111170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D6E03C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6542E0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C3667D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037B" w:rsidRPr="00071E7A" w14:paraId="23C17E56" w14:textId="77777777" w:rsidTr="005B15B6">
        <w:trPr>
          <w:tblHeader/>
        </w:trPr>
        <w:tc>
          <w:tcPr>
            <w:tcW w:w="1773" w:type="dxa"/>
            <w:shd w:val="clear" w:color="auto" w:fill="auto"/>
          </w:tcPr>
          <w:p w14:paraId="34AEA833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dxa"/>
            <w:shd w:val="clear" w:color="auto" w:fill="auto"/>
          </w:tcPr>
          <w:p w14:paraId="2B77811F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08" w:type="dxa"/>
            <w:gridSpan w:val="11"/>
            <w:shd w:val="clear" w:color="auto" w:fill="auto"/>
            <w:vAlign w:val="bottom"/>
          </w:tcPr>
          <w:p w14:paraId="22A15EE0" w14:textId="77777777" w:rsidR="00C5037B" w:rsidRPr="00071E7A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849F2" w:rsidRPr="00071E7A" w14:paraId="6B3F55C1" w14:textId="77777777" w:rsidTr="005B15B6">
        <w:tc>
          <w:tcPr>
            <w:tcW w:w="1773" w:type="dxa"/>
            <w:shd w:val="clear" w:color="auto" w:fill="auto"/>
          </w:tcPr>
          <w:p w14:paraId="2EBDEF9D" w14:textId="38EF0888" w:rsidR="00C849F2" w:rsidRPr="00071E7A" w:rsidRDefault="00C849F2" w:rsidP="00C849F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13" w:type="dxa"/>
            <w:shd w:val="clear" w:color="auto" w:fill="auto"/>
          </w:tcPr>
          <w:p w14:paraId="479E1694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6D4FC9E" w14:textId="70F621F0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3EBEC81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CDCBFB2" w14:textId="76AC3CC5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2D74D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FA4AF6" w14:textId="5F91CA63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1A9CBB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FB71D9" w14:textId="214EBDAC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74B6959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155B2A" w14:textId="5CF47371" w:rsidR="00C849F2" w:rsidRPr="00071E7A" w:rsidRDefault="00EE0AC0" w:rsidP="005C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557404F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F4AFFAD" w14:textId="272BF9F6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849F2" w:rsidRPr="00071E7A" w14:paraId="3DCB5448" w14:textId="77777777" w:rsidTr="005B15B6">
        <w:tc>
          <w:tcPr>
            <w:tcW w:w="1773" w:type="dxa"/>
            <w:shd w:val="clear" w:color="auto" w:fill="auto"/>
          </w:tcPr>
          <w:p w14:paraId="77C9B902" w14:textId="77777777" w:rsidR="00C849F2" w:rsidRPr="00071E7A" w:rsidRDefault="00C849F2" w:rsidP="00C849F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413" w:type="dxa"/>
            <w:shd w:val="clear" w:color="auto" w:fill="auto"/>
            <w:vAlign w:val="bottom"/>
          </w:tcPr>
          <w:p w14:paraId="10CB7126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7C0762D" w14:textId="6E3A3732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D827F1A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252F1B8" w14:textId="796E7326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0018C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1852AB" w14:textId="632E7E26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82838DE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1A992D" w14:textId="596D646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734F35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B26164" w14:textId="7B917ECF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14F41ED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8A0D9AC" w14:textId="732B6AD2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152F12" w:rsidRPr="00071E7A" w14:paraId="636D04C0" w14:textId="77777777" w:rsidTr="005B15B6">
        <w:tc>
          <w:tcPr>
            <w:tcW w:w="1773" w:type="dxa"/>
            <w:shd w:val="clear" w:color="auto" w:fill="auto"/>
          </w:tcPr>
          <w:p w14:paraId="3C6D1BDC" w14:textId="77777777" w:rsidR="00152F12" w:rsidRPr="00071E7A" w:rsidRDefault="00152F12" w:rsidP="00152F1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413" w:type="dxa"/>
            <w:shd w:val="clear" w:color="auto" w:fill="auto"/>
            <w:vAlign w:val="bottom"/>
          </w:tcPr>
          <w:p w14:paraId="40D28842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7C234CD" w14:textId="031172D8" w:rsidR="00152F12" w:rsidRPr="00071E7A" w:rsidRDefault="002466B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0707ABC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621451B" w14:textId="01AB1356" w:rsidR="00152F12" w:rsidRPr="00071E7A" w:rsidRDefault="002466B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4E93D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548720" w14:textId="081C7884" w:rsidR="00152F12" w:rsidRPr="00071E7A" w:rsidRDefault="002466B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4D0B8C8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4DA88C" w14:textId="1ECCDF88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C47DF2C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496C6E" w14:textId="32C80C1A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7D1A2CF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05FB9F0" w14:textId="6603EBB6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C849F2" w:rsidRPr="00071E7A" w14:paraId="670853AE" w14:textId="77777777" w:rsidTr="005B15B6">
        <w:tc>
          <w:tcPr>
            <w:tcW w:w="1773" w:type="dxa"/>
            <w:shd w:val="clear" w:color="auto" w:fill="auto"/>
          </w:tcPr>
          <w:p w14:paraId="685C2E69" w14:textId="77777777" w:rsidR="00C849F2" w:rsidRPr="00071E7A" w:rsidRDefault="00C849F2" w:rsidP="00C849F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หุ้นกู้ระยะยาวที่ถึงกำหนดชำระภายในหนึ่งปี</w:t>
            </w:r>
          </w:p>
        </w:tc>
        <w:tc>
          <w:tcPr>
            <w:tcW w:w="413" w:type="dxa"/>
            <w:shd w:val="clear" w:color="auto" w:fill="auto"/>
            <w:vAlign w:val="bottom"/>
          </w:tcPr>
          <w:p w14:paraId="336D6B3B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7B77E4B" w14:textId="455230BB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574BE24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AAF3C14" w14:textId="109BE3D4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08C4D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335949" w14:textId="72662F82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F5345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E5B9E1" w14:textId="3B3D7AC4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A18E97F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C2713E" w14:textId="1BBB74FF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67F5BFF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EF924DE" w14:textId="7C295FCE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C849F2" w:rsidRPr="00071E7A" w14:paraId="4BD20560" w14:textId="77777777" w:rsidTr="005B15B6">
        <w:tc>
          <w:tcPr>
            <w:tcW w:w="1773" w:type="dxa"/>
            <w:shd w:val="clear" w:color="auto" w:fill="auto"/>
          </w:tcPr>
          <w:p w14:paraId="457F1DF1" w14:textId="77777777" w:rsidR="00C849F2" w:rsidRPr="00071E7A" w:rsidRDefault="00C849F2" w:rsidP="00C849F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13" w:type="dxa"/>
            <w:shd w:val="clear" w:color="auto" w:fill="auto"/>
            <w:vAlign w:val="bottom"/>
          </w:tcPr>
          <w:p w14:paraId="38AC7753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B6A7DA6" w14:textId="30665C4E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F63229E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933F505" w14:textId="0DDC23C8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4B90B1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FAA1E7" w14:textId="6E854AB1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421FF53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4CD5E9" w14:textId="47DA091D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B745C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FCC021" w14:textId="3C4DC0F0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9638DDB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B45B232" w14:textId="3C19DA04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</w:tr>
      <w:tr w:rsidR="00C849F2" w:rsidRPr="00071E7A" w14:paraId="41F3E37E" w14:textId="77777777" w:rsidTr="005B15B6">
        <w:tc>
          <w:tcPr>
            <w:tcW w:w="1773" w:type="dxa"/>
            <w:shd w:val="clear" w:color="auto" w:fill="auto"/>
          </w:tcPr>
          <w:p w14:paraId="53250C37" w14:textId="77777777" w:rsidR="00C849F2" w:rsidRPr="00071E7A" w:rsidRDefault="00C849F2" w:rsidP="00C849F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13" w:type="dxa"/>
            <w:shd w:val="clear" w:color="auto" w:fill="auto"/>
          </w:tcPr>
          <w:p w14:paraId="4F5279BD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A1526BF" w14:textId="08F868B5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87C341F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FE84EB9" w14:textId="5C3BFFA3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20D14C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C0A0C07" w14:textId="2539AE0A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87C43F4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47D890" w14:textId="30599D01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4BB58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7FABC7" w14:textId="2CE0E222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4EDB076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975710" w14:textId="1C9D5DE3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C849F2" w:rsidRPr="00071E7A" w14:paraId="2DAF6D97" w14:textId="77777777" w:rsidTr="005B15B6">
        <w:tc>
          <w:tcPr>
            <w:tcW w:w="1773" w:type="dxa"/>
            <w:shd w:val="clear" w:color="auto" w:fill="auto"/>
          </w:tcPr>
          <w:p w14:paraId="446B3B14" w14:textId="77777777" w:rsidR="00C849F2" w:rsidRPr="00071E7A" w:rsidRDefault="00C849F2" w:rsidP="00C849F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413" w:type="dxa"/>
            <w:shd w:val="clear" w:color="auto" w:fill="auto"/>
          </w:tcPr>
          <w:p w14:paraId="60C6541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F0CA" w14:textId="09099D95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3E64794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4DC91" w14:textId="407F8D81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EA4C8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45B08" w14:textId="3BC09A88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0C51B99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8051" w14:textId="057EA6AF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807850F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85DED" w14:textId="092434E9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1881FE4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C6304" w14:textId="401B9703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C849F2" w:rsidRPr="00071E7A" w14:paraId="04CD9ACA" w14:textId="77777777" w:rsidTr="005B15B6">
        <w:tc>
          <w:tcPr>
            <w:tcW w:w="1773" w:type="dxa"/>
            <w:shd w:val="clear" w:color="auto" w:fill="auto"/>
          </w:tcPr>
          <w:p w14:paraId="3E0C0B3A" w14:textId="77777777" w:rsidR="00C849F2" w:rsidRPr="00071E7A" w:rsidRDefault="00C849F2" w:rsidP="00C849F2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13" w:type="dxa"/>
            <w:shd w:val="clear" w:color="auto" w:fill="auto"/>
          </w:tcPr>
          <w:p w14:paraId="6F1793F2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3AFFC" w14:textId="7904BDE9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D3472B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DF066" w14:textId="6AF28852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C403C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92D11" w14:textId="529B0364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762B4E6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C2BF95" w14:textId="1D2B9942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3CA3C6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63CB4E" w14:textId="31C85DB6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67B4A2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87357" w14:textId="45A844AD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</w:p>
        </w:tc>
      </w:tr>
    </w:tbl>
    <w:p w14:paraId="26FD8A60" w14:textId="77777777" w:rsidR="001E60AA" w:rsidRPr="00071E7A" w:rsidRDefault="001E60AA" w:rsidP="005B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4" w:type="dxa"/>
        <w:tblInd w:w="558" w:type="dxa"/>
        <w:tblLook w:val="04A0" w:firstRow="1" w:lastRow="0" w:firstColumn="1" w:lastColumn="0" w:noHBand="0" w:noVBand="1"/>
      </w:tblPr>
      <w:tblGrid>
        <w:gridCol w:w="1812"/>
        <w:gridCol w:w="423"/>
        <w:gridCol w:w="1034"/>
        <w:gridCol w:w="236"/>
        <w:gridCol w:w="999"/>
        <w:gridCol w:w="236"/>
        <w:gridCol w:w="846"/>
        <w:gridCol w:w="234"/>
        <w:gridCol w:w="992"/>
        <w:gridCol w:w="251"/>
        <w:gridCol w:w="992"/>
        <w:gridCol w:w="234"/>
        <w:gridCol w:w="905"/>
      </w:tblGrid>
      <w:tr w:rsidR="003E2A14" w:rsidRPr="00071E7A" w14:paraId="4E8B2612" w14:textId="77777777" w:rsidTr="00777ADE">
        <w:trPr>
          <w:tblHeader/>
        </w:trPr>
        <w:tc>
          <w:tcPr>
            <w:tcW w:w="1812" w:type="dxa"/>
            <w:shd w:val="clear" w:color="auto" w:fill="auto"/>
          </w:tcPr>
          <w:p w14:paraId="38942885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6E34298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959" w:type="dxa"/>
            <w:gridSpan w:val="11"/>
            <w:shd w:val="clear" w:color="auto" w:fill="auto"/>
          </w:tcPr>
          <w:p w14:paraId="777E979C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A14" w:rsidRPr="00071E7A" w14:paraId="1921DE11" w14:textId="77777777" w:rsidTr="00777ADE">
        <w:trPr>
          <w:tblHeader/>
        </w:trPr>
        <w:tc>
          <w:tcPr>
            <w:tcW w:w="1812" w:type="dxa"/>
            <w:shd w:val="clear" w:color="auto" w:fill="auto"/>
          </w:tcPr>
          <w:p w14:paraId="4B4057AE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E709190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51" w:type="dxa"/>
            <w:gridSpan w:val="5"/>
            <w:shd w:val="clear" w:color="auto" w:fill="auto"/>
          </w:tcPr>
          <w:p w14:paraId="3F8D3BF8" w14:textId="07F6984D" w:rsidR="003E2A14" w:rsidRPr="00071E7A" w:rsidRDefault="00EE0AC0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4" w:type="dxa"/>
            <w:shd w:val="clear" w:color="auto" w:fill="auto"/>
          </w:tcPr>
          <w:p w14:paraId="28428046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4" w:type="dxa"/>
            <w:gridSpan w:val="5"/>
            <w:shd w:val="clear" w:color="auto" w:fill="auto"/>
          </w:tcPr>
          <w:p w14:paraId="1A3FB57B" w14:textId="435C681D" w:rsidR="003E2A14" w:rsidRPr="00071E7A" w:rsidRDefault="00EE0AC0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E2A14" w:rsidRPr="00071E7A" w14:paraId="738EFF51" w14:textId="77777777" w:rsidTr="00777ADE">
        <w:trPr>
          <w:tblHeader/>
        </w:trPr>
        <w:tc>
          <w:tcPr>
            <w:tcW w:w="1812" w:type="dxa"/>
            <w:shd w:val="clear" w:color="auto" w:fill="auto"/>
          </w:tcPr>
          <w:p w14:paraId="4350F65C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14080C81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3D4659E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B0D14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8419854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7D7CC0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4278800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4B992EF5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AB475E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BDDBD3D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B189B4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9FC8F3D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90FF09F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2A14" w:rsidRPr="00071E7A" w14:paraId="7BAD7D90" w14:textId="77777777" w:rsidTr="00777ADE">
        <w:trPr>
          <w:tblHeader/>
        </w:trPr>
        <w:tc>
          <w:tcPr>
            <w:tcW w:w="1812" w:type="dxa"/>
            <w:shd w:val="clear" w:color="auto" w:fill="auto"/>
          </w:tcPr>
          <w:p w14:paraId="4FE5B47F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A4A3F88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59" w:type="dxa"/>
            <w:gridSpan w:val="11"/>
            <w:shd w:val="clear" w:color="auto" w:fill="auto"/>
            <w:vAlign w:val="bottom"/>
          </w:tcPr>
          <w:p w14:paraId="4D74249D" w14:textId="77777777" w:rsidR="003E2A14" w:rsidRPr="00071E7A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849F2" w:rsidRPr="00071E7A" w14:paraId="03E82965" w14:textId="77777777" w:rsidTr="00777ADE">
        <w:tc>
          <w:tcPr>
            <w:tcW w:w="1812" w:type="dxa"/>
            <w:shd w:val="clear" w:color="auto" w:fill="auto"/>
          </w:tcPr>
          <w:p w14:paraId="49B6F80B" w14:textId="77777777" w:rsidR="00C849F2" w:rsidRPr="00071E7A" w:rsidRDefault="00C849F2" w:rsidP="00C849F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B56AC38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7199B3D" w14:textId="1AA69D02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654428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3F499EE" w14:textId="303E9577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C232C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A22C4AC" w14:textId="42561F97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2DFE628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8D670B" w14:textId="6C2DB28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5B6FB05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C8C98E" w14:textId="3086B8C8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CE92526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7431779" w14:textId="2D3EF2E3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955D5" w:rsidRPr="00071E7A" w14:paraId="6BCE2422" w14:textId="77777777" w:rsidTr="00777ADE">
        <w:tc>
          <w:tcPr>
            <w:tcW w:w="1812" w:type="dxa"/>
            <w:shd w:val="clear" w:color="auto" w:fill="auto"/>
          </w:tcPr>
          <w:p w14:paraId="332713FB" w14:textId="318ED7EA" w:rsidR="002955D5" w:rsidRPr="00071E7A" w:rsidRDefault="002955D5" w:rsidP="002955D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D36485D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683233B" w14:textId="0BD60557" w:rsidR="002955D5" w:rsidRPr="00071E7A" w:rsidRDefault="00EE0AC0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955D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EB4343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F8016FD" w14:textId="520C1196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EC3D8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BAC30CC" w14:textId="4ED91A4A" w:rsidR="002955D5" w:rsidRPr="00071E7A" w:rsidRDefault="00EE0AC0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955D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7D901B6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2389D7" w14:textId="6C033590" w:rsidR="002955D5" w:rsidRPr="00071E7A" w:rsidRDefault="00EE0AC0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955D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D6BFE6E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0CAF95" w14:textId="602CD6AE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8B8B700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1516CF7" w14:textId="1605439D" w:rsidR="002955D5" w:rsidRPr="00071E7A" w:rsidRDefault="00EE0AC0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955D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2955D5" w:rsidRPr="00071E7A" w14:paraId="7105CDB3" w14:textId="77777777" w:rsidTr="001177FE">
        <w:tc>
          <w:tcPr>
            <w:tcW w:w="1812" w:type="dxa"/>
            <w:shd w:val="clear" w:color="auto" w:fill="auto"/>
          </w:tcPr>
          <w:p w14:paraId="62AC200E" w14:textId="77777777" w:rsidR="002955D5" w:rsidRPr="00071E7A" w:rsidRDefault="002955D5" w:rsidP="002955D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056A0A4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65D681B" w14:textId="05DCBE53" w:rsidR="002955D5" w:rsidRPr="00071E7A" w:rsidRDefault="00EE0AC0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955D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F93F4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B8BA5B5" w14:textId="5568B6A9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0C0EB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5D5AAD4" w14:textId="7629E84E" w:rsidR="002955D5" w:rsidRPr="00071E7A" w:rsidRDefault="00EE0AC0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955D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107608A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0F4BCC" w14:textId="6B54A44B" w:rsidR="002955D5" w:rsidRPr="00071E7A" w:rsidRDefault="00EE0AC0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955D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DBBDC1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0B7D7C" w14:textId="30930904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4D9FF39" w14:textId="77777777" w:rsidR="002955D5" w:rsidRPr="00071E7A" w:rsidRDefault="002955D5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A210D3E" w14:textId="27893CDF" w:rsidR="002955D5" w:rsidRPr="00071E7A" w:rsidRDefault="00EE0AC0" w:rsidP="0029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955D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C849F2" w:rsidRPr="00071E7A" w14:paraId="3D39797B" w14:textId="77777777" w:rsidTr="00777ADE">
        <w:tc>
          <w:tcPr>
            <w:tcW w:w="1812" w:type="dxa"/>
            <w:shd w:val="clear" w:color="auto" w:fill="auto"/>
          </w:tcPr>
          <w:p w14:paraId="48A9DD7E" w14:textId="77777777" w:rsidR="00C849F2" w:rsidRPr="00071E7A" w:rsidRDefault="00C849F2" w:rsidP="00C849F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23" w:type="dxa"/>
            <w:shd w:val="clear" w:color="auto" w:fill="auto"/>
          </w:tcPr>
          <w:p w14:paraId="37A3195E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108E3" w14:textId="17759B24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8EA8DC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0C2D6" w14:textId="2DF1AD9D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6F4715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6EB70" w14:textId="6F2AC309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D830D5E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4955B" w14:textId="33F2C44E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002A57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2A529" w14:textId="7814F8E4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4D71B6B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A5BA" w14:textId="4701BD00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849F2" w:rsidRPr="00071E7A" w14:paraId="7DCCC58D" w14:textId="77777777" w:rsidTr="00777ADE">
        <w:tc>
          <w:tcPr>
            <w:tcW w:w="1812" w:type="dxa"/>
            <w:shd w:val="clear" w:color="auto" w:fill="auto"/>
          </w:tcPr>
          <w:p w14:paraId="60F64444" w14:textId="77777777" w:rsidR="00C849F2" w:rsidRPr="00071E7A" w:rsidRDefault="00C849F2" w:rsidP="00C849F2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23" w:type="dxa"/>
            <w:shd w:val="clear" w:color="auto" w:fill="auto"/>
          </w:tcPr>
          <w:p w14:paraId="62A5C3B6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033F" w14:textId="72380370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53517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92A4F" w14:textId="23D9B70F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88D7A4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C5783C" w14:textId="5C4DEBA0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7A25E7A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F4F80" w14:textId="4482748A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569D1E4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60359" w14:textId="7AB96611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6DB6059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0C0948" w14:textId="54CF5F39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</w:tr>
    </w:tbl>
    <w:p w14:paraId="41612F7D" w14:textId="77777777" w:rsidR="0018313B" w:rsidRPr="00071E7A" w:rsidRDefault="0018313B" w:rsidP="00B9797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4E319E1" w14:textId="354557EF" w:rsidR="006A68DA" w:rsidRPr="00071E7A" w:rsidRDefault="00E46967" w:rsidP="00144BCE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 w:right="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071E7A">
        <w:rPr>
          <w:rFonts w:asciiTheme="majorBidi" w:hAnsiTheme="majorBidi" w:cstheme="majorBidi"/>
          <w:b w:val="0"/>
          <w:bCs w:val="0"/>
          <w:sz w:val="28"/>
          <w:szCs w:val="28"/>
          <w:cs/>
        </w:rPr>
        <w:lastRenderedPageBreak/>
        <w:t>หนี้สินที่มีภาระดอกเบี้ย</w:t>
      </w:r>
      <w:r w:rsidR="006A68DA" w:rsidRPr="00071E7A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แสดงตามระยะเวลาครบกำหนดการจ่ายชำระ ณ วันที่ </w:t>
      </w:r>
      <w:r w:rsidR="00EE0AC0" w:rsidRPr="00EE0AC0">
        <w:rPr>
          <w:rFonts w:asciiTheme="majorBidi" w:hAnsiTheme="majorBidi" w:cstheme="majorBidi"/>
          <w:b w:val="0"/>
          <w:bCs w:val="0"/>
          <w:sz w:val="28"/>
          <w:szCs w:val="28"/>
        </w:rPr>
        <w:t>31</w:t>
      </w:r>
      <w:r w:rsidR="006A68DA" w:rsidRPr="00071E7A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ธันวาคม ได้ดังนี้</w:t>
      </w:r>
    </w:p>
    <w:p w14:paraId="4764B08B" w14:textId="77777777" w:rsidR="007836EE" w:rsidRPr="00B679F2" w:rsidRDefault="007836EE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114"/>
        <w:gridCol w:w="253"/>
        <w:gridCol w:w="1097"/>
      </w:tblGrid>
      <w:tr w:rsidR="00E6014C" w:rsidRPr="00071E7A" w14:paraId="2624725C" w14:textId="77777777" w:rsidTr="005F154A">
        <w:tc>
          <w:tcPr>
            <w:tcW w:w="4050" w:type="dxa"/>
          </w:tcPr>
          <w:p w14:paraId="7CD59C3C" w14:textId="77777777" w:rsidR="00E6014C" w:rsidRPr="00071E7A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9D79E89" w14:textId="77777777" w:rsidR="00E6014C" w:rsidRPr="00071E7A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E9C79C" w14:textId="77777777" w:rsidR="00E6014C" w:rsidRPr="00071E7A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</w:tcPr>
          <w:p w14:paraId="569B7D58" w14:textId="77777777" w:rsidR="00E6014C" w:rsidRPr="00071E7A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F12" w:rsidRPr="00071E7A" w14:paraId="3C1380E6" w14:textId="77777777" w:rsidTr="00322E7A">
        <w:tc>
          <w:tcPr>
            <w:tcW w:w="4050" w:type="dxa"/>
          </w:tcPr>
          <w:p w14:paraId="5F4401A5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00090E" w14:textId="451BF685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F68506D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E2467A" w14:textId="42DF197E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6B6B134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9B8ED89" w14:textId="07101F9A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3" w:type="dxa"/>
          </w:tcPr>
          <w:p w14:paraId="067D6BDA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49F3DD3" w14:textId="5A3482C7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657DA" w:rsidRPr="00071E7A" w14:paraId="40E78ADC" w14:textId="77777777" w:rsidTr="0039734B">
        <w:tc>
          <w:tcPr>
            <w:tcW w:w="4050" w:type="dxa"/>
          </w:tcPr>
          <w:p w14:paraId="5344C8B4" w14:textId="77777777" w:rsidR="00A657DA" w:rsidRPr="00071E7A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10D4705E" w14:textId="77777777" w:rsidR="00A657DA" w:rsidRPr="00071E7A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03033" w:rsidRPr="00071E7A" w14:paraId="18B56D39" w14:textId="77777777" w:rsidTr="00322E7A">
        <w:tc>
          <w:tcPr>
            <w:tcW w:w="4050" w:type="dxa"/>
          </w:tcPr>
          <w:p w14:paraId="0DC6E30E" w14:textId="77777777" w:rsidR="00D03033" w:rsidRPr="00071E7A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1080" w:type="dxa"/>
          </w:tcPr>
          <w:p w14:paraId="22014E5A" w14:textId="77777777" w:rsidR="00D03033" w:rsidRPr="00071E7A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27AA5D" w14:textId="77777777" w:rsidR="00D03033" w:rsidRPr="00071E7A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BF7931" w14:textId="77777777" w:rsidR="00D03033" w:rsidRPr="00071E7A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92A9C" w14:textId="77777777" w:rsidR="00D03033" w:rsidRPr="00071E7A" w:rsidRDefault="00D03033" w:rsidP="00A657D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048C65" w14:textId="77777777" w:rsidR="00D03033" w:rsidRPr="00071E7A" w:rsidRDefault="00D03033" w:rsidP="00C44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B8AE3D7" w14:textId="77777777" w:rsidR="00D03033" w:rsidRPr="00071E7A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A53B78D" w14:textId="77777777" w:rsidR="00D03033" w:rsidRPr="00071E7A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49F2" w:rsidRPr="00071E7A" w14:paraId="53614A73" w14:textId="77777777" w:rsidTr="00322E7A">
        <w:tc>
          <w:tcPr>
            <w:tcW w:w="4050" w:type="dxa"/>
          </w:tcPr>
          <w:p w14:paraId="032BE4C0" w14:textId="1C160FD0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5F34057" w14:textId="32A4D5A6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236" w:type="dxa"/>
          </w:tcPr>
          <w:p w14:paraId="1FF811FE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D6F33A" w14:textId="7E197BCF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236" w:type="dxa"/>
          </w:tcPr>
          <w:p w14:paraId="733DA327" w14:textId="77777777" w:rsidR="00C849F2" w:rsidRPr="00071E7A" w:rsidRDefault="00C849F2" w:rsidP="00C849F2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A8FA05" w14:textId="6E0F9228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53" w:type="dxa"/>
          </w:tcPr>
          <w:p w14:paraId="538C4631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76D9E5E" w14:textId="1B4C5249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</w:tr>
      <w:tr w:rsidR="00C849F2" w:rsidRPr="00071E7A" w14:paraId="32E61950" w14:textId="77777777" w:rsidTr="00322E7A">
        <w:tc>
          <w:tcPr>
            <w:tcW w:w="4050" w:type="dxa"/>
          </w:tcPr>
          <w:p w14:paraId="5671F07F" w14:textId="005F5B65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6C24265B" w14:textId="3DC50930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36" w:type="dxa"/>
          </w:tcPr>
          <w:p w14:paraId="41E05251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C2BE92" w14:textId="6D3D611B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236" w:type="dxa"/>
          </w:tcPr>
          <w:p w14:paraId="2B15DC61" w14:textId="77777777" w:rsidR="00C849F2" w:rsidRPr="00071E7A" w:rsidRDefault="00C849F2" w:rsidP="00C849F2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B439F4" w14:textId="68769C38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253" w:type="dxa"/>
          </w:tcPr>
          <w:p w14:paraId="1D1FE869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C23C269" w14:textId="1417F591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849F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C849F2" w:rsidRPr="00071E7A" w14:paraId="76CF6058" w14:textId="77777777" w:rsidTr="00322E7A">
        <w:tc>
          <w:tcPr>
            <w:tcW w:w="4050" w:type="dxa"/>
          </w:tcPr>
          <w:p w14:paraId="60A3B921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021D87" w14:textId="54AE2A47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6" w:type="dxa"/>
          </w:tcPr>
          <w:p w14:paraId="6033852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3882374" w14:textId="39D8B7FF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36" w:type="dxa"/>
          </w:tcPr>
          <w:p w14:paraId="08C4DD67" w14:textId="77777777" w:rsidR="00C849F2" w:rsidRPr="00071E7A" w:rsidRDefault="00C849F2" w:rsidP="00C849F2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6E7E1B" w14:textId="6F57B4BE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53" w:type="dxa"/>
          </w:tcPr>
          <w:p w14:paraId="40E88270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32E0D81B" w14:textId="7B3843E8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C849F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</w:tr>
    </w:tbl>
    <w:p w14:paraId="0CAFF653" w14:textId="77777777" w:rsidR="000A51D8" w:rsidRPr="00B679F2" w:rsidRDefault="000A51D8" w:rsidP="000A5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89866C" w14:textId="163C2A15" w:rsidR="00A3238F" w:rsidRPr="00071E7A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A3238F" w:rsidRPr="00071E7A">
        <w:rPr>
          <w:rFonts w:asciiTheme="majorBidi" w:hAnsiTheme="majorBidi" w:cstheme="majorBidi"/>
          <w:sz w:val="28"/>
          <w:szCs w:val="28"/>
          <w:cs/>
        </w:rPr>
        <w:t>วั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="00A3238F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3D29" w:rsidRPr="00071E7A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A3238F" w:rsidRPr="00071E7A">
        <w:rPr>
          <w:rFonts w:asciiTheme="majorBidi" w:hAnsiTheme="majorBidi" w:cstheme="majorBidi"/>
          <w:sz w:val="28"/>
          <w:szCs w:val="28"/>
          <w:cs/>
        </w:rPr>
        <w:t xml:space="preserve">วงเงินสินเชื่อซึ่งยังมิได้เบิกใช้เป็นจำนวนเงินรวม </w:t>
      </w:r>
      <w:r w:rsidR="00EE0AC0" w:rsidRPr="00EE0AC0">
        <w:rPr>
          <w:rFonts w:asciiTheme="majorBidi" w:hAnsiTheme="majorBidi" w:cstheme="majorBidi"/>
          <w:sz w:val="28"/>
          <w:szCs w:val="28"/>
        </w:rPr>
        <w:t>24</w:t>
      </w:r>
      <w:r w:rsidR="00C849F2"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838</w:t>
      </w:r>
      <w:r w:rsidR="004B11B3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A3238F"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38F" w:rsidRPr="00071E7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0AC0" w:rsidRPr="00EE0AC0">
        <w:rPr>
          <w:rFonts w:asciiTheme="majorBidi" w:hAnsiTheme="majorBidi" w:cstheme="majorBidi"/>
          <w:sz w:val="28"/>
          <w:szCs w:val="28"/>
        </w:rPr>
        <w:t>4</w:t>
      </w:r>
      <w:r w:rsidR="008502E6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A3238F" w:rsidRPr="00071E7A">
        <w:rPr>
          <w:rFonts w:asciiTheme="majorBidi" w:hAnsiTheme="majorBidi" w:cstheme="majorBidi"/>
          <w:sz w:val="28"/>
          <w:szCs w:val="28"/>
          <w:cs/>
        </w:rPr>
        <w:t>ล้านเหรียญ</w:t>
      </w:r>
      <w:r w:rsidR="000A7690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A3238F" w:rsidRPr="00071E7A">
        <w:rPr>
          <w:rFonts w:asciiTheme="majorBidi" w:hAnsiTheme="majorBidi" w:cstheme="majorBidi"/>
          <w:sz w:val="28"/>
          <w:szCs w:val="28"/>
          <w:cs/>
        </w:rPr>
        <w:t>สหรัฐ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6C2CFF" w:rsidRPr="00071E7A">
        <w:rPr>
          <w:rFonts w:asciiTheme="majorBidi" w:hAnsiTheme="majorBidi" w:cstheme="majorBidi"/>
          <w:sz w:val="28"/>
          <w:szCs w:val="28"/>
          <w:cs/>
        </w:rPr>
        <w:t xml:space="preserve">เทียบเท่า </w:t>
      </w:r>
      <w:r w:rsidR="00EE0AC0" w:rsidRPr="00EE0AC0">
        <w:rPr>
          <w:rFonts w:asciiTheme="majorBidi" w:hAnsiTheme="majorBidi" w:cstheme="majorBidi"/>
          <w:sz w:val="28"/>
          <w:szCs w:val="28"/>
        </w:rPr>
        <w:t>139</w:t>
      </w:r>
      <w:r w:rsidR="00B52FEB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="00A3238F" w:rsidRPr="00071E7A">
        <w:rPr>
          <w:rFonts w:asciiTheme="majorBidi" w:hAnsiTheme="majorBidi" w:cstheme="majorBidi"/>
          <w:sz w:val="28"/>
          <w:szCs w:val="28"/>
          <w:cs/>
        </w:rPr>
        <w:t>และ</w:t>
      </w:r>
      <w:r w:rsidR="00152F12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ล้านอินเดียรูปี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6C2CFF" w:rsidRPr="00071E7A">
        <w:rPr>
          <w:rFonts w:asciiTheme="majorBidi" w:hAnsiTheme="majorBidi" w:cstheme="majorBidi"/>
          <w:sz w:val="28"/>
          <w:szCs w:val="28"/>
          <w:cs/>
        </w:rPr>
        <w:t xml:space="preserve">เทียบเท่า </w:t>
      </w:r>
      <w:r w:rsidR="00EE0AC0" w:rsidRPr="00EE0AC0">
        <w:rPr>
          <w:rFonts w:asciiTheme="majorBidi" w:hAnsiTheme="majorBidi" w:cstheme="majorBidi"/>
          <w:sz w:val="28"/>
          <w:szCs w:val="28"/>
        </w:rPr>
        <w:t>29</w:t>
      </w:r>
      <w:r w:rsidR="007F7AC3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4B11B3" w:rsidRPr="00071E7A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577</w:t>
      </w:r>
      <w:r w:rsidR="008502E6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 (</w:t>
      </w:r>
      <w:r w:rsidR="006C2CFF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เทียบเท่า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134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65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ล้านอินเดียรูปี (</w:t>
      </w:r>
      <w:r w:rsidR="006C2CFF" w:rsidRPr="00071E7A">
        <w:rPr>
          <w:rFonts w:asciiTheme="majorBidi" w:hAnsiTheme="majorBidi" w:cstheme="majorBidi"/>
          <w:i/>
          <w:iCs/>
          <w:sz w:val="28"/>
          <w:szCs w:val="28"/>
          <w:cs/>
        </w:rPr>
        <w:t>เทียบเท่า</w:t>
      </w:r>
      <w:r w:rsidR="004B11B3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</w:p>
    <w:p w14:paraId="17F6C6E3" w14:textId="77777777" w:rsidR="008E2A06" w:rsidRPr="00B679F2" w:rsidRDefault="008E2A06" w:rsidP="006D55A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138AA49" w14:textId="101776EC" w:rsidR="006A68DA" w:rsidRPr="00071E7A" w:rsidRDefault="006A68DA" w:rsidP="006D55A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EE0AC0" w:rsidRPr="00EE0AC0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</w:t>
      </w:r>
      <w:r w:rsidR="00DA5605" w:rsidRPr="00071E7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="008B3270" w:rsidRPr="00071E7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5599D" w:rsidRPr="00071E7A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บริษัทมีวงเงินสินเชื่อซึ่งนำสินทรัพย์ไปเป็นหลักประกัน ดังนี้</w:t>
      </w:r>
    </w:p>
    <w:p w14:paraId="25E998B9" w14:textId="77777777" w:rsidR="006A68DA" w:rsidRPr="00B679F2" w:rsidRDefault="006A68DA" w:rsidP="006A68D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D94C1C2" w14:textId="06FA11F9" w:rsidR="006D4340" w:rsidRPr="00071E7A" w:rsidRDefault="006D4340" w:rsidP="004A3B4F">
      <w:pPr>
        <w:pStyle w:val="block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วงเงินกู้ยืมจากธนาคารจำนวน</w:t>
      </w:r>
      <w:r w:rsidR="00DA5605" w:rsidRPr="00071E7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4E72EE" w:rsidRPr="00071E7A">
        <w:rPr>
          <w:rFonts w:asciiTheme="majorBidi" w:hAnsiTheme="majorBidi" w:cstheme="majorBidi"/>
          <w:sz w:val="28"/>
          <w:szCs w:val="28"/>
          <w:lang w:val="en-US" w:bidi="th-TH"/>
        </w:rPr>
        <w:t xml:space="preserve">-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="006C4B18" w:rsidRPr="00071E7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lang w:bidi="th-TH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2564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</w:t>
      </w:r>
      <w:r w:rsidR="008502E6" w:rsidRPr="00071E7A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257</w:t>
      </w:r>
      <w:r w:rsidR="00BF07BC" w:rsidRPr="00071E7A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ล้านบาท)</w:t>
      </w:r>
      <w:r w:rsidR="006C4B18" w:rsidRPr="00071E7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สำหรับ</w:t>
      </w:r>
      <w:r w:rsidRPr="00071E7A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="007F7AC3" w:rsidRPr="00071E7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1ED9ED12" w14:textId="77777777" w:rsidR="006D4340" w:rsidRPr="00B679F2" w:rsidRDefault="006D4340" w:rsidP="006D4340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9688ADB" w14:textId="020AF82E" w:rsidR="006D4340" w:rsidRPr="00071E7A" w:rsidRDefault="006D4340" w:rsidP="004A3B4F">
      <w:pPr>
        <w:pStyle w:val="block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วงเงินเบิกเกินบัญชีจำนวน</w:t>
      </w:r>
      <w:r w:rsidRPr="00071E7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152F12"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="006C4B18" w:rsidRPr="00071E7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2564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55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ล้านบาท)</w:t>
      </w:r>
      <w:r w:rsidR="006C4B18" w:rsidRPr="00071E7A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val="en-US" w:bidi="th-TH"/>
        </w:rPr>
        <w:t>สำหรับกลุ่มบริษัท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2AA3B9B1" w14:textId="77777777" w:rsidR="00CA53B4" w:rsidRPr="00B679F2" w:rsidRDefault="00CA53B4" w:rsidP="00CA53B4">
      <w:pPr>
        <w:pStyle w:val="ListParagraph"/>
        <w:rPr>
          <w:rFonts w:asciiTheme="majorBidi" w:hAnsiTheme="majorBidi" w:cstheme="majorBidi"/>
          <w:i/>
          <w:iCs/>
          <w:sz w:val="28"/>
          <w:szCs w:val="28"/>
        </w:rPr>
      </w:pPr>
    </w:p>
    <w:p w14:paraId="661795BD" w14:textId="74263BC6" w:rsidR="002B040B" w:rsidRPr="00071E7A" w:rsidRDefault="002B040B" w:rsidP="004A3B4F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วงเงินหนังสือค้ำประกันที่ออกโดยธนาคารจำนวน</w:t>
      </w:r>
      <w:r w:rsidR="00DA5605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2</w:t>
      </w:r>
      <w:r w:rsidR="004E72EE"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016</w:t>
      </w:r>
      <w:r w:rsidR="004E72EE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EE0AC0" w:rsidRPr="00EE0AC0">
        <w:rPr>
          <w:rFonts w:asciiTheme="majorBidi" w:hAnsiTheme="majorBidi" w:cstheme="majorBidi"/>
          <w:sz w:val="28"/>
          <w:szCs w:val="28"/>
        </w:rPr>
        <w:t>4</w:t>
      </w:r>
      <w:r w:rsidR="00152F12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ล้านเหรียญสหรัฐ</w:t>
      </w:r>
      <w:r w:rsidR="007F7AC3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>(</w:t>
      </w:r>
      <w:r w:rsidR="006C2CFF" w:rsidRPr="00071E7A">
        <w:rPr>
          <w:rFonts w:asciiTheme="majorBidi" w:hAnsiTheme="majorBidi" w:cstheme="majorBidi"/>
          <w:sz w:val="28"/>
          <w:szCs w:val="28"/>
          <w:cs/>
        </w:rPr>
        <w:t xml:space="preserve">เทียบเท่า </w:t>
      </w:r>
      <w:r w:rsidR="00EE0AC0" w:rsidRPr="00EE0AC0">
        <w:rPr>
          <w:rFonts w:asciiTheme="majorBidi" w:hAnsiTheme="majorBidi" w:cstheme="majorBidi"/>
          <w:sz w:val="28"/>
          <w:szCs w:val="28"/>
        </w:rPr>
        <w:t>139</w:t>
      </w:r>
      <w:r w:rsidR="00152F12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>ล้านบาท)</w:t>
      </w:r>
      <w:r w:rsidR="007F7AC3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0AC0" w:rsidRPr="00EE0AC0">
        <w:rPr>
          <w:rFonts w:asciiTheme="majorBidi" w:hAnsiTheme="majorBidi" w:cstheme="majorBidi"/>
          <w:sz w:val="28"/>
          <w:szCs w:val="28"/>
        </w:rPr>
        <w:t>65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ล้านอินเดียรูปี</w:t>
      </w:r>
      <w:r w:rsidR="007F7AC3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>(</w:t>
      </w:r>
      <w:r w:rsidR="006C2CFF" w:rsidRPr="00071E7A">
        <w:rPr>
          <w:rFonts w:asciiTheme="majorBidi" w:hAnsiTheme="majorBidi" w:cstheme="majorBidi"/>
          <w:sz w:val="28"/>
          <w:szCs w:val="28"/>
          <w:cs/>
        </w:rPr>
        <w:t xml:space="preserve">เทียบเท่า </w:t>
      </w:r>
      <w:r w:rsidR="00EE0AC0" w:rsidRPr="00EE0AC0">
        <w:rPr>
          <w:rFonts w:asciiTheme="majorBidi" w:hAnsiTheme="majorBidi" w:cstheme="majorBidi"/>
          <w:sz w:val="28"/>
          <w:szCs w:val="28"/>
        </w:rPr>
        <w:t>29</w:t>
      </w:r>
      <w:r w:rsidR="00152F12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>ล้านบาท)</w:t>
      </w:r>
      <w:r w:rsidR="007F7AC3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BB3920" w:rsidRPr="00071E7A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020</w:t>
      </w:r>
      <w:r w:rsidR="00BB3920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 (</w:t>
      </w:r>
      <w:r w:rsidR="0091142E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เทียบเท่า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134</w:t>
      </w:r>
      <w:r w:rsidR="00152F12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65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ล้านอินเดียรูปี (</w:t>
      </w:r>
      <w:r w:rsidR="0091142E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เทียบเท่า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E51F4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071E7A">
        <w:rPr>
          <w:rFonts w:asciiTheme="majorBidi" w:hAnsiTheme="majorBidi" w:cstheme="majorBidi"/>
          <w:sz w:val="28"/>
          <w:szCs w:val="28"/>
          <w:cs/>
        </w:rPr>
        <w:t>สำหรับกลุ่มบริษัท</w:t>
      </w:r>
      <w:r w:rsidR="007F7AC3" w:rsidRPr="00071E7A">
        <w:rPr>
          <w:rFonts w:asciiTheme="majorBidi" w:hAnsiTheme="majorBidi" w:cstheme="majorBidi"/>
          <w:sz w:val="28"/>
          <w:szCs w:val="28"/>
        </w:rPr>
        <w:t xml:space="preserve"> </w:t>
      </w:r>
    </w:p>
    <w:p w14:paraId="1A67387C" w14:textId="77777777" w:rsidR="00AC5D52" w:rsidRPr="00B679F2" w:rsidRDefault="00AC5D52" w:rsidP="00AC5D52">
      <w:pPr>
        <w:pStyle w:val="BodyTextIndent2"/>
        <w:spacing w:line="240" w:lineRule="auto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838944" w14:textId="109223E4" w:rsidR="006D4340" w:rsidRPr="00071E7A" w:rsidRDefault="006D4340" w:rsidP="004A3B4F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วงเงินตั๋วสัญญาใช้เงินที่ออกโดยธนาคารจำนวน</w:t>
      </w:r>
      <w:r w:rsidR="00DA5605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4</w:t>
      </w:r>
      <w:r w:rsidR="004E72EE"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800</w:t>
      </w:r>
      <w:r w:rsidR="00BB3920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7AC3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071E7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7F7AC3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152F12" w:rsidRPr="00071E7A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001</w:t>
      </w:r>
      <w:r w:rsidR="00BB3920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F7AC3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สำหรับกลุ่มบริษัท</w:t>
      </w:r>
    </w:p>
    <w:p w14:paraId="7835C6EC" w14:textId="77777777" w:rsidR="006D4340" w:rsidRPr="00B679F2" w:rsidRDefault="006D4340" w:rsidP="006D4340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21D480A" w14:textId="772524A7" w:rsidR="006D4340" w:rsidRPr="00071E7A" w:rsidRDefault="006D4340" w:rsidP="004A3B4F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วงเงินสินเชื่ออื่นจำนวน</w:t>
      </w:r>
      <w:r w:rsidR="00DA5605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="004E72EE"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000</w:t>
      </w:r>
      <w:r w:rsidR="008502E6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7AC3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7AC3" w:rsidRPr="00071E7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7F7AC3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658</w:t>
      </w:r>
      <w:r w:rsidR="00BB3920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F7AC3"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071E7A">
        <w:rPr>
          <w:rFonts w:asciiTheme="majorBidi" w:hAnsiTheme="majorBidi" w:cstheme="majorBidi"/>
          <w:sz w:val="28"/>
          <w:szCs w:val="28"/>
          <w:cs/>
        </w:rPr>
        <w:t>สำหรับกลุ่มบริษัท</w:t>
      </w:r>
    </w:p>
    <w:p w14:paraId="78618EA8" w14:textId="6874636A" w:rsidR="00DA5605" w:rsidRPr="00B679F2" w:rsidRDefault="00DA5605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16D60A" w14:textId="71D411C0" w:rsidR="00295423" w:rsidRPr="00071E7A" w:rsidRDefault="009D0228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ภายใต้สัญญาเงินกู้ กลุ่มบริษัทต้องปฏิบัติตามเงื่อนไขทางการเงินตามที่ระบุในสัญญา เช่น การดำรงอัตราหนี้สินของผู้ถือหุ้น เป็นต้น</w:t>
      </w:r>
    </w:p>
    <w:p w14:paraId="1BD09622" w14:textId="2C1C5239" w:rsidR="00295423" w:rsidRPr="00071E7A" w:rsidRDefault="00295423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8B0D34" w14:textId="52865C15" w:rsidR="00295423" w:rsidRPr="00071E7A" w:rsidRDefault="00295423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876374" w14:textId="77777777" w:rsidR="00295423" w:rsidRPr="00071E7A" w:rsidRDefault="00295423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7" w:type="dxa"/>
        <w:tblInd w:w="558" w:type="dxa"/>
        <w:tblLook w:val="01E0" w:firstRow="1" w:lastRow="1" w:firstColumn="1" w:lastColumn="1" w:noHBand="0" w:noVBand="0"/>
      </w:tblPr>
      <w:tblGrid>
        <w:gridCol w:w="5220"/>
        <w:gridCol w:w="1890"/>
        <w:gridCol w:w="270"/>
        <w:gridCol w:w="1837"/>
      </w:tblGrid>
      <w:tr w:rsidR="005B2035" w:rsidRPr="00071E7A" w14:paraId="04732E65" w14:textId="77777777" w:rsidTr="001D4E3C">
        <w:trPr>
          <w:tblHeader/>
        </w:trPr>
        <w:tc>
          <w:tcPr>
            <w:tcW w:w="5220" w:type="dxa"/>
          </w:tcPr>
          <w:p w14:paraId="51AAB9DE" w14:textId="77777777" w:rsidR="005B2035" w:rsidRPr="00071E7A" w:rsidRDefault="00186871" w:rsidP="001868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3997" w:type="dxa"/>
            <w:gridSpan w:val="3"/>
          </w:tcPr>
          <w:p w14:paraId="1DA956C9" w14:textId="77777777" w:rsidR="005B2035" w:rsidRPr="00071E7A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2035" w:rsidRPr="00071E7A" w14:paraId="48B6A61F" w14:textId="77777777" w:rsidTr="001D4E3C">
        <w:trPr>
          <w:tblHeader/>
        </w:trPr>
        <w:tc>
          <w:tcPr>
            <w:tcW w:w="5220" w:type="dxa"/>
          </w:tcPr>
          <w:p w14:paraId="51C79635" w14:textId="25443A7A" w:rsidR="005B2035" w:rsidRPr="00071E7A" w:rsidRDefault="00186871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</w:tcPr>
          <w:p w14:paraId="70DA4DF6" w14:textId="66347D4D" w:rsidR="005B2035" w:rsidRPr="00071E7A" w:rsidRDefault="00EE0AC0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1EDC6FD" w14:textId="77777777" w:rsidR="005B2035" w:rsidRPr="00071E7A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19F78BB0" w14:textId="55A908AE" w:rsidR="005B2035" w:rsidRPr="00071E7A" w:rsidRDefault="00EE0AC0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B2035" w:rsidRPr="00071E7A" w14:paraId="2B56496F" w14:textId="77777777" w:rsidTr="001D4E3C">
        <w:trPr>
          <w:tblHeader/>
        </w:trPr>
        <w:tc>
          <w:tcPr>
            <w:tcW w:w="5220" w:type="dxa"/>
          </w:tcPr>
          <w:p w14:paraId="220FD32C" w14:textId="77777777" w:rsidR="005B2035" w:rsidRPr="00071E7A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7" w:type="dxa"/>
            <w:gridSpan w:val="3"/>
          </w:tcPr>
          <w:p w14:paraId="542505A4" w14:textId="77777777" w:rsidR="005B2035" w:rsidRPr="00071E7A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60C77" w:rsidRPr="00071E7A" w14:paraId="46FB28EF" w14:textId="77777777" w:rsidTr="00295C12">
        <w:tc>
          <w:tcPr>
            <w:tcW w:w="5220" w:type="dxa"/>
          </w:tcPr>
          <w:p w14:paraId="48F52D3E" w14:textId="0E2C35AE" w:rsidR="00360C77" w:rsidRPr="00071E7A" w:rsidRDefault="00360C77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890" w:type="dxa"/>
            <w:shd w:val="clear" w:color="auto" w:fill="auto"/>
          </w:tcPr>
          <w:p w14:paraId="00D58D1B" w14:textId="0E1C664A" w:rsidR="00360C77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1B92E64E" w14:textId="77777777" w:rsidR="00360C77" w:rsidRPr="00071E7A" w:rsidRDefault="00360C77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6D99F93A" w14:textId="664260C2" w:rsidR="00360C77" w:rsidRPr="00071E7A" w:rsidRDefault="00360C77" w:rsidP="00360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2F12" w:rsidRPr="00071E7A" w14:paraId="7C7CBD4F" w14:textId="77777777" w:rsidTr="00295C12">
        <w:tc>
          <w:tcPr>
            <w:tcW w:w="5220" w:type="dxa"/>
          </w:tcPr>
          <w:p w14:paraId="284BED89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03E45BD1" w14:textId="0056FCC6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72EE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6AA3197F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0E15FC4D" w14:textId="6CFE1583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52F1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152F12" w:rsidRPr="00071E7A" w14:paraId="41CBC3FD" w14:textId="77777777" w:rsidTr="00295C12">
        <w:tc>
          <w:tcPr>
            <w:tcW w:w="5220" w:type="dxa"/>
          </w:tcPr>
          <w:p w14:paraId="7DDA5F62" w14:textId="21BC8242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D8A2372" w14:textId="6E18EBEE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72EE" w:rsidRPr="00071E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270" w:type="dxa"/>
          </w:tcPr>
          <w:p w14:paraId="777E952B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4E2D7AC5" w14:textId="5E5F5043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52F12" w:rsidRPr="00071E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152F12" w:rsidRPr="00071E7A" w14:paraId="7CF86314" w14:textId="77777777" w:rsidTr="00295C12">
        <w:tc>
          <w:tcPr>
            <w:tcW w:w="5220" w:type="dxa"/>
          </w:tcPr>
          <w:p w14:paraId="412A9461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B346B" w14:textId="51F77E05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E72EE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70" w:type="dxa"/>
          </w:tcPr>
          <w:p w14:paraId="0C66A4EC" w14:textId="77777777" w:rsidR="00152F12" w:rsidRPr="00071E7A" w:rsidRDefault="00152F12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14:paraId="58D1A01D" w14:textId="1CFB2A78" w:rsidR="00152F12" w:rsidRPr="00071E7A" w:rsidRDefault="00EE0AC0" w:rsidP="0015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52F1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</w:t>
            </w:r>
          </w:p>
        </w:tc>
      </w:tr>
    </w:tbl>
    <w:p w14:paraId="5FFE01B5" w14:textId="77777777" w:rsidR="005B2035" w:rsidRPr="00071E7A" w:rsidRDefault="005B203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9457F1" w14:textId="77777777" w:rsidR="004B6D2C" w:rsidRPr="00071E7A" w:rsidRDefault="004B6D2C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นอกจากนี้วงเงินสินเช</w:t>
      </w:r>
      <w:r w:rsidR="00E84CFD" w:rsidRPr="00071E7A">
        <w:rPr>
          <w:rFonts w:asciiTheme="majorBidi" w:hAnsiTheme="majorBidi" w:cstheme="majorBidi"/>
          <w:sz w:val="28"/>
          <w:szCs w:val="28"/>
          <w:cs/>
        </w:rPr>
        <w:t>ื่อ</w:t>
      </w:r>
      <w:r w:rsidR="00312165" w:rsidRPr="00071E7A">
        <w:rPr>
          <w:rFonts w:asciiTheme="majorBidi" w:hAnsiTheme="majorBidi" w:cstheme="majorBidi"/>
          <w:sz w:val="28"/>
          <w:szCs w:val="28"/>
          <w:cs/>
        </w:rPr>
        <w:t>บางส่วน</w:t>
      </w:r>
      <w:r w:rsidR="00542827" w:rsidRPr="00071E7A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  <w:r w:rsidR="00E84CFD" w:rsidRPr="00071E7A">
        <w:rPr>
          <w:rFonts w:asciiTheme="majorBidi" w:hAnsiTheme="majorBidi" w:cstheme="majorBidi"/>
          <w:sz w:val="28"/>
          <w:szCs w:val="28"/>
          <w:cs/>
        </w:rPr>
        <w:t>ค้ำประกันโดย</w:t>
      </w:r>
      <w:r w:rsidR="00431680" w:rsidRPr="00071E7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362DA7" w:rsidRPr="00071E7A">
        <w:rPr>
          <w:rFonts w:asciiTheme="majorBidi" w:hAnsiTheme="majorBidi" w:cstheme="majorBidi"/>
          <w:sz w:val="28"/>
          <w:szCs w:val="28"/>
          <w:cs/>
        </w:rPr>
        <w:t>พฤกษา เรียลเอสเตท</w:t>
      </w:r>
      <w:r w:rsidR="003D2244" w:rsidRPr="00071E7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</w:p>
    <w:p w14:paraId="0BFE9491" w14:textId="77777777" w:rsidR="00DA5605" w:rsidRPr="00071E7A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CFBB874" w14:textId="57272E8B" w:rsidR="008D284F" w:rsidRPr="00071E7A" w:rsidRDefault="008D284F" w:rsidP="003C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8D284F" w:rsidRPr="00071E7A" w:rsidSect="004B65D8">
          <w:footerReference w:type="first" r:id="rId17"/>
          <w:type w:val="nextColumn"/>
          <w:pgSz w:w="11909" w:h="16834" w:code="9"/>
          <w:pgMar w:top="691" w:right="1152" w:bottom="576" w:left="1152" w:header="720" w:footer="674" w:gutter="0"/>
          <w:cols w:space="720"/>
          <w:docGrid w:linePitch="360"/>
        </w:sectPr>
      </w:pPr>
    </w:p>
    <w:p w14:paraId="5FE02C8E" w14:textId="77777777" w:rsidR="00521169" w:rsidRPr="00071E7A" w:rsidRDefault="00521169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หุ้นกู้</w:t>
      </w:r>
    </w:p>
    <w:p w14:paraId="361A2B83" w14:textId="77777777" w:rsidR="00521169" w:rsidRPr="00071E7A" w:rsidRDefault="00521169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50417F5" w14:textId="4327E8CC" w:rsidR="004B6D2C" w:rsidRPr="00071E7A" w:rsidRDefault="000E0E91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หุ้นกู้ของกลุ่มบริษัท </w:t>
      </w:r>
      <w:r w:rsidR="00362DA7" w:rsidRPr="00071E7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="00362DA7"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="00362DA7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362DA7" w:rsidRPr="00071E7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0AC0" w:rsidRPr="00EE0AC0">
        <w:rPr>
          <w:rFonts w:asciiTheme="majorBidi" w:hAnsiTheme="majorBidi" w:cstheme="majorBidi"/>
          <w:sz w:val="28"/>
          <w:szCs w:val="28"/>
        </w:rPr>
        <w:t>2564</w:t>
      </w:r>
      <w:r w:rsidR="00362DA7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F3639A" w:rsidRPr="00071E7A">
        <w:rPr>
          <w:rFonts w:asciiTheme="majorBidi" w:hAnsiTheme="majorBidi" w:cstheme="majorBidi"/>
          <w:sz w:val="28"/>
          <w:szCs w:val="28"/>
          <w:cs/>
        </w:rPr>
        <w:t>หุ้นกู้ที่ออกโดยบริษัทเป็นหุ้นกู้ระยะยาวประเภทไม่ด้อยสิทธิและมีหลักประกัน และหุ้นกู้ที่ออกโดยบริษัทพฤกษา เรียลเอสเตท จำกัด (มหาชน) เป็นหุ้นกู้ระยะยาวประเภทไม่ด้อยสิทธิและไม่มีหลักประกัน โดยมี</w:t>
      </w:r>
      <w:r w:rsidR="004B6D2C" w:rsidRPr="00071E7A">
        <w:rPr>
          <w:rFonts w:asciiTheme="majorBidi" w:hAnsiTheme="majorBidi" w:cstheme="majorBidi"/>
          <w:sz w:val="28"/>
          <w:szCs w:val="28"/>
          <w:cs/>
        </w:rPr>
        <w:t xml:space="preserve">มูลค่าที่ตราไว้หน่วยละ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="004B6D2C"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000</w:t>
      </w:r>
      <w:r w:rsidR="004B6D2C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4B6D2C" w:rsidRPr="00071E7A">
        <w:rPr>
          <w:rFonts w:asciiTheme="majorBidi" w:hAnsiTheme="majorBidi" w:cstheme="majorBidi"/>
          <w:sz w:val="28"/>
          <w:szCs w:val="28"/>
          <w:cs/>
        </w:rPr>
        <w:t>บาท ซึ่งที่ประชุมผู้ถือหุ้นของ</w:t>
      </w:r>
      <w:r w:rsidR="00123327" w:rsidRPr="00071E7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04A8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B6D2C" w:rsidRPr="00071E7A">
        <w:rPr>
          <w:rFonts w:asciiTheme="majorBidi" w:hAnsiTheme="majorBidi" w:cstheme="majorBidi"/>
          <w:sz w:val="28"/>
          <w:szCs w:val="28"/>
          <w:cs/>
        </w:rPr>
        <w:t>มีมติอนุมัติ</w:t>
      </w:r>
      <w:r w:rsidR="005C40C2" w:rsidRPr="00071E7A">
        <w:rPr>
          <w:rFonts w:asciiTheme="majorBidi" w:hAnsiTheme="majorBidi" w:cstheme="majorBidi"/>
          <w:sz w:val="28"/>
          <w:szCs w:val="28"/>
          <w:cs/>
        </w:rPr>
        <w:t>การ</w:t>
      </w:r>
      <w:r w:rsidR="004B6D2C" w:rsidRPr="00071E7A">
        <w:rPr>
          <w:rFonts w:asciiTheme="majorBidi" w:hAnsiTheme="majorBidi" w:cstheme="majorBidi"/>
          <w:sz w:val="28"/>
          <w:szCs w:val="28"/>
          <w:cs/>
        </w:rPr>
        <w:t>ออก</w:t>
      </w:r>
      <w:r w:rsidR="008D3078" w:rsidRPr="00071E7A">
        <w:rPr>
          <w:rFonts w:asciiTheme="majorBidi" w:hAnsiTheme="majorBidi" w:cstheme="majorBidi"/>
          <w:sz w:val="28"/>
          <w:szCs w:val="28"/>
          <w:cs/>
        </w:rPr>
        <w:t>และเสนอขาย</w:t>
      </w:r>
      <w:r w:rsidR="004B6D2C" w:rsidRPr="00071E7A">
        <w:rPr>
          <w:rFonts w:asciiTheme="majorBidi" w:hAnsiTheme="majorBidi" w:cstheme="majorBidi"/>
          <w:sz w:val="28"/>
          <w:szCs w:val="28"/>
          <w:cs/>
        </w:rPr>
        <w:t>ตราสารหนี้ดังกล่าว</w:t>
      </w:r>
      <w:r w:rsidR="004B6D2C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4B6D2C" w:rsidRPr="00071E7A">
        <w:rPr>
          <w:rFonts w:asciiTheme="majorBidi" w:hAnsiTheme="majorBidi" w:cstheme="majorBidi"/>
          <w:sz w:val="28"/>
          <w:szCs w:val="28"/>
          <w:cs/>
        </w:rPr>
        <w:t>โดยมีรายละเอียดดังนี้</w:t>
      </w:r>
    </w:p>
    <w:p w14:paraId="2917E3E7" w14:textId="77777777" w:rsidR="00DA5605" w:rsidRPr="00071E7A" w:rsidRDefault="00DA5605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05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349"/>
        <w:gridCol w:w="1311"/>
        <w:gridCol w:w="2020"/>
        <w:gridCol w:w="1170"/>
        <w:gridCol w:w="1530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DA5605" w:rsidRPr="00071E7A" w14:paraId="080180E8" w14:textId="77777777" w:rsidTr="009127E2">
        <w:trPr>
          <w:tblHeader/>
        </w:trPr>
        <w:tc>
          <w:tcPr>
            <w:tcW w:w="1349" w:type="dxa"/>
            <w:vAlign w:val="center"/>
          </w:tcPr>
          <w:p w14:paraId="148EDCDA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7BB590F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14:paraId="79546153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2694EE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2C37F8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4F6BDFD6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6" w:type="dxa"/>
            <w:gridSpan w:val="7"/>
          </w:tcPr>
          <w:p w14:paraId="7876FE2A" w14:textId="3623C2D5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D02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9D02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9D02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5605" w:rsidRPr="00071E7A" w14:paraId="4ACEB8D4" w14:textId="77777777" w:rsidTr="009127E2">
        <w:trPr>
          <w:tblHeader/>
        </w:trPr>
        <w:tc>
          <w:tcPr>
            <w:tcW w:w="1349" w:type="dxa"/>
            <w:vAlign w:val="center"/>
          </w:tcPr>
          <w:p w14:paraId="3CBAEA45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9BA366D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14:paraId="27C6D9E0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2A13DE5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D033A9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245AC073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895BE63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305" w:type="dxa"/>
          </w:tcPr>
          <w:p w14:paraId="33B5C82A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5FCCB1D2" w14:textId="77777777" w:rsidR="00DA5605" w:rsidRPr="00071E7A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502E6" w:rsidRPr="00071E7A" w14:paraId="2A846E90" w14:textId="77777777" w:rsidTr="009127E2">
        <w:trPr>
          <w:tblHeader/>
        </w:trPr>
        <w:tc>
          <w:tcPr>
            <w:tcW w:w="1349" w:type="dxa"/>
            <w:vAlign w:val="center"/>
          </w:tcPr>
          <w:p w14:paraId="77957A4C" w14:textId="77777777" w:rsidR="008502E6" w:rsidRPr="00071E7A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ประเภทหุ้นกู้</w:t>
            </w:r>
          </w:p>
        </w:tc>
        <w:tc>
          <w:tcPr>
            <w:tcW w:w="1311" w:type="dxa"/>
            <w:vAlign w:val="center"/>
          </w:tcPr>
          <w:p w14:paraId="3C81BB48" w14:textId="77777777" w:rsidR="008502E6" w:rsidRPr="00071E7A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20" w:type="dxa"/>
            <w:vAlign w:val="bottom"/>
          </w:tcPr>
          <w:p w14:paraId="57FA94CB" w14:textId="77777777" w:rsidR="008502E6" w:rsidRPr="00071E7A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1170" w:type="dxa"/>
            <w:vAlign w:val="center"/>
          </w:tcPr>
          <w:p w14:paraId="432B0F34" w14:textId="77777777" w:rsidR="008502E6" w:rsidRPr="00071E7A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อายุ</w:t>
            </w:r>
          </w:p>
        </w:tc>
        <w:tc>
          <w:tcPr>
            <w:tcW w:w="1530" w:type="dxa"/>
          </w:tcPr>
          <w:p w14:paraId="65F32776" w14:textId="77777777" w:rsidR="008502E6" w:rsidRPr="00071E7A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14:paraId="3C3DD773" w14:textId="77777777" w:rsidR="008502E6" w:rsidRPr="00071E7A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1023" w:type="dxa"/>
            <w:vAlign w:val="center"/>
          </w:tcPr>
          <w:p w14:paraId="2B7F1ABD" w14:textId="5F0EA0A0" w:rsidR="008502E6" w:rsidRPr="00071E7A" w:rsidRDefault="00EE0AC0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305" w:type="dxa"/>
          </w:tcPr>
          <w:p w14:paraId="463194D5" w14:textId="77777777" w:rsidR="008502E6" w:rsidRPr="00071E7A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772796DA" w14:textId="3E4F1317" w:rsidR="008502E6" w:rsidRPr="00071E7A" w:rsidRDefault="00EE0AC0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305" w:type="dxa"/>
          </w:tcPr>
          <w:p w14:paraId="44D3237A" w14:textId="77777777" w:rsidR="008502E6" w:rsidRPr="00071E7A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7304E9F1" w14:textId="56DA8606" w:rsidR="008502E6" w:rsidRPr="00071E7A" w:rsidRDefault="00EE0AC0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59" w:type="dxa"/>
          </w:tcPr>
          <w:p w14:paraId="1E8FAE9A" w14:textId="77777777" w:rsidR="008502E6" w:rsidRPr="00071E7A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929FABA" w14:textId="7A3005EF" w:rsidR="008502E6" w:rsidRPr="00071E7A" w:rsidRDefault="00EE0AC0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E6665D" w:rsidRPr="00071E7A" w14:paraId="7E744889" w14:textId="77777777" w:rsidTr="009127E2">
        <w:trPr>
          <w:tblHeader/>
        </w:trPr>
        <w:tc>
          <w:tcPr>
            <w:tcW w:w="1349" w:type="dxa"/>
            <w:vAlign w:val="center"/>
          </w:tcPr>
          <w:p w14:paraId="35925E9C" w14:textId="77777777" w:rsidR="00E6665D" w:rsidRPr="00071E7A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14:paraId="4B444769" w14:textId="77777777" w:rsidR="00E6665D" w:rsidRPr="00071E7A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0" w:type="dxa"/>
            <w:vAlign w:val="center"/>
          </w:tcPr>
          <w:p w14:paraId="15745E97" w14:textId="77777777" w:rsidR="00E6665D" w:rsidRPr="00071E7A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5D795C" w14:textId="77777777" w:rsidR="00E6665D" w:rsidRPr="00071E7A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905823C" w14:textId="77777777" w:rsidR="00E6665D" w:rsidRPr="00071E7A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0361FA0A" w14:textId="77777777" w:rsidR="00E6665D" w:rsidRPr="00071E7A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60C1F49F" w14:textId="77777777" w:rsidR="00E6665D" w:rsidRPr="00071E7A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305" w:type="dxa"/>
          </w:tcPr>
          <w:p w14:paraId="0BD2714D" w14:textId="77777777" w:rsidR="00E6665D" w:rsidRPr="00071E7A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23513BEA" w14:textId="77777777" w:rsidR="00E6665D" w:rsidRPr="00071E7A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49F2" w:rsidRPr="00071E7A" w14:paraId="3C791F9B" w14:textId="77777777" w:rsidTr="009127E2">
        <w:tc>
          <w:tcPr>
            <w:tcW w:w="1349" w:type="dxa"/>
            <w:vAlign w:val="center"/>
          </w:tcPr>
          <w:p w14:paraId="7C3FB487" w14:textId="577A0C34" w:rsidR="00C849F2" w:rsidRPr="00071E7A" w:rsidRDefault="00C849F2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11" w:type="dxa"/>
            <w:vAlign w:val="center"/>
          </w:tcPr>
          <w:p w14:paraId="32FD9A27" w14:textId="77777777" w:rsidR="00C849F2" w:rsidRPr="00071E7A" w:rsidRDefault="00C849F2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20" w:type="dxa"/>
            <w:vAlign w:val="center"/>
          </w:tcPr>
          <w:p w14:paraId="460F8E6D" w14:textId="77777777" w:rsidR="00C849F2" w:rsidRPr="00071E7A" w:rsidRDefault="00C849F2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DD7D7A5" w14:textId="77777777" w:rsidR="00C849F2" w:rsidRPr="00071E7A" w:rsidRDefault="00C849F2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78ABEF" w14:textId="77777777" w:rsidR="00C849F2" w:rsidRPr="00071E7A" w:rsidRDefault="00C849F2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7C68C53D" w14:textId="77777777" w:rsidR="00C849F2" w:rsidRPr="00071E7A" w:rsidRDefault="00C849F2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5A63B80F" w14:textId="77777777" w:rsidR="00C849F2" w:rsidRPr="00071E7A" w:rsidRDefault="00C849F2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" w:type="dxa"/>
          </w:tcPr>
          <w:p w14:paraId="3E98FDE0" w14:textId="77777777" w:rsidR="00C849F2" w:rsidRPr="00071E7A" w:rsidRDefault="00C849F2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0E505FD5" w14:textId="77777777" w:rsidR="00C849F2" w:rsidRPr="00071E7A" w:rsidRDefault="00C849F2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8435E" w:rsidRPr="00071E7A" w14:paraId="45621875" w14:textId="77777777" w:rsidTr="00FB4B9A">
        <w:tc>
          <w:tcPr>
            <w:tcW w:w="1349" w:type="dxa"/>
            <w:shd w:val="clear" w:color="000000" w:fill="FFFFFF"/>
            <w:vAlign w:val="center"/>
          </w:tcPr>
          <w:p w14:paraId="71AA18E2" w14:textId="1B36FA46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25898140" w14:textId="4AC7D6D3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7304480" w14:textId="43C9086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1C0AA96" w14:textId="0248FA4C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75CE5ED" w14:textId="41ADBFA6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21EDA01A" w14:textId="69D40586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3423B83F" w14:textId="3431460E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9602892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9014127" w14:textId="3A6FD239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02D6663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8BDA90D" w14:textId="3A675B9F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F0B1D54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87115E8" w14:textId="767D3CFF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08435E" w:rsidRPr="00071E7A" w14:paraId="6325919C" w14:textId="77777777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14:paraId="3B07BAE6" w14:textId="36B33F09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3299E352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54B28B7E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609E3E48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1C8445F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6AF3BFC9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2411629B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A008D07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22F32A4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7B6830A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FCDD8B8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6FFECA0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435E" w:rsidRPr="00071E7A" w14:paraId="40890E9D" w14:textId="77777777" w:rsidTr="00FB4B9A">
        <w:tc>
          <w:tcPr>
            <w:tcW w:w="1349" w:type="dxa"/>
            <w:shd w:val="clear" w:color="000000" w:fill="FFFFFF"/>
            <w:vAlign w:val="center"/>
          </w:tcPr>
          <w:p w14:paraId="3350058F" w14:textId="0DDDD8C3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1FF20A67" w14:textId="7D4A1976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385E7E3" w14:textId="54C2F991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31DBA77" w14:textId="10D8E60F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687609E" w14:textId="5F39971F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2924AC5" w14:textId="7F53B6EF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114B11FB" w14:textId="00C15BF8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7FD7652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1B0DABE" w14:textId="5535A8D7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18C47248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3610408" w14:textId="3DE5E74B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BE47281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609C9A2" w14:textId="288A922D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08435E" w:rsidRPr="00071E7A" w14:paraId="16B02DE5" w14:textId="77777777" w:rsidTr="00D0311F">
        <w:tc>
          <w:tcPr>
            <w:tcW w:w="2660" w:type="dxa"/>
            <w:gridSpan w:val="2"/>
            <w:shd w:val="clear" w:color="000000" w:fill="FFFFFF"/>
            <w:vAlign w:val="center"/>
          </w:tcPr>
          <w:p w14:paraId="650270CE" w14:textId="4CADDCDB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9AE6B86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235FC19B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2B932D8D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484756AF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73D556F5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A75D79C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75DD5702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475FD1AD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1FBADB1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F4342F4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26C7AD0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435E" w:rsidRPr="00071E7A" w14:paraId="22705183" w14:textId="77777777" w:rsidTr="00FB4B9A">
        <w:tc>
          <w:tcPr>
            <w:tcW w:w="1349" w:type="dxa"/>
            <w:shd w:val="clear" w:color="000000" w:fill="FFFFFF"/>
            <w:vAlign w:val="center"/>
          </w:tcPr>
          <w:p w14:paraId="7FDD63BC" w14:textId="05FC895C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6B482751" w14:textId="6887320F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A1950BA" w14:textId="772548A9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83AC49D" w14:textId="28CCD870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1959B19" w14:textId="739B8538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336BBC50" w14:textId="6E791FB6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472425AC" w14:textId="218E9D62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0C624CE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C7ECD33" w14:textId="5F9925B0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792F99E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C7EDEF1" w14:textId="34AF5302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1A3B9467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AB8E684" w14:textId="12ECDDCE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08435E" w:rsidRPr="00071E7A" w14:paraId="1CFA29C0" w14:textId="77777777" w:rsidTr="00FB4B9A">
        <w:tc>
          <w:tcPr>
            <w:tcW w:w="1349" w:type="dxa"/>
            <w:shd w:val="clear" w:color="000000" w:fill="FFFFFF"/>
            <w:vAlign w:val="center"/>
          </w:tcPr>
          <w:p w14:paraId="49F3D64C" w14:textId="1B2A0E28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2A70F4EE" w14:textId="33DD39A0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A7127B3" w14:textId="388EB4FD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20CE4AD" w14:textId="002A0EBC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3ADBB34" w14:textId="13A9EBDE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6AF3AB8E" w14:textId="1186C1A2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109558F" w14:textId="4AD0DEE4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E2402DF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68F207E" w14:textId="7C19EB5F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BDE68CC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1E6750F3" w14:textId="1CC59F40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C99310C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BFB9119" w14:textId="5900ADBD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8435E" w:rsidRPr="00071E7A" w14:paraId="0F25CFD3" w14:textId="77777777" w:rsidTr="00D80265">
        <w:tc>
          <w:tcPr>
            <w:tcW w:w="2660" w:type="dxa"/>
            <w:gridSpan w:val="2"/>
            <w:shd w:val="clear" w:color="000000" w:fill="FFFFFF"/>
            <w:vAlign w:val="center"/>
          </w:tcPr>
          <w:p w14:paraId="44207108" w14:textId="76A58D74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B9D2848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471F2CF8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120D05A1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189DBBAC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76356237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905C2AD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6D0A59DC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4126463B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74612244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4D6C8CEE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5867549C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435E" w:rsidRPr="00071E7A" w14:paraId="798EC48B" w14:textId="77777777" w:rsidTr="00D80265">
        <w:tc>
          <w:tcPr>
            <w:tcW w:w="1349" w:type="dxa"/>
            <w:shd w:val="clear" w:color="000000" w:fill="FFFFFF"/>
            <w:vAlign w:val="center"/>
          </w:tcPr>
          <w:p w14:paraId="38A27B63" w14:textId="3E22CA2E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4C646579" w14:textId="0BB81BD6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295AAFF" w14:textId="08F5B10D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2CDE2E4" w14:textId="1ADF5DBA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2F85E7AC" w14:textId="17C51B85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3F1576B9" w14:textId="2503E63C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35785B65" w14:textId="4FBA21C5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556F068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351A0E5" w14:textId="46B22C11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D96463B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9114BDC" w14:textId="1E2EBD55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797E54D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944A586" w14:textId="2CEF0B1C" w:rsidR="0008435E" w:rsidRPr="00071E7A" w:rsidRDefault="00EE0AC0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8435E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8435E" w:rsidRPr="00071E7A" w14:paraId="3ADB863F" w14:textId="77777777" w:rsidTr="006328F8">
        <w:tc>
          <w:tcPr>
            <w:tcW w:w="2660" w:type="dxa"/>
            <w:gridSpan w:val="2"/>
            <w:shd w:val="clear" w:color="000000" w:fill="FFFFFF"/>
            <w:vAlign w:val="center"/>
          </w:tcPr>
          <w:p w14:paraId="7FC8E9FB" w14:textId="37A5D4E0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9C53D5D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7ED00A4C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0E280CEF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184E219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51E2B88A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01CE6FB6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67A049F8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0B42996C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1504850D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970FBC4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E778950" w14:textId="77777777" w:rsidR="0008435E" w:rsidRPr="00071E7A" w:rsidRDefault="0008435E" w:rsidP="0008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7C12" w:rsidRPr="00071E7A" w14:paraId="7797749D" w14:textId="77777777" w:rsidTr="006328F8">
        <w:tc>
          <w:tcPr>
            <w:tcW w:w="1349" w:type="dxa"/>
            <w:shd w:val="clear" w:color="000000" w:fill="FFFFFF"/>
            <w:vAlign w:val="center"/>
          </w:tcPr>
          <w:p w14:paraId="12BA03F8" w14:textId="0E730D35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0536F5D9" w14:textId="6C4BA438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8823484" w14:textId="27E1F5CB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262565A6" w14:textId="7475C27B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3B965E7" w14:textId="52C2C168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7A87052A" w14:textId="6F5F412C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8DE0994" w14:textId="1F16322B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9224D34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63F8A6F2" w14:textId="76493C0F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52970B3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1D55440" w14:textId="02B034A1" w:rsidR="00467C12" w:rsidRPr="00071E7A" w:rsidRDefault="00091A68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00DF131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1EACBC1" w14:textId="5B0AA2BA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467C12" w:rsidRPr="00071E7A" w14:paraId="61D1EC4C" w14:textId="77777777" w:rsidTr="006328F8">
        <w:tc>
          <w:tcPr>
            <w:tcW w:w="1349" w:type="dxa"/>
            <w:shd w:val="clear" w:color="000000" w:fill="FFFFFF"/>
            <w:vAlign w:val="center"/>
          </w:tcPr>
          <w:p w14:paraId="0861B282" w14:textId="10F4D1DE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2709E84A" w14:textId="4E3CF9DD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221282A" w14:textId="1C3BD330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D0E9F77" w14:textId="560FD288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508414C" w14:textId="2BA1D7E9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28BDA267" w14:textId="613F9F49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E0C2030" w14:textId="59985D63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23B91F4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25B002D" w14:textId="7CD714A2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822A394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3EA3E75" w14:textId="5860CA2C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C6AD23D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59104FCA" w14:textId="7ADEF227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67C12" w:rsidRPr="00071E7A" w14:paraId="7E18AA14" w14:textId="77777777" w:rsidTr="00424DFD">
        <w:tc>
          <w:tcPr>
            <w:tcW w:w="2660" w:type="dxa"/>
            <w:gridSpan w:val="2"/>
            <w:shd w:val="clear" w:color="000000" w:fill="FFFFFF"/>
            <w:vAlign w:val="center"/>
          </w:tcPr>
          <w:p w14:paraId="2525026B" w14:textId="60F9C43B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27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ครั้งที่ </w:t>
            </w:r>
            <w:r w:rsidR="00EE0AC0" w:rsidRPr="00912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12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E0AC0" w:rsidRPr="00912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7DA84F6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352B8CC9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62C4D66E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4632AE1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5B70C950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0E7D829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95C450F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3D211B6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CFE54F9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040EB6D8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3891C8A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7C12" w:rsidRPr="00071E7A" w14:paraId="046CE5D1" w14:textId="77777777" w:rsidTr="00424DFD">
        <w:tc>
          <w:tcPr>
            <w:tcW w:w="1349" w:type="dxa"/>
            <w:shd w:val="clear" w:color="000000" w:fill="FFFFFF"/>
            <w:vAlign w:val="center"/>
          </w:tcPr>
          <w:p w14:paraId="1341BA34" w14:textId="7882237F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5B9116F5" w14:textId="0585BF18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682AAC70" w14:textId="02D9D67A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826330F" w14:textId="341CE53E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C818F47" w14:textId="48903A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16285EA" w14:textId="71FD0F6F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BB823E0" w14:textId="6986D3B6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244EEE4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198D623E" w14:textId="76737F74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FFEADF4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86443C7" w14:textId="152FCE39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498916D6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B3DFF03" w14:textId="34011C53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67C12" w:rsidRPr="00071E7A" w14:paraId="2999D566" w14:textId="77777777" w:rsidTr="00424DFD">
        <w:tc>
          <w:tcPr>
            <w:tcW w:w="1349" w:type="dxa"/>
            <w:shd w:val="clear" w:color="000000" w:fill="FFFFFF"/>
            <w:vAlign w:val="center"/>
          </w:tcPr>
          <w:p w14:paraId="4BC9B440" w14:textId="65158F54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11" w:type="dxa"/>
            <w:shd w:val="clear" w:color="000000" w:fill="FFFFFF"/>
          </w:tcPr>
          <w:p w14:paraId="1414D205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14:paraId="7DC9CA54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4163E16A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2FCB84BD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2DB00959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55636822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619EC128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2650F73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A0E622E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4D9496A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0EE24506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97E9EAB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7C12" w:rsidRPr="00071E7A" w14:paraId="6CB551E4" w14:textId="77777777" w:rsidTr="00424DFD">
        <w:tc>
          <w:tcPr>
            <w:tcW w:w="1349" w:type="dxa"/>
            <w:shd w:val="clear" w:color="000000" w:fill="FFFFFF"/>
            <w:vAlign w:val="center"/>
          </w:tcPr>
          <w:p w14:paraId="0A800767" w14:textId="596D7B6A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6CA89DDB" w14:textId="001105C3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BBCD78B" w14:textId="3594D36B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36A5A213" w14:textId="0C86314D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B477DAF" w14:textId="1BA22A80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50AD60B0" w14:textId="5EFCB611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6633008" w14:textId="0175F314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4636728E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31D58EA6" w14:textId="284B1388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8CE40B5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B9547C1" w14:textId="1FC47E8F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72EE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38EE9573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3E82A8E" w14:textId="3818FD3B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7C12" w:rsidRPr="00071E7A" w14:paraId="59E074A2" w14:textId="77777777" w:rsidTr="00424DFD">
        <w:tc>
          <w:tcPr>
            <w:tcW w:w="1349" w:type="dxa"/>
            <w:shd w:val="clear" w:color="000000" w:fill="FFFFFF"/>
            <w:vAlign w:val="center"/>
          </w:tcPr>
          <w:p w14:paraId="49BA531D" w14:textId="4B34F09F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0C1353C2" w14:textId="6FDF245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C80F33F" w14:textId="46EC667D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A009373" w14:textId="294CC04F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3257B44" w14:textId="77AE7360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2FF6CD66" w14:textId="3BCC4F91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A3298E6" w14:textId="4729EDA2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2207709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6283790C" w14:textId="027DD27E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8C7A709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E5FF0C4" w14:textId="51856B6C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72EE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51A469A4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B759BA3" w14:textId="4F2BB8C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7C12" w:rsidRPr="00071E7A" w14:paraId="41662C91" w14:textId="77777777" w:rsidTr="00FB4B9A">
        <w:tc>
          <w:tcPr>
            <w:tcW w:w="1349" w:type="dxa"/>
            <w:shd w:val="clear" w:color="000000" w:fill="FFFFFF"/>
            <w:vAlign w:val="center"/>
          </w:tcPr>
          <w:p w14:paraId="7516F18B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0C3D54D0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7EB7805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0F682419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293D831D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7DBB392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0284BF2F" w14:textId="1C94DCDA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9A72B11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D2BFF79" w14:textId="508E2558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BF49CB2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22C4D66" w14:textId="3EE4AAE0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28A24242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3D4AFB8" w14:textId="6A1E4EC9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67C12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467C12" w:rsidRPr="00071E7A" w14:paraId="4CFD3A70" w14:textId="77777777" w:rsidTr="00FB4B9A">
        <w:tc>
          <w:tcPr>
            <w:tcW w:w="1349" w:type="dxa"/>
            <w:shd w:val="clear" w:color="000000" w:fill="FFFFFF"/>
            <w:vAlign w:val="center"/>
          </w:tcPr>
          <w:p w14:paraId="07C880EF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1" w:type="dxa"/>
            <w:gridSpan w:val="4"/>
            <w:shd w:val="clear" w:color="000000" w:fill="FFFFFF"/>
          </w:tcPr>
          <w:p w14:paraId="32070487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หัก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52456F41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CCA0401" w14:textId="7ECB384C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D0869B5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6CC52AB" w14:textId="40E0BE3A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78C4529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B4603F8" w14:textId="44CC7A36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58132546" w14:textId="7F15FD16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189C2A5" w14:textId="13EDCF9E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7C12" w:rsidRPr="00071E7A" w14:paraId="32A9CE01" w14:textId="77777777" w:rsidTr="00FB4B9A">
        <w:tc>
          <w:tcPr>
            <w:tcW w:w="1349" w:type="dxa"/>
            <w:shd w:val="clear" w:color="000000" w:fill="FFFFFF"/>
            <w:vAlign w:val="center"/>
          </w:tcPr>
          <w:p w14:paraId="29B7B654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10" w:type="dxa"/>
            <w:gridSpan w:val="5"/>
            <w:shd w:val="clear" w:color="000000" w:fill="FFFFFF"/>
          </w:tcPr>
          <w:p w14:paraId="07DA6D9D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หุ้นกู้ประเภทไม่ด้อยสิทธิและไม่มีหลักประกัน -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61ABE33E" w14:textId="1D34E169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67C1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1A39BF1B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46532C5" w14:textId="6F94F1A1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67C1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9597FBE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69865D22" w14:textId="385B1EC2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67C1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2AFDBA2" w14:textId="77777777" w:rsidR="00467C12" w:rsidRPr="00071E7A" w:rsidRDefault="00467C12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0F89C07A" w14:textId="15F8A289" w:rsidR="00467C12" w:rsidRPr="00071E7A" w:rsidRDefault="00EE0AC0" w:rsidP="00467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67C12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</w:tr>
    </w:tbl>
    <w:p w14:paraId="3750D35B" w14:textId="77777777" w:rsidR="001D56D0" w:rsidRPr="00071E7A" w:rsidRDefault="00144BCE" w:rsidP="00E416D4">
      <w:pPr>
        <w:pStyle w:val="BodyTextIndent2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2C91F7A" w14:textId="77777777" w:rsidR="001D56D0" w:rsidRPr="00071E7A" w:rsidRDefault="001D5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F760CF" w14:textId="4D840A0D" w:rsidR="00C20D30" w:rsidRPr="00071E7A" w:rsidRDefault="00C20D30" w:rsidP="00BE5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C20D30" w:rsidRPr="00071E7A" w:rsidSect="004B65D8">
          <w:footerReference w:type="first" r:id="rId18"/>
          <w:type w:val="nextColumn"/>
          <w:pgSz w:w="16834" w:h="11909" w:orient="landscape" w:code="9"/>
          <w:pgMar w:top="691" w:right="1152" w:bottom="576" w:left="1152" w:header="720" w:footer="613" w:gutter="0"/>
          <w:cols w:space="720"/>
          <w:docGrid w:linePitch="360"/>
        </w:sectPr>
      </w:pPr>
    </w:p>
    <w:p w14:paraId="28EE12B2" w14:textId="29F21DE9" w:rsidR="00BE5C8D" w:rsidRPr="00071E7A" w:rsidRDefault="00BE5C8D" w:rsidP="00BE5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lastRenderedPageBreak/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6CD13FB7" w14:textId="77777777" w:rsidR="00BE5C8D" w:rsidRPr="00071E7A" w:rsidRDefault="00BE5C8D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20024" w14:textId="71A9ED6B" w:rsidR="00334AE9" w:rsidRPr="00071E7A" w:rsidRDefault="00334AE9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รายการเคลื่อนไหวในระหว่างปีสิ้นสุดวันที่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ของหุ้นกู้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91C254B" w14:textId="77777777" w:rsidR="00BB6725" w:rsidRPr="00071E7A" w:rsidRDefault="00BB672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58" w:type="dxa"/>
        <w:tblInd w:w="558" w:type="dxa"/>
        <w:tblLook w:val="01E0" w:firstRow="1" w:lastRow="1" w:firstColumn="1" w:lastColumn="1" w:noHBand="0" w:noVBand="0"/>
      </w:tblPr>
      <w:tblGrid>
        <w:gridCol w:w="5832"/>
        <w:gridCol w:w="1440"/>
        <w:gridCol w:w="361"/>
        <w:gridCol w:w="1425"/>
      </w:tblGrid>
      <w:tr w:rsidR="009D0228" w:rsidRPr="00071E7A" w14:paraId="00D36691" w14:textId="77777777" w:rsidTr="009D0228">
        <w:trPr>
          <w:trHeight w:val="362"/>
        </w:trPr>
        <w:tc>
          <w:tcPr>
            <w:tcW w:w="5832" w:type="dxa"/>
          </w:tcPr>
          <w:p w14:paraId="57CF7B45" w14:textId="77777777" w:rsidR="009D0228" w:rsidRPr="00071E7A" w:rsidRDefault="009D0228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26" w:type="dxa"/>
            <w:gridSpan w:val="3"/>
          </w:tcPr>
          <w:p w14:paraId="4DB8FBC7" w14:textId="5783CA0D" w:rsidR="009D0228" w:rsidRPr="00071E7A" w:rsidRDefault="009D0228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228" w:rsidRPr="00071E7A" w14:paraId="4D949E08" w14:textId="77777777" w:rsidTr="009D0228">
        <w:trPr>
          <w:trHeight w:val="351"/>
        </w:trPr>
        <w:tc>
          <w:tcPr>
            <w:tcW w:w="5832" w:type="dxa"/>
          </w:tcPr>
          <w:p w14:paraId="4912685F" w14:textId="77777777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3AD7FB" w14:textId="3AFF0B25" w:rsidR="009D0228" w:rsidRPr="00071E7A" w:rsidRDefault="00EE0AC0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61" w:type="dxa"/>
          </w:tcPr>
          <w:p w14:paraId="067CAAD4" w14:textId="77777777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7B2370B" w14:textId="7C9641AC" w:rsidR="009D0228" w:rsidRPr="00071E7A" w:rsidRDefault="00EE0AC0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543CA" w:rsidRPr="00071E7A" w14:paraId="50E4E32B" w14:textId="77777777" w:rsidTr="009D0228">
        <w:trPr>
          <w:trHeight w:val="351"/>
        </w:trPr>
        <w:tc>
          <w:tcPr>
            <w:tcW w:w="5832" w:type="dxa"/>
          </w:tcPr>
          <w:p w14:paraId="597F7751" w14:textId="77777777" w:rsidR="005543CA" w:rsidRPr="00071E7A" w:rsidRDefault="005543CA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3"/>
          </w:tcPr>
          <w:p w14:paraId="0A11332C" w14:textId="77777777" w:rsidR="005543CA" w:rsidRPr="00071E7A" w:rsidRDefault="005543CA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D0228" w:rsidRPr="00071E7A" w14:paraId="70D8464F" w14:textId="77777777" w:rsidTr="009D0228">
        <w:trPr>
          <w:trHeight w:val="111"/>
        </w:trPr>
        <w:tc>
          <w:tcPr>
            <w:tcW w:w="5832" w:type="dxa"/>
          </w:tcPr>
          <w:p w14:paraId="77EBCDB2" w14:textId="402739C2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2C3F2724" w14:textId="1528C7A1" w:rsidR="009D0228" w:rsidRPr="00071E7A" w:rsidRDefault="00EE0AC0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D0228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361" w:type="dxa"/>
          </w:tcPr>
          <w:p w14:paraId="0DCD6520" w14:textId="77777777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BAD3653" w14:textId="5D86C9C7" w:rsidR="009D0228" w:rsidRPr="00071E7A" w:rsidRDefault="00EE0AC0" w:rsidP="009D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D0228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D0228" w:rsidRPr="00071E7A" w14:paraId="5ADC5083" w14:textId="77777777" w:rsidTr="009D0228">
        <w:trPr>
          <w:trHeight w:val="351"/>
        </w:trPr>
        <w:tc>
          <w:tcPr>
            <w:tcW w:w="5832" w:type="dxa"/>
          </w:tcPr>
          <w:p w14:paraId="340E279B" w14:textId="77777777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440" w:type="dxa"/>
          </w:tcPr>
          <w:p w14:paraId="1E123629" w14:textId="0B7BE3CA" w:rsidR="009D0228" w:rsidRPr="00071E7A" w:rsidRDefault="00EE0AC0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D0228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361" w:type="dxa"/>
          </w:tcPr>
          <w:p w14:paraId="3BB475FF" w14:textId="77777777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51F8CD5" w14:textId="3E2EB6AC" w:rsidR="009D0228" w:rsidRPr="00071E7A" w:rsidRDefault="00EE0AC0" w:rsidP="009D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D0228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D0228" w:rsidRPr="00071E7A" w14:paraId="61378C72" w14:textId="77777777" w:rsidTr="009D0228">
        <w:trPr>
          <w:trHeight w:val="351"/>
        </w:trPr>
        <w:tc>
          <w:tcPr>
            <w:tcW w:w="5832" w:type="dxa"/>
          </w:tcPr>
          <w:p w14:paraId="51098DAD" w14:textId="77777777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ชำระหุ้นกู้คืนระหว่างปี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8D08C0" w14:textId="632003E2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1" w:type="dxa"/>
          </w:tcPr>
          <w:p w14:paraId="1B95A4F7" w14:textId="77777777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6E64AE8" w14:textId="203667FF" w:rsidR="009D0228" w:rsidRPr="00071E7A" w:rsidRDefault="009D0228" w:rsidP="009D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D0228" w:rsidRPr="00071E7A" w14:paraId="654B088A" w14:textId="77777777" w:rsidTr="009D0228">
        <w:trPr>
          <w:trHeight w:val="362"/>
        </w:trPr>
        <w:tc>
          <w:tcPr>
            <w:tcW w:w="5832" w:type="dxa"/>
          </w:tcPr>
          <w:p w14:paraId="2B13E81A" w14:textId="54095659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BBFC7F" w14:textId="375696F9" w:rsidR="009D0228" w:rsidRPr="00071E7A" w:rsidRDefault="00EE0AC0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D0228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361" w:type="dxa"/>
          </w:tcPr>
          <w:p w14:paraId="07D25FD1" w14:textId="77777777" w:rsidR="009D0228" w:rsidRPr="00071E7A" w:rsidRDefault="009D0228" w:rsidP="0055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CB299F0" w14:textId="39892ECC" w:rsidR="009D0228" w:rsidRPr="00071E7A" w:rsidRDefault="00EE0AC0" w:rsidP="009D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9D0228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</w:tr>
    </w:tbl>
    <w:p w14:paraId="05D074D2" w14:textId="77777777" w:rsidR="00AC542B" w:rsidRPr="00071E7A" w:rsidRDefault="00AC542B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2E3CB10" w14:textId="6CCBCB73" w:rsidR="0009216A" w:rsidRPr="00071E7A" w:rsidRDefault="00C8471E" w:rsidP="00AC542B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หนี้สิน</w:t>
      </w:r>
      <w:r w:rsidR="0009216A" w:rsidRPr="00071E7A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หมุนเวียนอื่น</w:t>
      </w:r>
    </w:p>
    <w:p w14:paraId="37F1EA20" w14:textId="77777777" w:rsidR="00306AB5" w:rsidRPr="00071E7A" w:rsidRDefault="00306AB5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07"/>
        <w:gridCol w:w="238"/>
        <w:gridCol w:w="1112"/>
        <w:gridCol w:w="284"/>
        <w:gridCol w:w="1156"/>
        <w:gridCol w:w="238"/>
        <w:gridCol w:w="1112"/>
      </w:tblGrid>
      <w:tr w:rsidR="00306AB5" w:rsidRPr="00071E7A" w14:paraId="51580387" w14:textId="77777777" w:rsidTr="00295C12">
        <w:tc>
          <w:tcPr>
            <w:tcW w:w="3960" w:type="dxa"/>
          </w:tcPr>
          <w:p w14:paraId="56AF98C7" w14:textId="77777777" w:rsidR="00306AB5" w:rsidRPr="00071E7A" w:rsidRDefault="00306AB5" w:rsidP="008B7121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2984EB40" w14:textId="77777777" w:rsidR="00306AB5" w:rsidRPr="00071E7A" w:rsidRDefault="00306AB5" w:rsidP="008B7121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B41D1BC" w14:textId="77777777" w:rsidR="00306AB5" w:rsidRPr="00071E7A" w:rsidRDefault="00306AB5" w:rsidP="008B7121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5718112E" w14:textId="77777777" w:rsidR="00306AB5" w:rsidRPr="00071E7A" w:rsidRDefault="00306AB5" w:rsidP="008B7121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0A6F" w:rsidRPr="00071E7A" w14:paraId="21178007" w14:textId="77777777" w:rsidTr="00295C12">
        <w:tc>
          <w:tcPr>
            <w:tcW w:w="3960" w:type="dxa"/>
          </w:tcPr>
          <w:p w14:paraId="388C2883" w14:textId="77777777" w:rsidR="00580A6F" w:rsidRPr="00071E7A" w:rsidRDefault="00580A6F" w:rsidP="00580A6F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73FAF497" w14:textId="28B3049D" w:rsidR="00580A6F" w:rsidRPr="00071E7A" w:rsidRDefault="00EE0AC0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7D863E3C" w14:textId="77777777" w:rsidR="00580A6F" w:rsidRPr="00071E7A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20E8DE4" w14:textId="771EF2F1" w:rsidR="00580A6F" w:rsidRPr="00071E7A" w:rsidRDefault="00EE0AC0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236634AE" w14:textId="77777777" w:rsidR="00580A6F" w:rsidRPr="00071E7A" w:rsidRDefault="00580A6F" w:rsidP="00580A6F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22FFAA50" w14:textId="338D5123" w:rsidR="00580A6F" w:rsidRPr="00071E7A" w:rsidRDefault="00EE0AC0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45359442" w14:textId="77777777" w:rsidR="00580A6F" w:rsidRPr="00071E7A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3856F9C" w14:textId="5E4B6727" w:rsidR="00580A6F" w:rsidRPr="00071E7A" w:rsidRDefault="00EE0AC0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80A6F" w:rsidRPr="00071E7A" w14:paraId="5781F2A9" w14:textId="77777777" w:rsidTr="00295C12">
        <w:tc>
          <w:tcPr>
            <w:tcW w:w="3960" w:type="dxa"/>
          </w:tcPr>
          <w:p w14:paraId="1D97438B" w14:textId="77777777" w:rsidR="00580A6F" w:rsidRPr="00071E7A" w:rsidRDefault="00580A6F" w:rsidP="00580A6F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4F06EB69" w14:textId="77777777" w:rsidR="00580A6F" w:rsidRPr="00071E7A" w:rsidRDefault="00580A6F" w:rsidP="00580A6F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24B9B" w:rsidRPr="00071E7A" w14:paraId="48AF6366" w14:textId="77777777" w:rsidTr="00295C12">
        <w:tc>
          <w:tcPr>
            <w:tcW w:w="3960" w:type="dxa"/>
          </w:tcPr>
          <w:p w14:paraId="652A9CE5" w14:textId="6614107B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อสังหาริมทรัพย์พัฒนาเพื่อขายค้างจ่าย</w:t>
            </w:r>
          </w:p>
        </w:tc>
        <w:tc>
          <w:tcPr>
            <w:tcW w:w="1107" w:type="dxa"/>
            <w:shd w:val="clear" w:color="auto" w:fill="auto"/>
          </w:tcPr>
          <w:p w14:paraId="2ED1E724" w14:textId="05562BFB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24B9B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</w:p>
        </w:tc>
        <w:tc>
          <w:tcPr>
            <w:tcW w:w="238" w:type="dxa"/>
            <w:shd w:val="clear" w:color="auto" w:fill="auto"/>
          </w:tcPr>
          <w:p w14:paraId="459D23C6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87238A6" w14:textId="16D6D27A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24B9B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284" w:type="dxa"/>
            <w:shd w:val="clear" w:color="auto" w:fill="auto"/>
          </w:tcPr>
          <w:p w14:paraId="10F40A5B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D3DF48F" w14:textId="18D76924" w:rsidR="00F24B9B" w:rsidRPr="00071E7A" w:rsidRDefault="00F24B9B" w:rsidP="00F24B9B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CDC184C" w14:textId="77777777" w:rsidR="00F24B9B" w:rsidRPr="00071E7A" w:rsidRDefault="00F24B9B" w:rsidP="00F24B9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29CE950" w14:textId="036C34B0" w:rsidR="00F24B9B" w:rsidRPr="00071E7A" w:rsidRDefault="00F24B9B" w:rsidP="00F24B9B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24B9B" w:rsidRPr="00071E7A" w14:paraId="3EC9CD03" w14:textId="77777777" w:rsidTr="00295C12">
        <w:tc>
          <w:tcPr>
            <w:tcW w:w="3960" w:type="dxa"/>
          </w:tcPr>
          <w:p w14:paraId="0B8528E2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เงินค่าบำรุงสาธารณูปโภคค้างจ่าย</w:t>
            </w:r>
          </w:p>
        </w:tc>
        <w:tc>
          <w:tcPr>
            <w:tcW w:w="1107" w:type="dxa"/>
            <w:shd w:val="clear" w:color="auto" w:fill="auto"/>
          </w:tcPr>
          <w:p w14:paraId="0E7E1E00" w14:textId="3144FBCC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24B9B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238" w:type="dxa"/>
            <w:shd w:val="clear" w:color="auto" w:fill="auto"/>
          </w:tcPr>
          <w:p w14:paraId="1751ACCF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35F4DA1" w14:textId="4996D8E3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24B9B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284" w:type="dxa"/>
            <w:shd w:val="clear" w:color="auto" w:fill="auto"/>
          </w:tcPr>
          <w:p w14:paraId="6A31D774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235F4D" w14:textId="0238B343" w:rsidR="00F24B9B" w:rsidRPr="00071E7A" w:rsidRDefault="00F24B9B" w:rsidP="00F24B9B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90BBE81" w14:textId="77777777" w:rsidR="00F24B9B" w:rsidRPr="00071E7A" w:rsidRDefault="00F24B9B" w:rsidP="00F24B9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229810D0" w14:textId="222EDE0E" w:rsidR="00F24B9B" w:rsidRPr="00071E7A" w:rsidRDefault="00F24B9B" w:rsidP="00F24B9B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24B9B" w:rsidRPr="00071E7A" w14:paraId="24E43ABA" w14:textId="77777777" w:rsidTr="005B2393">
        <w:tc>
          <w:tcPr>
            <w:tcW w:w="3960" w:type="dxa"/>
          </w:tcPr>
          <w:p w14:paraId="5ECAB093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63088326"/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เงินประกันผลงานค้างจ่าย</w:t>
            </w:r>
            <w:bookmarkEnd w:id="9"/>
          </w:p>
        </w:tc>
        <w:tc>
          <w:tcPr>
            <w:tcW w:w="1107" w:type="dxa"/>
            <w:shd w:val="clear" w:color="auto" w:fill="auto"/>
          </w:tcPr>
          <w:p w14:paraId="20E4D1FE" w14:textId="3AFB1707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238" w:type="dxa"/>
            <w:shd w:val="clear" w:color="auto" w:fill="auto"/>
          </w:tcPr>
          <w:p w14:paraId="0558C7E8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9F9BF76" w14:textId="7B0F003C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  <w:tc>
          <w:tcPr>
            <w:tcW w:w="284" w:type="dxa"/>
            <w:shd w:val="clear" w:color="auto" w:fill="auto"/>
          </w:tcPr>
          <w:p w14:paraId="3D32E3D7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45B7E01" w14:textId="7770B6E5" w:rsidR="00F24B9B" w:rsidRPr="00071E7A" w:rsidRDefault="00F24B9B" w:rsidP="00F24B9B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4FDD078" w14:textId="77777777" w:rsidR="00F24B9B" w:rsidRPr="00071E7A" w:rsidRDefault="00F24B9B" w:rsidP="00F24B9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83358D8" w14:textId="3673D95A" w:rsidR="00F24B9B" w:rsidRPr="00071E7A" w:rsidRDefault="00F24B9B" w:rsidP="00F24B9B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24B9B" w:rsidRPr="00071E7A" w14:paraId="0C35D956" w14:textId="77777777" w:rsidTr="00295C12">
        <w:tc>
          <w:tcPr>
            <w:tcW w:w="3960" w:type="dxa"/>
          </w:tcPr>
          <w:p w14:paraId="62ADA665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07" w:type="dxa"/>
            <w:shd w:val="clear" w:color="auto" w:fill="auto"/>
          </w:tcPr>
          <w:p w14:paraId="3AD54CB4" w14:textId="3C0C19B3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238" w:type="dxa"/>
            <w:shd w:val="clear" w:color="auto" w:fill="auto"/>
          </w:tcPr>
          <w:p w14:paraId="23EC7154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40C4787C" w14:textId="5BF99451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  <w:tc>
          <w:tcPr>
            <w:tcW w:w="284" w:type="dxa"/>
            <w:shd w:val="clear" w:color="auto" w:fill="auto"/>
          </w:tcPr>
          <w:p w14:paraId="4C4F0623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AB456F" w14:textId="2EDC2739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38" w:type="dxa"/>
            <w:shd w:val="clear" w:color="auto" w:fill="auto"/>
          </w:tcPr>
          <w:p w14:paraId="5B936932" w14:textId="77777777" w:rsidR="00F24B9B" w:rsidRPr="00071E7A" w:rsidRDefault="00F24B9B" w:rsidP="00F24B9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41379402" w14:textId="03471210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F24B9B" w:rsidRPr="00071E7A" w14:paraId="7F47B267" w14:textId="77777777" w:rsidTr="00295C12">
        <w:tc>
          <w:tcPr>
            <w:tcW w:w="3960" w:type="dxa"/>
          </w:tcPr>
          <w:p w14:paraId="6D07CC4A" w14:textId="72EB0773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107" w:type="dxa"/>
            <w:shd w:val="clear" w:color="auto" w:fill="auto"/>
          </w:tcPr>
          <w:p w14:paraId="5F3517F6" w14:textId="0B04E6FB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12E5138F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92C0A98" w14:textId="37F12A51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84" w:type="dxa"/>
            <w:shd w:val="clear" w:color="auto" w:fill="auto"/>
          </w:tcPr>
          <w:p w14:paraId="299F6B85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3ECA25C" w14:textId="623C692A" w:rsidR="00F24B9B" w:rsidRPr="00071E7A" w:rsidRDefault="00F24B9B" w:rsidP="00F24B9B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81D837C" w14:textId="77777777" w:rsidR="00F24B9B" w:rsidRPr="00071E7A" w:rsidRDefault="00F24B9B" w:rsidP="00F24B9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6F49DA46" w14:textId="2450D126" w:rsidR="00F24B9B" w:rsidRPr="00071E7A" w:rsidRDefault="00F24B9B" w:rsidP="00F24B9B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24B9B" w:rsidRPr="00071E7A" w14:paraId="394C2FD6" w14:textId="77777777" w:rsidTr="00295C12">
        <w:tc>
          <w:tcPr>
            <w:tcW w:w="3960" w:type="dxa"/>
          </w:tcPr>
          <w:p w14:paraId="08DF6C19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07" w:type="dxa"/>
            <w:shd w:val="clear" w:color="auto" w:fill="auto"/>
          </w:tcPr>
          <w:p w14:paraId="7E42A2DE" w14:textId="08C431F6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238" w:type="dxa"/>
            <w:shd w:val="clear" w:color="auto" w:fill="auto"/>
          </w:tcPr>
          <w:p w14:paraId="5D6F09CB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7D7A75D" w14:textId="64F89507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284" w:type="dxa"/>
            <w:shd w:val="clear" w:color="auto" w:fill="auto"/>
          </w:tcPr>
          <w:p w14:paraId="773C3C80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CE9F0A9" w14:textId="7897066B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238" w:type="dxa"/>
            <w:shd w:val="clear" w:color="auto" w:fill="auto"/>
          </w:tcPr>
          <w:p w14:paraId="15C26E78" w14:textId="77777777" w:rsidR="00F24B9B" w:rsidRPr="00071E7A" w:rsidRDefault="00F24B9B" w:rsidP="00F24B9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5F14BAB9" w14:textId="799F1392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</w:tr>
      <w:tr w:rsidR="00F24B9B" w:rsidRPr="00071E7A" w14:paraId="16728FFF" w14:textId="77777777" w:rsidTr="00295C12">
        <w:tc>
          <w:tcPr>
            <w:tcW w:w="3960" w:type="dxa"/>
          </w:tcPr>
          <w:p w14:paraId="3AD3FC69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07" w:type="dxa"/>
            <w:shd w:val="clear" w:color="auto" w:fill="auto"/>
          </w:tcPr>
          <w:p w14:paraId="71870F8C" w14:textId="2010E14A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238" w:type="dxa"/>
            <w:shd w:val="clear" w:color="auto" w:fill="auto"/>
          </w:tcPr>
          <w:p w14:paraId="656C7208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C5F86A2" w14:textId="766E2CDF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84" w:type="dxa"/>
            <w:shd w:val="clear" w:color="auto" w:fill="auto"/>
          </w:tcPr>
          <w:p w14:paraId="47BCB3A4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D447CA9" w14:textId="3D09C73E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376F3051" w14:textId="77777777" w:rsidR="00F24B9B" w:rsidRPr="00071E7A" w:rsidRDefault="00F24B9B" w:rsidP="00F24B9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F9D73DC" w14:textId="152C17C5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F24B9B" w:rsidRPr="00071E7A" w14:paraId="2159832D" w14:textId="77777777" w:rsidTr="00295C12">
        <w:tc>
          <w:tcPr>
            <w:tcW w:w="3960" w:type="dxa"/>
          </w:tcPr>
          <w:p w14:paraId="440AF1A5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2E50FC5" w14:textId="0FAFAB55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  <w:tc>
          <w:tcPr>
            <w:tcW w:w="238" w:type="dxa"/>
            <w:shd w:val="clear" w:color="auto" w:fill="auto"/>
          </w:tcPr>
          <w:p w14:paraId="589AE7AF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49B70CCD" w14:textId="580D1708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284" w:type="dxa"/>
            <w:shd w:val="clear" w:color="auto" w:fill="auto"/>
          </w:tcPr>
          <w:p w14:paraId="0E72E15A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83BFB1B" w14:textId="223BFEDF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238" w:type="dxa"/>
            <w:shd w:val="clear" w:color="auto" w:fill="auto"/>
          </w:tcPr>
          <w:p w14:paraId="601D2A9A" w14:textId="77777777" w:rsidR="00F24B9B" w:rsidRPr="00071E7A" w:rsidRDefault="00F24B9B" w:rsidP="00F24B9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9F83015" w14:textId="28E3CE85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F24B9B" w:rsidRPr="00071E7A" w14:paraId="56924F94" w14:textId="77777777" w:rsidTr="00295C12">
        <w:tc>
          <w:tcPr>
            <w:tcW w:w="3960" w:type="dxa"/>
          </w:tcPr>
          <w:p w14:paraId="020A1E42" w14:textId="77777777" w:rsidR="00F24B9B" w:rsidRPr="00071E7A" w:rsidRDefault="00F24B9B" w:rsidP="00F24B9B">
            <w:pPr>
              <w:pStyle w:val="a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77356" w14:textId="59A8ADDC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F24B9B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482</w:t>
            </w:r>
          </w:p>
        </w:tc>
        <w:tc>
          <w:tcPr>
            <w:tcW w:w="238" w:type="dxa"/>
            <w:shd w:val="clear" w:color="auto" w:fill="auto"/>
          </w:tcPr>
          <w:p w14:paraId="3F508E46" w14:textId="77777777" w:rsidR="00F24B9B" w:rsidRPr="00071E7A" w:rsidRDefault="00F24B9B" w:rsidP="00F24B9B">
            <w:pPr>
              <w:pStyle w:val="Heading7"/>
              <w:keepNext w:val="0"/>
              <w:tabs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EF0B8" w14:textId="5315B15B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24B9B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975</w:t>
            </w:r>
          </w:p>
        </w:tc>
        <w:tc>
          <w:tcPr>
            <w:tcW w:w="284" w:type="dxa"/>
            <w:shd w:val="clear" w:color="auto" w:fill="auto"/>
          </w:tcPr>
          <w:p w14:paraId="0B157BCB" w14:textId="77777777" w:rsidR="00F24B9B" w:rsidRPr="00071E7A" w:rsidRDefault="00F24B9B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AD005" w14:textId="44C53DF8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238" w:type="dxa"/>
            <w:shd w:val="clear" w:color="auto" w:fill="auto"/>
          </w:tcPr>
          <w:p w14:paraId="354B2F47" w14:textId="77777777" w:rsidR="00F24B9B" w:rsidRPr="00071E7A" w:rsidRDefault="00F24B9B" w:rsidP="00F24B9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17A02" w14:textId="4AEC0AC2" w:rsidR="00F24B9B" w:rsidRPr="00071E7A" w:rsidRDefault="00EE0AC0" w:rsidP="00F24B9B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</w:p>
        </w:tc>
      </w:tr>
    </w:tbl>
    <w:p w14:paraId="4B81AF41" w14:textId="76B30AF9" w:rsidR="00AC542B" w:rsidRPr="00071E7A" w:rsidRDefault="00AC542B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DB8FBF3" w14:textId="70E1642F" w:rsidR="0046523F" w:rsidRDefault="004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1A930188" w14:textId="7D68C7DF" w:rsidR="009C6D52" w:rsidRPr="00071E7A" w:rsidRDefault="00306AB5" w:rsidP="000A4DF5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4AE7F86" w14:textId="77777777" w:rsidR="009C6D52" w:rsidRPr="00071E7A" w:rsidRDefault="009C6D52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ngsana New" w:hAnsiTheme="majorBidi" w:cstheme="majorBidi"/>
          <w:kern w:val="28"/>
          <w:sz w:val="28"/>
          <w:szCs w:val="28"/>
        </w:rPr>
      </w:pPr>
    </w:p>
    <w:tbl>
      <w:tblPr>
        <w:tblW w:w="4683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2"/>
        <w:gridCol w:w="1054"/>
        <w:gridCol w:w="250"/>
        <w:gridCol w:w="1072"/>
        <w:gridCol w:w="245"/>
        <w:gridCol w:w="1076"/>
        <w:gridCol w:w="250"/>
        <w:gridCol w:w="1067"/>
      </w:tblGrid>
      <w:tr w:rsidR="00A85F43" w:rsidRPr="00071E7A" w14:paraId="60CCEC34" w14:textId="77777777" w:rsidTr="00A85F43">
        <w:trPr>
          <w:trHeight w:val="435"/>
          <w:tblHeader/>
        </w:trPr>
        <w:tc>
          <w:tcPr>
            <w:tcW w:w="2213" w:type="pct"/>
            <w:vMerge w:val="restart"/>
            <w:shd w:val="clear" w:color="auto" w:fill="auto"/>
          </w:tcPr>
          <w:p w14:paraId="055EE53D" w14:textId="77777777" w:rsidR="00A85F43" w:rsidRPr="00071E7A" w:rsidRDefault="00A85F43" w:rsidP="0074442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14:paraId="248D196C" w14:textId="77777777" w:rsidR="00A85F43" w:rsidRPr="00071E7A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6" w:type="pct"/>
          </w:tcPr>
          <w:p w14:paraId="541509EB" w14:textId="77777777" w:rsidR="00A85F43" w:rsidRPr="00071E7A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462A535D" w14:textId="77777777" w:rsidR="00A85F43" w:rsidRPr="00071E7A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1414" w:rsidRPr="00071E7A" w14:paraId="3DD96CD8" w14:textId="77777777" w:rsidTr="00A85F43">
        <w:trPr>
          <w:trHeight w:val="420"/>
          <w:tblHeader/>
        </w:trPr>
        <w:tc>
          <w:tcPr>
            <w:tcW w:w="2213" w:type="pct"/>
            <w:vMerge/>
            <w:shd w:val="clear" w:color="auto" w:fill="auto"/>
          </w:tcPr>
          <w:p w14:paraId="308E636E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14:paraId="618932F3" w14:textId="4E6AA40A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" w:type="pct"/>
            <w:vAlign w:val="center"/>
          </w:tcPr>
          <w:p w14:paraId="677472C3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79637E8D" w14:textId="3C200CB0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6" w:type="pct"/>
          </w:tcPr>
          <w:p w14:paraId="78FACDA6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vAlign w:val="center"/>
          </w:tcPr>
          <w:p w14:paraId="48B03ED5" w14:textId="19C6A8EC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" w:type="pct"/>
            <w:vAlign w:val="center"/>
          </w:tcPr>
          <w:p w14:paraId="2C675004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vAlign w:val="center"/>
          </w:tcPr>
          <w:p w14:paraId="12756CBE" w14:textId="5C38881E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6322F" w:rsidRPr="00071E7A" w14:paraId="45DA71DC" w14:textId="77777777" w:rsidTr="0074442F">
        <w:trPr>
          <w:trHeight w:val="420"/>
          <w:tblHeader/>
        </w:trPr>
        <w:tc>
          <w:tcPr>
            <w:tcW w:w="2213" w:type="pct"/>
          </w:tcPr>
          <w:p w14:paraId="593180AB" w14:textId="77777777" w:rsidR="0016322F" w:rsidRPr="00071E7A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87" w:type="pct"/>
            <w:gridSpan w:val="7"/>
          </w:tcPr>
          <w:p w14:paraId="5B221708" w14:textId="77777777" w:rsidR="0016322F" w:rsidRPr="00071E7A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16322F" w:rsidRPr="00071E7A" w14:paraId="2BBD18FD" w14:textId="77777777" w:rsidTr="00A85F43">
        <w:trPr>
          <w:trHeight w:val="420"/>
        </w:trPr>
        <w:tc>
          <w:tcPr>
            <w:tcW w:w="2213" w:type="pct"/>
          </w:tcPr>
          <w:p w14:paraId="684EEA99" w14:textId="77777777" w:rsidR="0016322F" w:rsidRPr="00071E7A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368ADC14" w14:textId="77777777" w:rsidR="0016322F" w:rsidRPr="00071E7A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0829C5B5" w14:textId="77777777" w:rsidR="0016322F" w:rsidRPr="00071E7A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45926D72" w14:textId="77777777" w:rsidR="0016322F" w:rsidRPr="00071E7A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1D7D8D33" w14:textId="77777777" w:rsidR="0016322F" w:rsidRPr="00071E7A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749EAEBF" w14:textId="77777777" w:rsidR="0016322F" w:rsidRPr="00071E7A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06A2D1B2" w14:textId="77777777" w:rsidR="0016322F" w:rsidRPr="00071E7A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2F535A54" w14:textId="77777777" w:rsidR="0016322F" w:rsidRPr="00071E7A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71414" w:rsidRPr="00071E7A" w14:paraId="61F5FA6B" w14:textId="77777777" w:rsidTr="00A85F43">
        <w:trPr>
          <w:cantSplit/>
          <w:trHeight w:val="420"/>
        </w:trPr>
        <w:tc>
          <w:tcPr>
            <w:tcW w:w="2213" w:type="pct"/>
            <w:tcBorders>
              <w:bottom w:val="nil"/>
            </w:tcBorders>
          </w:tcPr>
          <w:p w14:paraId="10747EE6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071E7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603500FD" w14:textId="7BDAA925" w:rsidR="00871414" w:rsidRPr="00071E7A" w:rsidRDefault="00EE0AC0" w:rsidP="008714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6C73D607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32E6CEDE" w14:textId="2136D9FD" w:rsidR="00871414" w:rsidRPr="00071E7A" w:rsidRDefault="00EE0AC0" w:rsidP="008714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5B9AEC18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14:paraId="61603F91" w14:textId="7B5C7740" w:rsidR="00871414" w:rsidRPr="00071E7A" w:rsidRDefault="00EE0AC0" w:rsidP="008714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44737844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bottom w:val="nil"/>
            </w:tcBorders>
            <w:vAlign w:val="bottom"/>
          </w:tcPr>
          <w:p w14:paraId="1CD99356" w14:textId="333E5375" w:rsidR="00871414" w:rsidRPr="00071E7A" w:rsidRDefault="00EE0AC0" w:rsidP="008714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871414" w:rsidRPr="00071E7A" w14:paraId="7F47BC7D" w14:textId="77777777" w:rsidTr="00A85F43">
        <w:trPr>
          <w:trHeight w:val="420"/>
        </w:trPr>
        <w:tc>
          <w:tcPr>
            <w:tcW w:w="2213" w:type="pct"/>
          </w:tcPr>
          <w:p w14:paraId="3494D335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4C776727" w14:textId="0A238A8B" w:rsidR="00871414" w:rsidRPr="00071E7A" w:rsidRDefault="00EE0AC0" w:rsidP="008714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1BBD2746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429875AE" w14:textId="0AE91CB6" w:rsidR="00871414" w:rsidRPr="00071E7A" w:rsidRDefault="00EE0AC0" w:rsidP="008714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6DE77876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6405486B" w14:textId="470EC0D8" w:rsidR="00871414" w:rsidRPr="00071E7A" w:rsidRDefault="00FF7514" w:rsidP="00871414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39B80CF5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64D5F5E8" w14:textId="530E5B4B" w:rsidR="00871414" w:rsidRPr="00071E7A" w:rsidRDefault="00871414" w:rsidP="00871414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71414" w:rsidRPr="00071E7A" w14:paraId="762D51E9" w14:textId="77777777" w:rsidTr="00A74ECA">
        <w:trPr>
          <w:trHeight w:val="420"/>
        </w:trPr>
        <w:tc>
          <w:tcPr>
            <w:tcW w:w="2213" w:type="pct"/>
            <w:tcBorders>
              <w:bottom w:val="nil"/>
            </w:tcBorders>
            <w:noWrap/>
            <w:vAlign w:val="bottom"/>
          </w:tcPr>
          <w:p w14:paraId="7E17073C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D8481" w14:textId="2FE956B9" w:rsidR="00871414" w:rsidRPr="00071E7A" w:rsidRDefault="00EE0AC0" w:rsidP="008714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474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6E511E81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C2C4E" w14:textId="2278CE12" w:rsidR="00871414" w:rsidRPr="00071E7A" w:rsidRDefault="00EE0AC0" w:rsidP="008714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396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230C867A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28FBD81" w14:textId="7E854975" w:rsidR="00871414" w:rsidRPr="00071E7A" w:rsidRDefault="00EE0AC0" w:rsidP="008714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4F65C6C5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E87434B" w14:textId="2E039CBE" w:rsidR="00871414" w:rsidRPr="00071E7A" w:rsidRDefault="00EE0AC0" w:rsidP="0087141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</w:tbl>
    <w:p w14:paraId="5ADF35C9" w14:textId="77777777" w:rsidR="00BE5C8D" w:rsidRPr="00071E7A" w:rsidRDefault="00BE5C8D" w:rsidP="00736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2C4B368" w14:textId="6ACD23B1" w:rsidR="00493AF5" w:rsidRPr="00071E7A" w:rsidRDefault="00493AF5" w:rsidP="00736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0F238589" w14:textId="77777777" w:rsidR="00493AF5" w:rsidRPr="00071E7A" w:rsidRDefault="00493AF5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0B684F" w14:textId="4BBEC160" w:rsidR="00AC542B" w:rsidRPr="00071E7A" w:rsidRDefault="00691BD4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41C2F" w:rsidRPr="00071E7A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071E7A">
        <w:rPr>
          <w:rFonts w:asciiTheme="majorBidi" w:hAnsiTheme="majorBidi" w:cstheme="majorBidi"/>
          <w:sz w:val="28"/>
          <w:szCs w:val="28"/>
          <w:cs/>
        </w:rPr>
        <w:t>จัดการโครงการ</w:t>
      </w:r>
      <w:r w:rsidR="000A51D8" w:rsidRPr="00071E7A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="00EE0AC0" w:rsidRPr="00EE0AC0">
        <w:rPr>
          <w:rFonts w:asciiTheme="majorBidi" w:hAnsiTheme="majorBidi" w:cstheme="majorBidi"/>
          <w:sz w:val="28"/>
          <w:szCs w:val="28"/>
        </w:rPr>
        <w:t>2541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0C7288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22722" w:rsidRPr="00071E7A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</w:t>
      </w:r>
      <w:r w:rsidR="005B22C4" w:rsidRPr="00071E7A">
        <w:rPr>
          <w:rFonts w:asciiTheme="majorBidi" w:hAnsiTheme="majorBidi" w:cstheme="majorBidi"/>
          <w:sz w:val="28"/>
          <w:szCs w:val="28"/>
          <w:cs/>
        </w:rPr>
        <w:t>วิต ความเสี่ยงจากอัตราดอกเบี้ย</w:t>
      </w:r>
      <w:r w:rsidR="00185AD9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185AD9" w:rsidRPr="00071E7A">
        <w:rPr>
          <w:rFonts w:asciiTheme="majorBidi" w:hAnsiTheme="majorBidi"/>
          <w:sz w:val="28"/>
          <w:szCs w:val="28"/>
          <w:cs/>
        </w:rPr>
        <w:t>และความเสี่ยงจากตลาด (เงินลงทุน)</w:t>
      </w:r>
    </w:p>
    <w:p w14:paraId="3FA84FDD" w14:textId="77777777" w:rsidR="00AC542B" w:rsidRPr="00071E7A" w:rsidRDefault="00AC542B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7" w:type="dxa"/>
        <w:tblInd w:w="450" w:type="dxa"/>
        <w:tblLook w:val="01E0" w:firstRow="1" w:lastRow="1" w:firstColumn="1" w:lastColumn="1" w:noHBand="0" w:noVBand="0"/>
      </w:tblPr>
      <w:tblGrid>
        <w:gridCol w:w="3984"/>
        <w:gridCol w:w="1069"/>
        <w:gridCol w:w="54"/>
        <w:gridCol w:w="182"/>
        <w:gridCol w:w="88"/>
        <w:gridCol w:w="1052"/>
        <w:gridCol w:w="43"/>
        <w:gridCol w:w="215"/>
        <w:gridCol w:w="60"/>
        <w:gridCol w:w="1031"/>
        <w:gridCol w:w="44"/>
        <w:gridCol w:w="212"/>
        <w:gridCol w:w="71"/>
        <w:gridCol w:w="1032"/>
      </w:tblGrid>
      <w:tr w:rsidR="00AC542B" w:rsidRPr="00071E7A" w14:paraId="1ED879F3" w14:textId="77777777" w:rsidTr="00AE68C4">
        <w:trPr>
          <w:tblHeader/>
        </w:trPr>
        <w:tc>
          <w:tcPr>
            <w:tcW w:w="3984" w:type="dxa"/>
            <w:shd w:val="clear" w:color="auto" w:fill="auto"/>
          </w:tcPr>
          <w:p w14:paraId="370C9851" w14:textId="77777777" w:rsidR="00AC542B" w:rsidRPr="00071E7A" w:rsidRDefault="00AC542B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3" w:firstLine="19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488" w:type="dxa"/>
            <w:gridSpan w:val="6"/>
          </w:tcPr>
          <w:p w14:paraId="793C3CC1" w14:textId="77777777" w:rsidR="00AC542B" w:rsidRPr="00071E7A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14:paraId="16F3B672" w14:textId="77777777" w:rsidR="00AC542B" w:rsidRPr="00071E7A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5"/>
          </w:tcPr>
          <w:p w14:paraId="1EAAF07C" w14:textId="77777777" w:rsidR="00AC542B" w:rsidRPr="00071E7A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42B" w:rsidRPr="00071E7A" w14:paraId="643499E0" w14:textId="77777777" w:rsidTr="00AE68C4">
        <w:trPr>
          <w:tblHeader/>
        </w:trPr>
        <w:tc>
          <w:tcPr>
            <w:tcW w:w="3984" w:type="dxa"/>
          </w:tcPr>
          <w:p w14:paraId="71CB1BE4" w14:textId="77777777" w:rsidR="00AC542B" w:rsidRPr="00071E7A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17F9F803" w14:textId="32DDC05C" w:rsidR="00AC542B" w:rsidRPr="00071E7A" w:rsidRDefault="00EE0AC0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AC3A11" w14:textId="77777777" w:rsidR="00AC542B" w:rsidRPr="00071E7A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93C9A1B" w14:textId="4E0B7BEF" w:rsidR="00AC542B" w:rsidRPr="00071E7A" w:rsidRDefault="00EE0AC0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4F0E86F" w14:textId="77777777" w:rsidR="00AC542B" w:rsidRPr="00071E7A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911B003" w14:textId="3D2FF44E" w:rsidR="00AC542B" w:rsidRPr="00071E7A" w:rsidRDefault="00EE0AC0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69A13B8" w14:textId="77777777" w:rsidR="00AC542B" w:rsidRPr="00071E7A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6FF34F42" w14:textId="145B707F" w:rsidR="00AC542B" w:rsidRPr="00071E7A" w:rsidRDefault="00EE0AC0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C542B" w:rsidRPr="00071E7A" w14:paraId="093BD0B1" w14:textId="77777777" w:rsidTr="00AE68C4">
        <w:trPr>
          <w:tblHeader/>
        </w:trPr>
        <w:tc>
          <w:tcPr>
            <w:tcW w:w="3984" w:type="dxa"/>
          </w:tcPr>
          <w:p w14:paraId="51000CCD" w14:textId="77777777" w:rsidR="00AC542B" w:rsidRPr="00071E7A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53" w:type="dxa"/>
            <w:gridSpan w:val="13"/>
          </w:tcPr>
          <w:p w14:paraId="09F7F9EE" w14:textId="77777777" w:rsidR="00AC542B" w:rsidRPr="00071E7A" w:rsidRDefault="00AC542B" w:rsidP="00196B34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071E7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FF7514" w:rsidRPr="00071E7A" w14:paraId="3CC1B4F8" w14:textId="77777777" w:rsidTr="00AE68C4">
        <w:tc>
          <w:tcPr>
            <w:tcW w:w="3984" w:type="dxa"/>
          </w:tcPr>
          <w:p w14:paraId="56C1D6BD" w14:textId="08BFD6E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9" w:type="dxa"/>
            <w:shd w:val="clear" w:color="auto" w:fill="auto"/>
          </w:tcPr>
          <w:p w14:paraId="6557F297" w14:textId="4ACB710B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027434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4B30D791" w14:textId="3EC9AE55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2BCAA613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851FCEC" w14:textId="50E9C59F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56" w:type="dxa"/>
            <w:gridSpan w:val="2"/>
          </w:tcPr>
          <w:p w14:paraId="1C60B14B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447E4FA1" w14:textId="41A7761D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FF7514" w:rsidRPr="00071E7A" w14:paraId="1437398F" w14:textId="77777777" w:rsidTr="00AE68C4">
        <w:tc>
          <w:tcPr>
            <w:tcW w:w="3984" w:type="dxa"/>
          </w:tcPr>
          <w:p w14:paraId="6E4873FE" w14:textId="03C9B4B2" w:rsidR="00FF7514" w:rsidRPr="007751AD" w:rsidRDefault="007751AD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751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="00B679F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หรือ</w:t>
            </w:r>
            <w:r w:rsidRPr="007751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69" w:type="dxa"/>
          </w:tcPr>
          <w:p w14:paraId="6C96D8AC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20332FF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FC84BDB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gridSpan w:val="2"/>
          </w:tcPr>
          <w:p w14:paraId="42130E10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700F5F3D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14:paraId="18C5A8CA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71E90A26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514" w:rsidRPr="00071E7A" w14:paraId="782D33E3" w14:textId="77777777" w:rsidTr="00AE68C4">
        <w:tc>
          <w:tcPr>
            <w:tcW w:w="3984" w:type="dxa"/>
          </w:tcPr>
          <w:p w14:paraId="3BCD5ACF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69" w:type="dxa"/>
          </w:tcPr>
          <w:p w14:paraId="50219190" w14:textId="072BDAC2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236" w:type="dxa"/>
            <w:gridSpan w:val="2"/>
          </w:tcPr>
          <w:p w14:paraId="32DA1D67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4A6B4F5" w14:textId="2AE21694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258" w:type="dxa"/>
            <w:gridSpan w:val="2"/>
          </w:tcPr>
          <w:p w14:paraId="3A791237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1BCA185" w14:textId="286004DA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gridSpan w:val="2"/>
          </w:tcPr>
          <w:p w14:paraId="4C8D477A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62FBFD31" w14:textId="4BB00257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FF7514" w:rsidRPr="00071E7A" w14:paraId="427E500C" w14:textId="77777777" w:rsidTr="00AE68C4">
        <w:tc>
          <w:tcPr>
            <w:tcW w:w="3984" w:type="dxa"/>
          </w:tcPr>
          <w:p w14:paraId="792C8BAA" w14:textId="72D45589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ต้นทุนการลดขนาดโครงการ</w:t>
            </w:r>
          </w:p>
        </w:tc>
        <w:tc>
          <w:tcPr>
            <w:tcW w:w="1069" w:type="dxa"/>
          </w:tcPr>
          <w:p w14:paraId="3CF6F0DE" w14:textId="35F5A955" w:rsidR="00FF7514" w:rsidRPr="00071E7A" w:rsidRDefault="00FF7514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68835514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163D7B4" w14:textId="0F192A70" w:rsidR="00FF7514" w:rsidRPr="00071E7A" w:rsidRDefault="00FF751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14:paraId="3E56DC66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2551FDE3" w14:textId="19992712" w:rsidR="00FF7514" w:rsidRPr="00071E7A" w:rsidRDefault="00FF7514" w:rsidP="00FF7514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5585B638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05AC6A7F" w14:textId="7F46BBEE" w:rsidR="00FF7514" w:rsidRPr="00071E7A" w:rsidRDefault="00FF7514" w:rsidP="00FF7514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F7514" w:rsidRPr="00071E7A" w14:paraId="0F3C2F59" w14:textId="77777777" w:rsidTr="00AE68C4">
        <w:tc>
          <w:tcPr>
            <w:tcW w:w="3984" w:type="dxa"/>
          </w:tcPr>
          <w:p w14:paraId="02D1A1E6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69" w:type="dxa"/>
          </w:tcPr>
          <w:p w14:paraId="3F3C973F" w14:textId="019E9311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14:paraId="1283298D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CDDD2A6" w14:textId="1313826B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58" w:type="dxa"/>
            <w:gridSpan w:val="2"/>
          </w:tcPr>
          <w:p w14:paraId="74E70EA1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F293F02" w14:textId="4BE26757" w:rsidR="00FF7514" w:rsidRPr="00071E7A" w:rsidRDefault="00FF7514" w:rsidP="00FF7514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4C6307C4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0E2DD474" w14:textId="5E78636C" w:rsidR="00FF7514" w:rsidRPr="00071E7A" w:rsidRDefault="00FF7514" w:rsidP="00FF7514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F7514" w:rsidRPr="00071E7A" w14:paraId="631276A8" w14:textId="77777777" w:rsidTr="00AE68C4">
        <w:tc>
          <w:tcPr>
            <w:tcW w:w="3984" w:type="dxa"/>
          </w:tcPr>
          <w:p w14:paraId="38959A6C" w14:textId="0C3B3956" w:rsidR="00FF7514" w:rsidRPr="009D0228" w:rsidRDefault="009D0228" w:rsidP="009D0228">
            <w:pPr>
              <w:tabs>
                <w:tab w:val="clear" w:pos="22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E51FF45" w14:textId="300179E4" w:rsidR="00FF7514" w:rsidRPr="00071E7A" w:rsidRDefault="00FF751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ABAD256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3C23DFAB" w14:textId="2B1ECAD7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58" w:type="dxa"/>
            <w:gridSpan w:val="2"/>
          </w:tcPr>
          <w:p w14:paraId="47488653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44560AE0" w14:textId="3C8AB187" w:rsidR="00FF7514" w:rsidRPr="00071E7A" w:rsidRDefault="00FF7514" w:rsidP="00FF7514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33EBFC5B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7F3D05BF" w14:textId="58C32F0B" w:rsidR="00FF7514" w:rsidRPr="00071E7A" w:rsidRDefault="00FF7514" w:rsidP="00FF7514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F7514" w:rsidRPr="00071E7A" w14:paraId="4041A8EA" w14:textId="77777777" w:rsidTr="00AE68C4">
        <w:tc>
          <w:tcPr>
            <w:tcW w:w="3984" w:type="dxa"/>
          </w:tcPr>
          <w:p w14:paraId="565EF80D" w14:textId="77777777" w:rsidR="00FF7514" w:rsidRPr="00071E7A" w:rsidRDefault="00FF751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145EEF94" w14:textId="188C7CB2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</w:p>
        </w:tc>
        <w:tc>
          <w:tcPr>
            <w:tcW w:w="236" w:type="dxa"/>
            <w:gridSpan w:val="2"/>
          </w:tcPr>
          <w:p w14:paraId="1919C6FA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31FDE" w14:textId="7A259DDE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258" w:type="dxa"/>
            <w:gridSpan w:val="2"/>
          </w:tcPr>
          <w:p w14:paraId="661A4038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E8381" w14:textId="77AF9938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gridSpan w:val="2"/>
          </w:tcPr>
          <w:p w14:paraId="65A7B990" w14:textId="77777777" w:rsidR="00FF7514" w:rsidRPr="00071E7A" w:rsidRDefault="00FF751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6B103" w14:textId="63B2B4AC" w:rsidR="00FF7514" w:rsidRPr="00071E7A" w:rsidRDefault="00EE0AC0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46523F" w:rsidRPr="00071E7A" w14:paraId="1A4BDD56" w14:textId="77777777" w:rsidTr="00AE68C4">
        <w:tc>
          <w:tcPr>
            <w:tcW w:w="3984" w:type="dxa"/>
          </w:tcPr>
          <w:p w14:paraId="1FC89D48" w14:textId="77777777" w:rsidR="0046523F" w:rsidRPr="00071E7A" w:rsidRDefault="0046523F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E46922B" w14:textId="77777777" w:rsidR="0046523F" w:rsidRPr="00071E7A" w:rsidRDefault="0046523F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462729C" w14:textId="77777777" w:rsidR="0046523F" w:rsidRPr="00071E7A" w:rsidRDefault="0046523F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6FD38F3B" w14:textId="77777777" w:rsidR="0046523F" w:rsidRPr="00071E7A" w:rsidRDefault="0046523F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222AABFE" w14:textId="77777777" w:rsidR="0046523F" w:rsidRPr="00071E7A" w:rsidRDefault="0046523F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5A14F5EE" w14:textId="77777777" w:rsidR="0046523F" w:rsidRPr="00071E7A" w:rsidRDefault="0046523F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712B9050" w14:textId="77777777" w:rsidR="0046523F" w:rsidRPr="00071E7A" w:rsidRDefault="0046523F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2F4C39A3" w14:textId="77777777" w:rsidR="0046523F" w:rsidRPr="00071E7A" w:rsidRDefault="0046523F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68C4" w:rsidRPr="00071E7A" w14:paraId="3B208754" w14:textId="77777777" w:rsidTr="00AE68C4">
        <w:tc>
          <w:tcPr>
            <w:tcW w:w="3984" w:type="dxa"/>
          </w:tcPr>
          <w:p w14:paraId="4812F7EC" w14:textId="77777777" w:rsidR="00AE68C4" w:rsidRPr="00071E7A" w:rsidRDefault="00AE68C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1ABDEC22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3188E33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013F6B1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78EBDF08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BD83AFB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015B7971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2D4E97C1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68C4" w:rsidRPr="00071E7A" w14:paraId="432B8BF7" w14:textId="77777777" w:rsidTr="00AE68C4">
        <w:tc>
          <w:tcPr>
            <w:tcW w:w="3984" w:type="dxa"/>
          </w:tcPr>
          <w:p w14:paraId="7C1CA5BC" w14:textId="77777777" w:rsidR="00AE68C4" w:rsidRPr="00071E7A" w:rsidRDefault="00AE68C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720F1B8C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8A0CC9C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D65529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488DF397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8C6BEB3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4B8EA082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39B08001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68C4" w:rsidRPr="00071E7A" w14:paraId="3D522184" w14:textId="77777777" w:rsidTr="00AE68C4">
        <w:tc>
          <w:tcPr>
            <w:tcW w:w="3984" w:type="dxa"/>
          </w:tcPr>
          <w:p w14:paraId="3D9C6AE7" w14:textId="77777777" w:rsidR="00AE68C4" w:rsidRPr="00071E7A" w:rsidRDefault="00AE68C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34BDF08B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5C1C90D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64AFFA5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263E239A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8E88970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4BED53E5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6AB85999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68C4" w:rsidRPr="00071E7A" w14:paraId="0024AED3" w14:textId="77777777" w:rsidTr="00AE68C4">
        <w:tc>
          <w:tcPr>
            <w:tcW w:w="3984" w:type="dxa"/>
          </w:tcPr>
          <w:p w14:paraId="30A5749A" w14:textId="77777777" w:rsidR="00AE68C4" w:rsidRPr="00071E7A" w:rsidRDefault="00AE68C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567714C8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1651885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0E6A7452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24FD24A3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1E73598F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4A3F7C58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00921B0F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68C4" w:rsidRPr="00071E7A" w14:paraId="745C1E73" w14:textId="77777777" w:rsidTr="00AE68C4">
        <w:tc>
          <w:tcPr>
            <w:tcW w:w="3984" w:type="dxa"/>
          </w:tcPr>
          <w:p w14:paraId="06B5C0B2" w14:textId="77777777" w:rsidR="00AE68C4" w:rsidRPr="00071E7A" w:rsidRDefault="00AE68C4" w:rsidP="00FF751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05AE0E89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1705525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D7F28D5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224E5CA8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3455FD7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077A8789" w14:textId="77777777" w:rsidR="00AE68C4" w:rsidRPr="00071E7A" w:rsidRDefault="00AE68C4" w:rsidP="00FF7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02AE50BD" w14:textId="77777777" w:rsidR="00AE68C4" w:rsidRPr="00071E7A" w:rsidRDefault="00AE68C4" w:rsidP="00FF751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469A3" w:rsidRPr="00071E7A" w14:paraId="6BD4700C" w14:textId="77777777" w:rsidTr="00AE68C4">
        <w:tc>
          <w:tcPr>
            <w:tcW w:w="3984" w:type="dxa"/>
          </w:tcPr>
          <w:p w14:paraId="66735947" w14:textId="77777777" w:rsidR="00E469A3" w:rsidRPr="00071E7A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69" w:type="dxa"/>
          </w:tcPr>
          <w:p w14:paraId="7234D481" w14:textId="77777777" w:rsidR="00E469A3" w:rsidRPr="00071E7A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FC93F4A" w14:textId="77777777" w:rsidR="00E469A3" w:rsidRPr="00071E7A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8DDF6A" w14:textId="77777777" w:rsidR="00E469A3" w:rsidRPr="00071E7A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gridSpan w:val="2"/>
          </w:tcPr>
          <w:p w14:paraId="5BC09DC7" w14:textId="77777777" w:rsidR="00E469A3" w:rsidRPr="00071E7A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771C4F2" w14:textId="77777777" w:rsidR="00E469A3" w:rsidRPr="00071E7A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14:paraId="329D2FBD" w14:textId="77777777" w:rsidR="00E469A3" w:rsidRPr="00071E7A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533D2580" w14:textId="77777777" w:rsidR="00E469A3" w:rsidRPr="00071E7A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9A3" w:rsidRPr="00071E7A" w14:paraId="522F626C" w14:textId="77777777" w:rsidTr="00AE68C4">
        <w:tc>
          <w:tcPr>
            <w:tcW w:w="3984" w:type="dxa"/>
          </w:tcPr>
          <w:p w14:paraId="4FDB6050" w14:textId="5B410218" w:rsidR="00E469A3" w:rsidRPr="00071E7A" w:rsidRDefault="00776E98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ขาดทุนจากการประมาณการตามหลักคณิตศาสตร์ประกันภัยสำหรับผลประโยชน์หลังออกจากงาน</w:t>
            </w:r>
            <w:r w:rsidRPr="00071E7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69" w:type="dxa"/>
          </w:tcPr>
          <w:p w14:paraId="7A83CB0B" w14:textId="77777777" w:rsidR="00E469A3" w:rsidRPr="00071E7A" w:rsidRDefault="00E469A3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D9B1BC4" w14:textId="77777777" w:rsidR="0090423C" w:rsidRPr="00071E7A" w:rsidRDefault="0090423C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E0AC2E4" w14:textId="2D115949" w:rsidR="0090423C" w:rsidRPr="00071E7A" w:rsidRDefault="0090423C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DE378E5" w14:textId="77777777" w:rsidR="00E469A3" w:rsidRPr="00071E7A" w:rsidRDefault="00E469A3" w:rsidP="00E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AA1E1C0" w14:textId="77777777" w:rsidR="00E469A3" w:rsidRPr="00071E7A" w:rsidRDefault="00E469A3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3F5E66A1" w14:textId="77777777" w:rsidR="00E469A3" w:rsidRPr="00071E7A" w:rsidRDefault="00E469A3" w:rsidP="00E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23940D33" w14:textId="77777777" w:rsidR="00E469A3" w:rsidRPr="00071E7A" w:rsidRDefault="00E469A3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01CB27C9" w14:textId="77777777" w:rsidR="00E469A3" w:rsidRPr="00071E7A" w:rsidRDefault="00E469A3" w:rsidP="00E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69C1FDB8" w14:textId="77777777" w:rsidR="00E469A3" w:rsidRPr="00071E7A" w:rsidRDefault="00E469A3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B32BA" w:rsidRPr="00071E7A" w14:paraId="4D026468" w14:textId="77777777" w:rsidTr="00AE68C4">
        <w:tc>
          <w:tcPr>
            <w:tcW w:w="3984" w:type="dxa"/>
          </w:tcPr>
          <w:p w14:paraId="7C7F57AA" w14:textId="0AD71CF6" w:rsidR="00BB32BA" w:rsidRPr="00071E7A" w:rsidRDefault="00BB32BA" w:rsidP="00BB32B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069" w:type="dxa"/>
          </w:tcPr>
          <w:p w14:paraId="3C531B7B" w14:textId="4ADC74AE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B5207F0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5075C40" w14:textId="388A3981" w:rsidR="00BB32BA" w:rsidRPr="00071E7A" w:rsidRDefault="00EE0AC0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58" w:type="dxa"/>
            <w:gridSpan w:val="2"/>
          </w:tcPr>
          <w:p w14:paraId="366AE9D4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E99371E" w14:textId="0BC600EA" w:rsidR="00BB32BA" w:rsidRPr="00071E7A" w:rsidRDefault="00BB32BA" w:rsidP="00BB32BA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16E45038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4FE63169" w14:textId="7D69AD57" w:rsidR="00BB32BA" w:rsidRPr="00071E7A" w:rsidRDefault="00BB32BA" w:rsidP="00BB32BA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B32BA" w:rsidRPr="00071E7A" w14:paraId="3A1A2C63" w14:textId="77777777" w:rsidTr="00AE68C4">
        <w:tc>
          <w:tcPr>
            <w:tcW w:w="3984" w:type="dxa"/>
          </w:tcPr>
          <w:p w14:paraId="18193775" w14:textId="77777777" w:rsidR="00BB32BA" w:rsidRPr="00071E7A" w:rsidRDefault="00BB32BA" w:rsidP="00BB32B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069" w:type="dxa"/>
          </w:tcPr>
          <w:p w14:paraId="1A714B10" w14:textId="5D89D4E6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596A33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0C4BE1A6" w14:textId="721A3691" w:rsidR="00BB32BA" w:rsidRPr="00071E7A" w:rsidRDefault="00EE0AC0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58" w:type="dxa"/>
            <w:gridSpan w:val="2"/>
          </w:tcPr>
          <w:p w14:paraId="561C5CD8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1922A582" w14:textId="31D32205" w:rsidR="00BB32BA" w:rsidRPr="00071E7A" w:rsidRDefault="00BB32BA" w:rsidP="00BB32BA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61343A4D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2BAD8027" w14:textId="5116A0EB" w:rsidR="00BB32BA" w:rsidRPr="00071E7A" w:rsidRDefault="00BB32BA" w:rsidP="00BB32BA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B32BA" w:rsidRPr="00071E7A" w14:paraId="32CB07FF" w14:textId="77777777" w:rsidTr="00AE68C4">
        <w:tc>
          <w:tcPr>
            <w:tcW w:w="3984" w:type="dxa"/>
          </w:tcPr>
          <w:p w14:paraId="1925B21A" w14:textId="77777777" w:rsidR="00BB32BA" w:rsidRPr="00071E7A" w:rsidRDefault="00BB32BA" w:rsidP="00BB32B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62E44A5" w14:textId="259A1792" w:rsidR="00BB32BA" w:rsidRPr="00071E7A" w:rsidRDefault="00EE0AC0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236" w:type="dxa"/>
            <w:gridSpan w:val="2"/>
          </w:tcPr>
          <w:p w14:paraId="480C466E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19F6D7A9" w14:textId="6681406B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2DBC1EE0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24F93EDC" w14:textId="2981508C" w:rsidR="00BB32BA" w:rsidRPr="00071E7A" w:rsidRDefault="00BB32BA" w:rsidP="00BB32BA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08ED3C57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103094D9" w14:textId="373FDE34" w:rsidR="00BB32BA" w:rsidRPr="00071E7A" w:rsidRDefault="00BB32BA" w:rsidP="00295423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B32BA" w:rsidRPr="009D0228" w14:paraId="04A0096B" w14:textId="77777777" w:rsidTr="00AE68C4">
        <w:tc>
          <w:tcPr>
            <w:tcW w:w="3984" w:type="dxa"/>
          </w:tcPr>
          <w:p w14:paraId="31FEA033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05480D9" w14:textId="0B320608" w:rsidR="00BB32BA" w:rsidRPr="009D0228" w:rsidRDefault="00EE0AC0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236" w:type="dxa"/>
            <w:gridSpan w:val="2"/>
          </w:tcPr>
          <w:p w14:paraId="14DFC0C7" w14:textId="77777777" w:rsidR="00BB32BA" w:rsidRPr="009D0228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66F351C1" w14:textId="035457DB" w:rsidR="00BB32BA" w:rsidRPr="009D0228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0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14:paraId="1F94538C" w14:textId="77777777" w:rsidR="00BB32BA" w:rsidRPr="009D0228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1855F40F" w14:textId="06EB4965" w:rsidR="00BB32BA" w:rsidRPr="009D0228" w:rsidRDefault="00BB32BA" w:rsidP="00BB32BA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0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3480A0E4" w14:textId="77777777" w:rsidR="00BB32BA" w:rsidRPr="009D0228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45A92292" w14:textId="324D1E82" w:rsidR="00BB32BA" w:rsidRPr="009D0228" w:rsidRDefault="00BB32BA" w:rsidP="00295423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0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BB32BA" w:rsidRPr="00071E7A" w14:paraId="39083A01" w14:textId="77777777" w:rsidTr="00AE68C4">
        <w:tc>
          <w:tcPr>
            <w:tcW w:w="3984" w:type="dxa"/>
          </w:tcPr>
          <w:p w14:paraId="0A960133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37B8C543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6747CF9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7DEB29EE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41B4889F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45EA0AA9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3EA7D980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484FD0C0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2BA" w:rsidRPr="00071E7A" w14:paraId="09C7A9F8" w14:textId="77777777" w:rsidTr="00AE68C4">
        <w:tc>
          <w:tcPr>
            <w:tcW w:w="3984" w:type="dxa"/>
          </w:tcPr>
          <w:p w14:paraId="0BA6138E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D48E43B" w14:textId="3942D8A2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7068ADBB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7ADDDA56" w14:textId="755AF18B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2C0E1BBD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344AFD4C" w14:textId="4216D3AA" w:rsidR="00BB32BA" w:rsidRPr="00071E7A" w:rsidRDefault="00BB32BA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6" w:type="dxa"/>
            <w:gridSpan w:val="2"/>
          </w:tcPr>
          <w:p w14:paraId="3BE42C12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3B7B71C0" w14:textId="28AE6931" w:rsidR="00BB32BA" w:rsidRPr="00071E7A" w:rsidRDefault="00BB32BA" w:rsidP="00BB32BA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B32BA" w:rsidRPr="00071E7A" w14:paraId="16C74DC5" w14:textId="77777777" w:rsidTr="00AE68C4">
        <w:tc>
          <w:tcPr>
            <w:tcW w:w="3984" w:type="dxa"/>
          </w:tcPr>
          <w:p w14:paraId="4BD0530E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20F1043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6EF9B73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112B8510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" w:type="dxa"/>
            <w:gridSpan w:val="2"/>
          </w:tcPr>
          <w:p w14:paraId="4D9C7B12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072A4D97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  <w:gridSpan w:val="2"/>
          </w:tcPr>
          <w:p w14:paraId="7CEF4A7B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03094C78" w14:textId="77777777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32BA" w:rsidRPr="00071E7A" w14:paraId="39FEACD8" w14:textId="77777777" w:rsidTr="00AE68C4">
        <w:tc>
          <w:tcPr>
            <w:tcW w:w="3984" w:type="dxa"/>
          </w:tcPr>
          <w:p w14:paraId="76FF3E8E" w14:textId="5579487C" w:rsidR="00BB32BA" w:rsidRPr="00071E7A" w:rsidRDefault="00BB32BA" w:rsidP="00BB32BA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390FC313" w14:textId="51D71603" w:rsidR="00BB32BA" w:rsidRPr="00AE68C4" w:rsidRDefault="00EE0AC0" w:rsidP="00BB32B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36" w:type="dxa"/>
            <w:gridSpan w:val="2"/>
          </w:tcPr>
          <w:p w14:paraId="2CBB828D" w14:textId="77777777" w:rsidR="00BB32BA" w:rsidRPr="00AE68C4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double" w:sz="4" w:space="0" w:color="auto"/>
            </w:tcBorders>
          </w:tcPr>
          <w:p w14:paraId="308C1C1D" w14:textId="02FBE1CB" w:rsidR="00BB32BA" w:rsidRPr="00AE68C4" w:rsidRDefault="00EE0AC0" w:rsidP="00BB32B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258" w:type="dxa"/>
            <w:gridSpan w:val="2"/>
          </w:tcPr>
          <w:p w14:paraId="0A1F438E" w14:textId="77777777" w:rsidR="00BB32BA" w:rsidRPr="00AE68C4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</w:tcPr>
          <w:p w14:paraId="6C6F48D8" w14:textId="199A84DE" w:rsidR="00BB32BA" w:rsidRPr="00AE68C4" w:rsidRDefault="00EE0AC0" w:rsidP="00BB32B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56" w:type="dxa"/>
            <w:gridSpan w:val="2"/>
          </w:tcPr>
          <w:p w14:paraId="044A7165" w14:textId="77777777" w:rsidR="00BB32BA" w:rsidRPr="00AE68C4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</w:tcPr>
          <w:p w14:paraId="36ECEAF6" w14:textId="0B379406" w:rsidR="00BB32BA" w:rsidRPr="00AE68C4" w:rsidRDefault="00EE0AC0" w:rsidP="00BB32B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</w:tbl>
    <w:p w14:paraId="7A39AD43" w14:textId="77777777" w:rsidR="005B1B41" w:rsidRPr="0046523F" w:rsidRDefault="005B1B41" w:rsidP="00FC2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557" w:type="dxa"/>
        <w:tblLook w:val="01E0" w:firstRow="1" w:lastRow="1" w:firstColumn="1" w:lastColumn="1" w:noHBand="0" w:noVBand="0"/>
      </w:tblPr>
      <w:tblGrid>
        <w:gridCol w:w="3151"/>
        <w:gridCol w:w="1318"/>
        <w:gridCol w:w="238"/>
        <w:gridCol w:w="1324"/>
        <w:gridCol w:w="284"/>
        <w:gridCol w:w="1305"/>
        <w:gridCol w:w="238"/>
        <w:gridCol w:w="1323"/>
      </w:tblGrid>
      <w:tr w:rsidR="00AD5F58" w:rsidRPr="00071E7A" w14:paraId="6C5D14AD" w14:textId="77777777" w:rsidTr="008B57DB">
        <w:tc>
          <w:tcPr>
            <w:tcW w:w="3151" w:type="dxa"/>
            <w:shd w:val="clear" w:color="auto" w:fill="auto"/>
          </w:tcPr>
          <w:p w14:paraId="11B8D888" w14:textId="77777777" w:rsidR="00AD5F58" w:rsidRPr="00071E7A" w:rsidRDefault="00455A0F" w:rsidP="00622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</w:t>
            </w:r>
          </w:p>
        </w:tc>
        <w:tc>
          <w:tcPr>
            <w:tcW w:w="2880" w:type="dxa"/>
            <w:gridSpan w:val="3"/>
          </w:tcPr>
          <w:p w14:paraId="7B57902D" w14:textId="77777777" w:rsidR="00AD5F58" w:rsidRPr="00071E7A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071E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14:paraId="69430615" w14:textId="77777777" w:rsidR="00AD5F58" w:rsidRPr="00071E7A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66" w:type="dxa"/>
            <w:gridSpan w:val="3"/>
          </w:tcPr>
          <w:p w14:paraId="4B4D37A8" w14:textId="77777777" w:rsidR="00AD5F58" w:rsidRPr="00071E7A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071E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027403" w:rsidRPr="00071E7A" w14:paraId="670ACEE3" w14:textId="77777777" w:rsidTr="008B57DB">
        <w:tc>
          <w:tcPr>
            <w:tcW w:w="3151" w:type="dxa"/>
          </w:tcPr>
          <w:p w14:paraId="49EF1939" w14:textId="77777777" w:rsidR="00027403" w:rsidRPr="00071E7A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318" w:type="dxa"/>
            <w:shd w:val="clear" w:color="auto" w:fill="auto"/>
          </w:tcPr>
          <w:p w14:paraId="74A77A98" w14:textId="7B3FCC6B" w:rsidR="00027403" w:rsidRPr="00071E7A" w:rsidRDefault="00EE0AC0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5816FFB8" w14:textId="77777777" w:rsidR="00027403" w:rsidRPr="00071E7A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55D2245" w14:textId="54FE8E96" w:rsidR="00027403" w:rsidRPr="00071E7A" w:rsidRDefault="00EE0AC0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60F85E2C" w14:textId="77777777" w:rsidR="00027403" w:rsidRPr="00071E7A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341A529" w14:textId="50D5BF2A" w:rsidR="00027403" w:rsidRPr="00071E7A" w:rsidRDefault="00EE0AC0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7869F44D" w14:textId="77777777" w:rsidR="00027403" w:rsidRPr="00071E7A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13CE2915" w14:textId="1013D05A" w:rsidR="00027403" w:rsidRPr="00071E7A" w:rsidRDefault="00EE0AC0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2262" w:rsidRPr="00071E7A" w14:paraId="14EF378D" w14:textId="77777777" w:rsidTr="00AB39F2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24AFC683" w14:textId="77777777" w:rsidR="00252262" w:rsidRPr="00071E7A" w:rsidRDefault="00252262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</w:tcPr>
          <w:p w14:paraId="065F6696" w14:textId="77777777" w:rsidR="00252262" w:rsidRPr="00071E7A" w:rsidRDefault="00252262" w:rsidP="00AF669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BB32BA" w:rsidRPr="00071E7A" w14:paraId="5116A781" w14:textId="77777777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3832D266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318" w:type="dxa"/>
          </w:tcPr>
          <w:p w14:paraId="10BE530C" w14:textId="34EF0385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38" w:type="dxa"/>
          </w:tcPr>
          <w:p w14:paraId="7084AB7A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</w:tcPr>
          <w:p w14:paraId="2CB36966" w14:textId="1543F670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84" w:type="dxa"/>
          </w:tcPr>
          <w:p w14:paraId="79DF2E1D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14:paraId="01F91A5B" w14:textId="420B0250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38" w:type="dxa"/>
          </w:tcPr>
          <w:p w14:paraId="4C74C670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</w:tcPr>
          <w:p w14:paraId="36ED8511" w14:textId="1BB04440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</w:tr>
      <w:tr w:rsidR="00BB32BA" w:rsidRPr="00071E7A" w14:paraId="3E7B3B87" w14:textId="77777777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6D24E0E5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8" w:type="dxa"/>
            <w:vAlign w:val="bottom"/>
          </w:tcPr>
          <w:p w14:paraId="3AD493A6" w14:textId="16DF507D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8" w:type="dxa"/>
          </w:tcPr>
          <w:p w14:paraId="083114DC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5DF9EF52" w14:textId="26D193EB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4" w:type="dxa"/>
          </w:tcPr>
          <w:p w14:paraId="585F0DDB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1A36811" w14:textId="7CBA7D17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8" w:type="dxa"/>
          </w:tcPr>
          <w:p w14:paraId="04DC4865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11D1F39B" w14:textId="41386936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BB32BA" w:rsidRPr="00071E7A" w14:paraId="2013DB7F" w14:textId="77777777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18A7890E" w14:textId="77777777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พนักงานประจำ</w:t>
            </w:r>
          </w:p>
        </w:tc>
        <w:tc>
          <w:tcPr>
            <w:tcW w:w="1318" w:type="dxa"/>
            <w:vAlign w:val="bottom"/>
          </w:tcPr>
          <w:p w14:paraId="6E419DD9" w14:textId="382C56C3" w:rsidR="00BB32BA" w:rsidRPr="00071E7A" w:rsidRDefault="00BB32BA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14:paraId="66517DC6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5F52FD27" w14:textId="37F03A51" w:rsidR="00BB32BA" w:rsidRPr="00071E7A" w:rsidRDefault="00BB32BA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</w:tcPr>
          <w:p w14:paraId="0DC6B469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1B03E18F" w14:textId="3248967C" w:rsidR="00BB32BA" w:rsidRPr="00071E7A" w:rsidRDefault="00BB32BA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14:paraId="7EF0F460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7CDC0760" w14:textId="18B87406" w:rsidR="00BB32BA" w:rsidRPr="00071E7A" w:rsidRDefault="00BB32BA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BB32BA" w:rsidRPr="00071E7A" w14:paraId="56C177A4" w14:textId="77777777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34D86716" w14:textId="3E3B51C9" w:rsidR="00BB32BA" w:rsidRPr="00071E7A" w:rsidRDefault="00BB32BA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318" w:type="dxa"/>
            <w:vAlign w:val="bottom"/>
          </w:tcPr>
          <w:p w14:paraId="513A3A24" w14:textId="5C0240D0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  <w:p w14:paraId="6CF78990" w14:textId="071E281C" w:rsidR="00BB32BA" w:rsidRPr="00071E7A" w:rsidRDefault="00BB32BA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38" w:type="dxa"/>
          </w:tcPr>
          <w:p w14:paraId="6F653998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1A06160D" w14:textId="2980563B" w:rsidR="00BB32BA" w:rsidRPr="00071E7A" w:rsidRDefault="00EE0AC0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  <w:p w14:paraId="7BD0F409" w14:textId="73599589" w:rsidR="00BB32BA" w:rsidRPr="00071E7A" w:rsidRDefault="00BB32BA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84" w:type="dxa"/>
          </w:tcPr>
          <w:p w14:paraId="1A2EEE90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659C074" w14:textId="26330820" w:rsidR="00BB32BA" w:rsidRPr="00071E7A" w:rsidRDefault="00EE0AC0" w:rsidP="00BB32BA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  <w:p w14:paraId="1582D65E" w14:textId="42028094" w:rsidR="00BB32BA" w:rsidRPr="00071E7A" w:rsidRDefault="00BB32BA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38" w:type="dxa"/>
          </w:tcPr>
          <w:p w14:paraId="576695A2" w14:textId="77777777" w:rsidR="00BB32BA" w:rsidRPr="00071E7A" w:rsidRDefault="00BB32BA" w:rsidP="00BB32B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457F3B67" w14:textId="2F867C5B" w:rsidR="00BB32BA" w:rsidRPr="00071E7A" w:rsidRDefault="00EE0AC0" w:rsidP="00BB32BA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BB32BA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  <w:p w14:paraId="0545830F" w14:textId="40BA2BCD" w:rsidR="00BB32BA" w:rsidRPr="00071E7A" w:rsidRDefault="00BB32BA" w:rsidP="00BB32BA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</w:tr>
    </w:tbl>
    <w:p w14:paraId="650F4797" w14:textId="77777777" w:rsidR="00AC542B" w:rsidRPr="0046523F" w:rsidRDefault="00AC542B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53E3A2" w14:textId="0C20E574" w:rsidR="005037D1" w:rsidRPr="00071E7A" w:rsidRDefault="0030390F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ข้อสมม</w:t>
      </w:r>
      <w:r w:rsidR="00B82F6E" w:rsidRPr="00071E7A">
        <w:rPr>
          <w:rFonts w:asciiTheme="majorBidi" w:hAnsiTheme="majorBidi" w:cstheme="majorBidi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6150A3C1" w14:textId="77777777" w:rsidR="00C10AFE" w:rsidRPr="0046523F" w:rsidRDefault="00C10AFE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DA6FE26" w14:textId="67E2848E" w:rsidR="00593023" w:rsidRPr="00071E7A" w:rsidRDefault="005037D1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6B13D1" w:rsidRPr="00071E7A">
        <w:rPr>
          <w:rFonts w:asciiTheme="majorBidi" w:hAnsiTheme="majorBidi" w:cstheme="majorBidi"/>
          <w:sz w:val="28"/>
          <w:szCs w:val="28"/>
          <w:cs/>
        </w:rPr>
        <w:t>ระยะเวลาถั</w:t>
      </w:r>
      <w:r w:rsidRPr="00071E7A">
        <w:rPr>
          <w:rFonts w:asciiTheme="majorBidi" w:hAnsiTheme="majorBidi" w:cstheme="majorBidi"/>
          <w:sz w:val="28"/>
          <w:szCs w:val="28"/>
          <w:cs/>
        </w:rPr>
        <w:t>วเฉลี่ยถ่วงน้ำหนักของภาระ</w:t>
      </w:r>
      <w:r w:rsidR="00A3318F" w:rsidRPr="00071E7A">
        <w:rPr>
          <w:rFonts w:asciiTheme="majorBidi" w:hAnsiTheme="majorBidi" w:cstheme="majorBidi"/>
          <w:sz w:val="28"/>
          <w:szCs w:val="28"/>
          <w:cs/>
        </w:rPr>
        <w:t>ผูกพันผลประโยชน์ที่กำหนดไว้เป็น</w:t>
      </w:r>
      <w:r w:rsidR="00CF3C33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16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ปี</w:t>
      </w:r>
      <w:r w:rsidR="006848C0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6848C0" w:rsidRPr="00071E7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6848C0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16</w:t>
      </w:r>
      <w:r w:rsidR="006848C0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48C0" w:rsidRPr="00071E7A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31441C11" w14:textId="77777777" w:rsidR="0046523F" w:rsidRDefault="004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A70EC3E" w14:textId="0C6246D5" w:rsidR="00593023" w:rsidRPr="00071E7A" w:rsidRDefault="00593023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</w:p>
    <w:p w14:paraId="1923EADB" w14:textId="77777777" w:rsidR="001D2037" w:rsidRPr="0046523F" w:rsidRDefault="001D203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F58F5B" w14:textId="77777777" w:rsidR="005A15BA" w:rsidRPr="00071E7A" w:rsidRDefault="0059302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</w:t>
      </w:r>
      <w:r w:rsidR="0030390F" w:rsidRPr="00071E7A">
        <w:rPr>
          <w:rFonts w:asciiTheme="majorBidi" w:hAnsiTheme="majorBidi" w:cstheme="majorBidi"/>
          <w:sz w:val="28"/>
          <w:szCs w:val="28"/>
          <w:cs/>
        </w:rPr>
        <w:t>อสมมติ</w:t>
      </w:r>
      <w:r w:rsidRPr="00071E7A">
        <w:rPr>
          <w:rFonts w:asciiTheme="majorBidi" w:hAnsiTheme="majorBidi" w:cstheme="majorBidi"/>
          <w:sz w:val="28"/>
          <w:szCs w:val="28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30390F" w:rsidRPr="00071E7A">
        <w:rPr>
          <w:rFonts w:asciiTheme="majorBidi" w:hAnsiTheme="majorBidi" w:cstheme="majorBidi"/>
          <w:sz w:val="28"/>
          <w:szCs w:val="28"/>
          <w:cs/>
        </w:rPr>
        <w:t xml:space="preserve"> โดยถือว่าข้อสมมติ</w:t>
      </w:r>
      <w:r w:rsidRPr="00071E7A">
        <w:rPr>
          <w:rFonts w:asciiTheme="majorBidi" w:hAnsiTheme="majorBidi" w:cstheme="majorBidi"/>
          <w:sz w:val="28"/>
          <w:szCs w:val="28"/>
          <w:cs/>
        </w:rPr>
        <w:t>อื่น</w:t>
      </w:r>
      <w:r w:rsidR="003046F0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ๆ </w:t>
      </w:r>
      <w:r w:rsidR="0030390F" w:rsidRPr="00071E7A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</w:p>
    <w:p w14:paraId="14894797" w14:textId="5569A1C9" w:rsidR="00CF3C33" w:rsidRPr="0046523F" w:rsidRDefault="00CF3C3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990"/>
        <w:gridCol w:w="990"/>
        <w:gridCol w:w="360"/>
        <w:gridCol w:w="990"/>
        <w:gridCol w:w="985"/>
      </w:tblGrid>
      <w:tr w:rsidR="009E1689" w:rsidRPr="00071E7A" w14:paraId="73C7D612" w14:textId="77777777" w:rsidTr="00C22E63">
        <w:trPr>
          <w:trHeight w:val="318"/>
          <w:tblHeader/>
        </w:trPr>
        <w:tc>
          <w:tcPr>
            <w:tcW w:w="4950" w:type="dxa"/>
          </w:tcPr>
          <w:p w14:paraId="29E164FB" w14:textId="77777777" w:rsidR="009E1689" w:rsidRPr="00071E7A" w:rsidRDefault="009E1689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5" w:type="dxa"/>
            <w:gridSpan w:val="5"/>
          </w:tcPr>
          <w:p w14:paraId="5EE3F655" w14:textId="18833982" w:rsidR="009E1689" w:rsidRPr="00071E7A" w:rsidRDefault="009E1689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E1689" w:rsidRPr="00071E7A" w14:paraId="40BCEC0A" w14:textId="77777777" w:rsidTr="00AE68C4">
        <w:trPr>
          <w:trHeight w:val="56"/>
          <w:tblHeader/>
        </w:trPr>
        <w:tc>
          <w:tcPr>
            <w:tcW w:w="4950" w:type="dxa"/>
          </w:tcPr>
          <w:p w14:paraId="546C5D2F" w14:textId="278DCB23" w:rsidR="009E1689" w:rsidRPr="00071E7A" w:rsidRDefault="009E1689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</w:t>
            </w:r>
            <w:r w:rsidRPr="00071E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br/>
            </w:r>
            <w:r w:rsidRPr="00071E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 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โครงการผลประโยชน์</w:t>
            </w:r>
          </w:p>
        </w:tc>
        <w:tc>
          <w:tcPr>
            <w:tcW w:w="1980" w:type="dxa"/>
            <w:gridSpan w:val="2"/>
            <w:vAlign w:val="bottom"/>
          </w:tcPr>
          <w:p w14:paraId="08B8EE2D" w14:textId="1FD815F7" w:rsidR="009E1689" w:rsidRPr="00071E7A" w:rsidRDefault="009E1689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360" w:type="dxa"/>
            <w:vAlign w:val="bottom"/>
          </w:tcPr>
          <w:p w14:paraId="3995D8EA" w14:textId="207A2C9E" w:rsidR="009E1689" w:rsidRPr="00071E7A" w:rsidRDefault="009E1689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5" w:type="dxa"/>
            <w:gridSpan w:val="2"/>
            <w:vAlign w:val="bottom"/>
          </w:tcPr>
          <w:p w14:paraId="155F084E" w14:textId="4B12761C" w:rsidR="009E1689" w:rsidRPr="00071E7A" w:rsidRDefault="009E1689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ข้อสมมติลดขึ้น</w:t>
            </w:r>
          </w:p>
        </w:tc>
      </w:tr>
      <w:tr w:rsidR="009E1689" w:rsidRPr="00071E7A" w14:paraId="4E7AEFE0" w14:textId="77777777" w:rsidTr="00AE68C4">
        <w:trPr>
          <w:trHeight w:val="318"/>
          <w:tblHeader/>
        </w:trPr>
        <w:tc>
          <w:tcPr>
            <w:tcW w:w="4950" w:type="dxa"/>
          </w:tcPr>
          <w:p w14:paraId="122C5FE0" w14:textId="1BA721E8" w:rsidR="009E1689" w:rsidRPr="00071E7A" w:rsidRDefault="009E1689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  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2BA1499" w14:textId="5043A1EF" w:rsidR="009E1689" w:rsidRPr="00071E7A" w:rsidRDefault="00EE0AC0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77B50ABE" w14:textId="45740889" w:rsidR="009E1689" w:rsidRPr="00071E7A" w:rsidRDefault="00EE0AC0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60" w:type="dxa"/>
            <w:vAlign w:val="bottom"/>
          </w:tcPr>
          <w:p w14:paraId="776A2111" w14:textId="77777777" w:rsidR="009E1689" w:rsidRPr="00071E7A" w:rsidRDefault="009E1689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D8387BB" w14:textId="14D4F589" w:rsidR="009E1689" w:rsidRPr="00071E7A" w:rsidRDefault="00EE0AC0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85" w:type="dxa"/>
            <w:vAlign w:val="bottom"/>
          </w:tcPr>
          <w:p w14:paraId="79FAE2D4" w14:textId="46C8EE7C" w:rsidR="009E1689" w:rsidRPr="00071E7A" w:rsidRDefault="00EE0AC0" w:rsidP="003E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3337" w:rsidRPr="00071E7A" w14:paraId="684D372F" w14:textId="77777777" w:rsidTr="00C22E63">
        <w:trPr>
          <w:trHeight w:val="318"/>
          <w:tblHeader/>
        </w:trPr>
        <w:tc>
          <w:tcPr>
            <w:tcW w:w="4950" w:type="dxa"/>
          </w:tcPr>
          <w:p w14:paraId="2AB8244F" w14:textId="77777777" w:rsidR="00603337" w:rsidRPr="00071E7A" w:rsidRDefault="0060333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5" w:type="dxa"/>
            <w:gridSpan w:val="5"/>
            <w:vAlign w:val="bottom"/>
          </w:tcPr>
          <w:p w14:paraId="74F4A43A" w14:textId="77777777" w:rsidR="00603337" w:rsidRPr="00071E7A" w:rsidRDefault="0060333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E1689" w:rsidRPr="00071E7A" w14:paraId="0FA5C5F1" w14:textId="77777777" w:rsidTr="00AE68C4">
        <w:trPr>
          <w:trHeight w:val="318"/>
        </w:trPr>
        <w:tc>
          <w:tcPr>
            <w:tcW w:w="4950" w:type="dxa"/>
          </w:tcPr>
          <w:p w14:paraId="754AF87D" w14:textId="769C07B7" w:rsidR="009E1689" w:rsidRPr="00071E7A" w:rsidRDefault="009E1689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0BBC9E4" w14:textId="19A2A351" w:rsidR="009E1689" w:rsidRPr="00071E7A" w:rsidRDefault="009E1689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F3CED6B" w14:textId="75ED86F6" w:rsidR="009E1689" w:rsidRPr="00AE68C4" w:rsidRDefault="009E1689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AE6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  <w:vAlign w:val="bottom"/>
          </w:tcPr>
          <w:p w14:paraId="3F6D078D" w14:textId="46B21F79" w:rsidR="009E1689" w:rsidRPr="00071E7A" w:rsidRDefault="009E1689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4C7725B" w14:textId="7CBE8844" w:rsidR="009E1689" w:rsidRPr="00071E7A" w:rsidRDefault="00EE0AC0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85" w:type="dxa"/>
            <w:vAlign w:val="bottom"/>
          </w:tcPr>
          <w:p w14:paraId="027AE780" w14:textId="17071EE9" w:rsidR="009E1689" w:rsidRPr="00071E7A" w:rsidRDefault="00EE0AC0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9E1689" w:rsidRPr="00071E7A" w14:paraId="717F1443" w14:textId="77777777" w:rsidTr="00AE68C4">
        <w:trPr>
          <w:trHeight w:val="70"/>
        </w:trPr>
        <w:tc>
          <w:tcPr>
            <w:tcW w:w="4950" w:type="dxa"/>
          </w:tcPr>
          <w:p w14:paraId="645C7633" w14:textId="6CE91346" w:rsidR="009E1689" w:rsidRPr="00071E7A" w:rsidRDefault="009E1689" w:rsidP="00BB32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A330311" w14:textId="74951271" w:rsidR="009E1689" w:rsidRPr="00071E7A" w:rsidRDefault="00EE0AC0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990" w:type="dxa"/>
            <w:vAlign w:val="bottom"/>
          </w:tcPr>
          <w:p w14:paraId="32096976" w14:textId="4CB142A5" w:rsidR="009E1689" w:rsidRPr="00071E7A" w:rsidRDefault="00EE0AC0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360" w:type="dxa"/>
            <w:vAlign w:val="bottom"/>
          </w:tcPr>
          <w:p w14:paraId="2E1F95E1" w14:textId="3A6E3F65" w:rsidR="009E1689" w:rsidRPr="00071E7A" w:rsidRDefault="009E1689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CC5B38E" w14:textId="1F66531E" w:rsidR="009E1689" w:rsidRPr="00071E7A" w:rsidRDefault="00EE0AC0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985" w:type="dxa"/>
            <w:vAlign w:val="bottom"/>
          </w:tcPr>
          <w:p w14:paraId="178607C2" w14:textId="768BE6E5" w:rsidR="009E1689" w:rsidRPr="00071E7A" w:rsidRDefault="009E1689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1689" w:rsidRPr="00071E7A" w14:paraId="485D8986" w14:textId="77777777" w:rsidTr="00AE68C4">
        <w:trPr>
          <w:trHeight w:val="70"/>
        </w:trPr>
        <w:tc>
          <w:tcPr>
            <w:tcW w:w="4950" w:type="dxa"/>
          </w:tcPr>
          <w:p w14:paraId="4BC10F23" w14:textId="7E2C0A50" w:rsidR="009E1689" w:rsidRPr="00071E7A" w:rsidRDefault="009E1689" w:rsidP="00BB32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86E8F13" w14:textId="691C4315" w:rsidR="009E1689" w:rsidRPr="00071E7A" w:rsidRDefault="009E1689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473B22E" w14:textId="3618F599" w:rsidR="009E1689" w:rsidRPr="00071E7A" w:rsidRDefault="009E1689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  <w:vAlign w:val="bottom"/>
          </w:tcPr>
          <w:p w14:paraId="75876639" w14:textId="77777777" w:rsidR="009E1689" w:rsidRPr="00071E7A" w:rsidRDefault="009E1689" w:rsidP="00BB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6699EE7" w14:textId="5A7E1A04" w:rsidR="009E1689" w:rsidRPr="00071E7A" w:rsidRDefault="00EE0AC0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85" w:type="dxa"/>
            <w:vAlign w:val="bottom"/>
          </w:tcPr>
          <w:p w14:paraId="7D01EA0B" w14:textId="309CE88D" w:rsidR="009E1689" w:rsidRPr="00071E7A" w:rsidRDefault="00EE0AC0" w:rsidP="00AE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</w:tbl>
    <w:p w14:paraId="71569663" w14:textId="77777777" w:rsidR="00C22E63" w:rsidRPr="00B6584E" w:rsidRDefault="00C2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F6F3CAE" w14:textId="7F8F961E" w:rsidR="00BA7EDD" w:rsidRPr="00071E7A" w:rsidRDefault="00BA7EDD" w:rsidP="00943765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ทุนเรือนหุ้น </w:t>
      </w:r>
      <w:r w:rsidR="00F068B0"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E527F6"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8ECDAD8" w14:textId="77777777" w:rsidR="00EA647A" w:rsidRPr="00B6584E" w:rsidRDefault="00EA647A" w:rsidP="005E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BA6EBD" w14:textId="548DD191" w:rsidR="00B804A8" w:rsidRPr="00071E7A" w:rsidRDefault="00B804A8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AC64526" w14:textId="77777777" w:rsidR="0001123C" w:rsidRPr="00B6584E" w:rsidRDefault="0001123C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35B4DC" w14:textId="77777777" w:rsidR="0030671A" w:rsidRPr="00071E7A" w:rsidRDefault="0030671A" w:rsidP="0030671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071E7A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ส่วนเกินมูลค่าหุ้น</w:t>
      </w:r>
    </w:p>
    <w:p w14:paraId="1A6802D0" w14:textId="77777777" w:rsidR="0030671A" w:rsidRPr="00B6584E" w:rsidRDefault="0030671A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0F0628" w14:textId="6237D9FD" w:rsidR="003B1E2F" w:rsidRDefault="0030671A" w:rsidP="003B1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EE0AC0" w:rsidRPr="00EE0AC0">
        <w:rPr>
          <w:rFonts w:asciiTheme="majorBidi" w:hAnsiTheme="majorBidi" w:cstheme="majorBidi"/>
          <w:sz w:val="28"/>
          <w:szCs w:val="28"/>
        </w:rPr>
        <w:t>2535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E0AC0" w:rsidRPr="00EE0AC0">
        <w:rPr>
          <w:rFonts w:asciiTheme="majorBidi" w:hAnsiTheme="majorBidi" w:cstheme="majorBidi"/>
          <w:sz w:val="28"/>
          <w:szCs w:val="28"/>
        </w:rPr>
        <w:t>51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71E7A">
        <w:rPr>
          <w:rFonts w:asciiTheme="majorBidi" w:hAnsiTheme="majorBidi" w:cstheme="majorBidi"/>
          <w:sz w:val="28"/>
          <w:szCs w:val="28"/>
        </w:rPr>
        <w:t>“</w:t>
      </w:r>
      <w:r w:rsidRPr="00071E7A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071E7A">
        <w:rPr>
          <w:rFonts w:asciiTheme="majorBidi" w:hAnsiTheme="majorBidi" w:cstheme="majorBidi"/>
          <w:sz w:val="28"/>
          <w:szCs w:val="28"/>
        </w:rPr>
        <w:t>”</w:t>
      </w:r>
      <w:r w:rsidRPr="00071E7A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691E9760" w14:textId="77777777" w:rsidR="009E1689" w:rsidRPr="00B6584E" w:rsidRDefault="009E1689" w:rsidP="003B1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18C66A" w14:textId="7D6BF4D5" w:rsidR="00566F97" w:rsidRPr="00071E7A" w:rsidRDefault="00A312E0" w:rsidP="003B1E2F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สำรอง</w:t>
      </w:r>
      <w:r w:rsidR="00B65FC1" w:rsidRPr="00071E7A">
        <w:rPr>
          <w:rFonts w:asciiTheme="majorBidi" w:hAnsiTheme="majorBidi" w:cstheme="majorBidi"/>
          <w:b/>
          <w:bCs/>
          <w:sz w:val="28"/>
          <w:szCs w:val="28"/>
          <w:cs/>
        </w:rPr>
        <w:t>ตามกฏหมาย</w:t>
      </w:r>
    </w:p>
    <w:p w14:paraId="2D808350" w14:textId="77777777" w:rsidR="00A312E0" w:rsidRPr="00B6584E" w:rsidRDefault="00A312E0" w:rsidP="00566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443F905" w14:textId="31B1D0D5" w:rsidR="003B1E2F" w:rsidRDefault="00B65FC1" w:rsidP="00C11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EE0AC0" w:rsidRPr="00EE0AC0">
        <w:rPr>
          <w:rFonts w:asciiTheme="majorBidi" w:hAnsiTheme="majorBidi" w:cstheme="majorBidi"/>
          <w:sz w:val="28"/>
          <w:szCs w:val="28"/>
        </w:rPr>
        <w:t>2535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E0AC0" w:rsidRPr="00EE0AC0">
        <w:rPr>
          <w:rFonts w:asciiTheme="majorBidi" w:hAnsiTheme="majorBidi" w:cstheme="majorBidi"/>
          <w:sz w:val="28"/>
          <w:szCs w:val="28"/>
        </w:rPr>
        <w:t>116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071E7A">
        <w:rPr>
          <w:rFonts w:asciiTheme="majorBidi" w:hAnsiTheme="majorBidi" w:cstheme="majorBidi"/>
          <w:sz w:val="28"/>
          <w:szCs w:val="28"/>
        </w:rPr>
        <w:t>“</w:t>
      </w:r>
      <w:r w:rsidRPr="00071E7A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071E7A">
        <w:rPr>
          <w:rFonts w:asciiTheme="majorBidi" w:hAnsiTheme="majorBidi" w:cstheme="majorBidi"/>
          <w:sz w:val="28"/>
          <w:szCs w:val="28"/>
        </w:rPr>
        <w:t>”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10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</w:t>
      </w:r>
      <w:r w:rsidR="003D7B39" w:rsidRPr="00071E7A">
        <w:rPr>
          <w:rFonts w:asciiTheme="majorBidi" w:hAnsiTheme="majorBidi" w:cstheme="majorBidi"/>
          <w:sz w:val="28"/>
          <w:szCs w:val="28"/>
          <w:cs/>
        </w:rPr>
        <w:t>้</w:t>
      </w:r>
    </w:p>
    <w:p w14:paraId="7D3374FE" w14:textId="3B15E43A" w:rsidR="0046523F" w:rsidRDefault="004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6512546" w14:textId="3A479261" w:rsidR="00795842" w:rsidRPr="00071E7A" w:rsidRDefault="00962116" w:rsidP="00B65FC1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ส่วนได้เสียที่ไม่มีอำนาจควบคุม</w:t>
      </w:r>
    </w:p>
    <w:p w14:paraId="020FD922" w14:textId="77777777" w:rsidR="00795842" w:rsidRPr="00071E7A" w:rsidRDefault="00795842" w:rsidP="00DD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50993A4" w14:textId="05A7E2A5" w:rsidR="00795842" w:rsidRPr="00071E7A" w:rsidRDefault="00795842" w:rsidP="007958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0A1BA262" w14:textId="77777777" w:rsidR="00EA647A" w:rsidRPr="00071E7A" w:rsidRDefault="00EA647A" w:rsidP="00DD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509"/>
        <w:gridCol w:w="180"/>
        <w:gridCol w:w="1530"/>
      </w:tblGrid>
      <w:tr w:rsidR="004B0D38" w:rsidRPr="00071E7A" w14:paraId="6142D344" w14:textId="77777777" w:rsidTr="00540642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67E3A192" w14:textId="77777777" w:rsidR="004B0D38" w:rsidRPr="00071E7A" w:rsidRDefault="004B0D38" w:rsidP="00901357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4B5AA64E" w14:textId="579C42E4" w:rsidR="004B0D38" w:rsidRPr="00071E7A" w:rsidRDefault="004B0D38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บริษัท พฤกษา เรียลเอสเตท จำกัด (มหาชน) และบริษัทย่อย</w:t>
            </w:r>
          </w:p>
        </w:tc>
      </w:tr>
      <w:tr w:rsidR="00901357" w:rsidRPr="00071E7A" w14:paraId="3DB82C4E" w14:textId="77777777" w:rsidTr="00540642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BAFB7FC" w14:textId="77777777" w:rsidR="00901357" w:rsidRPr="00071E7A" w:rsidRDefault="00901357" w:rsidP="00901357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7F32280B" w14:textId="0F503D58" w:rsidR="00901357" w:rsidRPr="00071E7A" w:rsidRDefault="00EE0AC0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4237249C" w14:textId="77777777" w:rsidR="00901357" w:rsidRPr="00071E7A" w:rsidRDefault="00901357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843CD4" w14:textId="10770C24" w:rsidR="00901357" w:rsidRPr="00071E7A" w:rsidRDefault="00EE0AC0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2564</w:t>
            </w:r>
          </w:p>
        </w:tc>
      </w:tr>
      <w:tr w:rsidR="00540642" w:rsidRPr="00071E7A" w14:paraId="0776FE97" w14:textId="77777777" w:rsidTr="00631494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D889190" w14:textId="77777777" w:rsidR="00540642" w:rsidRPr="00071E7A" w:rsidRDefault="00540642" w:rsidP="0090135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277129B6" w14:textId="3EC2DDC6" w:rsidR="00540642" w:rsidRPr="00071E7A" w:rsidRDefault="00540642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71414" w:rsidRPr="00071E7A" w14:paraId="2890208F" w14:textId="77777777" w:rsidTr="00540642">
        <w:trPr>
          <w:cantSplit/>
          <w:trHeight w:val="20"/>
        </w:trPr>
        <w:tc>
          <w:tcPr>
            <w:tcW w:w="6030" w:type="dxa"/>
            <w:vAlign w:val="bottom"/>
          </w:tcPr>
          <w:p w14:paraId="7B11A14C" w14:textId="77777777" w:rsidR="00871414" w:rsidRPr="00071E7A" w:rsidRDefault="00871414" w:rsidP="0087141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09" w:type="dxa"/>
            <w:vAlign w:val="bottom"/>
          </w:tcPr>
          <w:p w14:paraId="6E65D485" w14:textId="6088EE9E" w:rsidR="00871414" w:rsidRPr="00071E7A" w:rsidRDefault="00EE0AC0" w:rsidP="00871414">
            <w:pPr>
              <w:pStyle w:val="a"/>
              <w:tabs>
                <w:tab w:val="clear" w:pos="1080"/>
                <w:tab w:val="decimal" w:pos="74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180" w:type="dxa"/>
            <w:vAlign w:val="bottom"/>
          </w:tcPr>
          <w:p w14:paraId="5396F285" w14:textId="77777777" w:rsidR="00871414" w:rsidRPr="00071E7A" w:rsidRDefault="00871414" w:rsidP="0087141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E2AA10" w14:textId="7E76D4DB" w:rsidR="00871414" w:rsidRPr="00071E7A" w:rsidRDefault="00EE0AC0" w:rsidP="00871414">
            <w:pPr>
              <w:pStyle w:val="a"/>
              <w:tabs>
                <w:tab w:val="clear" w:pos="1080"/>
                <w:tab w:val="decimal" w:pos="74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71414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871414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</w:tr>
      <w:tr w:rsidR="00871414" w:rsidRPr="00071E7A" w14:paraId="64F535A8" w14:textId="77777777" w:rsidTr="00540642">
        <w:trPr>
          <w:cantSplit/>
          <w:trHeight w:val="20"/>
        </w:trPr>
        <w:tc>
          <w:tcPr>
            <w:tcW w:w="6030" w:type="dxa"/>
          </w:tcPr>
          <w:p w14:paraId="3C3DDD73" w14:textId="77777777" w:rsidR="00871414" w:rsidRPr="00071E7A" w:rsidRDefault="00871414" w:rsidP="0087141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9" w:type="dxa"/>
          </w:tcPr>
          <w:p w14:paraId="2C6553E7" w14:textId="77777777" w:rsidR="00871414" w:rsidRPr="00071E7A" w:rsidRDefault="00871414" w:rsidP="0087141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509790" w14:textId="77777777" w:rsidR="00871414" w:rsidRPr="00071E7A" w:rsidRDefault="00871414" w:rsidP="0087141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D35691" w14:textId="77777777" w:rsidR="00871414" w:rsidRPr="00071E7A" w:rsidRDefault="00871414" w:rsidP="0087141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295423" w:rsidRPr="00071E7A" w14:paraId="76CB8CEE" w14:textId="77777777" w:rsidTr="005137FB">
        <w:trPr>
          <w:cantSplit/>
          <w:trHeight w:val="20"/>
        </w:trPr>
        <w:tc>
          <w:tcPr>
            <w:tcW w:w="6030" w:type="dxa"/>
          </w:tcPr>
          <w:p w14:paraId="2E184F97" w14:textId="77777777" w:rsidR="00295423" w:rsidRPr="00071E7A" w:rsidRDefault="00295423" w:rsidP="002954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09" w:type="dxa"/>
            <w:shd w:val="clear" w:color="auto" w:fill="auto"/>
          </w:tcPr>
          <w:p w14:paraId="75B21A5C" w14:textId="10220FEB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180" w:type="dxa"/>
          </w:tcPr>
          <w:p w14:paraId="4CAA38B4" w14:textId="77777777" w:rsidR="00295423" w:rsidRPr="00071E7A" w:rsidRDefault="00295423" w:rsidP="002954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4E1FD7" w14:textId="17CF9BA9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</w:tr>
      <w:tr w:rsidR="00295423" w:rsidRPr="00071E7A" w14:paraId="714E4860" w14:textId="77777777" w:rsidTr="005137FB">
        <w:trPr>
          <w:cantSplit/>
          <w:trHeight w:val="20"/>
        </w:trPr>
        <w:tc>
          <w:tcPr>
            <w:tcW w:w="6030" w:type="dxa"/>
          </w:tcPr>
          <w:p w14:paraId="79EA76C6" w14:textId="77777777" w:rsidR="00295423" w:rsidRPr="00071E7A" w:rsidRDefault="00295423" w:rsidP="002954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09" w:type="dxa"/>
            <w:shd w:val="clear" w:color="auto" w:fill="auto"/>
          </w:tcPr>
          <w:p w14:paraId="32DB94EC" w14:textId="426CFFF5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  <w:tc>
          <w:tcPr>
            <w:tcW w:w="180" w:type="dxa"/>
          </w:tcPr>
          <w:p w14:paraId="2CECF97A" w14:textId="77777777" w:rsidR="00295423" w:rsidRPr="00071E7A" w:rsidRDefault="00295423" w:rsidP="002954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2B8BB3" w14:textId="3BF59F4B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</w:tr>
      <w:tr w:rsidR="00295423" w:rsidRPr="00071E7A" w14:paraId="320D29EF" w14:textId="77777777" w:rsidTr="00540642">
        <w:trPr>
          <w:cantSplit/>
          <w:trHeight w:val="20"/>
        </w:trPr>
        <w:tc>
          <w:tcPr>
            <w:tcW w:w="6030" w:type="dxa"/>
          </w:tcPr>
          <w:p w14:paraId="633B7EB6" w14:textId="77777777" w:rsidR="00295423" w:rsidRPr="00071E7A" w:rsidRDefault="00295423" w:rsidP="002954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09" w:type="dxa"/>
          </w:tcPr>
          <w:p w14:paraId="7C79056C" w14:textId="4C004F94" w:rsidR="00295423" w:rsidRPr="00071E7A" w:rsidRDefault="00295423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9D2035C" w14:textId="77777777" w:rsidR="00295423" w:rsidRPr="00071E7A" w:rsidRDefault="00295423" w:rsidP="002954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D7B578" w14:textId="035008C6" w:rsidR="00295423" w:rsidRPr="00071E7A" w:rsidRDefault="00295423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95423" w:rsidRPr="00071E7A" w14:paraId="02DE08EE" w14:textId="77777777" w:rsidTr="00540642">
        <w:trPr>
          <w:cantSplit/>
          <w:trHeight w:val="20"/>
        </w:trPr>
        <w:tc>
          <w:tcPr>
            <w:tcW w:w="6030" w:type="dxa"/>
          </w:tcPr>
          <w:p w14:paraId="3E0E7CC8" w14:textId="77777777" w:rsidR="00295423" w:rsidRPr="00071E7A" w:rsidRDefault="00295423" w:rsidP="002954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CD5DF05" w14:textId="3543A378" w:rsidR="00295423" w:rsidRPr="00071E7A" w:rsidRDefault="00295423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3D99EE7" w14:textId="77777777" w:rsidR="00295423" w:rsidRPr="00071E7A" w:rsidRDefault="00295423" w:rsidP="002954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B1E6D4" w14:textId="1E71DCF8" w:rsidR="00295423" w:rsidRPr="00071E7A" w:rsidRDefault="00295423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95423" w:rsidRPr="00071E7A" w14:paraId="0C6DBD6F" w14:textId="77777777" w:rsidTr="00540642">
        <w:trPr>
          <w:cantSplit/>
          <w:trHeight w:val="20"/>
        </w:trPr>
        <w:tc>
          <w:tcPr>
            <w:tcW w:w="6030" w:type="dxa"/>
          </w:tcPr>
          <w:p w14:paraId="1B0933BB" w14:textId="77777777" w:rsidR="00295423" w:rsidRPr="00071E7A" w:rsidRDefault="00295423" w:rsidP="002954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4B12594A" w14:textId="64A83E27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="00295423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575</w:t>
            </w:r>
          </w:p>
        </w:tc>
        <w:tc>
          <w:tcPr>
            <w:tcW w:w="180" w:type="dxa"/>
          </w:tcPr>
          <w:p w14:paraId="19F839E3" w14:textId="77777777" w:rsidR="00295423" w:rsidRPr="00071E7A" w:rsidRDefault="00295423" w:rsidP="002954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2D17050" w14:textId="02690378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295423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728</w:t>
            </w:r>
          </w:p>
        </w:tc>
      </w:tr>
      <w:tr w:rsidR="00295423" w:rsidRPr="00071E7A" w14:paraId="091061F7" w14:textId="77777777" w:rsidTr="00540642">
        <w:trPr>
          <w:cantSplit/>
          <w:trHeight w:val="20"/>
        </w:trPr>
        <w:tc>
          <w:tcPr>
            <w:tcW w:w="6030" w:type="dxa"/>
          </w:tcPr>
          <w:p w14:paraId="6909120E" w14:textId="77777777" w:rsidR="00295423" w:rsidRPr="00071E7A" w:rsidRDefault="00295423" w:rsidP="002954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C068EE9" w14:textId="189B2FD9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180" w:type="dxa"/>
          </w:tcPr>
          <w:p w14:paraId="42A542BB" w14:textId="77777777" w:rsidR="00295423" w:rsidRPr="00071E7A" w:rsidRDefault="00295423" w:rsidP="002954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FDE1B7" w14:textId="297DCD60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</w:tr>
      <w:tr w:rsidR="00295423" w:rsidRPr="00071E7A" w14:paraId="6BDC4E4D" w14:textId="77777777" w:rsidTr="0001123C">
        <w:trPr>
          <w:cantSplit/>
          <w:trHeight w:val="20"/>
        </w:trPr>
        <w:tc>
          <w:tcPr>
            <w:tcW w:w="6030" w:type="dxa"/>
          </w:tcPr>
          <w:p w14:paraId="51552CE7" w14:textId="77777777" w:rsidR="00295423" w:rsidRPr="00071E7A" w:rsidRDefault="00295423" w:rsidP="0029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BA88404" w14:textId="77777777" w:rsidR="00295423" w:rsidRPr="00071E7A" w:rsidRDefault="00295423" w:rsidP="0029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1ADD6F16" w14:textId="77777777" w:rsidR="00295423" w:rsidRPr="00071E7A" w:rsidRDefault="00295423" w:rsidP="0029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3BFB6C78" w14:textId="77777777" w:rsidR="00295423" w:rsidRPr="00071E7A" w:rsidRDefault="00295423" w:rsidP="0029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5423" w:rsidRPr="00071E7A" w14:paraId="7F47085D" w14:textId="77777777" w:rsidTr="00540642">
        <w:trPr>
          <w:cantSplit/>
          <w:trHeight w:val="20"/>
        </w:trPr>
        <w:tc>
          <w:tcPr>
            <w:tcW w:w="6030" w:type="dxa"/>
          </w:tcPr>
          <w:p w14:paraId="7DB4D7B4" w14:textId="77777777" w:rsidR="00295423" w:rsidRPr="00071E7A" w:rsidRDefault="00295423" w:rsidP="00295423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09" w:type="dxa"/>
          </w:tcPr>
          <w:p w14:paraId="1DC41EC9" w14:textId="612BD7AA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</w:p>
        </w:tc>
        <w:tc>
          <w:tcPr>
            <w:tcW w:w="180" w:type="dxa"/>
          </w:tcPr>
          <w:p w14:paraId="07DDCB62" w14:textId="77777777" w:rsidR="00295423" w:rsidRPr="00071E7A" w:rsidRDefault="00295423" w:rsidP="0029542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D01137" w14:textId="3FE3D791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</w:tr>
      <w:tr w:rsidR="00295423" w:rsidRPr="00071E7A" w14:paraId="4B9409B8" w14:textId="77777777" w:rsidTr="00540642">
        <w:trPr>
          <w:cantSplit/>
          <w:trHeight w:val="20"/>
        </w:trPr>
        <w:tc>
          <w:tcPr>
            <w:tcW w:w="6030" w:type="dxa"/>
          </w:tcPr>
          <w:p w14:paraId="6318E313" w14:textId="77777777" w:rsidR="00295423" w:rsidRPr="00071E7A" w:rsidRDefault="00295423" w:rsidP="002954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509" w:type="dxa"/>
          </w:tcPr>
          <w:p w14:paraId="4CCC4384" w14:textId="32B2D4F8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180" w:type="dxa"/>
          </w:tcPr>
          <w:p w14:paraId="53470335" w14:textId="77777777" w:rsidR="00295423" w:rsidRPr="00071E7A" w:rsidRDefault="00295423" w:rsidP="0029542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52E371" w14:textId="6D7B59E2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</w:tr>
      <w:tr w:rsidR="00295423" w:rsidRPr="00071E7A" w14:paraId="291DF0BD" w14:textId="77777777" w:rsidTr="00540642">
        <w:trPr>
          <w:cantSplit/>
          <w:trHeight w:val="20"/>
        </w:trPr>
        <w:tc>
          <w:tcPr>
            <w:tcW w:w="6030" w:type="dxa"/>
            <w:vAlign w:val="bottom"/>
          </w:tcPr>
          <w:p w14:paraId="0945B0F0" w14:textId="5889DB06" w:rsidR="00295423" w:rsidRPr="00071E7A" w:rsidRDefault="00295423" w:rsidP="0029542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1A1998A" w14:textId="58E6DF9A" w:rsidR="00295423" w:rsidRPr="00071E7A" w:rsidRDefault="00295423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3F8C1F5F" w14:textId="77777777" w:rsidR="00295423" w:rsidRPr="00071E7A" w:rsidRDefault="00295423" w:rsidP="0029542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9C49FD" w14:textId="277AB2DC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</w:tr>
      <w:tr w:rsidR="00295423" w:rsidRPr="00071E7A" w14:paraId="20950C68" w14:textId="77777777" w:rsidTr="00540642">
        <w:trPr>
          <w:cantSplit/>
          <w:trHeight w:val="20"/>
        </w:trPr>
        <w:tc>
          <w:tcPr>
            <w:tcW w:w="6030" w:type="dxa"/>
          </w:tcPr>
          <w:p w14:paraId="7CA94A4A" w14:textId="1401D67B" w:rsidR="00295423" w:rsidRPr="00071E7A" w:rsidRDefault="00295423" w:rsidP="002954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Pr="00071E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0593F71A" w14:textId="6821FFDC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295423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</w:t>
            </w:r>
          </w:p>
        </w:tc>
        <w:tc>
          <w:tcPr>
            <w:tcW w:w="180" w:type="dxa"/>
          </w:tcPr>
          <w:p w14:paraId="187B6635" w14:textId="77777777" w:rsidR="00295423" w:rsidRPr="00071E7A" w:rsidRDefault="00295423" w:rsidP="0029542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0CB6DA" w14:textId="6A938B25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95423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</w:p>
        </w:tc>
      </w:tr>
      <w:tr w:rsidR="00295423" w:rsidRPr="00071E7A" w14:paraId="609039DF" w14:textId="77777777" w:rsidTr="00540642">
        <w:trPr>
          <w:cantSplit/>
          <w:trHeight w:val="20"/>
        </w:trPr>
        <w:tc>
          <w:tcPr>
            <w:tcW w:w="6030" w:type="dxa"/>
          </w:tcPr>
          <w:p w14:paraId="1109BBAA" w14:textId="77777777" w:rsidR="00295423" w:rsidRPr="00071E7A" w:rsidRDefault="00295423" w:rsidP="002954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D711FFB" w14:textId="260B6DC3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180" w:type="dxa"/>
          </w:tcPr>
          <w:p w14:paraId="37E4B501" w14:textId="77777777" w:rsidR="00295423" w:rsidRPr="00071E7A" w:rsidRDefault="00295423" w:rsidP="0029542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C00B284" w14:textId="1022099F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</w:tr>
      <w:tr w:rsidR="00295423" w:rsidRPr="00071E7A" w14:paraId="21667769" w14:textId="77777777" w:rsidTr="00540642">
        <w:trPr>
          <w:cantSplit/>
          <w:trHeight w:val="125"/>
        </w:trPr>
        <w:tc>
          <w:tcPr>
            <w:tcW w:w="6030" w:type="dxa"/>
          </w:tcPr>
          <w:p w14:paraId="1669AA34" w14:textId="77777777" w:rsidR="00295423" w:rsidRPr="00071E7A" w:rsidRDefault="00295423" w:rsidP="0029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EB353FF" w14:textId="77777777" w:rsidR="00295423" w:rsidRPr="00071E7A" w:rsidRDefault="00295423" w:rsidP="0029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0AA45EF" w14:textId="77777777" w:rsidR="00295423" w:rsidRPr="00071E7A" w:rsidRDefault="00295423" w:rsidP="0029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4F49DC08" w14:textId="77777777" w:rsidR="00295423" w:rsidRPr="00071E7A" w:rsidRDefault="00295423" w:rsidP="0029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5423" w:rsidRPr="00071E7A" w14:paraId="178A60D9" w14:textId="77777777" w:rsidTr="00540642">
        <w:trPr>
          <w:cantSplit/>
          <w:trHeight w:val="20"/>
        </w:trPr>
        <w:tc>
          <w:tcPr>
            <w:tcW w:w="6030" w:type="dxa"/>
            <w:vAlign w:val="bottom"/>
          </w:tcPr>
          <w:p w14:paraId="72FFAA2B" w14:textId="77777777" w:rsidR="00295423" w:rsidRPr="00071E7A" w:rsidRDefault="00295423" w:rsidP="002954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09" w:type="dxa"/>
            <w:vAlign w:val="bottom"/>
          </w:tcPr>
          <w:p w14:paraId="55302835" w14:textId="36A3FFA6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  <w:tc>
          <w:tcPr>
            <w:tcW w:w="180" w:type="dxa"/>
            <w:vAlign w:val="bottom"/>
          </w:tcPr>
          <w:p w14:paraId="33836B5F" w14:textId="77777777" w:rsidR="00295423" w:rsidRPr="00071E7A" w:rsidRDefault="00295423" w:rsidP="0029542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BAE77D" w14:textId="00B37C5C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95423"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</w:tr>
      <w:tr w:rsidR="00295423" w:rsidRPr="00071E7A" w14:paraId="48D172A8" w14:textId="77777777" w:rsidTr="00540642">
        <w:trPr>
          <w:cantSplit/>
          <w:trHeight w:val="20"/>
        </w:trPr>
        <w:tc>
          <w:tcPr>
            <w:tcW w:w="6030" w:type="dxa"/>
            <w:vAlign w:val="bottom"/>
          </w:tcPr>
          <w:p w14:paraId="32B22FE9" w14:textId="77777777" w:rsidR="00295423" w:rsidRPr="00071E7A" w:rsidRDefault="00295423" w:rsidP="0029542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509" w:type="dxa"/>
            <w:vAlign w:val="bottom"/>
          </w:tcPr>
          <w:p w14:paraId="78E4D7A1" w14:textId="28E77EC4" w:rsidR="00295423" w:rsidRPr="00071E7A" w:rsidRDefault="00295423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E314175" w14:textId="77777777" w:rsidR="00295423" w:rsidRPr="00071E7A" w:rsidRDefault="00295423" w:rsidP="0029542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2A91D04" w14:textId="5C02744B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</w:tr>
      <w:tr w:rsidR="00295423" w:rsidRPr="00071E7A" w14:paraId="7EC31C77" w14:textId="77777777" w:rsidTr="00540642">
        <w:trPr>
          <w:cantSplit/>
          <w:trHeight w:val="20"/>
        </w:trPr>
        <w:tc>
          <w:tcPr>
            <w:tcW w:w="6030" w:type="dxa"/>
          </w:tcPr>
          <w:p w14:paraId="76822392" w14:textId="38DC403A" w:rsidR="00295423" w:rsidRPr="00071E7A" w:rsidRDefault="00295423" w:rsidP="0029542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12F3410" w14:textId="06962655" w:rsidR="00295423" w:rsidRPr="00071E7A" w:rsidRDefault="00295423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6AED4584" w14:textId="77777777" w:rsidR="00295423" w:rsidRPr="00071E7A" w:rsidRDefault="00295423" w:rsidP="0029542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43CCB9" w14:textId="415ECBD0" w:rsidR="00295423" w:rsidRPr="00071E7A" w:rsidRDefault="00295423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95423" w:rsidRPr="00071E7A" w14:paraId="05F71391" w14:textId="77777777" w:rsidTr="00540642">
        <w:trPr>
          <w:cantSplit/>
          <w:trHeight w:val="20"/>
        </w:trPr>
        <w:tc>
          <w:tcPr>
            <w:tcW w:w="6030" w:type="dxa"/>
          </w:tcPr>
          <w:p w14:paraId="1E27FBE4" w14:textId="32A35D72" w:rsidR="00295423" w:rsidRPr="00071E7A" w:rsidRDefault="00295423" w:rsidP="0029542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Pr="00071E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เพิ่มขึ้น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EF71AA3" w14:textId="7D766357" w:rsidR="00295423" w:rsidRPr="00071E7A" w:rsidRDefault="00295423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159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68C5E3FC" w14:textId="77777777" w:rsidR="00295423" w:rsidRPr="00071E7A" w:rsidRDefault="00295423" w:rsidP="0029542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C835A8" w14:textId="1472746F" w:rsidR="00295423" w:rsidRPr="00071E7A" w:rsidRDefault="00EE0AC0" w:rsidP="00295423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95423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914</w:t>
            </w:r>
          </w:p>
        </w:tc>
      </w:tr>
    </w:tbl>
    <w:p w14:paraId="2B56ECBE" w14:textId="40C4FF21" w:rsidR="009E1689" w:rsidRDefault="009E1689" w:rsidP="009E168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07C611D" w14:textId="1EA6845B" w:rsidR="009E1689" w:rsidRDefault="009E1689" w:rsidP="009E168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5306355" w14:textId="5C5FB0A2" w:rsidR="009E1689" w:rsidRDefault="009E1689" w:rsidP="009E168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082153" w14:textId="78F34B42" w:rsidR="009E1689" w:rsidRDefault="009E1689" w:rsidP="009E168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9B2893" w14:textId="3A1C3766" w:rsidR="009E1689" w:rsidRDefault="009E1689" w:rsidP="009E168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7861919" w14:textId="77777777" w:rsidR="00B6584E" w:rsidRDefault="00B6584E" w:rsidP="009E168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8BB9C3" w14:textId="2BB073CB" w:rsidR="00893276" w:rsidRPr="00071E7A" w:rsidRDefault="00893276" w:rsidP="0053544C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ส่วนงาน</w:t>
      </w:r>
      <w:r w:rsidR="00E32BA9" w:rsidRPr="00071E7A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  <w:r w:rsidR="008E1C5D" w:rsidRPr="00071E7A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25625432" w14:textId="77777777" w:rsidR="00E736BE" w:rsidRPr="00071E7A" w:rsidRDefault="00E736BE" w:rsidP="00580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7CA3E5F0" w14:textId="3238FE36" w:rsidR="00504513" w:rsidRPr="00071E7A" w:rsidRDefault="00504513" w:rsidP="0050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สำหรับส่วนงานที่รายงานของกลุ่มบริษัทมีดังนี้</w:t>
      </w:r>
    </w:p>
    <w:p w14:paraId="36B92757" w14:textId="77777777" w:rsidR="00504513" w:rsidRPr="00071E7A" w:rsidRDefault="00504513" w:rsidP="0050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</w:p>
    <w:p w14:paraId="782717E2" w14:textId="33BE0699" w:rsidR="00504513" w:rsidRPr="00071E7A" w:rsidRDefault="00504513" w:rsidP="0050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trike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E0AC0" w:rsidRPr="00EE0AC0">
        <w:rPr>
          <w:rFonts w:ascii="Angsana New" w:hAnsi="Angsana New"/>
          <w:sz w:val="28"/>
          <w:szCs w:val="28"/>
        </w:rPr>
        <w:t>1</w:t>
      </w:r>
      <w:r w:rsidRPr="00071E7A">
        <w:rPr>
          <w:rFonts w:ascii="Angsana New" w:hAnsi="Angsana New"/>
          <w:sz w:val="28"/>
          <w:szCs w:val="28"/>
        </w:rPr>
        <w:tab/>
      </w:r>
      <w:r w:rsidRPr="00071E7A">
        <w:rPr>
          <w:rFonts w:ascii="Angsana New" w:hAnsi="Angsana New"/>
          <w:sz w:val="28"/>
          <w:szCs w:val="28"/>
          <w:cs/>
        </w:rPr>
        <w:t xml:space="preserve">สายงานทาวน์เฮ้าส์: บ้านพฤกษา </w:t>
      </w:r>
      <w:r w:rsidR="00EE0AC0" w:rsidRPr="00EE0AC0">
        <w:rPr>
          <w:rFonts w:ascii="Angsana New" w:hAnsi="Angsana New"/>
          <w:sz w:val="28"/>
          <w:szCs w:val="28"/>
        </w:rPr>
        <w:t>1</w:t>
      </w:r>
      <w:r w:rsidRPr="00071E7A">
        <w:rPr>
          <w:rFonts w:ascii="Angsana New" w:hAnsi="Angsana New"/>
          <w:sz w:val="28"/>
          <w:szCs w:val="28"/>
          <w:cs/>
        </w:rPr>
        <w:t xml:space="preserve"> บ้านพฤกษา </w:t>
      </w:r>
      <w:r w:rsidR="00EE0AC0" w:rsidRPr="00EE0AC0">
        <w:rPr>
          <w:rFonts w:ascii="Angsana New" w:hAnsi="Angsana New"/>
          <w:sz w:val="28"/>
          <w:szCs w:val="28"/>
        </w:rPr>
        <w:t>2</w:t>
      </w:r>
      <w:r w:rsidRPr="00071E7A">
        <w:rPr>
          <w:rFonts w:ascii="Angsana New" w:hAnsi="Angsana New"/>
          <w:sz w:val="28"/>
          <w:szCs w:val="28"/>
          <w:cs/>
        </w:rPr>
        <w:t xml:space="preserve"> เดอะคอนเนค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 xml:space="preserve">พฤกษาวิลล์ </w:t>
      </w:r>
      <w:r w:rsidR="00EE0AC0" w:rsidRPr="00EE0AC0">
        <w:rPr>
          <w:rFonts w:ascii="Angsana New" w:hAnsi="Angsana New"/>
          <w:sz w:val="28"/>
          <w:szCs w:val="28"/>
        </w:rPr>
        <w:t>1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 xml:space="preserve">และพฤกษาวิลล์ </w:t>
      </w:r>
      <w:r w:rsidR="00EE0AC0" w:rsidRPr="00EE0AC0">
        <w:rPr>
          <w:rFonts w:ascii="Angsana New" w:hAnsi="Angsana New"/>
          <w:sz w:val="28"/>
          <w:szCs w:val="28"/>
        </w:rPr>
        <w:t>2</w:t>
      </w:r>
      <w:r w:rsidRPr="00071E7A">
        <w:rPr>
          <w:rFonts w:ascii="Angsana New" w:hAnsi="Angsana New"/>
          <w:sz w:val="28"/>
          <w:szCs w:val="28"/>
        </w:rPr>
        <w:t xml:space="preserve"> </w:t>
      </w:r>
    </w:p>
    <w:p w14:paraId="0ECC2CCB" w14:textId="3650AE9E" w:rsidR="00504513" w:rsidRPr="00071E7A" w:rsidRDefault="00504513" w:rsidP="0050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E0AC0" w:rsidRPr="00EE0AC0">
        <w:rPr>
          <w:rFonts w:ascii="Angsana New" w:hAnsi="Angsana New"/>
          <w:sz w:val="28"/>
          <w:szCs w:val="28"/>
        </w:rPr>
        <w:t>2</w:t>
      </w:r>
      <w:r w:rsidRPr="00071E7A">
        <w:rPr>
          <w:rFonts w:ascii="Angsana New" w:hAnsi="Angsana New"/>
          <w:sz w:val="28"/>
          <w:szCs w:val="28"/>
        </w:rPr>
        <w:tab/>
      </w:r>
      <w:r w:rsidRPr="00071E7A">
        <w:rPr>
          <w:rFonts w:ascii="Angsana New" w:hAnsi="Angsana New"/>
          <w:sz w:val="28"/>
          <w:szCs w:val="28"/>
          <w:cs/>
        </w:rPr>
        <w:t xml:space="preserve">สายงานบ้านเดี่ยว: ภัสสร </w:t>
      </w:r>
      <w:r w:rsidR="00EE0AC0" w:rsidRPr="00EE0AC0">
        <w:rPr>
          <w:rFonts w:ascii="Angsana New" w:hAnsi="Angsana New"/>
          <w:sz w:val="28"/>
          <w:szCs w:val="28"/>
        </w:rPr>
        <w:t>1</w:t>
      </w:r>
      <w:r w:rsidRPr="00071E7A">
        <w:rPr>
          <w:rFonts w:ascii="Angsana New" w:hAnsi="Angsana New"/>
          <w:sz w:val="28"/>
          <w:szCs w:val="28"/>
          <w:cs/>
        </w:rPr>
        <w:t xml:space="preserve"> ภัสสร </w:t>
      </w:r>
      <w:r w:rsidR="00EE0AC0" w:rsidRPr="00EE0AC0">
        <w:rPr>
          <w:rFonts w:ascii="Angsana New" w:hAnsi="Angsana New"/>
          <w:sz w:val="28"/>
          <w:szCs w:val="28"/>
        </w:rPr>
        <w:t>2</w:t>
      </w:r>
      <w:r w:rsidRPr="00071E7A">
        <w:rPr>
          <w:rFonts w:ascii="Angsana New" w:hAnsi="Angsana New"/>
          <w:sz w:val="28"/>
          <w:szCs w:val="28"/>
          <w:cs/>
        </w:rPr>
        <w:t xml:space="preserve"> และภัสสร </w:t>
      </w:r>
      <w:r w:rsidR="00EE0AC0" w:rsidRPr="00EE0AC0">
        <w:rPr>
          <w:rFonts w:ascii="Angsana New" w:hAnsi="Angsana New"/>
          <w:sz w:val="28"/>
          <w:szCs w:val="28"/>
        </w:rPr>
        <w:t>3</w:t>
      </w:r>
    </w:p>
    <w:p w14:paraId="49DF2C9B" w14:textId="1C8A9C78" w:rsidR="00504513" w:rsidRPr="00071E7A" w:rsidRDefault="00504513" w:rsidP="0050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E0AC0" w:rsidRPr="00EE0AC0">
        <w:rPr>
          <w:rFonts w:ascii="Angsana New" w:hAnsi="Angsana New"/>
          <w:sz w:val="28"/>
          <w:szCs w:val="28"/>
        </w:rPr>
        <w:t>3</w:t>
      </w:r>
      <w:r w:rsidRPr="00071E7A">
        <w:rPr>
          <w:rFonts w:ascii="Angsana New" w:hAnsi="Angsana New"/>
          <w:sz w:val="28"/>
          <w:szCs w:val="28"/>
        </w:rPr>
        <w:tab/>
      </w:r>
      <w:r w:rsidRPr="00071E7A">
        <w:rPr>
          <w:rFonts w:ascii="Angsana New" w:hAnsi="Angsana New"/>
          <w:sz w:val="28"/>
          <w:szCs w:val="28"/>
          <w:cs/>
        </w:rPr>
        <w:t xml:space="preserve">สายงานอาคารชุด: อาคารชุด </w:t>
      </w:r>
      <w:r w:rsidR="00EE0AC0" w:rsidRPr="00EE0AC0">
        <w:rPr>
          <w:rFonts w:ascii="Angsana New" w:hAnsi="Angsana New"/>
          <w:sz w:val="28"/>
          <w:szCs w:val="28"/>
        </w:rPr>
        <w:t>4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 xml:space="preserve">อาคารชุด </w:t>
      </w:r>
      <w:r w:rsidR="00EE0AC0" w:rsidRPr="00EE0AC0">
        <w:rPr>
          <w:rFonts w:ascii="Angsana New" w:hAnsi="Angsana New"/>
          <w:sz w:val="28"/>
          <w:szCs w:val="28"/>
        </w:rPr>
        <w:t>5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 xml:space="preserve">และอาคารชุด </w:t>
      </w:r>
      <w:r w:rsidR="00EE0AC0" w:rsidRPr="00EE0AC0">
        <w:rPr>
          <w:rFonts w:ascii="Angsana New" w:hAnsi="Angsana New"/>
          <w:sz w:val="28"/>
          <w:szCs w:val="28"/>
        </w:rPr>
        <w:t>6</w:t>
      </w:r>
    </w:p>
    <w:p w14:paraId="11BF0D61" w14:textId="5FAFA3C9" w:rsidR="00504513" w:rsidRPr="00071E7A" w:rsidRDefault="00504513" w:rsidP="0050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E0AC0" w:rsidRPr="00EE0AC0">
        <w:rPr>
          <w:rFonts w:ascii="Angsana New" w:hAnsi="Angsana New"/>
          <w:sz w:val="28"/>
          <w:szCs w:val="28"/>
        </w:rPr>
        <w:t>4</w:t>
      </w:r>
      <w:r w:rsidRPr="00071E7A">
        <w:rPr>
          <w:rFonts w:ascii="Angsana New" w:hAnsi="Angsana New"/>
          <w:sz w:val="28"/>
          <w:szCs w:val="28"/>
        </w:rPr>
        <w:tab/>
      </w:r>
      <w:r w:rsidRPr="00071E7A">
        <w:rPr>
          <w:rFonts w:ascii="Angsana New" w:hAnsi="Angsana New"/>
          <w:sz w:val="28"/>
          <w:szCs w:val="28"/>
          <w:cs/>
        </w:rPr>
        <w:t>สายงานกิจการโรงพยาบาล</w:t>
      </w:r>
    </w:p>
    <w:p w14:paraId="6970F842" w14:textId="77777777" w:rsidR="00504513" w:rsidRPr="00071E7A" w:rsidRDefault="00504513" w:rsidP="0050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DF0FAC2" w14:textId="77777777" w:rsidR="00504513" w:rsidRPr="00071E7A" w:rsidRDefault="00504513" w:rsidP="0050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FD1AAF8" w14:textId="10D0A4D8" w:rsidR="001E57A5" w:rsidRPr="00071E7A" w:rsidRDefault="001E57A5" w:rsidP="0050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1E57A5" w:rsidRPr="00071E7A" w:rsidSect="004B65D8">
          <w:type w:val="nextColumn"/>
          <w:pgSz w:w="11909" w:h="16834" w:code="9"/>
          <w:pgMar w:top="691" w:right="1152" w:bottom="576" w:left="1152" w:header="720" w:footer="680" w:gutter="0"/>
          <w:cols w:space="720"/>
          <w:docGrid w:linePitch="360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40"/>
        <w:gridCol w:w="635"/>
        <w:gridCol w:w="238"/>
        <w:gridCol w:w="662"/>
        <w:gridCol w:w="237"/>
        <w:gridCol w:w="663"/>
        <w:gridCol w:w="240"/>
        <w:gridCol w:w="660"/>
        <w:gridCol w:w="240"/>
        <w:gridCol w:w="660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C87FB4" w:rsidRPr="00071E7A" w14:paraId="506D69E5" w14:textId="77777777" w:rsidTr="00C87FB4">
        <w:tc>
          <w:tcPr>
            <w:tcW w:w="14675" w:type="dxa"/>
            <w:gridSpan w:val="28"/>
            <w:tcBorders>
              <w:top w:val="nil"/>
              <w:left w:val="nil"/>
            </w:tcBorders>
          </w:tcPr>
          <w:p w14:paraId="652ED34F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C87FB4" w:rsidRPr="00071E7A" w14:paraId="2FD5FE85" w14:textId="77777777" w:rsidTr="00C87FB4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10845B1F" w14:textId="2866323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5" w:type="dxa"/>
            <w:gridSpan w:val="3"/>
          </w:tcPr>
          <w:p w14:paraId="40A88170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1B7A82FA" w14:textId="21BD565F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E0AC0"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5FF69C4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95FD6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1B2E9A91" w14:textId="5C69010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E0AC0"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EC7009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2EE6C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31D18751" w14:textId="6D9A4001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E0AC0"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40FF59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0D9C4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5FF0548" w14:textId="483EA9E6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E0AC0"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37A3CCD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B4D4E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17217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92C481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78897522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5F8553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14:paraId="078A9141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69F324C1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71414" w:rsidRPr="00071E7A" w14:paraId="7C403C23" w14:textId="77777777" w:rsidTr="00C87FB4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3F91F834" w14:textId="61B814E2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5" w:type="dxa"/>
          </w:tcPr>
          <w:p w14:paraId="5DEBAC18" w14:textId="2A14DAD4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5360051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3B6F6F8" w14:textId="2A48AB5C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D2D763D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41DDC99" w14:textId="54046FE0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A4BCA3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E59801" w14:textId="6FF9B65A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05093A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53FA5A7" w14:textId="7298BBD1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5C2B842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A23857B" w14:textId="4D041B52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FC4A0CB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5594ECE" w14:textId="55C5E375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31247A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E514EE3" w14:textId="485A9779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4C29E4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EFD7FB" w14:textId="68DCBB2F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3DB551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A61A517" w14:textId="388DC7ED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0733D5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25C2900" w14:textId="3587D3F7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49DCECC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513543B" w14:textId="1BFB836C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1933966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580DA8FD" w14:textId="28315570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4" w:type="dxa"/>
          </w:tcPr>
          <w:p w14:paraId="1F18CED3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</w:tcPr>
          <w:p w14:paraId="15C3311F" w14:textId="407EE2F0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C87FB4" w:rsidRPr="00071E7A" w14:paraId="31D52CCA" w14:textId="77777777" w:rsidTr="00C87FB4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47500EAA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335" w:type="dxa"/>
            <w:gridSpan w:val="27"/>
          </w:tcPr>
          <w:p w14:paraId="654F64A6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071E7A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AF7B2C" w:rsidRPr="00071E7A" w14:paraId="32F478A6" w14:textId="77777777" w:rsidTr="00C87FB4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54703AC5" w14:textId="0D746DD8" w:rsidR="00AF7B2C" w:rsidRPr="00071E7A" w:rsidRDefault="00AF7B2C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E0AC0" w:rsidRPr="00EE0AC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071E7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71E7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35" w:type="dxa"/>
            <w:gridSpan w:val="27"/>
          </w:tcPr>
          <w:p w14:paraId="708B8183" w14:textId="77777777" w:rsidR="00AF7B2C" w:rsidRPr="00071E7A" w:rsidRDefault="00AF7B2C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C87FB4" w:rsidRPr="00071E7A" w14:paraId="56FDA3FC" w14:textId="77777777" w:rsidTr="00C87FB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A241E38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36A82635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6BCE8D40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6E0DD3D2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23841DFF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1E7F791C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B55E6DD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9866EE5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5593363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A1541E6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C8DBB5D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459E270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7509BB5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A72515C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EA811C3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0BE296D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480E4C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95928F8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C855DC7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36B7129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BE111E1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477B25C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F027A85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0D2306FA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3CF6350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621BA46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26F3CA7A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71AB62E3" w14:textId="77777777" w:rsidR="00C87FB4" w:rsidRPr="00071E7A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24B9B" w:rsidRPr="00071E7A" w14:paraId="4391B2F9" w14:textId="77777777" w:rsidTr="00F24B9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B88EEC2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1E7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C7E1E" w14:textId="460AC1C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EFF1E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E00E8" w14:textId="01B4DD1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5AA6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747BA" w14:textId="03EF8228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76C4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1EB75" w14:textId="7707A1B5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2D78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2F85C" w14:textId="2900D5B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EC29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3C7E57" w14:textId="281C2637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794C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2EFC7" w14:textId="65C26B5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D59790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422DE" w14:textId="5322CF87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A50E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F695E" w14:textId="4B9CE06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DA09E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A92B9" w14:textId="29E5F94B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B98B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DEE87" w14:textId="1BFE08F4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4B9A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28126" w14:textId="4EACBB8E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16E0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6074A4E" w14:textId="65F2DC1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0BA4F8E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768ABD6B" w14:textId="07273F4C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231</w:t>
            </w:r>
          </w:p>
        </w:tc>
      </w:tr>
      <w:tr w:rsidR="00F24B9B" w:rsidRPr="00071E7A" w14:paraId="798694B9" w14:textId="77777777" w:rsidTr="00F24B9B">
        <w:trPr>
          <w:trHeight w:val="299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78BD319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1E7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</w:t>
            </w:r>
            <w:r w:rsidRPr="00071E7A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Pr="00071E7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E3B59" w14:textId="481E52A1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7BA4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2BDD7" w14:textId="25A9146E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9BED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B20DC" w14:textId="1E557D69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8813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13CDE" w14:textId="5F131528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90B7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95641" w14:textId="2526BBAF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D6ED1C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7F72BB25" w14:textId="0C33FE38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F82844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AACED" w14:textId="0E5E3E88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369056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</w:tcPr>
          <w:p w14:paraId="6F00D2EC" w14:textId="7D06A0BC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DA8A2C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91CEF" w14:textId="04AE53B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7CD9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73915" w14:textId="3AFAE85E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58D9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55462" w14:textId="1F9C0EBF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3354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0B4FF" w14:textId="039A6A8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C7560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5DFBC72" w14:textId="1945415A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34D095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6D6C946A" w14:textId="6BEF2312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480</w:t>
            </w:r>
          </w:p>
        </w:tc>
      </w:tr>
      <w:tr w:rsidR="00F24B9B" w:rsidRPr="00071E7A" w14:paraId="656317AC" w14:textId="77777777" w:rsidTr="00F24B9B">
        <w:tc>
          <w:tcPr>
            <w:tcW w:w="2340" w:type="dxa"/>
            <w:tcBorders>
              <w:left w:val="nil"/>
              <w:right w:val="nil"/>
            </w:tcBorders>
          </w:tcPr>
          <w:p w14:paraId="3B0484E7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1E7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B69F6" w14:textId="070B964C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CC64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E74D3" w14:textId="4B33267C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4618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E253B" w14:textId="4CECAF19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6F57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3B670" w14:textId="7890987B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AD4A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E09EE" w14:textId="13358073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93FA67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1BCC8" w14:textId="4B241F9B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4141C2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9A3D1" w14:textId="4F7B327D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5E6EF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455CC" w14:textId="06A6B7F1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6EC38F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15A7A" w14:textId="7EC264E6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8EDE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CCE15" w14:textId="27EBE8EF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AB07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02E26" w14:textId="7564E20B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76A1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E62DA" w14:textId="5753F9E0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3254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90334" w14:textId="081BC43B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EFCE4DE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4DF9C" w14:textId="36AB633D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127</w:t>
            </w:r>
          </w:p>
        </w:tc>
      </w:tr>
      <w:tr w:rsidR="00F24B9B" w:rsidRPr="00071E7A" w14:paraId="2A7AC5F7" w14:textId="77777777" w:rsidTr="00F24B9B">
        <w:tc>
          <w:tcPr>
            <w:tcW w:w="2340" w:type="dxa"/>
            <w:tcBorders>
              <w:left w:val="nil"/>
              <w:right w:val="nil"/>
            </w:tcBorders>
          </w:tcPr>
          <w:p w14:paraId="258FFD93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FFACF2" w14:textId="4D8EAC9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A90C3" w14:textId="77777777" w:rsidR="00F24B9B" w:rsidRPr="00F24B9B" w:rsidRDefault="00F24B9B" w:rsidP="00F24B9B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B0624D" w14:textId="6B568C01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81F8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E6C1D" w14:textId="5D01058D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667D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B15CD" w14:textId="06604E5F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019D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DC01B6" w14:textId="7F0BF26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A43D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4A3739" w14:textId="1F286A2D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D35708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2BD22D" w14:textId="39FE555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A2AD30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EF773B" w14:textId="37B4CF2D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E06A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11DD94" w14:textId="05D3735F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E575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19D057" w14:textId="6DE66AA7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A7FB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E318E1" w14:textId="395002F1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E317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FBEE15" w14:textId="4F1D6389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9654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F6A33" w14:textId="65A2B7A6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3FA07B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69B26" w14:textId="090BB4EF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838</w:t>
            </w:r>
          </w:p>
        </w:tc>
      </w:tr>
      <w:tr w:rsidR="00F24B9B" w:rsidRPr="00071E7A" w14:paraId="6C2D324F" w14:textId="77777777" w:rsidTr="00F24B9B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4309614F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ขาดทุน) ตาม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br/>
              <w:t xml:space="preserve">   ส่วนงาน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E6DF9A" w14:textId="71FF8683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CF0D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510090" w14:textId="3B786BB8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594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699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247BC" w14:textId="03695EC3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992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FEBDFF" w14:textId="6712E29D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B9C0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2DA1D1" w14:textId="6F4632D1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5B0A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760B4C" w14:textId="6BCEF57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952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C314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1B8CB9" w14:textId="60A05F73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EE0AC0"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244</w:t>
            </w:r>
            <w:r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2487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D293A3" w14:textId="6CEB3E39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EE0AC0"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439</w:t>
            </w:r>
            <w:r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6939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096E69" w14:textId="5D485AD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D887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8FA4C" w14:textId="0DFA08C1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710E0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F1DFE" w14:textId="3236A4F5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711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C554B2" w14:textId="751C6012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F2C9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ADD7" w14:textId="14C8311F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80FFD2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6F9828" w14:textId="469A8CCA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123</w:t>
            </w:r>
          </w:p>
        </w:tc>
      </w:tr>
      <w:tr w:rsidR="00F24B9B" w:rsidRPr="00071E7A" w14:paraId="4C8CF71C" w14:textId="77777777" w:rsidTr="00F24B9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F0039A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6EB0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2912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8694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C95D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D8EB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812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CEAF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12B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0D74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FF6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71F1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08010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D9CF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EB573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7DCE9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C63F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4733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404E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DE80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BAFB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0980E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6411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C717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AA99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08F63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9DBBA6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B1AB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24B9B" w:rsidRPr="00071E7A" w14:paraId="2FE1CC37" w14:textId="77777777" w:rsidTr="00F24B9B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6F0C716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26FA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16F1E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0C70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F944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77D7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5481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EBC95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6E0E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F95E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776F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CDC9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68EE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500C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C6A8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F7D6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59AD9B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03B7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E17391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561C0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3C01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E0FA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C0BF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47580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C76C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AB4C05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344084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43FF300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24B9B" w:rsidRPr="00071E7A" w14:paraId="62BDAFC4" w14:textId="77777777" w:rsidTr="00F24B9B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1501B0F" w14:textId="5B10C245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ณ วันที่ </w:t>
            </w:r>
            <w:r w:rsidR="00EE0AC0"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2ABEDA" w14:textId="4B8FC7D6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981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1ED371" w14:textId="33C70875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254E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07E0E" w14:textId="2A6DE449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0DDC0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FE51" w14:textId="1A9A477B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4550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E9ABA" w14:textId="5A878F00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995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01EBFC" w14:textId="59A450EA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C6F7A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181BC9" w14:textId="7C6F257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BE7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0EC4C3" w14:textId="6430CF43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9F305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0EB96B" w14:textId="0831A2C7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418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EC3E1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1630A6" w14:textId="7591F4D8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30A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38B403" w14:textId="538F90CA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EB12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BF0BBF" w14:textId="67FA5F8B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26B6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4F90DA" w14:textId="560F0D2B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075091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EB5235" w14:textId="33531728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845</w:t>
            </w:r>
          </w:p>
        </w:tc>
      </w:tr>
      <w:tr w:rsidR="00F24B9B" w:rsidRPr="00071E7A" w14:paraId="4982A0FB" w14:textId="77777777" w:rsidTr="00F24B9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20CDD5A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9495C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36D40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AC32EA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E1A6FE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7D02E7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2B2E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EE5A8C0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7920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F942C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837D1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A61FEE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C6B7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C345B2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F99983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7281C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DE88CE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73225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4F9069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07EEED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09D0D4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413944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5E2CD4D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8EF176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7617A3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419AB25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66B8F1C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602012E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24B9B" w:rsidRPr="00071E7A" w14:paraId="30F703CB" w14:textId="77777777" w:rsidTr="00F24B9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3668E55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F21D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2934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8873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7794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3A8A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8DF2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6FED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B662E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D80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0ADB1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8489D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A9516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3D74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86548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65661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9FF7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9FE7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5E9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188E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DAD8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FDC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0537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429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E40B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CF5E22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FF2EAE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652AAB3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24B9B" w:rsidRPr="00071E7A" w14:paraId="2248B1CC" w14:textId="77777777" w:rsidTr="00F24B9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F596009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1E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5F236" w14:textId="5545C65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A039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9A3EE" w14:textId="38C15491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2D20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F4376" w14:textId="3800AA7F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BCA3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8F98C" w14:textId="0892285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A1C5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F17F0" w14:textId="0C74F44A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8651A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F6D95F" w14:textId="11F499C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FDCE5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23F6B" w14:textId="25709F95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A7B4D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D1E5E3" w14:textId="3114ABEB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D157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CAA67" w14:textId="55D9EC6D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122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F28D3" w14:textId="2D12CAC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E0B82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C4096" w14:textId="280B1DA7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6837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E8FA7" w14:textId="5CCA2E7A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9B33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50D0BA4" w14:textId="6C4D1DC8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29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084511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4F26E5BF" w14:textId="1D18BD2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29</w:t>
            </w:r>
            <w:r w:rsidR="00F24B9B" w:rsidRPr="00F24B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826</w:t>
            </w:r>
          </w:p>
        </w:tc>
      </w:tr>
      <w:tr w:rsidR="00F24B9B" w:rsidRPr="00071E7A" w14:paraId="533E8994" w14:textId="77777777" w:rsidTr="00F24B9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9D997AE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1E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CCD60" w14:textId="6A8D366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833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99651" w14:textId="650845CA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88A3F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C9782" w14:textId="57C471B6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D438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52C3A" w14:textId="2C508CF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62CA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0E8A6" w14:textId="079F7769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FA1F8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7E47D" w14:textId="4C07B283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25920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F47A4" w14:textId="1F1ECFA0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4C5485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33920" w14:textId="09529E55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4D0D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FD00E" w14:textId="722D4215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D64E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3E3A1" w14:textId="79865D43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073C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750EC" w14:textId="25A31229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8323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B68EF" w14:textId="1C6AD2C8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4B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56374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52FAF" w14:textId="2277A3F4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C631E8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197AFC3" w14:textId="5FB6BB23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</w:p>
        </w:tc>
      </w:tr>
      <w:tr w:rsidR="00F24B9B" w:rsidRPr="00071E7A" w14:paraId="2E28C891" w14:textId="77777777" w:rsidTr="00F24B9B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130E662" w14:textId="77777777" w:rsidR="00F24B9B" w:rsidRPr="00071E7A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71E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2FB7D" w14:textId="4F0400A9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EBF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71874" w14:textId="7AF96E6A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FD0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D58636" w14:textId="40C6E469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A78B8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46000A" w14:textId="02212F5C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474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6C80E" w14:textId="0367F97E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59E73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C61B1" w14:textId="745E7447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C9AD1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5C23C2" w14:textId="5C6727F2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D4AF8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5EB704" w14:textId="17DCF503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000A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5C53B" w14:textId="0B7D50C1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5C0C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41C9E" w14:textId="633E43C5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A8E39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EFCB7" w14:textId="2F40AB11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FAC7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7E9FB4" w14:textId="22568417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7616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BFE96" w14:textId="26AF8EDF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DC29D1B" w14:textId="77777777" w:rsidR="00F24B9B" w:rsidRPr="00F24B9B" w:rsidRDefault="00F24B9B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E11DBC5" w14:textId="41B608EF" w:rsidR="00F24B9B" w:rsidRPr="00F24B9B" w:rsidRDefault="00EE0AC0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  <w:r w:rsidR="00F24B9B" w:rsidRPr="00F24B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E0AC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838</w:t>
            </w:r>
          </w:p>
        </w:tc>
      </w:tr>
    </w:tbl>
    <w:p w14:paraId="0E61515D" w14:textId="77777777" w:rsidR="00497CBF" w:rsidRPr="00071E7A" w:rsidRDefault="00497CBF" w:rsidP="007A1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498EEF2" w14:textId="774432E4" w:rsidR="007A197B" w:rsidRPr="00071E7A" w:rsidRDefault="00B50DB4" w:rsidP="007A1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จังหวะเวลาในการรับรู้รายได้ทั้งหมดของบริษัทในงบการเงินเฉพาะกิจการ คือ ณ เวลาใดเวลาหนึ่ง</w:t>
      </w:r>
    </w:p>
    <w:p w14:paraId="3A138E6F" w14:textId="77777777" w:rsidR="00E32BA9" w:rsidRPr="00071E7A" w:rsidRDefault="00E32BA9" w:rsidP="00721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E32BA9" w:rsidRPr="00071E7A" w:rsidSect="00781955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FC0AE2C" w14:textId="4FAC6654" w:rsidR="00E32BA9" w:rsidRPr="00071E7A" w:rsidRDefault="00631494" w:rsidP="00560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  <w:r w:rsidRPr="00071E7A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การกระทบยอดรายได้ กำไรหรือขาดทุน สินทรัพย์ และรายการอื่นที่มีสาระสำคัญของส่วนงานที่รายงาน</w:t>
      </w:r>
    </w:p>
    <w:p w14:paraId="1E4EEC54" w14:textId="77777777" w:rsidR="00631494" w:rsidRPr="00071E7A" w:rsidRDefault="00631494" w:rsidP="00E32BA9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770"/>
        <w:gridCol w:w="918"/>
        <w:gridCol w:w="72"/>
        <w:gridCol w:w="164"/>
        <w:gridCol w:w="72"/>
        <w:gridCol w:w="880"/>
        <w:gridCol w:w="270"/>
        <w:gridCol w:w="933"/>
        <w:gridCol w:w="270"/>
        <w:gridCol w:w="1023"/>
      </w:tblGrid>
      <w:tr w:rsidR="00631494" w:rsidRPr="00071E7A" w14:paraId="6C92B088" w14:textId="77777777" w:rsidTr="00631494">
        <w:tc>
          <w:tcPr>
            <w:tcW w:w="4770" w:type="dxa"/>
          </w:tcPr>
          <w:p w14:paraId="66CCD1BC" w14:textId="77777777" w:rsidR="00631494" w:rsidRPr="00071E7A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4602" w:type="dxa"/>
            <w:gridSpan w:val="9"/>
          </w:tcPr>
          <w:p w14:paraId="5A96F71B" w14:textId="77777777" w:rsidR="00631494" w:rsidRPr="00071E7A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1494" w:rsidRPr="00071E7A" w14:paraId="61309F54" w14:textId="77777777" w:rsidTr="00631494">
        <w:tc>
          <w:tcPr>
            <w:tcW w:w="4770" w:type="dxa"/>
          </w:tcPr>
          <w:p w14:paraId="528B368F" w14:textId="77777777" w:rsidR="00631494" w:rsidRPr="00071E7A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106" w:type="dxa"/>
            <w:gridSpan w:val="5"/>
          </w:tcPr>
          <w:p w14:paraId="41B8EE2E" w14:textId="77777777" w:rsidR="00631494" w:rsidRPr="00071E7A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6E963991" w14:textId="77777777" w:rsidR="00631494" w:rsidRPr="00071E7A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</w:tcPr>
          <w:p w14:paraId="142B6E3C" w14:textId="77777777" w:rsidR="00631494" w:rsidRPr="00071E7A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871414" w:rsidRPr="00071E7A" w14:paraId="67B0E776" w14:textId="77777777" w:rsidTr="00631494">
        <w:tc>
          <w:tcPr>
            <w:tcW w:w="4770" w:type="dxa"/>
          </w:tcPr>
          <w:p w14:paraId="215D47D0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298B86D" w14:textId="7704DEBB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gridSpan w:val="2"/>
            <w:vAlign w:val="center"/>
          </w:tcPr>
          <w:p w14:paraId="07E7FA7A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14:paraId="6980DBBB" w14:textId="38D8579A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F7A84BB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6A42ADB5" w14:textId="1032708C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1B0EE64D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25A5E0E1" w14:textId="7BB8AC4C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31494" w:rsidRPr="00071E7A" w14:paraId="691B481D" w14:textId="77777777" w:rsidTr="00631494">
        <w:tc>
          <w:tcPr>
            <w:tcW w:w="4770" w:type="dxa"/>
          </w:tcPr>
          <w:p w14:paraId="08AC7DE6" w14:textId="77777777" w:rsidR="00631494" w:rsidRPr="00071E7A" w:rsidRDefault="00631494" w:rsidP="00631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02" w:type="dxa"/>
            <w:gridSpan w:val="9"/>
          </w:tcPr>
          <w:p w14:paraId="5C66A6D6" w14:textId="77777777" w:rsidR="00631494" w:rsidRPr="00071E7A" w:rsidRDefault="00631494" w:rsidP="0063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71E7A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071E7A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C849F2" w:rsidRPr="00071E7A" w14:paraId="1B9B286C" w14:textId="77777777" w:rsidTr="00631494">
        <w:tc>
          <w:tcPr>
            <w:tcW w:w="4770" w:type="dxa"/>
          </w:tcPr>
          <w:p w14:paraId="56AA81B6" w14:textId="77777777" w:rsidR="00C849F2" w:rsidRPr="00071E7A" w:rsidRDefault="00C849F2" w:rsidP="00C849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918" w:type="dxa"/>
          </w:tcPr>
          <w:p w14:paraId="663F02A6" w14:textId="0C60115D" w:rsidR="00C849F2" w:rsidRPr="00071E7A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C849F2" w:rsidRPr="00071E7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36" w:type="dxa"/>
            <w:gridSpan w:val="2"/>
          </w:tcPr>
          <w:p w14:paraId="1A558AD9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5EBC79ED" w14:textId="3A7D712F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C849F2"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70" w:type="dxa"/>
          </w:tcPr>
          <w:p w14:paraId="7F9E63CB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7A6755C2" w14:textId="27F52606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478A2" w:rsidRPr="000478A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70" w:type="dxa"/>
          </w:tcPr>
          <w:p w14:paraId="6951ECC9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06F5B7DC" w14:textId="1711A384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849F2" w:rsidRPr="000478A2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083</w:t>
            </w:r>
          </w:p>
        </w:tc>
      </w:tr>
      <w:tr w:rsidR="00C849F2" w:rsidRPr="00071E7A" w14:paraId="38BD3578" w14:textId="77777777" w:rsidTr="00631494">
        <w:tc>
          <w:tcPr>
            <w:tcW w:w="4770" w:type="dxa"/>
          </w:tcPr>
          <w:p w14:paraId="2A6A853D" w14:textId="77777777" w:rsidR="00C849F2" w:rsidRPr="00071E7A" w:rsidRDefault="00C849F2" w:rsidP="00C849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918" w:type="dxa"/>
          </w:tcPr>
          <w:p w14:paraId="53862C02" w14:textId="3015277D" w:rsidR="00C849F2" w:rsidRPr="00071E7A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849F2" w:rsidRPr="00071E7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36" w:type="dxa"/>
            <w:gridSpan w:val="2"/>
          </w:tcPr>
          <w:p w14:paraId="5D532111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592868EF" w14:textId="1D0300B4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849F2" w:rsidRPr="000478A2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270" w:type="dxa"/>
          </w:tcPr>
          <w:p w14:paraId="7E4E77E8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235AEC61" w14:textId="0A5E54FA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722B0AB2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7846371C" w14:textId="63C69E17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</w:tr>
      <w:tr w:rsidR="00C849F2" w:rsidRPr="00071E7A" w14:paraId="49A5A5B1" w14:textId="77777777" w:rsidTr="00631494">
        <w:tc>
          <w:tcPr>
            <w:tcW w:w="4770" w:type="dxa"/>
          </w:tcPr>
          <w:p w14:paraId="4DB8FFA7" w14:textId="20570D02" w:rsidR="00C849F2" w:rsidRPr="00071E7A" w:rsidRDefault="00C849F2" w:rsidP="00C849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918" w:type="dxa"/>
          </w:tcPr>
          <w:p w14:paraId="4D349950" w14:textId="2A2926D1" w:rsidR="00C849F2" w:rsidRPr="00071E7A" w:rsidRDefault="00C849F2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71E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071E7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E0AC0"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592</w:t>
            </w:r>
            <w:r w:rsidRPr="00071E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75EA5E43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3B2F2621" w14:textId="370DF7C4" w:rsidR="00C849F2" w:rsidRPr="000478A2" w:rsidRDefault="00C849F2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E0AC0"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  <w:r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D68826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3331CA36" w14:textId="2D50EAFB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270" w:type="dxa"/>
          </w:tcPr>
          <w:p w14:paraId="18273A22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33EDECE4" w14:textId="34C9E151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C849F2" w:rsidRPr="00071E7A" w14:paraId="7709252D" w14:textId="77777777" w:rsidTr="00631494">
        <w:tc>
          <w:tcPr>
            <w:tcW w:w="4770" w:type="dxa"/>
          </w:tcPr>
          <w:p w14:paraId="72D26059" w14:textId="77777777" w:rsidR="00C849F2" w:rsidRPr="00071E7A" w:rsidRDefault="00C849F2" w:rsidP="00C849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18" w:type="dxa"/>
          </w:tcPr>
          <w:p w14:paraId="0BC72980" w14:textId="77777777" w:rsidR="00C849F2" w:rsidRPr="00071E7A" w:rsidRDefault="00C849F2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28FCE04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11DF6A57" w14:textId="77777777" w:rsidR="00C849F2" w:rsidRPr="000478A2" w:rsidRDefault="00C849F2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FF3AE3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5482E18B" w14:textId="77777777" w:rsidR="00C849F2" w:rsidRPr="000478A2" w:rsidRDefault="00C849F2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136B7C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500F53A8" w14:textId="77777777" w:rsidR="00C849F2" w:rsidRPr="000478A2" w:rsidRDefault="00C849F2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849F2" w:rsidRPr="00071E7A" w14:paraId="1E31D543" w14:textId="77777777" w:rsidTr="00631494">
        <w:tc>
          <w:tcPr>
            <w:tcW w:w="4770" w:type="dxa"/>
          </w:tcPr>
          <w:p w14:paraId="34E424B0" w14:textId="77777777" w:rsidR="00C849F2" w:rsidRPr="00071E7A" w:rsidRDefault="00C849F2" w:rsidP="00C849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71E7A">
              <w:rPr>
                <w:rFonts w:ascii="Angsana New" w:hAnsi="Angsana New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918" w:type="dxa"/>
          </w:tcPr>
          <w:p w14:paraId="2F6038CC" w14:textId="5D62DA5F" w:rsidR="00C849F2" w:rsidRPr="00071E7A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36" w:type="dxa"/>
            <w:gridSpan w:val="2"/>
          </w:tcPr>
          <w:p w14:paraId="196FC12E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6F52B7BB" w14:textId="5CC21811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535F7FB6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11B34FD9" w14:textId="41F1A519" w:rsidR="00C849F2" w:rsidRPr="000478A2" w:rsidRDefault="000478A2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275</w:t>
            </w:r>
            <w:r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0AEC6F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691D256E" w14:textId="11B9C9D3" w:rsidR="00C849F2" w:rsidRPr="000478A2" w:rsidRDefault="00C849F2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  <w:r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849F2" w:rsidRPr="00071E7A" w14:paraId="13B58C92" w14:textId="77777777" w:rsidTr="00631494">
        <w:tc>
          <w:tcPr>
            <w:tcW w:w="4770" w:type="dxa"/>
          </w:tcPr>
          <w:p w14:paraId="78CF3F2E" w14:textId="6B78BFA9" w:rsidR="00C849F2" w:rsidRPr="00071E7A" w:rsidRDefault="00C849F2" w:rsidP="00C849F2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71E7A">
              <w:rPr>
                <w:rFonts w:ascii="Angsana New" w:hAnsi="Angsana New"/>
                <w:sz w:val="28"/>
                <w:szCs w:val="28"/>
                <w:cs/>
              </w:rPr>
              <w:t>ส่วนแบ่งกำไรในเงินลงทุนในการร่วมค้า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1B7D1BB" w14:textId="161DDC49" w:rsidR="00C849F2" w:rsidRPr="00071E7A" w:rsidRDefault="00C849F2" w:rsidP="00AE68C4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71E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F5BCE3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7D6AD183" w14:textId="006160E4" w:rsidR="00C849F2" w:rsidRPr="000478A2" w:rsidRDefault="00C849F2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F4807C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A308825" w14:textId="4DDEA981" w:rsidR="00C849F2" w:rsidRPr="000478A2" w:rsidRDefault="000478A2" w:rsidP="000478A2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478A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E3C6D6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E4F4FD0" w14:textId="1A8CD3CD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E0AC0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</w:p>
        </w:tc>
      </w:tr>
      <w:tr w:rsidR="00C849F2" w:rsidRPr="00071E7A" w14:paraId="77FEF397" w14:textId="77777777" w:rsidTr="00631494">
        <w:tc>
          <w:tcPr>
            <w:tcW w:w="4770" w:type="dxa"/>
          </w:tcPr>
          <w:p w14:paraId="36DE84BF" w14:textId="77777777" w:rsidR="00C849F2" w:rsidRPr="00071E7A" w:rsidRDefault="00C849F2" w:rsidP="00C849F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19766B6" w14:textId="28FE0847" w:rsidR="00C849F2" w:rsidRPr="00071E7A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  <w:r w:rsidR="00C849F2" w:rsidRPr="00071E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640</w:t>
            </w:r>
          </w:p>
        </w:tc>
        <w:tc>
          <w:tcPr>
            <w:tcW w:w="236" w:type="dxa"/>
            <w:gridSpan w:val="2"/>
          </w:tcPr>
          <w:p w14:paraId="784C06FE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B524EE" w14:textId="2224CEB3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  <w:r w:rsidR="00C849F2" w:rsidRPr="000478A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430</w:t>
            </w:r>
          </w:p>
        </w:tc>
        <w:tc>
          <w:tcPr>
            <w:tcW w:w="270" w:type="dxa"/>
          </w:tcPr>
          <w:p w14:paraId="1B566C3F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D835FB0" w14:textId="04FF3FA8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0478A2" w:rsidRPr="000478A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603</w:t>
            </w:r>
          </w:p>
        </w:tc>
        <w:tc>
          <w:tcPr>
            <w:tcW w:w="270" w:type="dxa"/>
          </w:tcPr>
          <w:p w14:paraId="13FAC2A0" w14:textId="77777777" w:rsidR="00C849F2" w:rsidRPr="000478A2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160925E1" w14:textId="77CE8FB8" w:rsidR="00C849F2" w:rsidRPr="000478A2" w:rsidRDefault="00EE0AC0" w:rsidP="00C849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C849F2" w:rsidRPr="000478A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108</w:t>
            </w:r>
          </w:p>
        </w:tc>
      </w:tr>
    </w:tbl>
    <w:p w14:paraId="6DAAC48A" w14:textId="77777777" w:rsidR="00631494" w:rsidRPr="00071E7A" w:rsidRDefault="00631494" w:rsidP="00E32BA9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336"/>
        <w:gridCol w:w="245"/>
        <w:gridCol w:w="1360"/>
      </w:tblGrid>
      <w:tr w:rsidR="00DF20D5" w:rsidRPr="00071E7A" w14:paraId="4F25CAD9" w14:textId="77777777" w:rsidTr="007566B8">
        <w:trPr>
          <w:trHeight w:val="388"/>
          <w:tblHeader/>
        </w:trPr>
        <w:tc>
          <w:tcPr>
            <w:tcW w:w="3430" w:type="pct"/>
            <w:vAlign w:val="center"/>
          </w:tcPr>
          <w:p w14:paraId="26979B74" w14:textId="506789CC" w:rsidR="00DF20D5" w:rsidRPr="00071E7A" w:rsidRDefault="00DF20D5" w:rsidP="004B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pct"/>
            <w:gridSpan w:val="3"/>
          </w:tcPr>
          <w:p w14:paraId="21337BEC" w14:textId="77777777" w:rsidR="00DF20D5" w:rsidRPr="00071E7A" w:rsidRDefault="00DF20D5" w:rsidP="004B0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58C9" w:rsidRPr="00071E7A" w14:paraId="3CA868E0" w14:textId="77777777" w:rsidTr="007566B8">
        <w:trPr>
          <w:trHeight w:val="388"/>
          <w:tblHeader/>
        </w:trPr>
        <w:tc>
          <w:tcPr>
            <w:tcW w:w="3430" w:type="pct"/>
            <w:vAlign w:val="center"/>
          </w:tcPr>
          <w:p w14:paraId="791E6985" w14:textId="77777777" w:rsidR="00E458C9" w:rsidRPr="00071E7A" w:rsidRDefault="00E458C9" w:rsidP="004B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pct"/>
            <w:gridSpan w:val="3"/>
          </w:tcPr>
          <w:p w14:paraId="1EC31279" w14:textId="04899131" w:rsidR="00E458C9" w:rsidRPr="00071E7A" w:rsidRDefault="00E458C9" w:rsidP="004B0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DF20D5" w:rsidRPr="00071E7A" w14:paraId="67450ECE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DD1FD8C" w14:textId="77777777" w:rsidR="00DF20D5" w:rsidRPr="00071E7A" w:rsidRDefault="00DF20D5" w:rsidP="004B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6BF8AE7C" w14:textId="4268FBD4" w:rsidR="00DF20D5" w:rsidRPr="00071E7A" w:rsidRDefault="00EE0AC0" w:rsidP="004B0D3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3E4AC7F4" w14:textId="77777777" w:rsidR="00DF20D5" w:rsidRPr="00071E7A" w:rsidRDefault="00DF20D5" w:rsidP="004B0D3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14:paraId="55E5ADB0" w14:textId="04709DC9" w:rsidR="00DF20D5" w:rsidRPr="00071E7A" w:rsidRDefault="00EE0AC0" w:rsidP="004B0D3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F20D5" w:rsidRPr="00071E7A" w14:paraId="706A76B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5F55D4D1" w14:textId="77777777" w:rsidR="00DF20D5" w:rsidRPr="00071E7A" w:rsidRDefault="00DF20D5" w:rsidP="004B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D249E9" w14:textId="77777777" w:rsidR="00DF20D5" w:rsidRPr="00071E7A" w:rsidRDefault="00DF20D5" w:rsidP="004B0D3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49F2" w:rsidRPr="00071E7A" w14:paraId="512454F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0FDE40B5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5C651999" w14:textId="30E5ACA2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57</w:t>
            </w:r>
            <w:r w:rsidR="00C849F2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D93E51D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14:paraId="1DC95DE8" w14:textId="1BDDDCE1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64</w:t>
            </w:r>
            <w:r w:rsidR="00C849F2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C849F2" w:rsidRPr="00071E7A" w14:paraId="2B775B3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79DD413A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C4DAD" w14:textId="41B27CD9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9</w:t>
            </w:r>
            <w:r w:rsidR="00C849F2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30DCA636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14095" w14:textId="125C9BA8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3</w:t>
            </w:r>
            <w:r w:rsidR="00C849F2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C849F2" w:rsidRPr="00071E7A" w14:paraId="52618CF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1CF3F519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E93ED" w14:textId="45254291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66</w:t>
            </w:r>
            <w:r w:rsidR="00C849F2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084DCEC2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8BEB" w14:textId="1DD173B5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67</w:t>
            </w:r>
            <w:r w:rsidR="00C849F2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  <w:tr w:rsidR="00C849F2" w:rsidRPr="00071E7A" w14:paraId="1AB922CA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EFFCBCA" w14:textId="13941B6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9D562" w14:textId="0B7FE730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13BBD1A4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64D88" w14:textId="1BCC229E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9F2" w:rsidRPr="00071E7A" w14:paraId="5D1B772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4417C257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76C5B" w14:textId="3A679909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</w:t>
            </w:r>
            <w:r w:rsidR="00C849F2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0C54B65B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465A0" w14:textId="04336C51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4</w:t>
            </w:r>
            <w:r w:rsidR="00C849F2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207</w:t>
            </w:r>
          </w:p>
        </w:tc>
      </w:tr>
      <w:tr w:rsidR="00C849F2" w:rsidRPr="00071E7A" w14:paraId="564F7752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01B7E134" w14:textId="6DBB8650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731EE" w14:textId="0AA45A00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 w:rsidR="00C849F2" w:rsidRPr="00071E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7453271D" w14:textId="77777777" w:rsidR="00C849F2" w:rsidRPr="00071E7A" w:rsidRDefault="00C849F2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08873" w14:textId="7BCFA5AC" w:rsidR="00C849F2" w:rsidRPr="00071E7A" w:rsidRDefault="00EE0AC0" w:rsidP="00C84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C849F2" w:rsidRPr="00071E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052</w:t>
            </w:r>
          </w:p>
        </w:tc>
      </w:tr>
    </w:tbl>
    <w:p w14:paraId="512BB502" w14:textId="77777777" w:rsidR="00A87C49" w:rsidRPr="00071E7A" w:rsidRDefault="00A87C49" w:rsidP="00E7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4CBE5C5" w14:textId="77777777" w:rsidR="0091216E" w:rsidRPr="00071E7A" w:rsidRDefault="0091216E" w:rsidP="0091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  <w:r w:rsidRPr="00071E7A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6D3A7A73" w14:textId="77777777" w:rsidR="0091216E" w:rsidRPr="00071E7A" w:rsidRDefault="0091216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787D58" w14:textId="0DA7E6A8" w:rsidR="00D83AF6" w:rsidRPr="00071E7A" w:rsidRDefault="00D83AF6" w:rsidP="00D8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</w:t>
      </w:r>
      <w:r w:rsidR="006E07D9" w:rsidRPr="00071E7A">
        <w:rPr>
          <w:rFonts w:asciiTheme="majorBidi" w:hAnsiTheme="majorBidi" w:cstheme="majorBidi" w:hint="cs"/>
          <w:sz w:val="28"/>
          <w:szCs w:val="28"/>
          <w:cs/>
        </w:rPr>
        <w:t>และธุรกิจ</w:t>
      </w:r>
      <w:r w:rsidR="00090214" w:rsidRPr="00071E7A">
        <w:rPr>
          <w:rFonts w:asciiTheme="majorBidi" w:hAnsiTheme="majorBidi" w:cstheme="majorBidi" w:hint="cs"/>
          <w:sz w:val="28"/>
          <w:szCs w:val="28"/>
          <w:cs/>
        </w:rPr>
        <w:t>โรงพยาบาล</w:t>
      </w:r>
      <w:r w:rsidRPr="00071E7A">
        <w:rPr>
          <w:rFonts w:asciiTheme="majorBidi" w:hAnsiTheme="majorBidi" w:cstheme="majorBidi"/>
          <w:sz w:val="28"/>
          <w:szCs w:val="28"/>
          <w:cs/>
        </w:rPr>
        <w:t>ในประเทศไทย</w:t>
      </w:r>
      <w:r w:rsidR="00090214" w:rsidRPr="00071E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E07D9" w:rsidRPr="00071E7A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090214" w:rsidRPr="00071E7A">
        <w:rPr>
          <w:rFonts w:asciiTheme="majorBidi" w:hAnsiTheme="majorBidi" w:cstheme="majorBidi" w:hint="cs"/>
          <w:sz w:val="28"/>
          <w:szCs w:val="28"/>
          <w:cs/>
        </w:rPr>
        <w:t>ลงทุนใน</w:t>
      </w:r>
      <w:r w:rsidR="00C22E63">
        <w:rPr>
          <w:rFonts w:asciiTheme="majorBidi" w:hAnsiTheme="majorBidi" w:cstheme="majorBidi" w:hint="cs"/>
          <w:sz w:val="28"/>
          <w:szCs w:val="28"/>
          <w:cs/>
        </w:rPr>
        <w:t xml:space="preserve">ต่างประเทศ </w:t>
      </w:r>
      <w:r w:rsidR="00C22E63">
        <w:rPr>
          <w:rFonts w:asciiTheme="majorBidi" w:hAnsiTheme="majorBidi" w:cstheme="majorBidi"/>
          <w:sz w:val="28"/>
          <w:szCs w:val="28"/>
        </w:rPr>
        <w:t>(</w:t>
      </w:r>
      <w:r w:rsidR="00C22E63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สินทรัพย์ทางการเงินไม่หมุนเวียนอื่น)</w:t>
      </w:r>
    </w:p>
    <w:p w14:paraId="38E1E8D2" w14:textId="1DC7433C" w:rsidR="005603B8" w:rsidRPr="00071E7A" w:rsidRDefault="005603B8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6B2845" w14:textId="7E22BEB9" w:rsidR="00DD6417" w:rsidRPr="00C22E63" w:rsidRDefault="00C22E63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22E63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28A65927" w14:textId="15FBC721" w:rsidR="00DD6417" w:rsidRDefault="00DD6417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1303A5" w14:textId="544A5169" w:rsidR="00C22E63" w:rsidRPr="00071E7A" w:rsidRDefault="00C22E63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กลุมบริษัทไม่มีรายได้จากลูกค้ารายใดที่มีมูลค่าเท่ากับหรือมากกว่าร้อยละ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10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ของรายได้รวมของกลุ่มบริษัท</w:t>
      </w:r>
    </w:p>
    <w:p w14:paraId="31C21C41" w14:textId="77777777" w:rsidR="00954AE1" w:rsidRPr="00071E7A" w:rsidRDefault="00954AE1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E6CF31" w14:textId="3BA77254" w:rsidR="005603B8" w:rsidRPr="00071E7A" w:rsidRDefault="005603B8" w:rsidP="00560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  <w:r w:rsidRPr="00071E7A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ยอดคงเหลือของสัญญา</w:t>
      </w:r>
    </w:p>
    <w:p w14:paraId="77C65814" w14:textId="77777777" w:rsidR="005603B8" w:rsidRPr="00071E7A" w:rsidRDefault="005603B8" w:rsidP="00560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52"/>
        <w:gridCol w:w="1188"/>
        <w:gridCol w:w="270"/>
        <w:gridCol w:w="1170"/>
        <w:gridCol w:w="243"/>
        <w:gridCol w:w="1197"/>
      </w:tblGrid>
      <w:tr w:rsidR="004A07F5" w:rsidRPr="00071E7A" w14:paraId="24644DBF" w14:textId="77777777" w:rsidTr="006E07D9">
        <w:tc>
          <w:tcPr>
            <w:tcW w:w="3798" w:type="dxa"/>
          </w:tcPr>
          <w:p w14:paraId="5886622A" w14:textId="48889ACC" w:rsidR="004A07F5" w:rsidRPr="00071E7A" w:rsidRDefault="004A07F5" w:rsidP="00D8026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3"/>
          </w:tcPr>
          <w:p w14:paraId="3670D640" w14:textId="77777777" w:rsidR="004A07F5" w:rsidRPr="00071E7A" w:rsidRDefault="004A07F5" w:rsidP="00D8026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82BCB" w14:textId="77777777" w:rsidR="004A07F5" w:rsidRPr="00071E7A" w:rsidRDefault="004A07F5" w:rsidP="00D8026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D14DCB7" w14:textId="77777777" w:rsidR="004A07F5" w:rsidRPr="00071E7A" w:rsidRDefault="004A07F5" w:rsidP="00D8026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7D9" w:rsidRPr="00071E7A" w14:paraId="768CD283" w14:textId="77777777" w:rsidTr="006E07D9">
        <w:tc>
          <w:tcPr>
            <w:tcW w:w="3798" w:type="dxa"/>
          </w:tcPr>
          <w:p w14:paraId="37075634" w14:textId="77777777" w:rsidR="006E07D9" w:rsidRPr="00071E7A" w:rsidRDefault="006E07D9" w:rsidP="006E07D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82DD1D" w14:textId="3ED62E17" w:rsidR="006E07D9" w:rsidRPr="00071E7A" w:rsidRDefault="00EE0AC0" w:rsidP="006E07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" w:type="dxa"/>
          </w:tcPr>
          <w:p w14:paraId="4A695B4E" w14:textId="77777777" w:rsidR="006E07D9" w:rsidRPr="00071E7A" w:rsidRDefault="006E07D9" w:rsidP="006E07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6E09AE6" w14:textId="256A92B0" w:rsidR="006E07D9" w:rsidRPr="00071E7A" w:rsidRDefault="00EE0AC0" w:rsidP="006E07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1A3420C" w14:textId="77777777" w:rsidR="006E07D9" w:rsidRPr="00071E7A" w:rsidRDefault="006E07D9" w:rsidP="006E07D9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F298DB1" w14:textId="45F56ADF" w:rsidR="006E07D9" w:rsidRPr="00071E7A" w:rsidRDefault="00EE0AC0" w:rsidP="006E07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582D9624" w14:textId="77777777" w:rsidR="006E07D9" w:rsidRPr="00071E7A" w:rsidRDefault="006E07D9" w:rsidP="006E07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7E5D0EC" w14:textId="0D2E7D8D" w:rsidR="006E07D9" w:rsidRPr="00071E7A" w:rsidRDefault="00EE0AC0" w:rsidP="006E07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A07F5" w:rsidRPr="00071E7A" w14:paraId="6686B713" w14:textId="77777777" w:rsidTr="006E07D9">
        <w:tc>
          <w:tcPr>
            <w:tcW w:w="3798" w:type="dxa"/>
          </w:tcPr>
          <w:p w14:paraId="1374D132" w14:textId="77777777" w:rsidR="004A07F5" w:rsidRPr="00071E7A" w:rsidRDefault="004A07F5" w:rsidP="00D80265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038A2A55" w14:textId="77777777" w:rsidR="004A07F5" w:rsidRPr="00071E7A" w:rsidRDefault="004A07F5" w:rsidP="00D8026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A07F5" w:rsidRPr="00071E7A" w14:paraId="3C09C510" w14:textId="77777777" w:rsidTr="006E07D9">
        <w:tc>
          <w:tcPr>
            <w:tcW w:w="3798" w:type="dxa"/>
          </w:tcPr>
          <w:p w14:paraId="592A3695" w14:textId="4ED45F57" w:rsidR="004A07F5" w:rsidRPr="00071E7A" w:rsidRDefault="004A07F5" w:rsidP="00D8026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437CD46F" w14:textId="77777777" w:rsidR="004A07F5" w:rsidRPr="00071E7A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26EE8C27" w14:textId="77777777" w:rsidR="004A07F5" w:rsidRPr="00071E7A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883883D" w14:textId="77777777" w:rsidR="004A07F5" w:rsidRPr="00071E7A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E5E5B" w14:textId="77777777" w:rsidR="004A07F5" w:rsidRPr="00071E7A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46ACDE" w14:textId="77777777" w:rsidR="004A07F5" w:rsidRPr="00071E7A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0D627208" w14:textId="77777777" w:rsidR="004A07F5" w:rsidRPr="00071E7A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4BD44EC" w14:textId="77777777" w:rsidR="004A07F5" w:rsidRPr="00071E7A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2EE" w:rsidRPr="00071E7A" w14:paraId="6C1BD6E8" w14:textId="77777777" w:rsidTr="006E07D9">
        <w:tc>
          <w:tcPr>
            <w:tcW w:w="3798" w:type="dxa"/>
          </w:tcPr>
          <w:p w14:paraId="5DD9BA8C" w14:textId="241D5683" w:rsidR="004E72EE" w:rsidRPr="00071E7A" w:rsidRDefault="004E72EE" w:rsidP="004E72EE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มกราคม</w:t>
            </w:r>
          </w:p>
        </w:tc>
        <w:tc>
          <w:tcPr>
            <w:tcW w:w="1170" w:type="dxa"/>
          </w:tcPr>
          <w:p w14:paraId="04D66E7F" w14:textId="31BEC258" w:rsidR="004E72EE" w:rsidRPr="00071E7A" w:rsidRDefault="00071E7A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3159A540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57255B0B" w14:textId="6A45929C" w:rsidR="004E72EE" w:rsidRPr="00071E7A" w:rsidRDefault="004E72EE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2</w:t>
            </w:r>
            <w:r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361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22AA2F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7AA35" w14:textId="6A35257B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579AAFD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7A18FF0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72EE" w:rsidRPr="00071E7A" w14:paraId="29BD1206" w14:textId="77777777" w:rsidTr="006E07D9">
        <w:tc>
          <w:tcPr>
            <w:tcW w:w="3798" w:type="dxa"/>
          </w:tcPr>
          <w:p w14:paraId="031071A1" w14:textId="77777777" w:rsidR="004E72EE" w:rsidRPr="00071E7A" w:rsidRDefault="004E72EE" w:rsidP="004E72EE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170" w:type="dxa"/>
          </w:tcPr>
          <w:p w14:paraId="28E3DDF8" w14:textId="7150E0E1" w:rsidR="004E72EE" w:rsidRPr="00071E7A" w:rsidRDefault="00EE0AC0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96B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252" w:type="dxa"/>
          </w:tcPr>
          <w:p w14:paraId="48C73A94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1E1F1530" w14:textId="29BC4021" w:rsidR="004E72EE" w:rsidRPr="00071E7A" w:rsidRDefault="00EE0AC0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3</w:t>
            </w:r>
            <w:r w:rsidR="004E72EE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270" w:type="dxa"/>
          </w:tcPr>
          <w:p w14:paraId="297C889D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91AF07" w14:textId="56C009C3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4F457AA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CD3F078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72EE" w:rsidRPr="00071E7A" w14:paraId="58E713BE" w14:textId="77777777" w:rsidTr="006E07D9">
        <w:tc>
          <w:tcPr>
            <w:tcW w:w="3798" w:type="dxa"/>
          </w:tcPr>
          <w:p w14:paraId="55692F45" w14:textId="77777777" w:rsidR="004E72EE" w:rsidRPr="00071E7A" w:rsidRDefault="004E72EE" w:rsidP="004E72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170" w:type="dxa"/>
          </w:tcPr>
          <w:p w14:paraId="3F4741A8" w14:textId="25609012" w:rsidR="004E72EE" w:rsidRPr="00071E7A" w:rsidRDefault="00A96B7B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2BAEB0D6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C2BD4F" w14:textId="36F158C8" w:rsidR="004E72EE" w:rsidRPr="00071E7A" w:rsidRDefault="004E72EE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3</w:t>
            </w:r>
            <w:r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207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E5690D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FBDA08" w14:textId="54B526CB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BE85B97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C0EA544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72EE" w:rsidRPr="00071E7A" w14:paraId="72144C7B" w14:textId="77777777" w:rsidTr="006E07D9">
        <w:tc>
          <w:tcPr>
            <w:tcW w:w="3798" w:type="dxa"/>
          </w:tcPr>
          <w:p w14:paraId="33ED4B8C" w14:textId="406C8B38" w:rsidR="004E72EE" w:rsidRPr="00071E7A" w:rsidRDefault="004E72EE" w:rsidP="004E72EE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780670" w14:textId="023ED672" w:rsidR="004E72EE" w:rsidRPr="00071E7A" w:rsidRDefault="00071E7A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649BC297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684F4C5" w14:textId="4F784E7D" w:rsidR="004E72EE" w:rsidRPr="00071E7A" w:rsidRDefault="004E72EE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071E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E0AC0" w:rsidRPr="00EE0AC0">
              <w:rPr>
                <w:rFonts w:ascii="Angsana New" w:hAnsi="Angsana New"/>
                <w:b/>
                <w:bCs/>
                <w:sz w:val="28"/>
                <w:szCs w:val="28"/>
              </w:rPr>
              <w:t>330</w:t>
            </w:r>
            <w:r w:rsidRPr="00071E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5AF0234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48085" w14:textId="003CA95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FF3636E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A4921" w14:textId="77777777" w:rsidR="004E72EE" w:rsidRPr="00071E7A" w:rsidRDefault="004E72EE" w:rsidP="004E7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B1E2F" w:rsidRPr="00071E7A" w14:paraId="7BD73C8F" w14:textId="77777777" w:rsidTr="006E07D9">
        <w:tc>
          <w:tcPr>
            <w:tcW w:w="3798" w:type="dxa"/>
          </w:tcPr>
          <w:p w14:paraId="6971AEFA" w14:textId="77777777" w:rsidR="003B1E2F" w:rsidRPr="00071E7A" w:rsidRDefault="003B1E2F" w:rsidP="00C87FB4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5289A8" w14:textId="77777777" w:rsidR="003B1E2F" w:rsidRPr="00071E7A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7E77CDE4" w14:textId="77777777" w:rsidR="003B1E2F" w:rsidRPr="00071E7A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5229831" w14:textId="77777777" w:rsidR="003B1E2F" w:rsidRPr="00071E7A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56D17" w14:textId="77777777" w:rsidR="003B1E2F" w:rsidRPr="00071E7A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A6C44D" w14:textId="77777777" w:rsidR="003B1E2F" w:rsidRPr="00071E7A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7C5999D" w14:textId="77777777" w:rsidR="003B1E2F" w:rsidRPr="00071E7A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2A2D521" w14:textId="77777777" w:rsidR="003B1E2F" w:rsidRPr="00071E7A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20A0" w:rsidRPr="00071E7A" w14:paraId="5CEBA3FD" w14:textId="77777777" w:rsidTr="006E07D9">
        <w:tc>
          <w:tcPr>
            <w:tcW w:w="3798" w:type="dxa"/>
          </w:tcPr>
          <w:p w14:paraId="5DAC89AB" w14:textId="41F0B1A4" w:rsidR="00AD20A0" w:rsidRPr="00071E7A" w:rsidRDefault="00AD20A0" w:rsidP="00D8026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สินทรัพย์ต้นทุนของสัญญา</w:t>
            </w:r>
            <w:r w:rsidR="00340C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40C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="00340C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2610" w:type="dxa"/>
            <w:gridSpan w:val="3"/>
          </w:tcPr>
          <w:p w14:paraId="3F2A43FB" w14:textId="77777777" w:rsidR="00AD20A0" w:rsidRPr="00071E7A" w:rsidRDefault="00AD20A0" w:rsidP="00D8026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7ECC60" w14:textId="77777777" w:rsidR="00AD20A0" w:rsidRPr="00071E7A" w:rsidRDefault="00AD20A0" w:rsidP="00D8026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27350B2" w14:textId="77777777" w:rsidR="00AD20A0" w:rsidRPr="00071E7A" w:rsidRDefault="00AD20A0" w:rsidP="00D8026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20A0" w:rsidRPr="00071E7A" w14:paraId="365A2F3D" w14:textId="77777777" w:rsidTr="006E07D9">
        <w:tc>
          <w:tcPr>
            <w:tcW w:w="3798" w:type="dxa"/>
          </w:tcPr>
          <w:p w14:paraId="56FF0D41" w14:textId="77777777" w:rsidR="00AD20A0" w:rsidRPr="00071E7A" w:rsidRDefault="00AD20A0" w:rsidP="00D80265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AC697B" w14:textId="19766065" w:rsidR="00AD20A0" w:rsidRPr="00071E7A" w:rsidRDefault="00EE0AC0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" w:type="dxa"/>
          </w:tcPr>
          <w:p w14:paraId="1E57589F" w14:textId="77777777" w:rsidR="00AD20A0" w:rsidRPr="00071E7A" w:rsidRDefault="00AD20A0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7EF8370" w14:textId="19779947" w:rsidR="00AD20A0" w:rsidRPr="00071E7A" w:rsidRDefault="00EE0AC0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A921197" w14:textId="77777777" w:rsidR="00AD20A0" w:rsidRPr="00071E7A" w:rsidRDefault="00AD20A0" w:rsidP="00D80265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0B9A6A6" w14:textId="5D3ACF03" w:rsidR="00AD20A0" w:rsidRPr="00071E7A" w:rsidRDefault="00EE0AC0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5D3AEB25" w14:textId="77777777" w:rsidR="00AD20A0" w:rsidRPr="00071E7A" w:rsidRDefault="00AD20A0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85BD72A" w14:textId="76F66302" w:rsidR="00AD20A0" w:rsidRPr="00071E7A" w:rsidRDefault="00EE0AC0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D20A0" w:rsidRPr="00071E7A" w14:paraId="028C8678" w14:textId="77777777" w:rsidTr="006E07D9">
        <w:tc>
          <w:tcPr>
            <w:tcW w:w="3798" w:type="dxa"/>
          </w:tcPr>
          <w:p w14:paraId="3CD30DDA" w14:textId="77777777" w:rsidR="00AD20A0" w:rsidRPr="00071E7A" w:rsidRDefault="00AD20A0" w:rsidP="00D80265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07C7441B" w14:textId="77777777" w:rsidR="00AD20A0" w:rsidRPr="00071E7A" w:rsidRDefault="00AD20A0" w:rsidP="00D8026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4842" w:rsidRPr="00071E7A" w14:paraId="07382EB5" w14:textId="77777777" w:rsidTr="006E07D9">
        <w:tc>
          <w:tcPr>
            <w:tcW w:w="3798" w:type="dxa"/>
          </w:tcPr>
          <w:p w14:paraId="6613ED47" w14:textId="5CE5021B" w:rsidR="00404842" w:rsidRPr="00071E7A" w:rsidRDefault="00404842" w:rsidP="00AD20A0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</w:tcPr>
          <w:p w14:paraId="2582B2E2" w14:textId="77777777" w:rsidR="00404842" w:rsidRPr="00071E7A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21545C5" w14:textId="77777777" w:rsidR="00404842" w:rsidRPr="00071E7A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5225CDA" w14:textId="77777777" w:rsidR="00404842" w:rsidRPr="00071E7A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0D935" w14:textId="77777777" w:rsidR="00404842" w:rsidRPr="00071E7A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A9A111" w14:textId="77777777" w:rsidR="00404842" w:rsidRPr="00071E7A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094E8B6" w14:textId="77777777" w:rsidR="00404842" w:rsidRPr="00071E7A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BB0584D" w14:textId="77777777" w:rsidR="00404842" w:rsidRPr="00071E7A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1EC0" w:rsidRPr="00071E7A" w14:paraId="16A0780D" w14:textId="77777777" w:rsidTr="006E07D9">
        <w:tc>
          <w:tcPr>
            <w:tcW w:w="3798" w:type="dxa"/>
          </w:tcPr>
          <w:p w14:paraId="2085D0A2" w14:textId="3AA3CFB4" w:rsidR="00971EC0" w:rsidRPr="00071E7A" w:rsidRDefault="00971EC0" w:rsidP="00971EC0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A1A706" w14:textId="0A4EA4BE" w:rsidR="00971EC0" w:rsidRPr="00071E7A" w:rsidRDefault="00EE0AC0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52" w:type="dxa"/>
          </w:tcPr>
          <w:p w14:paraId="7C9178A7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3CE98F3" w14:textId="149FD805" w:rsidR="00971EC0" w:rsidRPr="00071E7A" w:rsidRDefault="00EE0AC0" w:rsidP="0088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270" w:type="dxa"/>
          </w:tcPr>
          <w:p w14:paraId="57CE8CE6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003FAE" w14:textId="2A4A94E4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697ADCE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63F3AF7F" w14:textId="256E7C41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52A4731" w14:textId="77777777" w:rsidR="000E7B1F" w:rsidRPr="00071E7A" w:rsidRDefault="000E7B1F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9ACCC" w14:textId="77777777" w:rsidR="00171EEF" w:rsidRPr="00071E7A" w:rsidRDefault="00171EEF" w:rsidP="00171E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4466E2EE" w14:textId="77777777" w:rsidR="00171EEF" w:rsidRPr="00071E7A" w:rsidRDefault="00171EEF" w:rsidP="00171E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1C8F9D" w14:textId="0E48ACF8" w:rsidR="00171EEF" w:rsidRPr="00071E7A" w:rsidRDefault="008A29F3" w:rsidP="00171EEF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071E7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E0AC0" w:rsidRPr="00EE0AC0">
        <w:rPr>
          <w:rFonts w:ascii="Angsana New" w:hAnsi="Angsana New"/>
          <w:sz w:val="28"/>
          <w:szCs w:val="28"/>
        </w:rPr>
        <w:t>31</w:t>
      </w:r>
      <w:r w:rsidRPr="00071E7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E0AC0" w:rsidRPr="00EE0AC0">
        <w:rPr>
          <w:rFonts w:ascii="Angsana New" w:hAnsi="Angsana New"/>
          <w:sz w:val="28"/>
          <w:szCs w:val="28"/>
        </w:rPr>
        <w:t>2565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 xml:space="preserve"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EE0AC0" w:rsidRPr="00EE0AC0">
        <w:rPr>
          <w:rFonts w:ascii="Angsana New" w:hAnsi="Angsana New"/>
          <w:sz w:val="28"/>
          <w:szCs w:val="28"/>
        </w:rPr>
        <w:t>10</w:t>
      </w:r>
      <w:r w:rsidR="00971EC0" w:rsidRPr="00071E7A">
        <w:rPr>
          <w:rFonts w:ascii="Angsana New" w:hAnsi="Angsana New"/>
          <w:sz w:val="28"/>
          <w:szCs w:val="28"/>
        </w:rPr>
        <w:t>,</w:t>
      </w:r>
      <w:r w:rsidR="00EE0AC0" w:rsidRPr="00EE0AC0">
        <w:rPr>
          <w:rFonts w:ascii="Angsana New" w:hAnsi="Angsana New"/>
          <w:sz w:val="28"/>
          <w:szCs w:val="28"/>
        </w:rPr>
        <w:t>529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071E7A">
        <w:rPr>
          <w:rFonts w:ascii="Angsana New" w:hAnsi="Angsana New"/>
          <w:i/>
          <w:iCs/>
          <w:sz w:val="28"/>
          <w:szCs w:val="28"/>
          <w:cs/>
        </w:rPr>
        <w:t>(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2564</w:t>
      </w:r>
      <w:r w:rsidRPr="00071E7A">
        <w:rPr>
          <w:rFonts w:ascii="Angsana New" w:hAnsi="Angsana New"/>
          <w:i/>
          <w:iCs/>
          <w:sz w:val="28"/>
          <w:szCs w:val="28"/>
        </w:rPr>
        <w:t xml:space="preserve">: </w:t>
      </w:r>
      <w:r w:rsidRPr="00071E7A">
        <w:rPr>
          <w:rFonts w:ascii="Angsana New" w:hAnsi="Angsana New"/>
          <w:i/>
          <w:iCs/>
          <w:sz w:val="28"/>
          <w:szCs w:val="28"/>
          <w:cs/>
        </w:rPr>
        <w:t xml:space="preserve">จำนวน 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19</w:t>
      </w:r>
      <w:r w:rsidR="00871414" w:rsidRPr="00071E7A">
        <w:rPr>
          <w:rFonts w:ascii="Angsana New" w:hAnsi="Angsana New"/>
          <w:i/>
          <w:iCs/>
          <w:sz w:val="28"/>
          <w:szCs w:val="28"/>
        </w:rPr>
        <w:t>,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963</w:t>
      </w:r>
      <w:r w:rsidRPr="00071E7A">
        <w:rPr>
          <w:rFonts w:ascii="Angsana New" w:hAnsi="Angsana New"/>
          <w:i/>
          <w:iCs/>
          <w:sz w:val="28"/>
          <w:szCs w:val="28"/>
        </w:rPr>
        <w:t xml:space="preserve"> </w:t>
      </w:r>
      <w:r w:rsidRPr="00071E7A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071E7A">
        <w:rPr>
          <w:rFonts w:ascii="Angsana New" w:hAnsi="Angsana New"/>
          <w:sz w:val="28"/>
          <w:szCs w:val="28"/>
          <w:cs/>
        </w:rPr>
        <w:t xml:space="preserve"> ซึ่งกลุ่มบริษัทจะรับรู้รายได้ดังกล่าวเมื่อลูกค้าได้รับโอนการควบคุมอสังหาริมทรัพย์พัฒนาเพื่อขาย ซึ่งคาดว่าจะเกิดขึ้นภายใน </w:t>
      </w:r>
      <w:r w:rsidR="00EE0AC0" w:rsidRPr="00EE0AC0">
        <w:rPr>
          <w:rFonts w:ascii="Angsana New" w:hAnsi="Angsana New"/>
          <w:sz w:val="28"/>
          <w:szCs w:val="28"/>
        </w:rPr>
        <w:t>2</w:t>
      </w:r>
      <w:r w:rsidR="00C87FB4" w:rsidRPr="00071E7A">
        <w:rPr>
          <w:rFonts w:ascii="Angsana New" w:hAnsi="Angsana New"/>
          <w:sz w:val="28"/>
          <w:szCs w:val="28"/>
        </w:rPr>
        <w:t xml:space="preserve"> </w:t>
      </w:r>
      <w:r w:rsidR="00120969" w:rsidRPr="00071E7A">
        <w:rPr>
          <w:rFonts w:ascii="Angsana New" w:hAnsi="Angsana New"/>
          <w:sz w:val="28"/>
          <w:szCs w:val="28"/>
          <w:cs/>
        </w:rPr>
        <w:t>ปี</w:t>
      </w:r>
      <w:r w:rsidRPr="00071E7A">
        <w:rPr>
          <w:rFonts w:ascii="Angsana New" w:hAnsi="Angsana New"/>
          <w:sz w:val="28"/>
          <w:szCs w:val="28"/>
          <w:cs/>
        </w:rPr>
        <w:t xml:space="preserve">ข้างหน้า </w:t>
      </w:r>
      <w:r w:rsidRPr="00071E7A">
        <w:rPr>
          <w:rFonts w:ascii="Angsana New" w:hAnsi="Angsana New"/>
          <w:i/>
          <w:iCs/>
          <w:sz w:val="28"/>
          <w:szCs w:val="28"/>
          <w:cs/>
        </w:rPr>
        <w:t>(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2564</w:t>
      </w:r>
      <w:r w:rsidRPr="00071E7A">
        <w:rPr>
          <w:rFonts w:ascii="Angsana New" w:hAnsi="Angsana New"/>
          <w:i/>
          <w:iCs/>
          <w:sz w:val="28"/>
          <w:szCs w:val="28"/>
        </w:rPr>
        <w:t xml:space="preserve">: </w:t>
      </w:r>
      <w:r w:rsidRPr="00071E7A">
        <w:rPr>
          <w:rFonts w:ascii="Angsana New" w:hAnsi="Angsana New"/>
          <w:i/>
          <w:iCs/>
          <w:sz w:val="28"/>
          <w:szCs w:val="28"/>
          <w:cs/>
        </w:rPr>
        <w:t xml:space="preserve">ภายใน </w:t>
      </w:r>
      <w:r w:rsidR="00EE0AC0" w:rsidRPr="00EE0AC0">
        <w:rPr>
          <w:rFonts w:ascii="Angsana New" w:hAnsi="Angsana New"/>
          <w:i/>
          <w:iCs/>
          <w:sz w:val="28"/>
          <w:szCs w:val="28"/>
        </w:rPr>
        <w:t>4</w:t>
      </w:r>
      <w:r w:rsidR="00120969" w:rsidRPr="00071E7A">
        <w:rPr>
          <w:rFonts w:ascii="Angsana New" w:hAnsi="Angsana New"/>
          <w:i/>
          <w:iCs/>
          <w:sz w:val="28"/>
          <w:szCs w:val="28"/>
        </w:rPr>
        <w:t xml:space="preserve"> </w:t>
      </w:r>
      <w:r w:rsidR="00120969" w:rsidRPr="00071E7A">
        <w:rPr>
          <w:rFonts w:ascii="Angsana New" w:hAnsi="Angsana New"/>
          <w:i/>
          <w:iCs/>
          <w:sz w:val="28"/>
          <w:szCs w:val="28"/>
          <w:cs/>
        </w:rPr>
        <w:t>ปี</w:t>
      </w:r>
      <w:r w:rsidRPr="00071E7A">
        <w:rPr>
          <w:rFonts w:ascii="Angsana New" w:hAnsi="Angsana New"/>
          <w:i/>
          <w:iCs/>
          <w:sz w:val="28"/>
          <w:szCs w:val="28"/>
          <w:cs/>
        </w:rPr>
        <w:t>ข้างหน้า)</w:t>
      </w:r>
    </w:p>
    <w:p w14:paraId="2D92B63C" w14:textId="77777777" w:rsidR="000F5D31" w:rsidRPr="00071E7A" w:rsidRDefault="000F5D31" w:rsidP="00171EE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D5C0943" w14:textId="5370E2D1" w:rsidR="000F5D31" w:rsidRPr="00071E7A" w:rsidRDefault="000F5D31" w:rsidP="000F5D31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</w:t>
      </w:r>
      <w:r w:rsidRPr="00071E7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</w:t>
      </w:r>
      <w:r w:rsidR="001E20BF" w:rsidRPr="00071E7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</w:t>
      </w:r>
      <w:r w:rsidRPr="00071E7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ประโยชน์ของพนักงาน</w:t>
      </w:r>
    </w:p>
    <w:p w14:paraId="69B3A84D" w14:textId="77777777" w:rsidR="000F5D31" w:rsidRPr="00071E7A" w:rsidRDefault="000F5D31" w:rsidP="000F5D3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08"/>
        <w:gridCol w:w="252"/>
        <w:gridCol w:w="1008"/>
        <w:gridCol w:w="270"/>
        <w:gridCol w:w="972"/>
        <w:gridCol w:w="243"/>
        <w:gridCol w:w="1017"/>
      </w:tblGrid>
      <w:tr w:rsidR="000F5D31" w:rsidRPr="00071E7A" w14:paraId="6E060BE4" w14:textId="77777777" w:rsidTr="00B2379B">
        <w:tc>
          <w:tcPr>
            <w:tcW w:w="4410" w:type="dxa"/>
          </w:tcPr>
          <w:p w14:paraId="38172877" w14:textId="77777777" w:rsidR="000F5D31" w:rsidRPr="00071E7A" w:rsidRDefault="000F5D31" w:rsidP="00B2379B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14:paraId="6B7841C8" w14:textId="77777777" w:rsidR="000F5D31" w:rsidRPr="00071E7A" w:rsidRDefault="000F5D31" w:rsidP="00B2379B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808CB7" w14:textId="77777777" w:rsidR="000F5D31" w:rsidRPr="00071E7A" w:rsidRDefault="000F5D31" w:rsidP="00B2379B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3"/>
          </w:tcPr>
          <w:p w14:paraId="01A33A73" w14:textId="77777777" w:rsidR="000F5D31" w:rsidRPr="00071E7A" w:rsidRDefault="000F5D31" w:rsidP="00B2379B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1414" w:rsidRPr="00071E7A" w14:paraId="75C4BB3B" w14:textId="77777777" w:rsidTr="00B2379B">
        <w:tc>
          <w:tcPr>
            <w:tcW w:w="4410" w:type="dxa"/>
          </w:tcPr>
          <w:p w14:paraId="790319EB" w14:textId="77777777" w:rsidR="00871414" w:rsidRPr="00071E7A" w:rsidRDefault="00871414" w:rsidP="00871414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07064DED" w14:textId="7422F907" w:rsidR="00871414" w:rsidRPr="00071E7A" w:rsidRDefault="00EE0AC0" w:rsidP="0087141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52" w:type="dxa"/>
          </w:tcPr>
          <w:p w14:paraId="17E832D3" w14:textId="77777777" w:rsidR="00871414" w:rsidRPr="00071E7A" w:rsidRDefault="00871414" w:rsidP="0087141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8" w:type="dxa"/>
          </w:tcPr>
          <w:p w14:paraId="41F28532" w14:textId="49DE162B" w:rsidR="00871414" w:rsidRPr="00071E7A" w:rsidRDefault="00EE0AC0" w:rsidP="0087141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70" w:type="dxa"/>
          </w:tcPr>
          <w:p w14:paraId="0FECA004" w14:textId="77777777" w:rsidR="00871414" w:rsidRPr="00071E7A" w:rsidRDefault="00871414" w:rsidP="00871414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2" w:type="dxa"/>
          </w:tcPr>
          <w:p w14:paraId="03C36C8F" w14:textId="3104E154" w:rsidR="00871414" w:rsidRPr="00071E7A" w:rsidRDefault="00EE0AC0" w:rsidP="0087141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43" w:type="dxa"/>
          </w:tcPr>
          <w:p w14:paraId="7B2858C7" w14:textId="77777777" w:rsidR="00871414" w:rsidRPr="00071E7A" w:rsidRDefault="00871414" w:rsidP="0087141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7" w:type="dxa"/>
          </w:tcPr>
          <w:p w14:paraId="55E2B849" w14:textId="2F6593AE" w:rsidR="00871414" w:rsidRPr="00071E7A" w:rsidRDefault="00EE0AC0" w:rsidP="0087141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</w:tr>
      <w:tr w:rsidR="000F5D31" w:rsidRPr="00071E7A" w14:paraId="2AAE0A75" w14:textId="77777777" w:rsidTr="00B2379B">
        <w:tc>
          <w:tcPr>
            <w:tcW w:w="4410" w:type="dxa"/>
          </w:tcPr>
          <w:p w14:paraId="174FCA29" w14:textId="77777777" w:rsidR="000F5D31" w:rsidRPr="00071E7A" w:rsidRDefault="000F5D31" w:rsidP="00B2379B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6B0B46F5" w14:textId="77777777" w:rsidR="000F5D31" w:rsidRPr="00071E7A" w:rsidRDefault="000F5D31" w:rsidP="00B2379B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71414" w:rsidRPr="00071E7A" w14:paraId="1550CA8A" w14:textId="77777777" w:rsidTr="00B2379B">
        <w:tc>
          <w:tcPr>
            <w:tcW w:w="4410" w:type="dxa"/>
          </w:tcPr>
          <w:p w14:paraId="71D4023E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08" w:type="dxa"/>
          </w:tcPr>
          <w:p w14:paraId="6D66F942" w14:textId="49927317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39FB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252" w:type="dxa"/>
          </w:tcPr>
          <w:p w14:paraId="2275592E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0AEB0B76" w14:textId="161E9BF2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71414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70" w:type="dxa"/>
          </w:tcPr>
          <w:p w14:paraId="762367DC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14:paraId="47545364" w14:textId="3CE0CF89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43" w:type="dxa"/>
          </w:tcPr>
          <w:p w14:paraId="090FEF89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36503D5" w14:textId="2040CD0D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871414" w:rsidRPr="00071E7A" w14:paraId="43F4291B" w14:textId="77777777" w:rsidTr="00B2379B">
        <w:tc>
          <w:tcPr>
            <w:tcW w:w="4410" w:type="dxa"/>
          </w:tcPr>
          <w:p w14:paraId="5776C089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1008" w:type="dxa"/>
          </w:tcPr>
          <w:p w14:paraId="01C52EA6" w14:textId="3031F8C3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52" w:type="dxa"/>
          </w:tcPr>
          <w:p w14:paraId="049B58D8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56AC1556" w14:textId="7C96692D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</w:tcPr>
          <w:p w14:paraId="22BB5DED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14:paraId="090F018D" w14:textId="17FF19F0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1FBB3765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C48E7DE" w14:textId="0A7EDB09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71414" w:rsidRPr="00071E7A" w14:paraId="51B82522" w14:textId="77777777" w:rsidTr="00B2379B">
        <w:tc>
          <w:tcPr>
            <w:tcW w:w="4410" w:type="dxa"/>
          </w:tcPr>
          <w:p w14:paraId="08D9DB96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08" w:type="dxa"/>
          </w:tcPr>
          <w:p w14:paraId="28C9B6C0" w14:textId="15785A74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52" w:type="dxa"/>
          </w:tcPr>
          <w:p w14:paraId="5D74B280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60F0AEAA" w14:textId="5D3F8DE7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270" w:type="dxa"/>
          </w:tcPr>
          <w:p w14:paraId="0C69AB9E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E9898A" w14:textId="0F1B1BCA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43" w:type="dxa"/>
          </w:tcPr>
          <w:p w14:paraId="364E555D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62DAFA4" w14:textId="4E9CC856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871414" w:rsidRPr="00071E7A" w14:paraId="38216323" w14:textId="77777777" w:rsidTr="00B2379B">
        <w:tc>
          <w:tcPr>
            <w:tcW w:w="4410" w:type="dxa"/>
          </w:tcPr>
          <w:p w14:paraId="20755B40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13A6E2E" w14:textId="5DABE1A7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739FB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252" w:type="dxa"/>
          </w:tcPr>
          <w:p w14:paraId="49A1C2F0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DC03E10" w14:textId="6ACE0C62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71414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940</w:t>
            </w:r>
          </w:p>
        </w:tc>
        <w:tc>
          <w:tcPr>
            <w:tcW w:w="270" w:type="dxa"/>
          </w:tcPr>
          <w:p w14:paraId="3319D397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0D7114A" w14:textId="5F2750B6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243" w:type="dxa"/>
          </w:tcPr>
          <w:p w14:paraId="55BEF7A8" w14:textId="77777777" w:rsidR="00871414" w:rsidRPr="00071E7A" w:rsidRDefault="00871414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A2FD595" w14:textId="427DC43E" w:rsidR="00871414" w:rsidRPr="00071E7A" w:rsidRDefault="00EE0AC0" w:rsidP="0087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</w:tbl>
    <w:p w14:paraId="3CD5F24B" w14:textId="77777777" w:rsidR="00DD6417" w:rsidRPr="00071E7A" w:rsidRDefault="00DD6417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AB4881D" w14:textId="77777777" w:rsidR="00DD6417" w:rsidRPr="00071E7A" w:rsidRDefault="00DD6417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40BB1B4" w14:textId="0AD6A0AC" w:rsidR="000F5D31" w:rsidRPr="00071E7A" w:rsidRDefault="000F5D31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โครงการสมทบเงินที่กำหนดไว้</w:t>
      </w:r>
    </w:p>
    <w:p w14:paraId="5FAD265F" w14:textId="77777777" w:rsidR="000F5D31" w:rsidRPr="00071E7A" w:rsidRDefault="000F5D31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4CEF68C" w14:textId="410AD70D" w:rsidR="000F5D31" w:rsidRPr="00071E7A" w:rsidRDefault="000F5D31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ถึงอัตราร้อยละ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10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และกลุ่มบริษัทจ่ายสมทบในอัตราร้อยละ </w:t>
      </w:r>
      <w:r w:rsidR="00EE0AC0" w:rsidRPr="00EE0AC0">
        <w:rPr>
          <w:rFonts w:asciiTheme="majorBidi" w:hAnsiTheme="majorBidi" w:cstheme="majorBidi"/>
          <w:sz w:val="28"/>
          <w:szCs w:val="28"/>
        </w:rPr>
        <w:t>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ถึงอัตราร้อยละ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10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4DCECE8" w14:textId="77777777" w:rsidR="00394ED7" w:rsidRPr="00071E7A" w:rsidRDefault="00394ED7" w:rsidP="005603B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EDC58AF" w14:textId="3747834F" w:rsidR="000F5D31" w:rsidRPr="00071E7A" w:rsidRDefault="000F5D31" w:rsidP="000F5D31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ค่าใช้จ่ายตามลักษณะ</w:t>
      </w:r>
    </w:p>
    <w:p w14:paraId="4D8536C1" w14:textId="77777777" w:rsidR="007B0671" w:rsidRPr="00071E7A" w:rsidRDefault="007B0671" w:rsidP="007B067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38"/>
        <w:gridCol w:w="1112"/>
        <w:gridCol w:w="236"/>
        <w:gridCol w:w="1114"/>
        <w:gridCol w:w="238"/>
        <w:gridCol w:w="1112"/>
      </w:tblGrid>
      <w:tr w:rsidR="007B0671" w:rsidRPr="00071E7A" w14:paraId="5C931182" w14:textId="77777777" w:rsidTr="00071D17">
        <w:tc>
          <w:tcPr>
            <w:tcW w:w="3150" w:type="dxa"/>
          </w:tcPr>
          <w:p w14:paraId="091B9B3A" w14:textId="77777777" w:rsidR="007B0671" w:rsidRPr="00071E7A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31EADB5" w14:textId="77777777" w:rsidR="007B0671" w:rsidRPr="00071E7A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AFA9D9E" w14:textId="77777777" w:rsidR="007B0671" w:rsidRPr="00071E7A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B7D9E54" w14:textId="77777777" w:rsidR="007B0671" w:rsidRPr="00071E7A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</w:tcPr>
          <w:p w14:paraId="6D2FC485" w14:textId="77777777" w:rsidR="007B0671" w:rsidRPr="00071E7A" w:rsidRDefault="007B0671" w:rsidP="00071D17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671" w:rsidRPr="00071E7A" w14:paraId="4E30C5FE" w14:textId="77777777" w:rsidTr="00071D17">
        <w:tc>
          <w:tcPr>
            <w:tcW w:w="3150" w:type="dxa"/>
          </w:tcPr>
          <w:p w14:paraId="11139759" w14:textId="77777777" w:rsidR="007B0671" w:rsidRPr="00071E7A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7A1F31F" w14:textId="47E3EC2E" w:rsidR="007B0671" w:rsidRPr="00071E7A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F8B22B" w14:textId="037855EA" w:rsidR="007B0671" w:rsidRPr="00071E7A" w:rsidRDefault="00EE0AC0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38" w:type="dxa"/>
          </w:tcPr>
          <w:p w14:paraId="11D80785" w14:textId="77777777" w:rsidR="007B0671" w:rsidRPr="00071E7A" w:rsidRDefault="007B0671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</w:tcPr>
          <w:p w14:paraId="27A54260" w14:textId="0BA5708E" w:rsidR="007B0671" w:rsidRPr="00071E7A" w:rsidRDefault="00EE0AC0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36" w:type="dxa"/>
          </w:tcPr>
          <w:p w14:paraId="09F0142D" w14:textId="77777777" w:rsidR="007B0671" w:rsidRPr="00071E7A" w:rsidRDefault="007B0671" w:rsidP="00071D17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5A42B7C5" w14:textId="58053017" w:rsidR="007B0671" w:rsidRPr="00071E7A" w:rsidRDefault="00EE0AC0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38" w:type="dxa"/>
          </w:tcPr>
          <w:p w14:paraId="4C90EDF6" w14:textId="77777777" w:rsidR="007B0671" w:rsidRPr="00071E7A" w:rsidRDefault="007B0671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</w:tcPr>
          <w:p w14:paraId="6F05D7B2" w14:textId="1D460AC4" w:rsidR="007B0671" w:rsidRPr="00071E7A" w:rsidRDefault="00EE0AC0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</w:tr>
      <w:tr w:rsidR="007B0671" w:rsidRPr="00071E7A" w14:paraId="32356532" w14:textId="77777777" w:rsidTr="00071D17">
        <w:tc>
          <w:tcPr>
            <w:tcW w:w="3150" w:type="dxa"/>
          </w:tcPr>
          <w:p w14:paraId="402884B4" w14:textId="77777777" w:rsidR="007B0671" w:rsidRPr="00071E7A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D77C8A7" w14:textId="77777777" w:rsidR="007B0671" w:rsidRPr="00071E7A" w:rsidRDefault="007B0671" w:rsidP="00071D17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75991A6" w14:textId="77777777" w:rsidR="007B0671" w:rsidRPr="00071E7A" w:rsidRDefault="007B0671" w:rsidP="00071D17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71E7A" w:rsidRPr="00071E7A" w14:paraId="2399F0D6" w14:textId="77777777" w:rsidTr="00071E7A">
        <w:tc>
          <w:tcPr>
            <w:tcW w:w="3150" w:type="dxa"/>
          </w:tcPr>
          <w:p w14:paraId="45780B7A" w14:textId="77777777" w:rsidR="00071E7A" w:rsidRPr="00071E7A" w:rsidRDefault="00071E7A" w:rsidP="00071E7A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ค่างานก่อสร้างระหว่างปี</w:t>
            </w:r>
          </w:p>
        </w:tc>
        <w:tc>
          <w:tcPr>
            <w:tcW w:w="900" w:type="dxa"/>
          </w:tcPr>
          <w:p w14:paraId="295D18C5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8C020C" w14:textId="4F05740C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38" w:type="dxa"/>
          </w:tcPr>
          <w:p w14:paraId="5D37874F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364ED2C4" w14:textId="3B5B482A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36" w:type="dxa"/>
          </w:tcPr>
          <w:p w14:paraId="08F886B8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54E855" w14:textId="418103DC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161D426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5114BCC0" w14:textId="3D6BDF68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1E7A" w:rsidRPr="00071E7A" w14:paraId="135C81E0" w14:textId="77777777" w:rsidTr="00071E7A">
        <w:tc>
          <w:tcPr>
            <w:tcW w:w="3150" w:type="dxa"/>
          </w:tcPr>
          <w:p w14:paraId="63B90879" w14:textId="77777777" w:rsidR="00071E7A" w:rsidRPr="00071E7A" w:rsidRDefault="00071E7A" w:rsidP="00071E7A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การเปลี่ยนแปลงในที่ดินและที่ดินพร้อมบ้านเพื่อขาย บ้านตัวอย่าง และ</w:t>
            </w: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900" w:type="dxa"/>
          </w:tcPr>
          <w:p w14:paraId="4C86F5C7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66092B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7AA1C4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63F53" w14:textId="22F95EAF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38" w:type="dxa"/>
          </w:tcPr>
          <w:p w14:paraId="166824AD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6AEB3C87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7E0958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9FC60E" w14:textId="3D75E75F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36" w:type="dxa"/>
          </w:tcPr>
          <w:p w14:paraId="647DDA1B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F99F212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E857A8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9245C6" w14:textId="4F77ADEF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18BBC9C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6BD7C8F7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459D3F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9A4BD9" w14:textId="19AE5AEC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1E7A" w:rsidRPr="00071E7A" w14:paraId="6846A6FE" w14:textId="77777777" w:rsidTr="00071E7A">
        <w:tc>
          <w:tcPr>
            <w:tcW w:w="3150" w:type="dxa"/>
          </w:tcPr>
          <w:p w14:paraId="5EEF3122" w14:textId="77777777" w:rsidR="00071E7A" w:rsidRPr="00071E7A" w:rsidRDefault="00071E7A" w:rsidP="00071E7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14:paraId="193CDF7D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5674BC" w14:textId="1CC07438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238" w:type="dxa"/>
          </w:tcPr>
          <w:p w14:paraId="42C91E39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389946F3" w14:textId="7D6DDFBC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36" w:type="dxa"/>
          </w:tcPr>
          <w:p w14:paraId="6B43B4BD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F79960C" w14:textId="07EDE05D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67E06AE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7BD2FD26" w14:textId="27B2516B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1E7A" w:rsidRPr="00071E7A" w14:paraId="5685C469" w14:textId="77777777" w:rsidTr="00071E7A">
        <w:tc>
          <w:tcPr>
            <w:tcW w:w="3150" w:type="dxa"/>
          </w:tcPr>
          <w:p w14:paraId="798158C7" w14:textId="77777777" w:rsidR="00071E7A" w:rsidRPr="00071E7A" w:rsidRDefault="00071E7A" w:rsidP="00071E7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7237C9D1" w14:textId="0DE882A5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465D1F" w14:textId="4BDE6C58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238" w:type="dxa"/>
          </w:tcPr>
          <w:p w14:paraId="636F5463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410549E8" w14:textId="2BEB8CA8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36" w:type="dxa"/>
          </w:tcPr>
          <w:p w14:paraId="02F1315C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FF555C" w14:textId="46CC3E31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38" w:type="dxa"/>
          </w:tcPr>
          <w:p w14:paraId="537A9A71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2183C0BD" w14:textId="54A7F52C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071E7A" w:rsidRPr="00071E7A" w14:paraId="78BFC90C" w14:textId="77777777" w:rsidTr="00071E7A">
        <w:tc>
          <w:tcPr>
            <w:tcW w:w="3150" w:type="dxa"/>
          </w:tcPr>
          <w:p w14:paraId="64CCE15C" w14:textId="77777777" w:rsidR="00071E7A" w:rsidRPr="00071E7A" w:rsidRDefault="00071E7A" w:rsidP="00071E7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900" w:type="dxa"/>
          </w:tcPr>
          <w:p w14:paraId="22EE71DF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933D9F" w14:textId="1C7EFA24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38" w:type="dxa"/>
          </w:tcPr>
          <w:p w14:paraId="1BAFCCCA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4250148F" w14:textId="1E80D4CF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15318E1D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925B20C" w14:textId="56EEDFE4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62C4316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0B167CD6" w14:textId="314D442F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1E7A" w:rsidRPr="00071E7A" w14:paraId="20103713" w14:textId="77777777" w:rsidTr="00071E7A">
        <w:tc>
          <w:tcPr>
            <w:tcW w:w="3150" w:type="dxa"/>
          </w:tcPr>
          <w:p w14:paraId="7090D11C" w14:textId="77777777" w:rsidR="00071E7A" w:rsidRPr="00071E7A" w:rsidRDefault="00071E7A" w:rsidP="00071E7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ค่าใช้จ่ายโฆษณา</w:t>
            </w:r>
          </w:p>
        </w:tc>
        <w:tc>
          <w:tcPr>
            <w:tcW w:w="900" w:type="dxa"/>
          </w:tcPr>
          <w:p w14:paraId="7EB313D5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0CCB8A" w14:textId="461C8CD1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38" w:type="dxa"/>
          </w:tcPr>
          <w:p w14:paraId="00E93C09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EB0E304" w14:textId="37CB936D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36" w:type="dxa"/>
          </w:tcPr>
          <w:p w14:paraId="3301B758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3E3745C" w14:textId="72D4FEDC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7F3D743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5095DB70" w14:textId="616822F4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1E7A" w:rsidRPr="00071E7A" w14:paraId="1673FB20" w14:textId="77777777" w:rsidTr="00071E7A">
        <w:tc>
          <w:tcPr>
            <w:tcW w:w="3150" w:type="dxa"/>
          </w:tcPr>
          <w:p w14:paraId="291D9025" w14:textId="77777777" w:rsidR="00071E7A" w:rsidRPr="00071E7A" w:rsidRDefault="00071E7A" w:rsidP="00071E7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ค่าใช้จ่ายเกี่ยวกับสัญญาเช่า 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900" w:type="dxa"/>
          </w:tcPr>
          <w:p w14:paraId="6E2FB6C7" w14:textId="2BE8B6EE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83DA3E" w14:textId="1A9FC59E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38" w:type="dxa"/>
          </w:tcPr>
          <w:p w14:paraId="5858505E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4F1009CD" w14:textId="1B2749D8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36" w:type="dxa"/>
          </w:tcPr>
          <w:p w14:paraId="3554EDA4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62D8333" w14:textId="36A6F6C6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B0EEE1A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36D14C97" w14:textId="10A7BAF0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1E7A" w:rsidRPr="00071E7A" w14:paraId="0756C843" w14:textId="77777777" w:rsidTr="00340C7A">
        <w:trPr>
          <w:trHeight w:val="70"/>
        </w:trPr>
        <w:tc>
          <w:tcPr>
            <w:tcW w:w="3150" w:type="dxa"/>
          </w:tcPr>
          <w:p w14:paraId="7A75ABED" w14:textId="77777777" w:rsidR="00071E7A" w:rsidRPr="00071E7A" w:rsidRDefault="00071E7A" w:rsidP="00071E7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472F7289" w14:textId="19BE8AC6" w:rsidR="00071E7A" w:rsidRPr="00340C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C1EC1D" w14:textId="34C16D76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238" w:type="dxa"/>
          </w:tcPr>
          <w:p w14:paraId="678BF6FE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38639FF9" w14:textId="0D871601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236" w:type="dxa"/>
          </w:tcPr>
          <w:p w14:paraId="60FCE74D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94EE24B" w14:textId="1981DA1E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724C2DDC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5B7A8BEC" w14:textId="0CC5B959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71E7A" w:rsidRPr="00071E7A" w14:paraId="18ABC8AF" w14:textId="77777777" w:rsidTr="00071E7A">
        <w:tc>
          <w:tcPr>
            <w:tcW w:w="3150" w:type="dxa"/>
          </w:tcPr>
          <w:p w14:paraId="274D588E" w14:textId="77777777" w:rsidR="00071E7A" w:rsidRPr="00071E7A" w:rsidRDefault="00071E7A" w:rsidP="00071E7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ค่าตัดจำหน่ายต้นทุนในการได้มาซึ่งสัญญาที่ทำกับลูกค้า</w:t>
            </w:r>
          </w:p>
        </w:tc>
        <w:tc>
          <w:tcPr>
            <w:tcW w:w="900" w:type="dxa"/>
          </w:tcPr>
          <w:p w14:paraId="5D4B0B7D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6FF65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BB0CCC" w14:textId="57858B7C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38" w:type="dxa"/>
          </w:tcPr>
          <w:p w14:paraId="7FE69D03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4B9092D9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580552" w14:textId="7837AC87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36" w:type="dxa"/>
          </w:tcPr>
          <w:p w14:paraId="74D0EF75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467C59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A3F1E7" w14:textId="671D4084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6840CA0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75591B92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9EF1B7" w14:textId="7683B02A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1E7A" w:rsidRPr="00071E7A" w14:paraId="6CE86E98" w14:textId="77777777" w:rsidTr="00071E7A">
        <w:tc>
          <w:tcPr>
            <w:tcW w:w="3150" w:type="dxa"/>
          </w:tcPr>
          <w:p w14:paraId="113E94D4" w14:textId="77777777" w:rsidR="00071E7A" w:rsidRPr="00071E7A" w:rsidRDefault="00071E7A" w:rsidP="00071E7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28E045C9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1EF69" w14:textId="125C895C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38" w:type="dxa"/>
          </w:tcPr>
          <w:p w14:paraId="7CAA5C3E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2EA1B335" w14:textId="3401DBA3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1E7A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36" w:type="dxa"/>
          </w:tcPr>
          <w:p w14:paraId="0C64B553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E8CE60E" w14:textId="19CEC2AF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38" w:type="dxa"/>
          </w:tcPr>
          <w:p w14:paraId="4E6263B4" w14:textId="77777777" w:rsidR="00071E7A" w:rsidRPr="00071E7A" w:rsidRDefault="00071E7A" w:rsidP="00071E7A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F97C835" w14:textId="5EB3FBA7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971EC0" w:rsidRPr="00071E7A" w14:paraId="13C4187D" w14:textId="77777777" w:rsidTr="00071D17">
        <w:tc>
          <w:tcPr>
            <w:tcW w:w="3150" w:type="dxa"/>
          </w:tcPr>
          <w:p w14:paraId="2BE7B927" w14:textId="77777777" w:rsidR="00971EC0" w:rsidRPr="00071E7A" w:rsidRDefault="00971EC0" w:rsidP="00971EC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32587495"/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071E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ต้นทุนขายอสังหาริมทรัพย์   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900" w:type="dxa"/>
          </w:tcPr>
          <w:p w14:paraId="73B6D16D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B10F65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2A86E08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0AD3FC" w14:textId="72F8B923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971EC0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238" w:type="dxa"/>
          </w:tcPr>
          <w:p w14:paraId="28733ED8" w14:textId="77777777" w:rsidR="00971EC0" w:rsidRPr="00071E7A" w:rsidRDefault="00971EC0" w:rsidP="00971EC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3CAD59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D2D579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64BA88" w14:textId="1BFEE2D8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971EC0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</w:p>
        </w:tc>
        <w:tc>
          <w:tcPr>
            <w:tcW w:w="236" w:type="dxa"/>
          </w:tcPr>
          <w:p w14:paraId="2254B738" w14:textId="77777777" w:rsidR="00971EC0" w:rsidRPr="00071E7A" w:rsidRDefault="00971EC0" w:rsidP="00971EC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53E39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50F9AE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775A38" w14:textId="74936C1B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238" w:type="dxa"/>
          </w:tcPr>
          <w:p w14:paraId="58CCE1A5" w14:textId="77777777" w:rsidR="00971EC0" w:rsidRPr="00071E7A" w:rsidRDefault="00971EC0" w:rsidP="00971EC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42BE563E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AFF6271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8BADD2E" w14:textId="130DEE42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</w:p>
        </w:tc>
      </w:tr>
      <w:bookmarkEnd w:id="10"/>
    </w:tbl>
    <w:p w14:paraId="1A214B9B" w14:textId="77777777" w:rsidR="00CB1CE0" w:rsidRPr="00071E7A" w:rsidRDefault="00CB1CE0" w:rsidP="001C0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54E375F1" w14:textId="1F67D32B" w:rsidR="00CB1CE0" w:rsidRPr="00071E7A" w:rsidRDefault="00CB1CE0" w:rsidP="001C0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1CE8CB" w14:textId="77777777" w:rsidR="007B0671" w:rsidRPr="00071E7A" w:rsidRDefault="007B0671" w:rsidP="001C0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B07D98" w14:textId="77777777" w:rsidR="002740C0" w:rsidRPr="00071E7A" w:rsidRDefault="002740C0" w:rsidP="003F5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0CEEB56" w14:textId="77777777" w:rsidR="006E675F" w:rsidRPr="00071E7A" w:rsidRDefault="006E6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8AEC7EA" w14:textId="4D4A7629" w:rsidR="00893276" w:rsidRPr="00071E7A" w:rsidRDefault="00893276" w:rsidP="00477E4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14:paraId="64384FC5" w14:textId="77777777" w:rsidR="002441C0" w:rsidRPr="003D0B1E" w:rsidRDefault="00A41F67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D0B1E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3D0B1E">
        <w:rPr>
          <w:rFonts w:asciiTheme="majorBidi" w:hAnsiTheme="majorBidi" w:cstheme="majorBidi"/>
          <w:b/>
          <w:bCs/>
          <w:sz w:val="24"/>
          <w:szCs w:val="24"/>
          <w:cs/>
        </w:rPr>
        <w:tab/>
      </w:r>
    </w:p>
    <w:tbl>
      <w:tblPr>
        <w:tblW w:w="9198" w:type="dxa"/>
        <w:tblInd w:w="558" w:type="dxa"/>
        <w:tblLook w:val="01E0" w:firstRow="1" w:lastRow="1" w:firstColumn="1" w:lastColumn="1" w:noHBand="0" w:noVBand="0"/>
      </w:tblPr>
      <w:tblGrid>
        <w:gridCol w:w="3150"/>
        <w:gridCol w:w="869"/>
        <w:gridCol w:w="1111"/>
        <w:gridCol w:w="239"/>
        <w:gridCol w:w="1111"/>
        <w:gridCol w:w="266"/>
        <w:gridCol w:w="1062"/>
        <w:gridCol w:w="266"/>
        <w:gridCol w:w="1124"/>
      </w:tblGrid>
      <w:tr w:rsidR="00195EAB" w:rsidRPr="00071E7A" w14:paraId="1785FCAE" w14:textId="77777777" w:rsidTr="00C45ED1">
        <w:tc>
          <w:tcPr>
            <w:tcW w:w="3150" w:type="dxa"/>
          </w:tcPr>
          <w:p w14:paraId="5F592AD5" w14:textId="77777777" w:rsidR="00195EAB" w:rsidRPr="00071E7A" w:rsidRDefault="00A41F67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869" w:type="dxa"/>
          </w:tcPr>
          <w:p w14:paraId="7ACD074A" w14:textId="77777777" w:rsidR="00195EAB" w:rsidRPr="00071E7A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61" w:type="dxa"/>
            <w:gridSpan w:val="3"/>
          </w:tcPr>
          <w:p w14:paraId="269DA0E3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071E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0831F9D0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52" w:type="dxa"/>
            <w:gridSpan w:val="3"/>
          </w:tcPr>
          <w:p w14:paraId="00494FC6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071E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195EAB" w:rsidRPr="00071E7A" w14:paraId="42090B7C" w14:textId="77777777" w:rsidTr="00C45ED1">
        <w:tc>
          <w:tcPr>
            <w:tcW w:w="3150" w:type="dxa"/>
          </w:tcPr>
          <w:p w14:paraId="0A3B56F6" w14:textId="77777777" w:rsidR="00195EAB" w:rsidRPr="00071E7A" w:rsidRDefault="0026708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9" w:type="dxa"/>
          </w:tcPr>
          <w:p w14:paraId="2183E29C" w14:textId="77777777" w:rsidR="00195EAB" w:rsidRPr="00071E7A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5B992C08" w14:textId="2D7BA608" w:rsidR="00195EAB" w:rsidRPr="00071E7A" w:rsidRDefault="00EE0AC0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1E3B0527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59415F44" w14:textId="5AD53D0E" w:rsidR="00195EAB" w:rsidRPr="00071E7A" w:rsidRDefault="00EE0AC0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6" w:type="dxa"/>
          </w:tcPr>
          <w:p w14:paraId="3BF09316" w14:textId="77777777" w:rsidR="00195EAB" w:rsidRPr="00071E7A" w:rsidRDefault="00195EAB" w:rsidP="0074442F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747959A" w14:textId="6964EBC0" w:rsidR="00195EAB" w:rsidRPr="00071E7A" w:rsidRDefault="00EE0AC0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6" w:type="dxa"/>
            <w:vAlign w:val="center"/>
          </w:tcPr>
          <w:p w14:paraId="3042E9EC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4" w:type="dxa"/>
            <w:vAlign w:val="center"/>
          </w:tcPr>
          <w:p w14:paraId="1214C653" w14:textId="42210448" w:rsidR="00195EAB" w:rsidRPr="00071E7A" w:rsidRDefault="00EE0AC0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95EAB" w:rsidRPr="00071E7A" w14:paraId="2CF15DC1" w14:textId="77777777" w:rsidTr="00C45ED1">
        <w:tc>
          <w:tcPr>
            <w:tcW w:w="3150" w:type="dxa"/>
          </w:tcPr>
          <w:p w14:paraId="700A69C3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14:paraId="5A885640" w14:textId="77777777" w:rsidR="00195EAB" w:rsidRPr="00071E7A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79" w:type="dxa"/>
            <w:gridSpan w:val="7"/>
          </w:tcPr>
          <w:p w14:paraId="3B61AB31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95EAB" w:rsidRPr="00071E7A" w14:paraId="44A2E22D" w14:textId="77777777" w:rsidTr="003D0B1E">
        <w:tc>
          <w:tcPr>
            <w:tcW w:w="3150" w:type="dxa"/>
          </w:tcPr>
          <w:p w14:paraId="42A67E9E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869" w:type="dxa"/>
          </w:tcPr>
          <w:p w14:paraId="08545482" w14:textId="77777777" w:rsidR="00195EAB" w:rsidRPr="00071E7A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63AC24A" w14:textId="77777777" w:rsidR="00195EAB" w:rsidRPr="00071E7A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73C5A2A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15BC976" w14:textId="77777777" w:rsidR="00195EAB" w:rsidRPr="00071E7A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94C834A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7559C66" w14:textId="77777777" w:rsidR="00195EAB" w:rsidRPr="00071E7A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A5DF22F" w14:textId="77777777" w:rsidR="00195EAB" w:rsidRPr="00071E7A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6120DBF3" w14:textId="77777777" w:rsidR="00195EAB" w:rsidRPr="00071E7A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EC0" w:rsidRPr="00071E7A" w14:paraId="3BB291D9" w14:textId="77777777" w:rsidTr="003D0B1E">
        <w:tc>
          <w:tcPr>
            <w:tcW w:w="3150" w:type="dxa"/>
          </w:tcPr>
          <w:p w14:paraId="164BBFC6" w14:textId="2C40EE16" w:rsidR="00971EC0" w:rsidRPr="00071E7A" w:rsidRDefault="003D0B1E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869" w:type="dxa"/>
          </w:tcPr>
          <w:p w14:paraId="7308DF7A" w14:textId="77777777" w:rsidR="00971EC0" w:rsidRPr="00071E7A" w:rsidRDefault="00971EC0" w:rsidP="0097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6722F47" w14:textId="6075B091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239" w:type="dxa"/>
          </w:tcPr>
          <w:p w14:paraId="558C7642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8A1960D" w14:textId="53E38221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767</w:t>
            </w:r>
          </w:p>
        </w:tc>
        <w:tc>
          <w:tcPr>
            <w:tcW w:w="266" w:type="dxa"/>
          </w:tcPr>
          <w:p w14:paraId="3A061C8E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825765" w14:textId="05E62101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6" w:type="dxa"/>
          </w:tcPr>
          <w:p w14:paraId="7E5F6F11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E34D3EA" w14:textId="6B571A08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E68C4" w:rsidRPr="00071E7A" w14:paraId="7E11388C" w14:textId="77777777" w:rsidTr="00AE68C4">
        <w:tc>
          <w:tcPr>
            <w:tcW w:w="3150" w:type="dxa"/>
          </w:tcPr>
          <w:p w14:paraId="77D8F2EF" w14:textId="77777777" w:rsidR="00AE68C4" w:rsidRPr="00071E7A" w:rsidRDefault="00AE68C4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14:paraId="58ECA658" w14:textId="77777777" w:rsidR="00AE68C4" w:rsidRPr="00071E7A" w:rsidRDefault="00AE68C4" w:rsidP="0097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9B670FD" w14:textId="77777777" w:rsidR="00AE68C4" w:rsidRPr="00980A21" w:rsidRDefault="00AE68C4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3719466B" w14:textId="77777777" w:rsidR="00AE68C4" w:rsidRPr="00071E7A" w:rsidRDefault="00AE68C4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FAF4CAA" w14:textId="77777777" w:rsidR="00AE68C4" w:rsidRPr="00980A21" w:rsidRDefault="00AE68C4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31CEEC5" w14:textId="77777777" w:rsidR="00AE68C4" w:rsidRPr="00071E7A" w:rsidRDefault="00AE68C4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800F3AD" w14:textId="77777777" w:rsidR="00AE68C4" w:rsidRPr="00980A21" w:rsidRDefault="00AE68C4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7911436" w14:textId="77777777" w:rsidR="00AE68C4" w:rsidRPr="00071E7A" w:rsidRDefault="00AE68C4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63C0FF5B" w14:textId="77777777" w:rsidR="00AE68C4" w:rsidRPr="00980A21" w:rsidRDefault="00AE68C4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1EC0" w:rsidRPr="00071E7A" w14:paraId="1476680C" w14:textId="77777777" w:rsidTr="00AE68C4">
        <w:tc>
          <w:tcPr>
            <w:tcW w:w="3150" w:type="dxa"/>
            <w:shd w:val="clear" w:color="auto" w:fill="auto"/>
          </w:tcPr>
          <w:p w14:paraId="4C920381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69" w:type="dxa"/>
            <w:shd w:val="clear" w:color="auto" w:fill="auto"/>
          </w:tcPr>
          <w:p w14:paraId="189D4541" w14:textId="77777777" w:rsidR="00971EC0" w:rsidRPr="00071E7A" w:rsidRDefault="00971EC0" w:rsidP="0097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4769CD6" w14:textId="77777777" w:rsidR="00971EC0" w:rsidRPr="00071E7A" w:rsidRDefault="00971EC0" w:rsidP="00971EC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356BAFDC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F4656E5" w14:textId="77777777" w:rsidR="00971EC0" w:rsidRPr="00071E7A" w:rsidRDefault="00971EC0" w:rsidP="00971EC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48809670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8181B49" w14:textId="77777777" w:rsidR="00971EC0" w:rsidRPr="00071E7A" w:rsidRDefault="00971EC0" w:rsidP="00971E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1FDB75C5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141CD86" w14:textId="77777777" w:rsidR="00971EC0" w:rsidRPr="00071E7A" w:rsidRDefault="00971EC0" w:rsidP="00971E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EC0" w:rsidRPr="00071E7A" w14:paraId="438FAAB1" w14:textId="77777777" w:rsidTr="003D0B1E">
        <w:tc>
          <w:tcPr>
            <w:tcW w:w="3150" w:type="dxa"/>
            <w:shd w:val="clear" w:color="auto" w:fill="auto"/>
          </w:tcPr>
          <w:p w14:paraId="1D824A16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9" w:type="dxa"/>
            <w:shd w:val="clear" w:color="auto" w:fill="auto"/>
          </w:tcPr>
          <w:p w14:paraId="2A60EA89" w14:textId="77777777" w:rsidR="00971EC0" w:rsidRPr="00071E7A" w:rsidRDefault="00971EC0" w:rsidP="0097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3125A9E" w14:textId="41944FF9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22B38DD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F314B7A" w14:textId="7D968DB9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1297552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E8670C7" w14:textId="1D13BA1A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6A15FA7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7DF7B73" w14:textId="1581A446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71EC0" w:rsidRPr="00071E7A" w14:paraId="1A82D041" w14:textId="77777777" w:rsidTr="003D0B1E">
        <w:tc>
          <w:tcPr>
            <w:tcW w:w="3150" w:type="dxa"/>
            <w:shd w:val="clear" w:color="auto" w:fill="auto"/>
          </w:tcPr>
          <w:p w14:paraId="79941FD0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14:paraId="429574C2" w14:textId="77777777" w:rsidR="00971EC0" w:rsidRPr="00071E7A" w:rsidRDefault="00971EC0" w:rsidP="0097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D1C9A" w14:textId="73E241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E2F2FE3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CFFB0" w14:textId="1053A4B4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BF9F62D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6041F" w14:textId="0B672DC5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17B9090F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D383A" w14:textId="47D9D903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1EC0" w:rsidRPr="00071E7A" w14:paraId="10625EEB" w14:textId="77777777" w:rsidTr="003D0B1E">
        <w:tc>
          <w:tcPr>
            <w:tcW w:w="3150" w:type="dxa"/>
            <w:shd w:val="clear" w:color="auto" w:fill="auto"/>
          </w:tcPr>
          <w:p w14:paraId="277C1685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รวมภาษีเงินได้ </w:t>
            </w:r>
          </w:p>
        </w:tc>
        <w:tc>
          <w:tcPr>
            <w:tcW w:w="869" w:type="dxa"/>
            <w:shd w:val="clear" w:color="auto" w:fill="auto"/>
          </w:tcPr>
          <w:p w14:paraId="5E78BC0A" w14:textId="77777777" w:rsidR="00971EC0" w:rsidRPr="00071E7A" w:rsidRDefault="00971EC0" w:rsidP="0097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2AFA9" w14:textId="66DC36F1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239" w:type="dxa"/>
            <w:shd w:val="clear" w:color="auto" w:fill="auto"/>
          </w:tcPr>
          <w:p w14:paraId="25A9D30B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20F01" w14:textId="1BE49E04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</w:t>
            </w:r>
          </w:p>
        </w:tc>
        <w:tc>
          <w:tcPr>
            <w:tcW w:w="266" w:type="dxa"/>
            <w:shd w:val="clear" w:color="auto" w:fill="auto"/>
          </w:tcPr>
          <w:p w14:paraId="72D69A89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F37FAB" w14:textId="4F2151FE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71758D5F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BD75F0" w14:textId="1E8D2265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28E011F9" w14:textId="77777777" w:rsidR="00195EAB" w:rsidRPr="003D0B1E" w:rsidRDefault="00195EAB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0"/>
        <w:gridCol w:w="900"/>
        <w:gridCol w:w="180"/>
        <w:gridCol w:w="1080"/>
        <w:gridCol w:w="180"/>
        <w:gridCol w:w="990"/>
        <w:gridCol w:w="180"/>
        <w:gridCol w:w="882"/>
        <w:gridCol w:w="180"/>
        <w:gridCol w:w="1080"/>
        <w:gridCol w:w="180"/>
        <w:gridCol w:w="918"/>
      </w:tblGrid>
      <w:tr w:rsidR="00EC582C" w:rsidRPr="00071E7A" w14:paraId="01BD1082" w14:textId="77777777" w:rsidTr="00887D68">
        <w:trPr>
          <w:cantSplit/>
        </w:trPr>
        <w:tc>
          <w:tcPr>
            <w:tcW w:w="2510" w:type="dxa"/>
          </w:tcPr>
          <w:p w14:paraId="497C7BD6" w14:textId="77777777" w:rsidR="00EC582C" w:rsidRPr="00071E7A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47A78C45" w14:textId="77777777" w:rsidR="00EC582C" w:rsidRPr="00071E7A" w:rsidRDefault="00EC582C" w:rsidP="00C6246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C582C" w:rsidRPr="00071E7A" w14:paraId="4E28CFBA" w14:textId="77777777" w:rsidTr="00887D68">
        <w:trPr>
          <w:cantSplit/>
        </w:trPr>
        <w:tc>
          <w:tcPr>
            <w:tcW w:w="2510" w:type="dxa"/>
          </w:tcPr>
          <w:p w14:paraId="4D2EEBBF" w14:textId="77777777" w:rsidR="00EC582C" w:rsidRPr="00071E7A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1C16D1C9" w14:textId="24A6BEBB" w:rsidR="00EC582C" w:rsidRPr="00071E7A" w:rsidRDefault="00EE0AC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27ADCDE" w14:textId="77777777" w:rsidR="00EC582C" w:rsidRPr="00071E7A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2E780A1D" w14:textId="2CC794AE" w:rsidR="00EC582C" w:rsidRPr="00071E7A" w:rsidRDefault="00EE0AC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C582C" w:rsidRPr="00071E7A" w14:paraId="3C60BA43" w14:textId="77777777" w:rsidTr="00887D68">
        <w:trPr>
          <w:cantSplit/>
        </w:trPr>
        <w:tc>
          <w:tcPr>
            <w:tcW w:w="2510" w:type="dxa"/>
          </w:tcPr>
          <w:p w14:paraId="0EB60092" w14:textId="77777777" w:rsidR="00267083" w:rsidRPr="00071E7A" w:rsidRDefault="00267083" w:rsidP="0026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7408706" w14:textId="77777777" w:rsidR="00267083" w:rsidRPr="00071E7A" w:rsidRDefault="00267083" w:rsidP="0026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8F4E8" w14:textId="77777777" w:rsidR="00EC582C" w:rsidRPr="00071E7A" w:rsidRDefault="00EC582C" w:rsidP="0026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282857" w14:textId="77777777" w:rsidR="00EC582C" w:rsidRPr="00071E7A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65A09D6C" w14:textId="77777777" w:rsidR="00EC582C" w:rsidRPr="00071E7A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C41B5D" w14:textId="77777777" w:rsidR="00EC582C" w:rsidRPr="00071E7A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75AA48A" w14:textId="77777777" w:rsidR="00EC582C" w:rsidRPr="00071E7A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670F3B" w14:textId="77777777" w:rsidR="00EC582C" w:rsidRPr="00071E7A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BC0471D" w14:textId="77777777" w:rsidR="00EC582C" w:rsidRPr="00071E7A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5A7506F7" w14:textId="77777777" w:rsidR="00EC582C" w:rsidRPr="00071E7A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6990CFE" w14:textId="77777777" w:rsidR="00EC582C" w:rsidRPr="00071E7A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944F41" w14:textId="77777777" w:rsidR="00EC582C" w:rsidRPr="00071E7A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CB1486D" w14:textId="77777777" w:rsidR="00EC582C" w:rsidRPr="00071E7A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3834794E" w14:textId="77777777" w:rsidR="00EC582C" w:rsidRPr="00071E7A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01E7AFA" w14:textId="77777777" w:rsidR="00EC582C" w:rsidRPr="00071E7A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EC582C" w:rsidRPr="00071E7A" w14:paraId="0F5620C7" w14:textId="77777777" w:rsidTr="009E1689">
        <w:trPr>
          <w:cantSplit/>
        </w:trPr>
        <w:tc>
          <w:tcPr>
            <w:tcW w:w="2510" w:type="dxa"/>
          </w:tcPr>
          <w:p w14:paraId="65D67654" w14:textId="77777777" w:rsidR="00EC582C" w:rsidRPr="00071E7A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6F86541F" w14:textId="77777777" w:rsidR="00EC582C" w:rsidRPr="00071E7A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D0DFC" w:rsidRPr="00071E7A" w14:paraId="7B93A2CF" w14:textId="77777777" w:rsidTr="00887D68">
        <w:trPr>
          <w:cantSplit/>
        </w:trPr>
        <w:tc>
          <w:tcPr>
            <w:tcW w:w="2510" w:type="dxa"/>
          </w:tcPr>
          <w:p w14:paraId="76341AFA" w14:textId="77777777" w:rsidR="002D0DFC" w:rsidRPr="00071E7A" w:rsidRDefault="002D0DFC" w:rsidP="002D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900" w:type="dxa"/>
          </w:tcPr>
          <w:p w14:paraId="47FBDADC" w14:textId="52E976B1" w:rsidR="005E07B7" w:rsidRPr="00071E7A" w:rsidRDefault="005E07B7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4081572" w14:textId="77777777" w:rsidR="002D0DFC" w:rsidRPr="00071E7A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B82FD" w14:textId="2565F15E" w:rsidR="002D0DFC" w:rsidRPr="00071E7A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4D162D" w14:textId="77777777" w:rsidR="002D0DFC" w:rsidRPr="00071E7A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589644" w14:textId="6BFEB4AB" w:rsidR="002D0DFC" w:rsidRPr="00071E7A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8960FC" w14:textId="77777777" w:rsidR="002D0DFC" w:rsidRPr="00071E7A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6B5A5273" w14:textId="77777777" w:rsidR="002D0DFC" w:rsidRPr="00071E7A" w:rsidRDefault="002D0DFC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19FABF" w14:textId="77777777" w:rsidR="002D0DFC" w:rsidRPr="00071E7A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B52A43" w14:textId="77777777" w:rsidR="002D0DFC" w:rsidRPr="00071E7A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22FAA6" w14:textId="77777777" w:rsidR="002D0DFC" w:rsidRPr="00071E7A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BF68686" w14:textId="77777777" w:rsidR="002D0DFC" w:rsidRPr="00071E7A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E7A" w:rsidRPr="00071E7A" w14:paraId="5028D3A0" w14:textId="77777777" w:rsidTr="009E1689">
        <w:trPr>
          <w:cantSplit/>
        </w:trPr>
        <w:tc>
          <w:tcPr>
            <w:tcW w:w="2510" w:type="dxa"/>
          </w:tcPr>
          <w:p w14:paraId="3D643C99" w14:textId="7A134368" w:rsidR="00071E7A" w:rsidRPr="00071E7A" w:rsidRDefault="009E1689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975802A" w14:textId="62D7FD8A" w:rsidR="00071E7A" w:rsidRPr="00071E7A" w:rsidRDefault="00071E7A" w:rsidP="00071E7A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3BC2A925" w14:textId="77777777" w:rsidR="00071E7A" w:rsidRPr="00071E7A" w:rsidRDefault="00071E7A" w:rsidP="00071E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DFBAC5" w14:textId="42EAA27F" w:rsidR="00071E7A" w:rsidRPr="00071E7A" w:rsidRDefault="00EE0AC0" w:rsidP="00071E7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630CF899" w14:textId="77777777" w:rsidR="00071E7A" w:rsidRPr="00071E7A" w:rsidRDefault="00071E7A" w:rsidP="00071E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3A9E80B" w14:textId="237CCA88" w:rsidR="00071E7A" w:rsidRPr="00071E7A" w:rsidRDefault="00071E7A" w:rsidP="00071E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8379509" w14:textId="77777777" w:rsidR="00071E7A" w:rsidRPr="00071E7A" w:rsidRDefault="00071E7A" w:rsidP="00071E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vAlign w:val="bottom"/>
          </w:tcPr>
          <w:p w14:paraId="775D4618" w14:textId="43264E52" w:rsidR="00071E7A" w:rsidRPr="00071E7A" w:rsidRDefault="00071E7A" w:rsidP="00071E7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570007" w14:textId="77777777" w:rsidR="00071E7A" w:rsidRPr="00071E7A" w:rsidRDefault="00071E7A" w:rsidP="00071E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A8E961" w14:textId="5EA9839C" w:rsidR="00071E7A" w:rsidRPr="00071E7A" w:rsidRDefault="00071E7A" w:rsidP="00071E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0E0A1A" w14:textId="77777777" w:rsidR="00071E7A" w:rsidRPr="00071E7A" w:rsidRDefault="00071E7A" w:rsidP="00071E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68A65572" w14:textId="2C8EAEF0" w:rsidR="00071E7A" w:rsidRPr="00071E7A" w:rsidRDefault="00EE0AC0" w:rsidP="00071E7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</w:p>
        </w:tc>
      </w:tr>
    </w:tbl>
    <w:p w14:paraId="432CB736" w14:textId="07E12267" w:rsidR="00267083" w:rsidRDefault="00267083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2F17147" w14:textId="6393A2E8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1DD909F" w14:textId="1C0204A6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4790277" w14:textId="01603E84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44AF2AB" w14:textId="2A4C641D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FA9713E" w14:textId="326A4705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4915" w14:textId="7487824B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D9E6505" w14:textId="10962857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B965BEF" w14:textId="0251C0DC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5607418" w14:textId="30526ABA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4D54047" w14:textId="640FD469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E549A35" w14:textId="1EACC9D5" w:rsid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5C7BD67" w14:textId="77777777" w:rsidR="003D0B1E" w:rsidRPr="003D0B1E" w:rsidRDefault="003D0B1E" w:rsidP="003D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4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06"/>
        <w:gridCol w:w="270"/>
        <w:gridCol w:w="972"/>
        <w:gridCol w:w="270"/>
        <w:gridCol w:w="1214"/>
      </w:tblGrid>
      <w:tr w:rsidR="00893276" w:rsidRPr="00071E7A" w14:paraId="06A38DCD" w14:textId="77777777" w:rsidTr="00BF3096">
        <w:tc>
          <w:tcPr>
            <w:tcW w:w="4050" w:type="dxa"/>
          </w:tcPr>
          <w:p w14:paraId="359AD08B" w14:textId="77777777" w:rsidR="00893276" w:rsidRPr="00071E7A" w:rsidRDefault="00EC582C" w:rsidP="001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5192" w:type="dxa"/>
            <w:gridSpan w:val="7"/>
            <w:tcBorders>
              <w:bottom w:val="nil"/>
            </w:tcBorders>
          </w:tcPr>
          <w:p w14:paraId="0F3F3366" w14:textId="77777777" w:rsidR="00893276" w:rsidRPr="00071E7A" w:rsidRDefault="00893276" w:rsidP="0097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632F" w:rsidRPr="00071E7A" w14:paraId="447E6818" w14:textId="77777777" w:rsidTr="00BF3096">
        <w:tc>
          <w:tcPr>
            <w:tcW w:w="4050" w:type="dxa"/>
          </w:tcPr>
          <w:p w14:paraId="4B83985C" w14:textId="77777777" w:rsidR="0051632F" w:rsidRPr="00071E7A" w:rsidRDefault="002D3759" w:rsidP="00A1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66" w:type="dxa"/>
            <w:gridSpan w:val="3"/>
            <w:tcBorders>
              <w:top w:val="nil"/>
            </w:tcBorders>
          </w:tcPr>
          <w:p w14:paraId="1278E5AE" w14:textId="5F01AC93" w:rsidR="0051632F" w:rsidRPr="00071E7A" w:rsidRDefault="00EE0AC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430FF909" w14:textId="77777777" w:rsidR="0051632F" w:rsidRPr="00071E7A" w:rsidRDefault="0051632F" w:rsidP="0051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6" w:type="dxa"/>
            <w:gridSpan w:val="3"/>
            <w:tcBorders>
              <w:top w:val="nil"/>
            </w:tcBorders>
          </w:tcPr>
          <w:p w14:paraId="56D1AA48" w14:textId="50F1B177" w:rsidR="0051632F" w:rsidRPr="00071E7A" w:rsidRDefault="00EE0AC0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91AA0" w:rsidRPr="00071E7A" w14:paraId="40A4E780" w14:textId="77777777" w:rsidTr="00BF3096">
        <w:tc>
          <w:tcPr>
            <w:tcW w:w="4050" w:type="dxa"/>
          </w:tcPr>
          <w:p w14:paraId="406C35B0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547A08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4DDA3742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786BB37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8F776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6CA3279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05FF262D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28683423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AA0" w:rsidRPr="00071E7A" w14:paraId="3AF8846C" w14:textId="77777777" w:rsidTr="00BF3096">
        <w:tc>
          <w:tcPr>
            <w:tcW w:w="4050" w:type="dxa"/>
          </w:tcPr>
          <w:p w14:paraId="1151E99A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E7B7318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30FB1166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2AD739F1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D69BC2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2226B6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3233E7AA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0C4B2C8B" w14:textId="77777777" w:rsidR="00791AA0" w:rsidRPr="00071E7A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6584E" w:rsidRPr="00071E7A" w14:paraId="74F3A08F" w14:textId="77777777" w:rsidTr="00BF3096">
        <w:tc>
          <w:tcPr>
            <w:tcW w:w="4050" w:type="dxa"/>
          </w:tcPr>
          <w:p w14:paraId="6AFCF85A" w14:textId="77777777" w:rsidR="00B6584E" w:rsidRPr="00071E7A" w:rsidRDefault="00B6584E" w:rsidP="00B6584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05D07BBA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2738C2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</w:tcPr>
          <w:p w14:paraId="3DB92811" w14:textId="7B0873E5" w:rsidR="00B6584E" w:rsidRPr="00B6584E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6584E" w:rsidRPr="00B658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270" w:type="dxa"/>
          </w:tcPr>
          <w:p w14:paraId="0342F9DC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B780CB1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78BBCBF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</w:tcPr>
          <w:p w14:paraId="16D498B9" w14:textId="23F2D6FE" w:rsidR="00B6584E" w:rsidRPr="00071E7A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6584E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B6584E" w:rsidRPr="00071E7A" w14:paraId="177964E7" w14:textId="77777777" w:rsidTr="00BF3096">
        <w:tc>
          <w:tcPr>
            <w:tcW w:w="4050" w:type="dxa"/>
          </w:tcPr>
          <w:p w14:paraId="4163865C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22264D5E" w14:textId="318210EE" w:rsidR="00B6584E" w:rsidRPr="00AE68C4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3272CFBD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nil"/>
            </w:tcBorders>
          </w:tcPr>
          <w:p w14:paraId="79984F29" w14:textId="65F03463" w:rsidR="00B6584E" w:rsidRPr="00B6584E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21DF5D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582DC36" w14:textId="04C039D4" w:rsidR="00B6584E" w:rsidRPr="00AE68C4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6CCE6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</w:tcPr>
          <w:p w14:paraId="3F2F5FC2" w14:textId="0EE659FC" w:rsidR="00B6584E" w:rsidRPr="00071E7A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B6584E" w:rsidRPr="00071E7A" w14:paraId="1464C126" w14:textId="77777777" w:rsidTr="00BF3096">
        <w:tc>
          <w:tcPr>
            <w:tcW w:w="4050" w:type="dxa"/>
          </w:tcPr>
          <w:p w14:paraId="2720BA13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</w:tcPr>
          <w:p w14:paraId="2D8F41AC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723FF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78CD68A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F2B00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DF161B0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D69BE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6F0E5877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84E" w:rsidRPr="00071E7A" w14:paraId="310CF404" w14:textId="77777777" w:rsidTr="00BF3096">
        <w:tc>
          <w:tcPr>
            <w:tcW w:w="4050" w:type="dxa"/>
          </w:tcPr>
          <w:p w14:paraId="78528247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 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105CD5D5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83FF8E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66EFC6BF" w14:textId="40E86131" w:rsidR="00B6584E" w:rsidRPr="00B6584E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17A87743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4F41211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65F005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6BB59B1F" w14:textId="5E1C5026" w:rsidR="00B6584E" w:rsidRPr="00071E7A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BC1767" w:rsidRPr="00071E7A" w14:paraId="1A0EE344" w14:textId="77777777" w:rsidTr="00BF3096">
        <w:tc>
          <w:tcPr>
            <w:tcW w:w="4050" w:type="dxa"/>
          </w:tcPr>
          <w:p w14:paraId="2AF00D88" w14:textId="77FD1813" w:rsidR="00BC1767" w:rsidRPr="00071E7A" w:rsidRDefault="00BC1767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5643EDBA" w14:textId="77777777" w:rsidR="00BC1767" w:rsidRPr="00B6584E" w:rsidRDefault="00BC1767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3D1D0" w14:textId="77777777" w:rsidR="00BC1767" w:rsidRPr="00B6584E" w:rsidRDefault="00BC1767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54D03063" w14:textId="77777777" w:rsidR="00BC1767" w:rsidRDefault="00BC1767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94D8DA" w14:textId="73F3389F" w:rsidR="00BC1767" w:rsidRPr="00B6584E" w:rsidRDefault="00BC1767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B658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4FF731" w14:textId="77777777" w:rsidR="00BC1767" w:rsidRPr="00071E7A" w:rsidRDefault="00BC1767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3CADE08" w14:textId="77777777" w:rsidR="00BC1767" w:rsidRPr="00071E7A" w:rsidRDefault="00BC1767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B49A79" w14:textId="77777777" w:rsidR="00BC1767" w:rsidRPr="00071E7A" w:rsidRDefault="00BC1767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2F3FB244" w14:textId="77777777" w:rsidR="00BC1767" w:rsidRPr="00071E7A" w:rsidRDefault="00BC1767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6C4F7" w14:textId="1E71182C" w:rsidR="00BC1767" w:rsidRPr="00071E7A" w:rsidRDefault="00EE0AC0" w:rsidP="00BC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B6584E" w:rsidRPr="00071E7A" w14:paraId="6D2B75B9" w14:textId="77777777" w:rsidTr="00BF3096">
        <w:tc>
          <w:tcPr>
            <w:tcW w:w="4050" w:type="dxa"/>
            <w:tcBorders>
              <w:bottom w:val="nil"/>
            </w:tcBorders>
          </w:tcPr>
          <w:p w14:paraId="58FA0BC1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การตัดรายการจากการจัดทำงบการเงิน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0BA1BDD6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FC8299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302B08D7" w14:textId="3F4C7065" w:rsidR="00B6584E" w:rsidRPr="00B6584E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7DFEF119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87459D9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2A7A6C8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54B63566" w14:textId="3CA4FAF4" w:rsidR="00B6584E" w:rsidRPr="00071E7A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6584E" w:rsidRPr="00071E7A" w14:paraId="26CCAEC6" w14:textId="77777777" w:rsidTr="006D4C0A">
        <w:tc>
          <w:tcPr>
            <w:tcW w:w="4050" w:type="dxa"/>
            <w:tcBorders>
              <w:top w:val="nil"/>
              <w:bottom w:val="nil"/>
            </w:tcBorders>
          </w:tcPr>
          <w:p w14:paraId="58BDC98B" w14:textId="61C2A784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รายจ่ายที่หักได้สองเท่า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3E9C3AC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045FB9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4D90590" w14:textId="0BC07C09" w:rsidR="00B6584E" w:rsidRPr="00B6584E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7387C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3FEB85A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F31D39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</w:tcPr>
          <w:p w14:paraId="72B50D50" w14:textId="64EBB79E" w:rsidR="00B6584E" w:rsidRPr="00071E7A" w:rsidRDefault="00E66F3D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584E" w:rsidRPr="00071E7A" w14:paraId="3E3CE8FE" w14:textId="77777777" w:rsidTr="006D4C0A">
        <w:tc>
          <w:tcPr>
            <w:tcW w:w="4050" w:type="dxa"/>
            <w:tcBorders>
              <w:top w:val="nil"/>
              <w:bottom w:val="nil"/>
            </w:tcBorders>
          </w:tcPr>
          <w:p w14:paraId="3E1719AE" w14:textId="07DC0F21" w:rsidR="00B6584E" w:rsidRPr="00071E7A" w:rsidRDefault="00340C7A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4108A5" w14:textId="278D0E08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57304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14:paraId="474A2876" w14:textId="21FA26BC" w:rsidR="00B6584E" w:rsidRPr="00BC1767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EFFB4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0BA43EC9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966CF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14:paraId="7EB9F019" w14:textId="4AA76EC3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6584E" w:rsidRPr="00071E7A" w14:paraId="5C79942A" w14:textId="77777777" w:rsidTr="006D4C0A">
        <w:tc>
          <w:tcPr>
            <w:tcW w:w="4050" w:type="dxa"/>
            <w:tcBorders>
              <w:bottom w:val="nil"/>
            </w:tcBorders>
          </w:tcPr>
          <w:p w14:paraId="41C32021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B4733E" w14:textId="0B280FCB" w:rsidR="00B6584E" w:rsidRPr="00AE68C4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B608E3" w14:textId="77777777" w:rsidR="00B6584E" w:rsidRPr="00B6584E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FAD94" w14:textId="409E7B3A" w:rsidR="00B6584E" w:rsidRPr="00B6584E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32DAB0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12FC5633" w14:textId="058CF874" w:rsidR="00B6584E" w:rsidRPr="00AE68C4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</w:tcPr>
          <w:p w14:paraId="7583A835" w14:textId="77777777" w:rsidR="00B6584E" w:rsidRPr="00071E7A" w:rsidRDefault="00B6584E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56D8F69C" w14:textId="40FC223B" w:rsidR="00B6584E" w:rsidRPr="00071E7A" w:rsidRDefault="00EE0AC0" w:rsidP="00B6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</w:t>
            </w:r>
          </w:p>
        </w:tc>
      </w:tr>
    </w:tbl>
    <w:p w14:paraId="534F8BD7" w14:textId="77777777" w:rsidR="001176B0" w:rsidRPr="00071E7A" w:rsidRDefault="001176B0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5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15"/>
        <w:gridCol w:w="270"/>
        <w:gridCol w:w="972"/>
        <w:gridCol w:w="270"/>
        <w:gridCol w:w="1215"/>
      </w:tblGrid>
      <w:tr w:rsidR="00526F19" w:rsidRPr="00071E7A" w14:paraId="2565BB3F" w14:textId="77777777" w:rsidTr="00C622E6">
        <w:tc>
          <w:tcPr>
            <w:tcW w:w="4050" w:type="dxa"/>
          </w:tcPr>
          <w:p w14:paraId="13AF0513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2" w:type="dxa"/>
            <w:gridSpan w:val="7"/>
            <w:tcBorders>
              <w:bottom w:val="nil"/>
            </w:tcBorders>
          </w:tcPr>
          <w:p w14:paraId="3C626266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26F19" w:rsidRPr="00071E7A" w14:paraId="03204112" w14:textId="77777777" w:rsidTr="00C622E6">
        <w:tc>
          <w:tcPr>
            <w:tcW w:w="4050" w:type="dxa"/>
          </w:tcPr>
          <w:p w14:paraId="4ACD31B5" w14:textId="77777777" w:rsidR="00526F19" w:rsidRPr="00071E7A" w:rsidRDefault="002D375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75" w:type="dxa"/>
            <w:gridSpan w:val="3"/>
            <w:tcBorders>
              <w:top w:val="nil"/>
            </w:tcBorders>
          </w:tcPr>
          <w:p w14:paraId="3CF8D415" w14:textId="160D1639" w:rsidR="00526F19" w:rsidRPr="00071E7A" w:rsidRDefault="00EE0AC0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30ECEF9D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nil"/>
            </w:tcBorders>
          </w:tcPr>
          <w:p w14:paraId="0CB1268A" w14:textId="7CD4251F" w:rsidR="00526F19" w:rsidRPr="00071E7A" w:rsidRDefault="00EE0AC0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26F19" w:rsidRPr="00071E7A" w14:paraId="3F47BCA2" w14:textId="77777777" w:rsidTr="00C622E6">
        <w:tc>
          <w:tcPr>
            <w:tcW w:w="4050" w:type="dxa"/>
          </w:tcPr>
          <w:p w14:paraId="076D0737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BA7AE2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9091FE3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E191279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6589D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9E262C5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4CF3CA0D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F9B2E30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F19" w:rsidRPr="00071E7A" w14:paraId="4E706E03" w14:textId="77777777" w:rsidTr="00C622E6">
        <w:tc>
          <w:tcPr>
            <w:tcW w:w="4050" w:type="dxa"/>
          </w:tcPr>
          <w:p w14:paraId="3E1C5A7C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0C81366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769D0D6A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21881CA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37D39D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5BDEE7A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727290E2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302D21A4" w14:textId="77777777" w:rsidR="00526F19" w:rsidRPr="00071E7A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71EC0" w:rsidRPr="00071E7A" w14:paraId="294129BE" w14:textId="77777777" w:rsidTr="00C622E6">
        <w:tc>
          <w:tcPr>
            <w:tcW w:w="4050" w:type="dxa"/>
          </w:tcPr>
          <w:p w14:paraId="4A395656" w14:textId="77777777" w:rsidR="00971EC0" w:rsidRPr="00071E7A" w:rsidRDefault="00971EC0" w:rsidP="00971E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14B1F4A4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2F16D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2DF49EC4" w14:textId="30724F15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1EC0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1C7B9993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BF641C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70597D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22261004" w14:textId="2B4C4043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1EC0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</w:tr>
      <w:tr w:rsidR="00971EC0" w:rsidRPr="00071E7A" w14:paraId="5EA265AF" w14:textId="77777777" w:rsidTr="00C622E6">
        <w:tc>
          <w:tcPr>
            <w:tcW w:w="4050" w:type="dxa"/>
          </w:tcPr>
          <w:p w14:paraId="43EB3205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30EAB50C" w14:textId="629727AA" w:rsidR="00971EC0" w:rsidRPr="00AE68C4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37304EEC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53508B1A" w14:textId="051E9303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3657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013295E7" w14:textId="461074C2" w:rsidR="00971EC0" w:rsidRPr="00AE68C4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D80C9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77324588" w14:textId="6538B8A0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971EC0" w:rsidRPr="00071E7A" w14:paraId="3020FBB0" w14:textId="77777777" w:rsidTr="006D4C0A">
        <w:tc>
          <w:tcPr>
            <w:tcW w:w="4050" w:type="dxa"/>
          </w:tcPr>
          <w:p w14:paraId="1723C2C5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51F3AB06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4EC82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E21FD36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FBCD1F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EF8E332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0D332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2323CC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EC0" w:rsidRPr="00071E7A" w14:paraId="1E78B827" w14:textId="77777777" w:rsidTr="006D4C0A">
        <w:tc>
          <w:tcPr>
            <w:tcW w:w="4050" w:type="dxa"/>
          </w:tcPr>
          <w:p w14:paraId="7C6459B6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 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30D2A5F6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35982D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4F1BA69A" w14:textId="28941426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D33AE2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2C86E13F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BEC27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261F6BD6" w14:textId="4AD3FDE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1EC0" w:rsidRPr="00071E7A" w14:paraId="42DCC77E" w14:textId="77777777" w:rsidTr="006D4C0A">
        <w:tc>
          <w:tcPr>
            <w:tcW w:w="4050" w:type="dxa"/>
            <w:tcBorders>
              <w:bottom w:val="nil"/>
            </w:tcBorders>
          </w:tcPr>
          <w:p w14:paraId="01271D39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498D63E" w14:textId="1F55DC42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5FEDC2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0D344" w14:textId="5992523A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259C7D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2AF13783" w14:textId="3503B729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2EB56BD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96B4257" w14:textId="4D42CBA8" w:rsidR="00971EC0" w:rsidRPr="00071E7A" w:rsidRDefault="00EE0A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30A52AE5" w14:textId="77777777" w:rsidR="00C622E6" w:rsidRPr="00071E7A" w:rsidRDefault="00C622E6">
      <w:pPr>
        <w:rPr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68519C" w:rsidRPr="00071E7A" w14:paraId="096BA5E8" w14:textId="77777777" w:rsidTr="001177FE">
        <w:tc>
          <w:tcPr>
            <w:tcW w:w="4500" w:type="dxa"/>
          </w:tcPr>
          <w:p w14:paraId="23A4DBB7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68DCFDB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F10" w:rsidRPr="00071E7A" w14:paraId="23240A26" w14:textId="77777777" w:rsidTr="001177FE">
        <w:tc>
          <w:tcPr>
            <w:tcW w:w="4500" w:type="dxa"/>
          </w:tcPr>
          <w:p w14:paraId="01C8623E" w14:textId="77777777" w:rsidR="00623F10" w:rsidRPr="00071E7A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7F6D9765" w14:textId="77777777" w:rsidR="00623F10" w:rsidRPr="00071E7A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A560AB6" w14:textId="77777777" w:rsidR="00623F10" w:rsidRPr="00071E7A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1E5ACD4" w14:textId="77777777" w:rsidR="00623F10" w:rsidRPr="00071E7A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F438E" w:rsidRPr="00071E7A" w14:paraId="18E35B98" w14:textId="77777777" w:rsidTr="001177FE">
        <w:tc>
          <w:tcPr>
            <w:tcW w:w="4500" w:type="dxa"/>
          </w:tcPr>
          <w:p w14:paraId="38A61212" w14:textId="7222114E" w:rsidR="00CF438E" w:rsidRPr="00071E7A" w:rsidRDefault="00CF438E" w:rsidP="00CF438E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6101434" w14:textId="0DCDAFAF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41E3FCA9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260BD34" w14:textId="01740000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4475D9E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0DF3531" w14:textId="1B508AC0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7E085484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09F433E" w14:textId="03E3BC13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23F10" w:rsidRPr="00071E7A" w14:paraId="1E417672" w14:textId="77777777" w:rsidTr="001177FE">
        <w:tc>
          <w:tcPr>
            <w:tcW w:w="4500" w:type="dxa"/>
          </w:tcPr>
          <w:p w14:paraId="653DA74A" w14:textId="77777777" w:rsidR="00623F10" w:rsidRPr="00071E7A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947B041" w14:textId="77777777" w:rsidR="00623F10" w:rsidRPr="00071E7A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71EC0" w:rsidRPr="00071E7A" w14:paraId="4DA00866" w14:textId="77777777" w:rsidTr="001177FE">
        <w:tc>
          <w:tcPr>
            <w:tcW w:w="4500" w:type="dxa"/>
          </w:tcPr>
          <w:p w14:paraId="5069BC2B" w14:textId="77777777" w:rsidR="00971EC0" w:rsidRPr="00071E7A" w:rsidRDefault="00971EC0" w:rsidP="00971E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0364A5C7" w14:textId="0B3030F5" w:rsidR="00971EC0" w:rsidRPr="00071E7A" w:rsidRDefault="00EE0A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</w:p>
        </w:tc>
        <w:tc>
          <w:tcPr>
            <w:tcW w:w="270" w:type="dxa"/>
          </w:tcPr>
          <w:p w14:paraId="473862D6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3497A3" w14:textId="0ABFCDF2" w:rsidR="00971EC0" w:rsidRPr="00071E7A" w:rsidRDefault="00EE0A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70" w:type="dxa"/>
          </w:tcPr>
          <w:p w14:paraId="51AA37A2" w14:textId="77777777" w:rsidR="00971EC0" w:rsidRPr="00987402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251F84" w14:textId="6817156D" w:rsidR="00971EC0" w:rsidRPr="00987402" w:rsidRDefault="00971E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Pr="009874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36C060" w14:textId="77777777" w:rsidR="00971EC0" w:rsidRPr="00987402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7F1045" w14:textId="7BE9AB50" w:rsidR="00971EC0" w:rsidRPr="00987402" w:rsidRDefault="00971E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9874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1EC0" w:rsidRPr="00071E7A" w14:paraId="779C657F" w14:textId="77777777" w:rsidTr="001177FE">
        <w:tc>
          <w:tcPr>
            <w:tcW w:w="4500" w:type="dxa"/>
          </w:tcPr>
          <w:p w14:paraId="0F6F0906" w14:textId="77777777" w:rsidR="00971EC0" w:rsidRPr="00071E7A" w:rsidRDefault="00971EC0" w:rsidP="00971EC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14:paraId="31B9E819" w14:textId="01D3B8FD" w:rsidR="00971EC0" w:rsidRPr="00071E7A" w:rsidRDefault="00971E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43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09D468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8268501" w14:textId="09D420DF" w:rsidR="00971EC0" w:rsidRPr="00071E7A" w:rsidRDefault="00971E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C94E6F" w14:textId="77777777" w:rsidR="00971EC0" w:rsidRPr="00987402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DD2AE59" w14:textId="117894F4" w:rsidR="00971EC0" w:rsidRPr="00987402" w:rsidRDefault="00EE0A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70" w:type="dxa"/>
          </w:tcPr>
          <w:p w14:paraId="067764C0" w14:textId="77777777" w:rsidR="00971EC0" w:rsidRPr="00987402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D60DA1D" w14:textId="08841BF0" w:rsidR="00971EC0" w:rsidRPr="00987402" w:rsidRDefault="00EE0A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</w:tr>
      <w:tr w:rsidR="00971EC0" w:rsidRPr="00071E7A" w14:paraId="4E24FF9B" w14:textId="77777777" w:rsidTr="001177FE">
        <w:tc>
          <w:tcPr>
            <w:tcW w:w="4500" w:type="dxa"/>
          </w:tcPr>
          <w:p w14:paraId="45EEA69B" w14:textId="77777777" w:rsidR="00971EC0" w:rsidRPr="00071E7A" w:rsidRDefault="00971EC0" w:rsidP="00971E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7A70AE" w14:textId="7B64876B" w:rsidR="00971EC0" w:rsidRPr="00071E7A" w:rsidRDefault="00543ED3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70" w:type="dxa"/>
          </w:tcPr>
          <w:p w14:paraId="4741C463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17E980" w14:textId="1056B057" w:rsidR="00971EC0" w:rsidRPr="00071E7A" w:rsidRDefault="00EE0A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4D659DAE" w14:textId="77777777" w:rsidR="00971EC0" w:rsidRPr="00987402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5EEF4E" w14:textId="771E8020" w:rsidR="00971EC0" w:rsidRPr="00987402" w:rsidRDefault="00505EF7" w:rsidP="00505EF7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</w:t>
            </w: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B0F6E09" w14:textId="77777777" w:rsidR="00971EC0" w:rsidRPr="00987402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FD1BED" w14:textId="668834CE" w:rsidR="00971EC0" w:rsidRPr="00987402" w:rsidRDefault="00971EC0" w:rsidP="00971E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5B338B5" w14:textId="5F7F7B2D" w:rsidR="001F4680" w:rsidRDefault="001F4680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38A55EA4" w14:textId="77777777" w:rsidR="00F24B9B" w:rsidRPr="00071E7A" w:rsidRDefault="00F24B9B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D3759" w:rsidRPr="00071E7A" w14:paraId="3A9D4E3D" w14:textId="77777777" w:rsidTr="00AB39F2">
        <w:tc>
          <w:tcPr>
            <w:tcW w:w="4500" w:type="dxa"/>
          </w:tcPr>
          <w:p w14:paraId="4DA59464" w14:textId="77777777" w:rsidR="002D3759" w:rsidRPr="00071E7A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643AB0CB" w14:textId="77777777" w:rsidR="002D3759" w:rsidRPr="00071E7A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D3759" w:rsidRPr="00071E7A" w14:paraId="21A0B518" w14:textId="77777777" w:rsidTr="00AB39F2">
        <w:tc>
          <w:tcPr>
            <w:tcW w:w="4500" w:type="dxa"/>
          </w:tcPr>
          <w:p w14:paraId="3FCF429E" w14:textId="77777777" w:rsidR="002D3759" w:rsidRPr="00071E7A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0D3B73AE" w14:textId="77777777" w:rsidR="002D3759" w:rsidRPr="00071E7A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CD18A3E" w14:textId="77777777" w:rsidR="002D3759" w:rsidRPr="00071E7A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DB1308F" w14:textId="77777777" w:rsidR="002D3759" w:rsidRPr="00071E7A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F438E" w:rsidRPr="00071E7A" w14:paraId="32FD4132" w14:textId="77777777" w:rsidTr="00AB39F2">
        <w:tc>
          <w:tcPr>
            <w:tcW w:w="4500" w:type="dxa"/>
          </w:tcPr>
          <w:p w14:paraId="2D5016B6" w14:textId="0EF04F9C" w:rsidR="00CF438E" w:rsidRPr="00071E7A" w:rsidRDefault="00CF438E" w:rsidP="00CF438E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4841869" w14:textId="347F77C1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0AA95B40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E1E5755" w14:textId="45440813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D090A62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EE0156A" w14:textId="5AA66528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65A245BE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D5A79BE" w14:textId="1FBDB638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D3759" w:rsidRPr="00071E7A" w14:paraId="26E368DF" w14:textId="77777777" w:rsidTr="00AB39F2">
        <w:tc>
          <w:tcPr>
            <w:tcW w:w="4500" w:type="dxa"/>
          </w:tcPr>
          <w:p w14:paraId="38BAE678" w14:textId="77777777" w:rsidR="002D3759" w:rsidRPr="00071E7A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7528521F" w14:textId="77777777" w:rsidR="002D3759" w:rsidRPr="00071E7A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71EC0" w:rsidRPr="00071E7A" w14:paraId="55FBD641" w14:textId="77777777" w:rsidTr="00AB39F2">
        <w:tc>
          <w:tcPr>
            <w:tcW w:w="4500" w:type="dxa"/>
          </w:tcPr>
          <w:p w14:paraId="7D3B055B" w14:textId="77777777" w:rsidR="00971EC0" w:rsidRPr="00071E7A" w:rsidRDefault="00971EC0" w:rsidP="00971E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C4965CC" w14:textId="28229898" w:rsidR="00971EC0" w:rsidRPr="00071E7A" w:rsidRDefault="00EE0A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6D33920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433752" w14:textId="341FFEF4" w:rsidR="00971EC0" w:rsidRPr="00071E7A" w:rsidRDefault="00EE0A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5DAE358E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4970A8" w14:textId="6AB4B7F0" w:rsidR="00971EC0" w:rsidRPr="00071E7A" w:rsidRDefault="00971EC0" w:rsidP="00971E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73E8B3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B2E4AE" w14:textId="7C6BB98C" w:rsidR="00971EC0" w:rsidRPr="00071E7A" w:rsidRDefault="00971EC0" w:rsidP="00971E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EC0" w:rsidRPr="00071E7A" w14:paraId="4160E822" w14:textId="77777777" w:rsidTr="00AB39F2">
        <w:tc>
          <w:tcPr>
            <w:tcW w:w="4500" w:type="dxa"/>
          </w:tcPr>
          <w:p w14:paraId="59A034E8" w14:textId="77777777" w:rsidR="00971EC0" w:rsidRPr="00071E7A" w:rsidRDefault="00971EC0" w:rsidP="00971E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1A8604" w14:textId="5D3A09F6" w:rsidR="00971EC0" w:rsidRPr="00071E7A" w:rsidRDefault="00EE0A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E942A35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241CAE" w14:textId="20FFBDDB" w:rsidR="00971EC0" w:rsidRPr="00071E7A" w:rsidRDefault="00EE0AC0" w:rsidP="00971EC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56D0891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EE75D8" w14:textId="59E02ADA" w:rsidR="00971EC0" w:rsidRPr="00071E7A" w:rsidRDefault="00971EC0" w:rsidP="00971E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2BD122" w14:textId="77777777" w:rsidR="00971EC0" w:rsidRPr="00071E7A" w:rsidRDefault="00971EC0" w:rsidP="0097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2F43F" w14:textId="23F94331" w:rsidR="00971EC0" w:rsidRPr="00071E7A" w:rsidRDefault="00971EC0" w:rsidP="00971E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1CAB595" w14:textId="77777777" w:rsidR="001176B0" w:rsidRPr="00071E7A" w:rsidRDefault="001176B0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58"/>
      </w:tblGrid>
      <w:tr w:rsidR="0068519C" w:rsidRPr="00071E7A" w14:paraId="5D7A0214" w14:textId="77777777" w:rsidTr="00793B32">
        <w:trPr>
          <w:cantSplit/>
          <w:tblHeader/>
        </w:trPr>
        <w:tc>
          <w:tcPr>
            <w:tcW w:w="3942" w:type="dxa"/>
          </w:tcPr>
          <w:p w14:paraId="11C0E88A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98" w:type="dxa"/>
            <w:gridSpan w:val="7"/>
          </w:tcPr>
          <w:p w14:paraId="30A5A364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519C" w:rsidRPr="00071E7A" w14:paraId="30BCD814" w14:textId="77777777" w:rsidTr="00793B32">
        <w:trPr>
          <w:cantSplit/>
          <w:tblHeader/>
        </w:trPr>
        <w:tc>
          <w:tcPr>
            <w:tcW w:w="3942" w:type="dxa"/>
          </w:tcPr>
          <w:p w14:paraId="2CAE8F6F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16AD1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BB76D" w14:textId="77777777" w:rsidR="0068519C" w:rsidRPr="00071E7A" w:rsidRDefault="0068519C" w:rsidP="007F2BFF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7A28D930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0C210BBD" w14:textId="77777777" w:rsidR="0068519C" w:rsidRPr="00071E7A" w:rsidRDefault="0068519C" w:rsidP="007F2BFF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ACC0A87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8519C" w:rsidRPr="00071E7A" w14:paraId="1324A931" w14:textId="77777777" w:rsidTr="00793B32">
        <w:trPr>
          <w:cantSplit/>
          <w:tblHeader/>
        </w:trPr>
        <w:tc>
          <w:tcPr>
            <w:tcW w:w="3942" w:type="dxa"/>
          </w:tcPr>
          <w:p w14:paraId="57BA34A1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81FBA0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EFBA0" w14:textId="77777777" w:rsidR="0068519C" w:rsidRPr="00071E7A" w:rsidRDefault="0068519C" w:rsidP="007F2BFF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427DC13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1832B286" w14:textId="77777777" w:rsidR="0068519C" w:rsidRPr="00071E7A" w:rsidRDefault="0068519C" w:rsidP="007F2BFF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BF78E8D" w14:textId="77777777" w:rsidR="0068519C" w:rsidRPr="00071E7A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3759" w:rsidRPr="00071E7A" w14:paraId="35E256E3" w14:textId="77777777" w:rsidTr="00793B32">
        <w:trPr>
          <w:cantSplit/>
          <w:tblHeader/>
        </w:trPr>
        <w:tc>
          <w:tcPr>
            <w:tcW w:w="3942" w:type="dxa"/>
          </w:tcPr>
          <w:p w14:paraId="007B7AEC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7531A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2BABDC19" w14:textId="77777777" w:rsidR="002D3759" w:rsidRPr="00987402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276D47" w14:textId="77777777" w:rsidR="002D3759" w:rsidRPr="00987402" w:rsidRDefault="002D3759" w:rsidP="002D37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32983C36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4AA5C8" w14:textId="77777777" w:rsidR="002D3759" w:rsidRPr="00987402" w:rsidRDefault="002D3759" w:rsidP="002D37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BC6AC0A" w14:textId="77777777" w:rsidR="002D3759" w:rsidRPr="00987402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FC2F94A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D3759" w:rsidRPr="00071E7A" w14:paraId="33B5B449" w14:textId="77777777" w:rsidTr="00793B32">
        <w:trPr>
          <w:cantSplit/>
          <w:tblHeader/>
        </w:trPr>
        <w:tc>
          <w:tcPr>
            <w:tcW w:w="3942" w:type="dxa"/>
          </w:tcPr>
          <w:p w14:paraId="472C157C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14119C8" w14:textId="35F32AF4" w:rsidR="002D3759" w:rsidRPr="00987402" w:rsidRDefault="00EE0AC0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D3759" w:rsidRPr="0098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D3759" w:rsidRPr="009874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986B811" w14:textId="77777777" w:rsidR="002D3759" w:rsidRPr="00987402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5036AD" w14:textId="77777777" w:rsidR="002D3759" w:rsidRPr="00987402" w:rsidRDefault="002D3759" w:rsidP="002D37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204E4944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5D74F1" w14:textId="77777777" w:rsidR="002D3759" w:rsidRPr="00987402" w:rsidRDefault="002D3759" w:rsidP="002D37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A5C3576" w14:textId="77777777" w:rsidR="002D3759" w:rsidRPr="00987402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E7BF012" w14:textId="66BF7EA4" w:rsidR="002D3759" w:rsidRPr="00987402" w:rsidRDefault="00EE0AC0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D3759" w:rsidRPr="0098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D3759" w:rsidRPr="009874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D3759" w:rsidRPr="00071E7A" w14:paraId="3FA6DB99" w14:textId="77777777" w:rsidTr="00793B32">
        <w:trPr>
          <w:cantSplit/>
          <w:tblHeader/>
        </w:trPr>
        <w:tc>
          <w:tcPr>
            <w:tcW w:w="3942" w:type="dxa"/>
          </w:tcPr>
          <w:p w14:paraId="5CD234E0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98" w:type="dxa"/>
            <w:gridSpan w:val="7"/>
          </w:tcPr>
          <w:p w14:paraId="074365D9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D3759" w:rsidRPr="00071E7A" w14:paraId="49D47D8F" w14:textId="77777777" w:rsidTr="000E7B02">
        <w:trPr>
          <w:cantSplit/>
        </w:trPr>
        <w:tc>
          <w:tcPr>
            <w:tcW w:w="3942" w:type="dxa"/>
          </w:tcPr>
          <w:p w14:paraId="7F434509" w14:textId="58244FE0" w:rsidR="002D3759" w:rsidRPr="00987402" w:rsidRDefault="00EE0AC0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52BC5CE9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452D30" w14:textId="77777777" w:rsidR="002D3759" w:rsidRPr="00987402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E35C69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CF70C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7E451A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2DC3B2" w14:textId="77777777" w:rsidR="002D3759" w:rsidRPr="00987402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EB967EC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759" w:rsidRPr="00071E7A" w14:paraId="773BDA7D" w14:textId="77777777" w:rsidTr="000E7B02">
        <w:trPr>
          <w:cantSplit/>
        </w:trPr>
        <w:tc>
          <w:tcPr>
            <w:tcW w:w="3942" w:type="dxa"/>
          </w:tcPr>
          <w:p w14:paraId="77E1B2F5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89B634E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D7C61" w14:textId="77777777" w:rsidR="002D3759" w:rsidRPr="00987402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D9754D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B95A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49C3E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ADB9A" w14:textId="77777777" w:rsidR="002D3759" w:rsidRPr="00987402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3C77E0E" w14:textId="77777777" w:rsidR="002D3759" w:rsidRPr="00987402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E7A" w:rsidRPr="00071E7A" w14:paraId="1BC8873B" w14:textId="77777777" w:rsidTr="000E7B02">
        <w:trPr>
          <w:cantSplit/>
        </w:trPr>
        <w:tc>
          <w:tcPr>
            <w:tcW w:w="3942" w:type="dxa"/>
          </w:tcPr>
          <w:p w14:paraId="4E39F3D5" w14:textId="6ECB0352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204C0720" w14:textId="6A9FE2FA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1FBA1AD0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35C47" w14:textId="1E690AA9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9874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17EAE8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9B9B53" w14:textId="31D7228F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A29F35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4C2AF36" w14:textId="58FF49E5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71E7A" w:rsidRPr="00071E7A" w14:paraId="086187B5" w14:textId="77777777" w:rsidTr="000E7B02">
        <w:trPr>
          <w:cantSplit/>
        </w:trPr>
        <w:tc>
          <w:tcPr>
            <w:tcW w:w="3942" w:type="dxa"/>
          </w:tcPr>
          <w:p w14:paraId="76F8A963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3C873BB1" w14:textId="16A7A600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2B09D18A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8659D" w14:textId="33505D3D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71F00A3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686DCB" w14:textId="4958D21B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48D2E5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4CF8656" w14:textId="3FCCC495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071E7A" w:rsidRPr="00071E7A" w14:paraId="35E6338A" w14:textId="77777777" w:rsidTr="000E7B02">
        <w:trPr>
          <w:cantSplit/>
        </w:trPr>
        <w:tc>
          <w:tcPr>
            <w:tcW w:w="3942" w:type="dxa"/>
          </w:tcPr>
          <w:p w14:paraId="209FE4E7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311D2399" w14:textId="0374B9E1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5EB6878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38CCC" w14:textId="4BA8DDCC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74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0D59B5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7484D" w14:textId="06A3526F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DD79C2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594BB68" w14:textId="6C3D0A0F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71E7A" w:rsidRPr="00071E7A" w14:paraId="5AFC61B8" w14:textId="77777777" w:rsidTr="000E7B02">
        <w:trPr>
          <w:cantSplit/>
        </w:trPr>
        <w:tc>
          <w:tcPr>
            <w:tcW w:w="3942" w:type="dxa"/>
          </w:tcPr>
          <w:p w14:paraId="5B540CCA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7B7FDE" w14:textId="6080CC7E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6E5435D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5606D9" w14:textId="521159BE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3519849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C0044" w14:textId="11B59FB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B2D8B7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A30BE2C" w14:textId="3B1B8FE1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71E7A" w:rsidRPr="00071E7A" w14:paraId="2F927E75" w14:textId="77777777" w:rsidTr="000E7B02">
        <w:trPr>
          <w:cantSplit/>
        </w:trPr>
        <w:tc>
          <w:tcPr>
            <w:tcW w:w="3942" w:type="dxa"/>
            <w:shd w:val="clear" w:color="auto" w:fill="auto"/>
          </w:tcPr>
          <w:p w14:paraId="1F3DB17A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741AC74A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CE62CC" w14:textId="3C9AB3DB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34B0FEE8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513F9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2FD91C" w14:textId="7C5611F8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7A8BDF2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CCAB01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8BBE49" w14:textId="5AC91409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0FDA65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697CEFE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3A59C3" w14:textId="4CED88CF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071E7A" w:rsidRPr="00071E7A" w14:paraId="60271529" w14:textId="77777777" w:rsidTr="000E7B02">
        <w:trPr>
          <w:cantSplit/>
          <w:trHeight w:val="272"/>
        </w:trPr>
        <w:tc>
          <w:tcPr>
            <w:tcW w:w="3942" w:type="dxa"/>
          </w:tcPr>
          <w:p w14:paraId="220A2892" w14:textId="374F74DB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7AC32940" w14:textId="4990BAA1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C126FA4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1B5ED" w14:textId="43BE77C8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BBD2CA7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6B731" w14:textId="777DF6E8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8EB94D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C67AB64" w14:textId="3A396E35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71E7A" w:rsidRPr="00071E7A" w14:paraId="43CC1A3A" w14:textId="77777777" w:rsidTr="007A39D6">
        <w:trPr>
          <w:cantSplit/>
          <w:trHeight w:val="272"/>
        </w:trPr>
        <w:tc>
          <w:tcPr>
            <w:tcW w:w="3942" w:type="dxa"/>
          </w:tcPr>
          <w:p w14:paraId="4DA1839C" w14:textId="36E72309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</w:t>
            </w:r>
            <w:r w:rsidRPr="009874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98740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987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</w:tcPr>
          <w:p w14:paraId="4B8E0E37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42CBAB" w14:textId="573FCE22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458C2A59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897FF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418042" w14:textId="164BE735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23B58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1EDE5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0B70DE" w14:textId="0BF10205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FF5BC94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AB9A749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5061FE" w14:textId="34E2C62F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071E7A" w:rsidRPr="00071E7A" w14:paraId="75A91C73" w14:textId="77777777" w:rsidTr="007A39D6">
        <w:trPr>
          <w:cantSplit/>
          <w:trHeight w:val="272"/>
        </w:trPr>
        <w:tc>
          <w:tcPr>
            <w:tcW w:w="3942" w:type="dxa"/>
          </w:tcPr>
          <w:p w14:paraId="508AFDB6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7F340761" w14:textId="574D5C0A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0A0C1EDC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892E6" w14:textId="5E795603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79F84523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8149C6" w14:textId="52D10AC6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F806B9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26C038" w14:textId="4B897312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071E7A" w:rsidRPr="00071E7A" w14:paraId="1F832D40" w14:textId="77777777" w:rsidTr="007A39D6">
        <w:trPr>
          <w:cantSplit/>
          <w:trHeight w:val="272"/>
        </w:trPr>
        <w:tc>
          <w:tcPr>
            <w:tcW w:w="3942" w:type="dxa"/>
          </w:tcPr>
          <w:p w14:paraId="5CF00C8A" w14:textId="22650F0B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001DF1FD" w14:textId="6C0F4ACD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7D920F3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D1B9EE" w14:textId="59EDFEBE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D6DBC0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91D34" w14:textId="6EEA1A81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A24689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078A5F3" w14:textId="4E3B192F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71E7A" w:rsidRPr="00071E7A" w14:paraId="3611A829" w14:textId="77777777" w:rsidTr="00071E7A">
        <w:trPr>
          <w:cantSplit/>
        </w:trPr>
        <w:tc>
          <w:tcPr>
            <w:tcW w:w="3942" w:type="dxa"/>
          </w:tcPr>
          <w:p w14:paraId="5BFA97D5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9FB486" w14:textId="1B877B29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270" w:type="dxa"/>
          </w:tcPr>
          <w:p w14:paraId="04DD52F9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4C937" w14:textId="3EB27AFD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4D6803A5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60A16B" w14:textId="07E02E06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81D3C7E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69792" w14:textId="38A894E6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</w:t>
            </w:r>
          </w:p>
        </w:tc>
      </w:tr>
      <w:tr w:rsidR="004A652F" w:rsidRPr="00071E7A" w14:paraId="414AF548" w14:textId="77777777" w:rsidTr="000E7B02">
        <w:trPr>
          <w:cantSplit/>
        </w:trPr>
        <w:tc>
          <w:tcPr>
            <w:tcW w:w="3942" w:type="dxa"/>
          </w:tcPr>
          <w:p w14:paraId="5E6D0AEE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4924BB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12CC5C" w14:textId="77777777" w:rsidR="004A652F" w:rsidRPr="00987402" w:rsidRDefault="004A652F" w:rsidP="004A652F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36C8A0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B8ED8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63E3E2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A5920" w14:textId="77777777" w:rsidR="004A652F" w:rsidRPr="00987402" w:rsidRDefault="004A652F" w:rsidP="004A652F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1A9FC91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A652F" w:rsidRPr="00071E7A" w14:paraId="055FB6D2" w14:textId="77777777" w:rsidTr="000E7B02">
        <w:trPr>
          <w:cantSplit/>
        </w:trPr>
        <w:tc>
          <w:tcPr>
            <w:tcW w:w="3942" w:type="dxa"/>
          </w:tcPr>
          <w:p w14:paraId="73B0A43E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A99DD9A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D7392E" w14:textId="77777777" w:rsidR="004A652F" w:rsidRPr="00987402" w:rsidRDefault="004A652F" w:rsidP="004A652F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B98A8D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53230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635C04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CDD39B" w14:textId="77777777" w:rsidR="004A652F" w:rsidRPr="00987402" w:rsidRDefault="004A652F" w:rsidP="004A652F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23BA618" w14:textId="77777777" w:rsidR="004A652F" w:rsidRPr="00987402" w:rsidRDefault="004A652F" w:rsidP="004A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E7A" w:rsidRPr="00071E7A" w14:paraId="46BB4771" w14:textId="77777777" w:rsidTr="000E7B02">
        <w:trPr>
          <w:cantSplit/>
        </w:trPr>
        <w:tc>
          <w:tcPr>
            <w:tcW w:w="3942" w:type="dxa"/>
          </w:tcPr>
          <w:p w14:paraId="698CEA1D" w14:textId="219C2488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FE4C93" w14:textId="5CCD8E10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CC8EC5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8E26EE" w14:textId="08F7B0D4" w:rsidR="00071E7A" w:rsidRPr="00987402" w:rsidRDefault="00F373B4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270" w:type="dxa"/>
          </w:tcPr>
          <w:p w14:paraId="197872F9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DF6D42" w14:textId="47159F14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6F5CA9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5429782" w14:textId="4A5868C4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373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71E7A" w:rsidRPr="00071E7A" w14:paraId="766B194D" w14:textId="77777777" w:rsidTr="000E7B02">
        <w:trPr>
          <w:cantSplit/>
        </w:trPr>
        <w:tc>
          <w:tcPr>
            <w:tcW w:w="3942" w:type="dxa"/>
          </w:tcPr>
          <w:p w14:paraId="19B0A580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9E51C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673332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23DEB4" w14:textId="525FB11F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37B8E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47BA19" w14:textId="3C1AE294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B1DCF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073680A" w14:textId="6E732C51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71E7A" w:rsidRPr="00071E7A" w14:paraId="1EBA21DD" w14:textId="77777777" w:rsidTr="000E7B02">
        <w:trPr>
          <w:cantSplit/>
        </w:trPr>
        <w:tc>
          <w:tcPr>
            <w:tcW w:w="3942" w:type="dxa"/>
          </w:tcPr>
          <w:p w14:paraId="05B69EBB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74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F413DF" w14:textId="472CB7D8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33AB24BC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AD0827" w14:textId="1CCF4CB8" w:rsidR="00071E7A" w:rsidRPr="00987402" w:rsidRDefault="00F373B4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70" w:type="dxa"/>
          </w:tcPr>
          <w:p w14:paraId="541EA16D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23A399" w14:textId="40019008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047E59F" w14:textId="77777777" w:rsidR="00071E7A" w:rsidRPr="00987402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3140D1B7" w14:textId="3CB80311" w:rsidR="00071E7A" w:rsidRPr="00987402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F373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F24B9B" w:rsidRPr="00071E7A" w14:paraId="08DDDA61" w14:textId="77777777" w:rsidTr="000E7B02">
        <w:trPr>
          <w:cantSplit/>
        </w:trPr>
        <w:tc>
          <w:tcPr>
            <w:tcW w:w="3942" w:type="dxa"/>
          </w:tcPr>
          <w:p w14:paraId="473FA9F5" w14:textId="77777777" w:rsidR="00F24B9B" w:rsidRPr="00071E7A" w:rsidRDefault="00F24B9B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7F218" w14:textId="77777777" w:rsidR="00F24B9B" w:rsidRPr="00071E7A" w:rsidRDefault="00F24B9B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BF779B" w14:textId="77777777" w:rsidR="00F24B9B" w:rsidRPr="00071E7A" w:rsidRDefault="00F24B9B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5C5CEF" w14:textId="77777777" w:rsidR="00F24B9B" w:rsidRPr="00071E7A" w:rsidRDefault="00F24B9B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61EAE" w14:textId="77777777" w:rsidR="00F24B9B" w:rsidRPr="00071E7A" w:rsidRDefault="00F24B9B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B3DBBE" w14:textId="77777777" w:rsidR="00F24B9B" w:rsidRPr="00071E7A" w:rsidRDefault="00F24B9B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1DC65" w14:textId="77777777" w:rsidR="00F24B9B" w:rsidRPr="00071E7A" w:rsidRDefault="00F24B9B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970D666" w14:textId="77777777" w:rsidR="00F24B9B" w:rsidRPr="00071E7A" w:rsidRDefault="00F24B9B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7A6" w:rsidRPr="00071E7A" w14:paraId="5233F568" w14:textId="77777777" w:rsidTr="000E7B02">
        <w:trPr>
          <w:cantSplit/>
        </w:trPr>
        <w:tc>
          <w:tcPr>
            <w:tcW w:w="3942" w:type="dxa"/>
          </w:tcPr>
          <w:p w14:paraId="47FBD5F9" w14:textId="58F205E0" w:rsidR="007247A6" w:rsidRPr="00071E7A" w:rsidRDefault="00EE0AC0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34C87A0" w14:textId="77777777" w:rsidR="007247A6" w:rsidRPr="00071E7A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FBDA9E" w14:textId="77777777" w:rsidR="007247A6" w:rsidRPr="00071E7A" w:rsidRDefault="007247A6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FEC2E7" w14:textId="77777777" w:rsidR="007247A6" w:rsidRPr="00071E7A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87FA27" w14:textId="77777777" w:rsidR="007247A6" w:rsidRPr="00071E7A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462AA" w14:textId="77777777" w:rsidR="007247A6" w:rsidRPr="00071E7A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99EBF2" w14:textId="77777777" w:rsidR="007247A6" w:rsidRPr="00071E7A" w:rsidRDefault="007247A6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EFD9B1A" w14:textId="77777777" w:rsidR="007247A6" w:rsidRPr="00071E7A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759" w:rsidRPr="00071E7A" w14:paraId="4DDA787C" w14:textId="77777777" w:rsidTr="000E7B02">
        <w:trPr>
          <w:cantSplit/>
        </w:trPr>
        <w:tc>
          <w:tcPr>
            <w:tcW w:w="3942" w:type="dxa"/>
          </w:tcPr>
          <w:p w14:paraId="2E5A8321" w14:textId="77777777" w:rsidR="002D3759" w:rsidRPr="00071E7A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165557D" w14:textId="77777777" w:rsidR="002D3759" w:rsidRPr="00071E7A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8D87B6" w14:textId="77777777" w:rsidR="002D3759" w:rsidRPr="00071E7A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9C08CA" w14:textId="77777777" w:rsidR="002D3759" w:rsidRPr="00071E7A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A05A7" w14:textId="77777777" w:rsidR="002D3759" w:rsidRPr="00071E7A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878A17" w14:textId="77777777" w:rsidR="002D3759" w:rsidRPr="00071E7A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C99DED" w14:textId="77777777" w:rsidR="002D3759" w:rsidRPr="00071E7A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2BC5375" w14:textId="77777777" w:rsidR="002D3759" w:rsidRPr="00071E7A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38E" w:rsidRPr="00071E7A" w14:paraId="6FF8EDD3" w14:textId="77777777" w:rsidTr="000E7B02">
        <w:trPr>
          <w:cantSplit/>
        </w:trPr>
        <w:tc>
          <w:tcPr>
            <w:tcW w:w="3942" w:type="dxa"/>
          </w:tcPr>
          <w:p w14:paraId="514D03BD" w14:textId="677F4A29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12954992" w14:textId="3A25C219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4342CB3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A38D84" w14:textId="256B9699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D78ED85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D0F17" w14:textId="2C0D1C98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789DEC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64F6C42" w14:textId="20010461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CF438E" w:rsidRPr="00071E7A" w14:paraId="00F16DCF" w14:textId="77777777" w:rsidTr="000E7B02">
        <w:trPr>
          <w:cantSplit/>
        </w:trPr>
        <w:tc>
          <w:tcPr>
            <w:tcW w:w="3942" w:type="dxa"/>
          </w:tcPr>
          <w:p w14:paraId="3BC8AD4A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1CACD09E" w14:textId="60A31560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2CCC03FB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C19212" w14:textId="5EB1BB0F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0D86DF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FBD3AE" w14:textId="506C6592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F49CAB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12B3086" w14:textId="0BE5B070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CF438E" w:rsidRPr="00071E7A" w14:paraId="271D3C3C" w14:textId="77777777" w:rsidTr="000E7B02">
        <w:trPr>
          <w:cantSplit/>
        </w:trPr>
        <w:tc>
          <w:tcPr>
            <w:tcW w:w="3942" w:type="dxa"/>
          </w:tcPr>
          <w:p w14:paraId="490E4B9B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447755FF" w14:textId="6A26FDBE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312AF107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6D67C4" w14:textId="05D858DE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32BC52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6F61C5" w14:textId="396DEB69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067D16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3F98983" w14:textId="3E744E1E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CF438E" w:rsidRPr="00071E7A" w14:paraId="32C97256" w14:textId="77777777" w:rsidTr="000E7B02">
        <w:trPr>
          <w:cantSplit/>
        </w:trPr>
        <w:tc>
          <w:tcPr>
            <w:tcW w:w="3942" w:type="dxa"/>
          </w:tcPr>
          <w:p w14:paraId="21754B12" w14:textId="684E560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BCDC5C3" w14:textId="0F8E53E5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028839D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4DD33B" w14:textId="309365DC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DAD7D4A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AC4749" w14:textId="3828ABEB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37BFB2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C1D305" w14:textId="6877FFA3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F438E" w:rsidRPr="00071E7A" w14:paraId="0FB8DB17" w14:textId="77777777" w:rsidTr="000E7B02">
        <w:trPr>
          <w:cantSplit/>
        </w:trPr>
        <w:tc>
          <w:tcPr>
            <w:tcW w:w="3942" w:type="dxa"/>
            <w:shd w:val="clear" w:color="auto" w:fill="auto"/>
          </w:tcPr>
          <w:p w14:paraId="279C94E0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5FA9CB20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DE264" w14:textId="1F0C0A53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75B30DD6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5339C0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A68A48" w14:textId="43D085F3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E13DE92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3AA5E0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03D12C" w14:textId="07FA8A00" w:rsidR="00CF438E" w:rsidRPr="00071E7A" w:rsidRDefault="00CF438E" w:rsidP="00F2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7C5DDA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1990A00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5666F6" w14:textId="7EF15C82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CF438E" w:rsidRPr="00071E7A" w14:paraId="252A5260" w14:textId="77777777" w:rsidTr="000E7B02">
        <w:trPr>
          <w:cantSplit/>
          <w:trHeight w:val="272"/>
        </w:trPr>
        <w:tc>
          <w:tcPr>
            <w:tcW w:w="3942" w:type="dxa"/>
          </w:tcPr>
          <w:p w14:paraId="41B9AE2A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0B5B4C90" w14:textId="3900E5AC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94F8D8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1B49B8" w14:textId="624FA235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FE7C3C1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D8785" w14:textId="13A2695E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54F34C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069FB8" w14:textId="46AD1D76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F438E" w:rsidRPr="00071E7A" w14:paraId="321000B5" w14:textId="77777777" w:rsidTr="000E7B02">
        <w:trPr>
          <w:cantSplit/>
          <w:trHeight w:val="272"/>
        </w:trPr>
        <w:tc>
          <w:tcPr>
            <w:tcW w:w="3942" w:type="dxa"/>
          </w:tcPr>
          <w:p w14:paraId="63A70284" w14:textId="53226B11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/>
                <w:sz w:val="28"/>
                <w:szCs w:val="28"/>
                <w:cs/>
              </w:rPr>
              <w:t xml:space="preserve">ผลต่างของอัตราแลกเปลี่ยนจากการแปลง    </w:t>
            </w:r>
            <w:r w:rsidRPr="00071E7A"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071E7A">
              <w:rPr>
                <w:rFonts w:asciiTheme="majorBidi" w:hAnsiTheme="majorBidi"/>
                <w:sz w:val="28"/>
                <w:szCs w:val="28"/>
                <w:cs/>
              </w:rPr>
              <w:t>ค่างบการเงิน</w:t>
            </w:r>
          </w:p>
        </w:tc>
        <w:tc>
          <w:tcPr>
            <w:tcW w:w="1080" w:type="dxa"/>
          </w:tcPr>
          <w:p w14:paraId="0720258A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87366" w14:textId="476E4628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5A0FC3AE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6F56A3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D2C9D2" w14:textId="565B93F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954E70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1F6AD9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EEEDA9" w14:textId="6C3D0480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205779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812FBF4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C85FCC" w14:textId="0EF6FEC1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CF438E" w:rsidRPr="00071E7A" w14:paraId="6A9528BE" w14:textId="77777777" w:rsidTr="00A957DC">
        <w:trPr>
          <w:cantSplit/>
          <w:trHeight w:val="272"/>
        </w:trPr>
        <w:tc>
          <w:tcPr>
            <w:tcW w:w="3942" w:type="dxa"/>
          </w:tcPr>
          <w:p w14:paraId="219BBDC1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6ECB606A" w14:textId="75473030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B3EB168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88FA9" w14:textId="783D858C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521C3F07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AADA78" w14:textId="3CB7B09E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8BE8C9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36E53E3" w14:textId="40C2228D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CF438E" w:rsidRPr="00071E7A" w14:paraId="70EB2BE4" w14:textId="77777777" w:rsidTr="00B212F6">
        <w:trPr>
          <w:cantSplit/>
          <w:trHeight w:val="272"/>
        </w:trPr>
        <w:tc>
          <w:tcPr>
            <w:tcW w:w="3942" w:type="dxa"/>
          </w:tcPr>
          <w:p w14:paraId="2AF7FEC4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06F564F9" w14:textId="2BD72D19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F2F47AD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DD7990" w14:textId="21345CEB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8D4842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19AF46" w14:textId="7A0E29D3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65B2C0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5874191" w14:textId="41DE9D50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438E" w:rsidRPr="00071E7A" w14:paraId="67B2A765" w14:textId="77777777" w:rsidTr="000E7B02">
        <w:trPr>
          <w:cantSplit/>
        </w:trPr>
        <w:tc>
          <w:tcPr>
            <w:tcW w:w="3942" w:type="dxa"/>
          </w:tcPr>
          <w:p w14:paraId="08FFD054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E7DBCA" w14:textId="45075293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70" w:type="dxa"/>
          </w:tcPr>
          <w:p w14:paraId="51E7B3D7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EB28AE" w14:textId="1BA9E321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1884726E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6A9EC" w14:textId="0B5296F0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5192E8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E7DB5C1" w14:textId="114186E3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</w:tr>
      <w:tr w:rsidR="00257673" w:rsidRPr="00071E7A" w14:paraId="4EABF3AB" w14:textId="77777777" w:rsidTr="000E7B02">
        <w:trPr>
          <w:cantSplit/>
        </w:trPr>
        <w:tc>
          <w:tcPr>
            <w:tcW w:w="3942" w:type="dxa"/>
          </w:tcPr>
          <w:p w14:paraId="4BCCB850" w14:textId="77777777" w:rsidR="00257673" w:rsidRPr="00071E7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C7C11D" w14:textId="77777777" w:rsidR="00257673" w:rsidRPr="00071E7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48262B" w14:textId="77777777" w:rsidR="00257673" w:rsidRPr="00071E7A" w:rsidRDefault="00257673" w:rsidP="00477E42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ECEEAE" w14:textId="77777777" w:rsidR="00257673" w:rsidRPr="00071E7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D3F63" w14:textId="77777777" w:rsidR="00257673" w:rsidRPr="00071E7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578F5" w14:textId="77777777" w:rsidR="00257673" w:rsidRPr="00071E7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E071F" w14:textId="77777777" w:rsidR="00257673" w:rsidRPr="00071E7A" w:rsidRDefault="00257673" w:rsidP="00477E42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73243256" w14:textId="77777777" w:rsidR="00257673" w:rsidRPr="00071E7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7673" w:rsidRPr="00071E7A" w14:paraId="3484B799" w14:textId="77777777" w:rsidTr="000E7B02">
        <w:trPr>
          <w:cantSplit/>
        </w:trPr>
        <w:tc>
          <w:tcPr>
            <w:tcW w:w="3942" w:type="dxa"/>
          </w:tcPr>
          <w:p w14:paraId="35AFCCA6" w14:textId="77777777" w:rsidR="00257673" w:rsidRPr="00071E7A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44ADADD" w14:textId="77777777" w:rsidR="00257673" w:rsidRPr="00071E7A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B32F7" w14:textId="77777777" w:rsidR="00257673" w:rsidRPr="00071E7A" w:rsidRDefault="00257673" w:rsidP="0025767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9F1009" w14:textId="77777777" w:rsidR="00257673" w:rsidRPr="00071E7A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70F18" w14:textId="77777777" w:rsidR="00257673" w:rsidRPr="00071E7A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B0626" w14:textId="77777777" w:rsidR="00257673" w:rsidRPr="00071E7A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7D85C" w14:textId="77777777" w:rsidR="00257673" w:rsidRPr="00071E7A" w:rsidRDefault="00257673" w:rsidP="0025767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C744B98" w14:textId="77777777" w:rsidR="00257673" w:rsidRPr="00071E7A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38E" w:rsidRPr="00071E7A" w14:paraId="6B86E353" w14:textId="77777777" w:rsidTr="000E7B02">
        <w:trPr>
          <w:cantSplit/>
        </w:trPr>
        <w:tc>
          <w:tcPr>
            <w:tcW w:w="3942" w:type="dxa"/>
          </w:tcPr>
          <w:p w14:paraId="183E1782" w14:textId="476D7414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188895" w14:textId="5468358B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3C7201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EE5AD8" w14:textId="21EA6993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651FD913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D7881F" w14:textId="2EB30D63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8DB50D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B677882" w14:textId="60448E4B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CA089B" w:rsidRPr="00071E7A" w14:paraId="5B9F6F2D" w14:textId="77777777" w:rsidTr="000E7B02">
        <w:trPr>
          <w:cantSplit/>
        </w:trPr>
        <w:tc>
          <w:tcPr>
            <w:tcW w:w="3942" w:type="dxa"/>
          </w:tcPr>
          <w:p w14:paraId="30CBC7A9" w14:textId="77777777" w:rsidR="00CA089B" w:rsidRPr="00071E7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B77670" w14:textId="77777777" w:rsidR="00CA089B" w:rsidRPr="00071E7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476A92" w14:textId="77777777" w:rsidR="00CA089B" w:rsidRPr="00071E7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D0529C" w14:textId="77777777" w:rsidR="00CA089B" w:rsidRPr="00071E7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FDEFE8" w14:textId="77777777" w:rsidR="00CA089B" w:rsidRPr="00071E7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E96AD5" w14:textId="77777777" w:rsidR="00CA089B" w:rsidRPr="00071E7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B40ECB" w14:textId="77777777" w:rsidR="00CA089B" w:rsidRPr="00071E7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0A88268" w14:textId="77777777" w:rsidR="00CA089B" w:rsidRPr="00071E7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438E" w:rsidRPr="00071E7A" w14:paraId="1717B9A9" w14:textId="77777777" w:rsidTr="00B02CF8">
        <w:tc>
          <w:tcPr>
            <w:tcW w:w="3942" w:type="dxa"/>
          </w:tcPr>
          <w:p w14:paraId="0E78EF50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818676" w14:textId="79F0E716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141031C4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51D7F6" w14:textId="490FF7EA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7AD6D533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BE07C1" w14:textId="0B62C2E8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3C4543" w14:textId="77777777" w:rsidR="00CF438E" w:rsidRPr="00071E7A" w:rsidRDefault="00CF438E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523A067D" w14:textId="2EE068C1" w:rsidR="00CF438E" w:rsidRPr="00071E7A" w:rsidRDefault="00EE0AC0" w:rsidP="00CF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</w:tr>
    </w:tbl>
    <w:p w14:paraId="145BDD71" w14:textId="7A6D1B6D" w:rsidR="00B02CF8" w:rsidRPr="00071E7A" w:rsidRDefault="00B02CF8"/>
    <w:p w14:paraId="46C20FBF" w14:textId="1DE2E2A3" w:rsidR="006D4C0A" w:rsidRPr="00071E7A" w:rsidRDefault="006D4C0A"/>
    <w:p w14:paraId="241D4F4C" w14:textId="1377E669" w:rsidR="006D4C0A" w:rsidRPr="00071E7A" w:rsidRDefault="006D4C0A"/>
    <w:p w14:paraId="79CF0EC7" w14:textId="1776D0D2" w:rsidR="006D4C0A" w:rsidRPr="00071E7A" w:rsidRDefault="006D4C0A"/>
    <w:p w14:paraId="4435CAC0" w14:textId="5EB00602" w:rsidR="006D4C0A" w:rsidRPr="00071E7A" w:rsidRDefault="006D4C0A"/>
    <w:p w14:paraId="21E367E6" w14:textId="77777777" w:rsidR="006D4C0A" w:rsidRPr="00071E7A" w:rsidRDefault="006D4C0A"/>
    <w:tbl>
      <w:tblPr>
        <w:tblW w:w="92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58"/>
      </w:tblGrid>
      <w:tr w:rsidR="0009024E" w:rsidRPr="00071E7A" w14:paraId="531E60BF" w14:textId="77777777" w:rsidTr="000E7B02">
        <w:trPr>
          <w:tblHeader/>
        </w:trPr>
        <w:tc>
          <w:tcPr>
            <w:tcW w:w="3942" w:type="dxa"/>
          </w:tcPr>
          <w:p w14:paraId="16061850" w14:textId="6677096C" w:rsidR="0009024E" w:rsidRPr="00071E7A" w:rsidRDefault="001177FE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sz w:val="28"/>
                <w:szCs w:val="28"/>
              </w:rPr>
              <w:lastRenderedPageBreak/>
              <w:br w:type="column"/>
            </w:r>
          </w:p>
        </w:tc>
        <w:tc>
          <w:tcPr>
            <w:tcW w:w="5298" w:type="dxa"/>
            <w:gridSpan w:val="7"/>
          </w:tcPr>
          <w:p w14:paraId="02DF7F2C" w14:textId="7738B718" w:rsidR="0009024E" w:rsidRPr="00071E7A" w:rsidRDefault="0009024E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247A6" w:rsidRPr="00071E7A" w14:paraId="05129481" w14:textId="77777777" w:rsidTr="000E7B02">
        <w:trPr>
          <w:tblHeader/>
        </w:trPr>
        <w:tc>
          <w:tcPr>
            <w:tcW w:w="3942" w:type="dxa"/>
          </w:tcPr>
          <w:p w14:paraId="0493BB45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3F9B1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EDAEA" w14:textId="77777777" w:rsidR="007247A6" w:rsidRPr="00071E7A" w:rsidRDefault="007247A6" w:rsidP="00AB39F2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0F0EDCB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25DF53B9" w14:textId="77777777" w:rsidR="007247A6" w:rsidRPr="00071E7A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39BA4EC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47A6" w:rsidRPr="00071E7A" w14:paraId="63CBC2FB" w14:textId="77777777" w:rsidTr="000E7B02">
        <w:trPr>
          <w:tblHeader/>
        </w:trPr>
        <w:tc>
          <w:tcPr>
            <w:tcW w:w="3942" w:type="dxa"/>
          </w:tcPr>
          <w:p w14:paraId="34D7D721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4E4A7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A4C870" w14:textId="77777777" w:rsidR="007247A6" w:rsidRPr="00071E7A" w:rsidRDefault="007247A6" w:rsidP="00AB39F2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0AA4E7F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309247DD" w14:textId="77777777" w:rsidR="007247A6" w:rsidRPr="00071E7A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76DBA812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47A6" w:rsidRPr="00071E7A" w14:paraId="463E65D2" w14:textId="77777777" w:rsidTr="000E7B02">
        <w:trPr>
          <w:tblHeader/>
        </w:trPr>
        <w:tc>
          <w:tcPr>
            <w:tcW w:w="3942" w:type="dxa"/>
          </w:tcPr>
          <w:p w14:paraId="1B040E8C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AED1E7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1EB73182" w14:textId="77777777" w:rsidR="007247A6" w:rsidRPr="00071E7A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F3109B" w14:textId="77777777" w:rsidR="007247A6" w:rsidRPr="00071E7A" w:rsidRDefault="007247A6" w:rsidP="00AB39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2BD0F5FB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7978C7" w14:textId="77777777" w:rsidR="007247A6" w:rsidRPr="00071E7A" w:rsidRDefault="007247A6" w:rsidP="00AB39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11B0E8E" w14:textId="77777777" w:rsidR="007247A6" w:rsidRPr="00071E7A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60A5A7E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247A6" w:rsidRPr="00071E7A" w14:paraId="5AE300E4" w14:textId="77777777" w:rsidTr="000E7B02">
        <w:trPr>
          <w:tblHeader/>
        </w:trPr>
        <w:tc>
          <w:tcPr>
            <w:tcW w:w="3942" w:type="dxa"/>
          </w:tcPr>
          <w:p w14:paraId="62D4FF28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204D8184" w14:textId="5B2F463E" w:rsidR="007247A6" w:rsidRPr="00071E7A" w:rsidRDefault="00EE0AC0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247A6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247A6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586E7294" w14:textId="77777777" w:rsidR="007247A6" w:rsidRPr="00071E7A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2E7880" w14:textId="77777777" w:rsidR="007247A6" w:rsidRPr="00071E7A" w:rsidRDefault="007247A6" w:rsidP="00AB39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1D18D15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E3C83" w14:textId="77777777" w:rsidR="007247A6" w:rsidRPr="00071E7A" w:rsidRDefault="007247A6" w:rsidP="00AB39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6045E48" w14:textId="77777777" w:rsidR="007247A6" w:rsidRPr="00071E7A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0A1D131" w14:textId="563003A9" w:rsidR="007247A6" w:rsidRPr="00071E7A" w:rsidRDefault="00EE0AC0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247A6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247A6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247A6" w:rsidRPr="00071E7A" w14:paraId="62186084" w14:textId="77777777" w:rsidTr="000E7B02">
        <w:trPr>
          <w:tblHeader/>
        </w:trPr>
        <w:tc>
          <w:tcPr>
            <w:tcW w:w="3942" w:type="dxa"/>
          </w:tcPr>
          <w:p w14:paraId="51A61E98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98" w:type="dxa"/>
            <w:gridSpan w:val="7"/>
          </w:tcPr>
          <w:p w14:paraId="6CF08482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47A6" w:rsidRPr="00071E7A" w14:paraId="5C6CD5FB" w14:textId="77777777" w:rsidTr="000E7B02">
        <w:trPr>
          <w:cantSplit/>
        </w:trPr>
        <w:tc>
          <w:tcPr>
            <w:tcW w:w="3942" w:type="dxa"/>
          </w:tcPr>
          <w:p w14:paraId="5C3B9A5E" w14:textId="2237AA39" w:rsidR="007247A6" w:rsidRPr="00071E7A" w:rsidRDefault="00EE0AC0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759DEFFF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D0066" w14:textId="77777777" w:rsidR="007247A6" w:rsidRPr="00071E7A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D51F25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8C355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0A5524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127EF" w14:textId="77777777" w:rsidR="007247A6" w:rsidRPr="00071E7A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315F535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7A6" w:rsidRPr="00071E7A" w14:paraId="0310150B" w14:textId="77777777" w:rsidTr="000E7B02">
        <w:trPr>
          <w:cantSplit/>
        </w:trPr>
        <w:tc>
          <w:tcPr>
            <w:tcW w:w="3942" w:type="dxa"/>
          </w:tcPr>
          <w:p w14:paraId="5659F552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4251D49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152D6" w14:textId="77777777" w:rsidR="007247A6" w:rsidRPr="00071E7A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33A300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106DF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718AFA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D7D4D" w14:textId="77777777" w:rsidR="007247A6" w:rsidRPr="00071E7A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6ECBCB4" w14:textId="77777777" w:rsidR="007247A6" w:rsidRPr="00071E7A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E7A" w:rsidRPr="00071E7A" w14:paraId="3C4A21F9" w14:textId="77777777" w:rsidTr="000E7B02">
        <w:trPr>
          <w:cantSplit/>
        </w:trPr>
        <w:tc>
          <w:tcPr>
            <w:tcW w:w="3942" w:type="dxa"/>
          </w:tcPr>
          <w:p w14:paraId="265FB802" w14:textId="137F7BD4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ECBF56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22F487" w14:textId="316CC033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50BA3AD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782EB3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930C5F" w14:textId="0A627445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4E8156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F082D1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C49E81" w14:textId="74D7560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0181AC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48E4AB9" w14:textId="77777777" w:rsidR="00071E7A" w:rsidRPr="00071E7A" w:rsidRDefault="00071E7A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D86FE9" w14:textId="431DE2F3" w:rsidR="00071E7A" w:rsidRPr="00071E7A" w:rsidRDefault="00EE0AC0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737613" w:rsidRPr="00071E7A" w14:paraId="6385AC82" w14:textId="77777777" w:rsidTr="000E7B02">
        <w:trPr>
          <w:cantSplit/>
        </w:trPr>
        <w:tc>
          <w:tcPr>
            <w:tcW w:w="3942" w:type="dxa"/>
          </w:tcPr>
          <w:p w14:paraId="5E23649F" w14:textId="77777777" w:rsidR="00737613" w:rsidRPr="00071E7A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D81F6D" w14:textId="77777777" w:rsidR="00737613" w:rsidRPr="00071E7A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A4F26" w14:textId="77777777" w:rsidR="00737613" w:rsidRPr="00071E7A" w:rsidRDefault="00737613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FB2146" w14:textId="77777777" w:rsidR="00737613" w:rsidRPr="00071E7A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84450" w14:textId="77777777" w:rsidR="00737613" w:rsidRPr="00071E7A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A16848" w14:textId="77777777" w:rsidR="00737613" w:rsidRPr="00071E7A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A8D56" w14:textId="77777777" w:rsidR="00737613" w:rsidRPr="00071E7A" w:rsidRDefault="00737613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77D0DC3" w14:textId="77777777" w:rsidR="00737613" w:rsidRPr="00071E7A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CEB" w:rsidRPr="00071E7A" w14:paraId="4C4CDDDE" w14:textId="77777777" w:rsidTr="000E7B02">
        <w:trPr>
          <w:cantSplit/>
        </w:trPr>
        <w:tc>
          <w:tcPr>
            <w:tcW w:w="3942" w:type="dxa"/>
          </w:tcPr>
          <w:p w14:paraId="0AA3C962" w14:textId="68F8D16B" w:rsidR="00081CEB" w:rsidRPr="00071E7A" w:rsidRDefault="00EE0AC0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48716CDF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A90A9" w14:textId="77777777" w:rsidR="00081CEB" w:rsidRPr="00071E7A" w:rsidRDefault="00081CEB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3C8195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43F0F7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02AA3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F0B989" w14:textId="77777777" w:rsidR="00081CEB" w:rsidRPr="00071E7A" w:rsidRDefault="00081CEB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B0A7C3C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CEB" w:rsidRPr="00071E7A" w14:paraId="1AF6C2A9" w14:textId="77777777" w:rsidTr="000E7B02">
        <w:trPr>
          <w:cantSplit/>
        </w:trPr>
        <w:tc>
          <w:tcPr>
            <w:tcW w:w="3942" w:type="dxa"/>
          </w:tcPr>
          <w:p w14:paraId="3BE85FD8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CB1C546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9E62C" w14:textId="77777777" w:rsidR="00081CEB" w:rsidRPr="00071E7A" w:rsidRDefault="00081CEB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2FF45B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BE471C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BAE745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4723B3" w14:textId="77777777" w:rsidR="00081CEB" w:rsidRPr="00071E7A" w:rsidRDefault="00081CEB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57315781" w14:textId="77777777" w:rsidR="00081CEB" w:rsidRPr="00071E7A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215" w:rsidRPr="00071E7A" w14:paraId="05263336" w14:textId="77777777" w:rsidTr="000E7B02">
        <w:trPr>
          <w:cantSplit/>
        </w:trPr>
        <w:tc>
          <w:tcPr>
            <w:tcW w:w="3942" w:type="dxa"/>
          </w:tcPr>
          <w:p w14:paraId="24DE58DE" w14:textId="73F612E4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6A4AFE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1041033" w14:textId="2B560639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3EE15F3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46F775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FCCBF35" w14:textId="1E903134" w:rsidR="00EE2215" w:rsidRPr="00071E7A" w:rsidRDefault="00EE2215" w:rsidP="00071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D00E82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312BFD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4C986E7" w14:textId="3F71940D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491CD7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3A01E18D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E4448A" w14:textId="1C9351C4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198E3D5E" w14:textId="77777777" w:rsidR="00807E59" w:rsidRPr="00071E7A" w:rsidRDefault="00807E59" w:rsidP="007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50271B" w14:textId="6B97903E" w:rsidR="00996D01" w:rsidRPr="00071E7A" w:rsidRDefault="00514498" w:rsidP="007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กลุ่มบริษัทมีขาดทุนทางภาษีที่ยังไม่ได้บันทึกบัญชี จำนวน </w:t>
      </w:r>
      <w:r w:rsidR="00EE0AC0" w:rsidRPr="00EE0AC0">
        <w:rPr>
          <w:rFonts w:asciiTheme="majorBidi" w:hAnsiTheme="majorBidi" w:cstheme="majorBidi"/>
          <w:sz w:val="28"/>
          <w:szCs w:val="28"/>
        </w:rPr>
        <w:t>365</w:t>
      </w:r>
      <w:r w:rsidR="000D23A0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0D23A0" w:rsidRPr="00071E7A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0D23A0" w:rsidRPr="00071E7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0D23A0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396</w:t>
      </w:r>
      <w:r w:rsidR="000D23A0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D23A0" w:rsidRPr="00071E7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D23A0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0D23A0" w:rsidRPr="00071E7A">
        <w:rPr>
          <w:rFonts w:asciiTheme="majorBidi" w:hAnsiTheme="majorBidi" w:cstheme="majorBidi" w:hint="cs"/>
          <w:sz w:val="28"/>
          <w:szCs w:val="28"/>
          <w:cs/>
        </w:rPr>
        <w:t xml:space="preserve">ที่จะสิ้นอายุในปี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="000D23A0" w:rsidRPr="00071E7A">
        <w:rPr>
          <w:rFonts w:asciiTheme="majorBidi" w:hAnsiTheme="majorBidi" w:cstheme="majorBidi"/>
          <w:sz w:val="28"/>
          <w:szCs w:val="28"/>
        </w:rPr>
        <w:t>-</w:t>
      </w:r>
      <w:r w:rsidR="00EE0AC0" w:rsidRPr="00EE0AC0">
        <w:rPr>
          <w:rFonts w:asciiTheme="majorBidi" w:hAnsiTheme="majorBidi" w:cstheme="majorBidi"/>
          <w:sz w:val="28"/>
          <w:szCs w:val="28"/>
        </w:rPr>
        <w:t>2569</w:t>
      </w:r>
    </w:p>
    <w:p w14:paraId="07D6D902" w14:textId="461515CF" w:rsidR="00F00D86" w:rsidRPr="00071E7A" w:rsidRDefault="00F00D86" w:rsidP="007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8468329" w14:textId="77777777" w:rsidR="00F00D86" w:rsidRPr="00071E7A" w:rsidRDefault="00F00D86" w:rsidP="007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B9132B" w14:textId="7F9AE57D" w:rsidR="0021281D" w:rsidRPr="00071E7A" w:rsidRDefault="0021281D" w:rsidP="00477E4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สิทธิประโยชน์จากการส่งเสริมการลงทุน</w:t>
      </w:r>
    </w:p>
    <w:p w14:paraId="672147BD" w14:textId="77777777" w:rsidR="0021281D" w:rsidRPr="00071E7A" w:rsidRDefault="0021281D" w:rsidP="002128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2CA05D1" w14:textId="4A75C4FA" w:rsidR="0021281D" w:rsidRPr="00071E7A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กลุ่มบริษัทได้รับการส่งเสริมการลงทุนตามพระราชบัญญัติส่งเสริมการลงทุน พ.ศ. </w:t>
      </w:r>
      <w:r w:rsidR="00EE0AC0" w:rsidRPr="00EE0AC0">
        <w:rPr>
          <w:rFonts w:asciiTheme="majorBidi" w:hAnsiTheme="majorBidi" w:cstheme="majorBidi"/>
          <w:sz w:val="28"/>
          <w:szCs w:val="28"/>
        </w:rPr>
        <w:t>2520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 สำหรับการประกอบกิจการที่อยู่อาศัยสำหรับผู้มีรายได้น้อยหรือรายได้ปานกลาง (พื้นที่ใช้สอยต่อหน่วยของที่อยู่อาศัยจะต้องมีขนาดไม่ต่ำกว่า </w:t>
      </w:r>
      <w:r w:rsidR="00EE0AC0" w:rsidRPr="00EE0AC0">
        <w:rPr>
          <w:rFonts w:asciiTheme="majorBidi" w:hAnsiTheme="majorBidi" w:cstheme="majorBidi"/>
          <w:sz w:val="28"/>
          <w:szCs w:val="28"/>
        </w:rPr>
        <w:t>24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ตารางเมตรและมูลค่าซื้อขายตามสัญญาไม่เกิน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="00D00B5B"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200</w:t>
      </w:r>
      <w:r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000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บาท) </w:t>
      </w:r>
    </w:p>
    <w:p w14:paraId="7E2E6D57" w14:textId="77777777" w:rsidR="00454C66" w:rsidRPr="00071E7A" w:rsidRDefault="00454C66" w:rsidP="002A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1EAFED5" w14:textId="6CAAE6E6" w:rsidR="0021281D" w:rsidRPr="00071E7A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สิทธิพิเศษที่สำคัญได้แก่ การได้รับยกเว้นภาษีเงินได้นิติบุคคลเป็นเวลา </w:t>
      </w:r>
      <w:r w:rsidR="00EE0AC0" w:rsidRPr="00EE0AC0">
        <w:rPr>
          <w:rFonts w:asciiTheme="majorBidi" w:hAnsiTheme="majorBidi" w:cstheme="majorBidi"/>
          <w:sz w:val="28"/>
          <w:szCs w:val="28"/>
        </w:rPr>
        <w:t>5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ปี นับแต่วันที่เริ่มมีรายได้จากการประกอบกิจการที่ได้รับการส่งเสริมการลงทุน สิทธิพิเศษนี้จะสิ้นสุดในระยะเวลาต่าง ๆ กัน</w:t>
      </w:r>
    </w:p>
    <w:p w14:paraId="4F3F05F9" w14:textId="77777777" w:rsidR="0021281D" w:rsidRPr="00071E7A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0FF49" w14:textId="0E756874" w:rsidR="00B1775E" w:rsidRPr="00071E7A" w:rsidRDefault="0021281D" w:rsidP="000D2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50F4A1F" w14:textId="6C169816" w:rsidR="00793B32" w:rsidRPr="00071E7A" w:rsidRDefault="00793B32" w:rsidP="000D2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D575E2" w14:textId="0A17C48D" w:rsidR="006D4C0A" w:rsidRPr="00071E7A" w:rsidRDefault="006D4C0A" w:rsidP="000D2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C0267" w14:textId="77777777" w:rsidR="00737613" w:rsidRPr="00071E7A" w:rsidRDefault="00737613" w:rsidP="000D2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764581" w14:textId="5BD8F7EA" w:rsidR="00381FF2" w:rsidRPr="00071E7A" w:rsidRDefault="00381FF2" w:rsidP="00EF4D2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กำไรต่อหุ้น</w:t>
      </w:r>
    </w:p>
    <w:p w14:paraId="23551B97" w14:textId="77777777" w:rsidR="00B24AA0" w:rsidRPr="00071E7A" w:rsidRDefault="00B24AA0" w:rsidP="00176B3E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9"/>
        <w:gridCol w:w="272"/>
        <w:gridCol w:w="1085"/>
        <w:gridCol w:w="272"/>
        <w:gridCol w:w="1079"/>
        <w:gridCol w:w="272"/>
        <w:gridCol w:w="1083"/>
      </w:tblGrid>
      <w:tr w:rsidR="008222C5" w:rsidRPr="00071E7A" w14:paraId="5DE3E57B" w14:textId="77777777" w:rsidTr="00481F1E">
        <w:tc>
          <w:tcPr>
            <w:tcW w:w="2203" w:type="pct"/>
            <w:vAlign w:val="center"/>
          </w:tcPr>
          <w:p w14:paraId="13102C67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5" w:type="pct"/>
            <w:gridSpan w:val="3"/>
          </w:tcPr>
          <w:p w14:paraId="6E8415E6" w14:textId="77777777" w:rsidR="008222C5" w:rsidRPr="00071E7A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C491862" w14:textId="77777777" w:rsidR="008222C5" w:rsidRPr="00071E7A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</w:tcPr>
          <w:p w14:paraId="7B393CF1" w14:textId="77777777" w:rsidR="008222C5" w:rsidRPr="00071E7A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E58" w:rsidRPr="00071E7A" w14:paraId="19B3015C" w14:textId="77777777" w:rsidTr="00481F1E">
        <w:tc>
          <w:tcPr>
            <w:tcW w:w="2203" w:type="pct"/>
            <w:vAlign w:val="center"/>
          </w:tcPr>
          <w:p w14:paraId="0AE78A4F" w14:textId="77777777" w:rsidR="008222C5" w:rsidRPr="00071E7A" w:rsidRDefault="008222C5" w:rsidP="006328F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</w:tcPr>
          <w:p w14:paraId="6FB1BE61" w14:textId="0BF22E6B" w:rsidR="008222C5" w:rsidRPr="00071E7A" w:rsidRDefault="00EE0AC0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48" w:type="pct"/>
          </w:tcPr>
          <w:p w14:paraId="10E18C99" w14:textId="77777777" w:rsidR="008222C5" w:rsidRPr="00071E7A" w:rsidRDefault="008222C5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90" w:type="pct"/>
          </w:tcPr>
          <w:p w14:paraId="37DB78B6" w14:textId="3785F265" w:rsidR="008222C5" w:rsidRPr="00071E7A" w:rsidRDefault="00EE0AC0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8" w:type="pct"/>
          </w:tcPr>
          <w:p w14:paraId="79B2C19E" w14:textId="77777777" w:rsidR="008222C5" w:rsidRPr="00071E7A" w:rsidRDefault="008222C5" w:rsidP="006328F8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7" w:type="pct"/>
          </w:tcPr>
          <w:p w14:paraId="59BAD2FE" w14:textId="4B7E2003" w:rsidR="008222C5" w:rsidRPr="00071E7A" w:rsidRDefault="00EE0AC0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353FB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8" w:type="pct"/>
          </w:tcPr>
          <w:p w14:paraId="6F3D3934" w14:textId="77777777" w:rsidR="008222C5" w:rsidRPr="00071E7A" w:rsidRDefault="008222C5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9" w:type="pct"/>
          </w:tcPr>
          <w:p w14:paraId="1AC8856A" w14:textId="2C479462" w:rsidR="008222C5" w:rsidRPr="00071E7A" w:rsidRDefault="00EE0AC0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E0AC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353FB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</w:tr>
      <w:tr w:rsidR="008222C5" w:rsidRPr="00071E7A" w14:paraId="55C2E5E6" w14:textId="77777777" w:rsidTr="00481F1E">
        <w:tc>
          <w:tcPr>
            <w:tcW w:w="2203" w:type="pct"/>
          </w:tcPr>
          <w:p w14:paraId="0347F5B3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7" w:type="pct"/>
            <w:gridSpan w:val="7"/>
          </w:tcPr>
          <w:p w14:paraId="7AA98E3E" w14:textId="77777777" w:rsidR="008222C5" w:rsidRPr="00071E7A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044E58" w:rsidRPr="00071E7A" w14:paraId="5B351608" w14:textId="77777777" w:rsidTr="00481F1E">
        <w:tc>
          <w:tcPr>
            <w:tcW w:w="2203" w:type="pct"/>
          </w:tcPr>
          <w:p w14:paraId="30FA7F66" w14:textId="0738F32E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                 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7" w:type="pct"/>
          </w:tcPr>
          <w:p w14:paraId="14F6338A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423F38C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2432777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54DBF65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2B46441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D76CDED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1C705C4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8" w:rsidRPr="00071E7A" w14:paraId="0813901E" w14:textId="77777777" w:rsidTr="00481F1E">
        <w:tc>
          <w:tcPr>
            <w:tcW w:w="2203" w:type="pct"/>
          </w:tcPr>
          <w:p w14:paraId="1E9B04FA" w14:textId="77777777" w:rsidR="008222C5" w:rsidRPr="00071E7A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587" w:type="pct"/>
          </w:tcPr>
          <w:p w14:paraId="3C1ABD04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8D22641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11289B7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F3A2639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4D90C09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5AF7901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7C1FCFF" w14:textId="77777777" w:rsidR="008222C5" w:rsidRPr="00071E7A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215" w:rsidRPr="00071E7A" w14:paraId="66AD61F4" w14:textId="77777777" w:rsidTr="00481F1E">
        <w:tc>
          <w:tcPr>
            <w:tcW w:w="2203" w:type="pct"/>
          </w:tcPr>
          <w:p w14:paraId="718C7B54" w14:textId="77777777" w:rsidR="00EE2215" w:rsidRPr="00071E7A" w:rsidRDefault="00EE2215" w:rsidP="00EE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(ขั้นพื้นฐาน)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5643AB4" w14:textId="30750208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1564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48" w:type="pct"/>
          </w:tcPr>
          <w:p w14:paraId="612CE886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2E1546B" w14:textId="3F070B85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221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48" w:type="pct"/>
          </w:tcPr>
          <w:p w14:paraId="69704A63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3E296AD" w14:textId="20FB778C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1564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51AD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48" w:type="pct"/>
          </w:tcPr>
          <w:p w14:paraId="76BB3519" w14:textId="77777777" w:rsidR="00EE2215" w:rsidRPr="00071E7A" w:rsidRDefault="00EE2215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06F10083" w14:textId="33EE3221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221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EE2215" w:rsidRPr="00071E7A" w14:paraId="7EB4A194" w14:textId="77777777" w:rsidTr="00481F1E">
        <w:tc>
          <w:tcPr>
            <w:tcW w:w="2203" w:type="pct"/>
          </w:tcPr>
          <w:p w14:paraId="2493A89B" w14:textId="77777777" w:rsidR="00EE2215" w:rsidRPr="00071E7A" w:rsidRDefault="00EE2215" w:rsidP="00EE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จำนวนหุ้นสามัญที่ออกจำหน่ายแล้ว  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4FB8096A" w14:textId="01EB8C41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1564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624E0FCE" w14:textId="77777777" w:rsidR="00EE2215" w:rsidRPr="00071E7A" w:rsidRDefault="00EE2215" w:rsidP="00EE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67C14C0B" w14:textId="23AED881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221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7D8F25A6" w14:textId="77777777" w:rsidR="00EE2215" w:rsidRPr="00071E7A" w:rsidRDefault="00EE2215" w:rsidP="00EE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77A44178" w14:textId="7D6F2471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1564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737095A5" w14:textId="77777777" w:rsidR="00EE2215" w:rsidRPr="00071E7A" w:rsidRDefault="00EE2215" w:rsidP="00EE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4129E14A" w14:textId="49118B59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2215"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EE2215" w:rsidRPr="00071E7A" w14:paraId="1379AB5A" w14:textId="77777777" w:rsidTr="00481F1E">
        <w:tc>
          <w:tcPr>
            <w:tcW w:w="2203" w:type="pct"/>
          </w:tcPr>
          <w:p w14:paraId="72A7B8D4" w14:textId="77777777" w:rsidR="00EE2215" w:rsidRPr="00071E7A" w:rsidRDefault="00EE2215" w:rsidP="00EE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276A85D8" w14:textId="6E00461D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D1564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48" w:type="pct"/>
          </w:tcPr>
          <w:p w14:paraId="3C9D6771" w14:textId="77777777" w:rsidR="00EE2215" w:rsidRPr="00071E7A" w:rsidRDefault="00EE2215" w:rsidP="00EE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14:paraId="7D9627D3" w14:textId="18417B87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E2215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48" w:type="pct"/>
          </w:tcPr>
          <w:p w14:paraId="0482B853" w14:textId="77777777" w:rsidR="00EE2215" w:rsidRPr="00071E7A" w:rsidRDefault="00EE2215" w:rsidP="00EE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25E60692" w14:textId="01CEE70D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D1564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48" w:type="pct"/>
          </w:tcPr>
          <w:p w14:paraId="0496CE48" w14:textId="77777777" w:rsidR="00EE2215" w:rsidRPr="00071E7A" w:rsidRDefault="00EE2215" w:rsidP="00EE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28745F53" w14:textId="2333EA3E" w:rsidR="00EE2215" w:rsidRPr="00071E7A" w:rsidRDefault="00EE0AC0" w:rsidP="00EE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E2215" w:rsidRPr="00071E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</w:tr>
    </w:tbl>
    <w:p w14:paraId="1D45DB9A" w14:textId="77777777" w:rsidR="00807E59" w:rsidRPr="00071E7A" w:rsidRDefault="00807E59" w:rsidP="0064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AD04D66" w14:textId="3BF71174" w:rsidR="00B318A0" w:rsidRPr="00071E7A" w:rsidRDefault="00B318A0" w:rsidP="00EF4D2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เงินปันผล</w:t>
      </w:r>
    </w:p>
    <w:p w14:paraId="74360184" w14:textId="77777777" w:rsidR="00176B3E" w:rsidRPr="00071E7A" w:rsidRDefault="00176B3E" w:rsidP="0017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x-none"/>
        </w:rPr>
      </w:pPr>
    </w:p>
    <w:p w14:paraId="56E51F63" w14:textId="4E8C2887" w:rsidR="00A006CB" w:rsidRPr="00071E7A" w:rsidRDefault="00A006CB" w:rsidP="00A006C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ผู้ถือหุ้นและคณะกรรมการบริษัทของบริษัทได้อนุมัติเงินปันผลดังต่อไปนี้</w:t>
      </w:r>
    </w:p>
    <w:p w14:paraId="71FB966F" w14:textId="552CF64B" w:rsidR="00401439" w:rsidRPr="00071E7A" w:rsidRDefault="00401439" w:rsidP="00A006C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975"/>
        <w:gridCol w:w="1708"/>
        <w:gridCol w:w="1437"/>
        <w:gridCol w:w="1602"/>
        <w:gridCol w:w="1184"/>
        <w:gridCol w:w="236"/>
        <w:gridCol w:w="1128"/>
      </w:tblGrid>
      <w:tr w:rsidR="00D35347" w:rsidRPr="00071E7A" w14:paraId="36BB8B24" w14:textId="77777777" w:rsidTr="00486782">
        <w:trPr>
          <w:tblHeader/>
        </w:trPr>
        <w:tc>
          <w:tcPr>
            <w:tcW w:w="1975" w:type="dxa"/>
            <w:vAlign w:val="bottom"/>
          </w:tcPr>
          <w:p w14:paraId="67F1703D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hideMark/>
          </w:tcPr>
          <w:p w14:paraId="346BC634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อนุมัติ</w:t>
            </w:r>
          </w:p>
          <w:p w14:paraId="259F7DE7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72ADC58E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2" w:type="dxa"/>
            <w:vAlign w:val="bottom"/>
            <w:hideMark/>
          </w:tcPr>
          <w:p w14:paraId="0F80D319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  <w:p w14:paraId="5C2F18F5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84" w:type="dxa"/>
            <w:vAlign w:val="bottom"/>
            <w:hideMark/>
          </w:tcPr>
          <w:p w14:paraId="15DD55A9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อัตราเงินปันผล</w:t>
            </w:r>
          </w:p>
          <w:p w14:paraId="672BE206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198AF1C6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vAlign w:val="bottom"/>
            <w:hideMark/>
          </w:tcPr>
          <w:p w14:paraId="0269FA7F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D35347" w:rsidRPr="00071E7A" w14:paraId="4DF93341" w14:textId="77777777" w:rsidTr="00486782">
        <w:trPr>
          <w:tblHeader/>
        </w:trPr>
        <w:tc>
          <w:tcPr>
            <w:tcW w:w="1975" w:type="dxa"/>
          </w:tcPr>
          <w:p w14:paraId="53D5B5FA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48B316C1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197CC946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3425021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0208E9B1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2AF9EDC4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hideMark/>
          </w:tcPr>
          <w:p w14:paraId="5123301A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35347" w:rsidRPr="00071E7A" w14:paraId="7E655EF6" w14:textId="77777777" w:rsidTr="00486782">
        <w:tc>
          <w:tcPr>
            <w:tcW w:w="5120" w:type="dxa"/>
            <w:gridSpan w:val="3"/>
          </w:tcPr>
          <w:p w14:paraId="6C302E56" w14:textId="55DDDECF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ที่ประชุมคณะกรรมการบริษัทปี </w:t>
            </w:r>
            <w:r w:rsidR="00EE0AC0" w:rsidRPr="00EE0AC0">
              <w:rPr>
                <w:rFonts w:ascii="Angsana New" w:hAnsi="Angsana New"/>
                <w:i/>
                <w:iCs/>
                <w:sz w:val="28"/>
                <w:szCs w:val="28"/>
              </w:rPr>
              <w:t>2565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602" w:type="dxa"/>
          </w:tcPr>
          <w:p w14:paraId="0F6E7E66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CF3CAED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BC9E98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21D056A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347" w:rsidRPr="00071E7A" w14:paraId="1891DCB3" w14:textId="77777777" w:rsidTr="00486782">
        <w:tc>
          <w:tcPr>
            <w:tcW w:w="1975" w:type="dxa"/>
            <w:hideMark/>
          </w:tcPr>
          <w:p w14:paraId="11F9110F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1B103282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576E78B2" w14:textId="482DD907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10</w:t>
            </w:r>
            <w:r w:rsidR="00D35347"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5347" w:rsidRPr="00071E7A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EE0A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02" w:type="dxa"/>
          </w:tcPr>
          <w:p w14:paraId="44192BD7" w14:textId="269110E3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9</w:t>
            </w:r>
            <w:r w:rsidR="00D35347"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5347" w:rsidRPr="00071E7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EE0A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4" w:type="dxa"/>
          </w:tcPr>
          <w:p w14:paraId="14B3B585" w14:textId="6B247469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0</w:t>
            </w:r>
            <w:r w:rsidR="00D35347" w:rsidRPr="00071E7A">
              <w:rPr>
                <w:rFonts w:ascii="Angsana New" w:hAnsi="Angsana New"/>
                <w:sz w:val="28"/>
                <w:szCs w:val="28"/>
              </w:rPr>
              <w:t>.</w:t>
            </w:r>
            <w:r w:rsidRPr="00EE0AC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4D475DB2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5E26036" w14:textId="429E1BC0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D35347" w:rsidRPr="00071E7A" w14:paraId="3AD78B6B" w14:textId="77777777" w:rsidTr="00486782">
        <w:tc>
          <w:tcPr>
            <w:tcW w:w="1975" w:type="dxa"/>
          </w:tcPr>
          <w:p w14:paraId="2ECC73C7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74826E55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4ACFB94D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E0493B8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0A3BE08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DF7A0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56D169E0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347" w:rsidRPr="00071E7A" w14:paraId="63C7B391" w14:textId="77777777" w:rsidTr="00486782">
        <w:tc>
          <w:tcPr>
            <w:tcW w:w="3683" w:type="dxa"/>
            <w:gridSpan w:val="2"/>
          </w:tcPr>
          <w:p w14:paraId="7A0C67ED" w14:textId="15EB759E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ที่ประชุมผู้ถือหุ้นประจำปี </w:t>
            </w:r>
            <w:r w:rsidR="00EE0AC0" w:rsidRPr="00EE0AC0">
              <w:rPr>
                <w:rFonts w:ascii="Angsana New" w:hAnsi="Angsana New"/>
                <w:i/>
                <w:iCs/>
                <w:sz w:val="28"/>
                <w:szCs w:val="28"/>
              </w:rPr>
              <w:t>2565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437" w:type="dxa"/>
          </w:tcPr>
          <w:p w14:paraId="48FBEA0E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34EF7C7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78434DC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C8BCD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EBC2AEE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347" w:rsidRPr="00071E7A" w14:paraId="06133AAD" w14:textId="77777777" w:rsidTr="00486782">
        <w:tc>
          <w:tcPr>
            <w:tcW w:w="1975" w:type="dxa"/>
            <w:hideMark/>
          </w:tcPr>
          <w:p w14:paraId="7F40A9F9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708" w:type="dxa"/>
            <w:hideMark/>
          </w:tcPr>
          <w:p w14:paraId="6EC5AFAA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437" w:type="dxa"/>
          </w:tcPr>
          <w:p w14:paraId="30F0F07D" w14:textId="52C935B8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28</w:t>
            </w:r>
            <w:r w:rsidR="00D35347"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5347" w:rsidRPr="00071E7A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E0A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02" w:type="dxa"/>
          </w:tcPr>
          <w:p w14:paraId="2646BC42" w14:textId="4A686E1A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20</w:t>
            </w:r>
            <w:r w:rsidR="00D35347"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5347" w:rsidRPr="00071E7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EE0AC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4" w:type="dxa"/>
          </w:tcPr>
          <w:p w14:paraId="02B10972" w14:textId="0251537E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0</w:t>
            </w:r>
            <w:r w:rsidR="00D35347" w:rsidRPr="00071E7A">
              <w:rPr>
                <w:rFonts w:ascii="Angsana New" w:hAnsi="Angsana New"/>
                <w:sz w:val="28"/>
                <w:szCs w:val="28"/>
              </w:rPr>
              <w:t>.</w:t>
            </w:r>
            <w:r w:rsidRPr="00EE0AC0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5CC4093E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7A37D85" w14:textId="6C11547A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2</w:t>
            </w:r>
            <w:r w:rsidR="00D35347" w:rsidRPr="00071E7A">
              <w:rPr>
                <w:rFonts w:ascii="Angsana New" w:hAnsi="Angsana New"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D35347" w:rsidRPr="00071E7A" w14:paraId="0081967B" w14:textId="77777777" w:rsidTr="00486782">
        <w:tc>
          <w:tcPr>
            <w:tcW w:w="1975" w:type="dxa"/>
            <w:hideMark/>
          </w:tcPr>
          <w:p w14:paraId="2ABEACC8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6FF73564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79C83B21" w14:textId="30405EA3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0AC0">
              <w:rPr>
                <w:rFonts w:ascii="Angsana New" w:hAnsi="Angsana New"/>
                <w:sz w:val="28"/>
                <w:szCs w:val="28"/>
              </w:rPr>
              <w:t>13</w:t>
            </w:r>
            <w:r w:rsidR="00D35347"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5347" w:rsidRPr="00071E7A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EE0A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02" w:type="dxa"/>
          </w:tcPr>
          <w:p w14:paraId="1191604B" w14:textId="69A493CF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10</w:t>
            </w:r>
            <w:r w:rsidRPr="00071E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1E7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7E81A" w14:textId="1EED6741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0</w:t>
            </w:r>
            <w:r w:rsidRPr="00071E7A">
              <w:rPr>
                <w:rFonts w:ascii="Angsana New" w:hAnsi="Angsana New"/>
                <w:sz w:val="28"/>
                <w:szCs w:val="28"/>
              </w:rPr>
              <w:t>.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31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FFF288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81103" w14:textId="0FA967DF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071E7A">
              <w:rPr>
                <w:rFonts w:ascii="Angsana New" w:hAnsi="Angsana New"/>
                <w:sz w:val="28"/>
                <w:szCs w:val="28"/>
              </w:rPr>
              <w:t>(</w:t>
            </w:r>
            <w:r w:rsidR="00EE0AC0" w:rsidRPr="00EE0AC0">
              <w:rPr>
                <w:rFonts w:ascii="Angsana New" w:hAnsi="Angsana New"/>
                <w:sz w:val="28"/>
                <w:szCs w:val="28"/>
              </w:rPr>
              <w:t>678</w:t>
            </w:r>
            <w:r w:rsidRPr="00071E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5347" w:rsidRPr="00071E7A" w14:paraId="55BFD653" w14:textId="77777777" w:rsidTr="00486782">
        <w:tc>
          <w:tcPr>
            <w:tcW w:w="3683" w:type="dxa"/>
            <w:gridSpan w:val="2"/>
            <w:hideMark/>
          </w:tcPr>
          <w:p w14:paraId="06769FDD" w14:textId="61610529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1E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เงินปันผลที่จ่ายในปี </w:t>
            </w:r>
            <w:r w:rsidR="00EE0AC0" w:rsidRPr="00EE0AC0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37" w:type="dxa"/>
          </w:tcPr>
          <w:p w14:paraId="0FDF9717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2" w:type="dxa"/>
          </w:tcPr>
          <w:p w14:paraId="0FB3F601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131C1" w14:textId="2D79AF83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35347" w:rsidRPr="00071E7A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110E774A" w14:textId="77777777" w:rsidR="00D35347" w:rsidRPr="00071E7A" w:rsidRDefault="00D35347" w:rsidP="00486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30410" w14:textId="615FC0DC" w:rsidR="00D35347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35347" w:rsidRPr="00071E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</w:tr>
    </w:tbl>
    <w:p w14:paraId="1D54C395" w14:textId="61071523" w:rsidR="00793B32" w:rsidRPr="00071E7A" w:rsidRDefault="00793B32" w:rsidP="00D3534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7C2C29E" w14:textId="35B11E9C" w:rsidR="005A21BF" w:rsidRPr="00071E7A" w:rsidRDefault="005A21BF" w:rsidP="00D3534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6F02022" w14:textId="250DB3E9" w:rsidR="005A21BF" w:rsidRPr="00071E7A" w:rsidRDefault="005A21BF" w:rsidP="00D3534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9BBB947" w14:textId="51BFA525" w:rsidR="005A21BF" w:rsidRPr="00071E7A" w:rsidRDefault="005A21BF" w:rsidP="00D3534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02F59CD" w14:textId="7394F3BF" w:rsidR="005A21BF" w:rsidRPr="00071E7A" w:rsidRDefault="005A21BF" w:rsidP="00D3534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457E444" w14:textId="2ADCE48A" w:rsidR="005A21BF" w:rsidRPr="00071E7A" w:rsidRDefault="005A21BF" w:rsidP="00D3534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841D2" w14:textId="4441FE43" w:rsidR="005A21BF" w:rsidRPr="00071E7A" w:rsidRDefault="005A21BF" w:rsidP="00D3534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AF96218" w14:textId="77777777" w:rsidR="005A21BF" w:rsidRPr="00071E7A" w:rsidRDefault="005A21BF" w:rsidP="00D3534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B11EA59" w14:textId="5FBD0F70" w:rsidR="00F87A71" w:rsidRPr="00071E7A" w:rsidRDefault="000557F2" w:rsidP="00EF4D2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  <w:r w:rsidR="003167BE"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7306167F" w14:textId="64A71554" w:rsidR="005A21BF" w:rsidRPr="00D04C33" w:rsidRDefault="005A21BF" w:rsidP="005A21B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sz w:val="22"/>
          <w:szCs w:val="22"/>
          <w:cs/>
        </w:rPr>
      </w:pPr>
    </w:p>
    <w:p w14:paraId="4B6B6AE5" w14:textId="77777777" w:rsidR="00637728" w:rsidRPr="00071E7A" w:rsidRDefault="00637728" w:rsidP="0063772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72F0BE1C" w14:textId="77777777" w:rsidR="00637728" w:rsidRPr="00D04C33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18BA4018" w14:textId="249F8771" w:rsidR="00637728" w:rsidRPr="00071E7A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071E7A">
        <w:rPr>
          <w:rFonts w:asciiTheme="majorBidi" w:hAnsiTheme="majorBidi" w:cstheme="majorBidi"/>
          <w:sz w:val="28"/>
          <w:szCs w:val="28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1BCF52" w14:textId="77777777" w:rsidR="00637728" w:rsidRPr="00D04C33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62"/>
        <w:gridCol w:w="320"/>
        <w:gridCol w:w="1283"/>
        <w:gridCol w:w="320"/>
        <w:gridCol w:w="1392"/>
      </w:tblGrid>
      <w:tr w:rsidR="00637728" w:rsidRPr="00071E7A" w14:paraId="2A5A3C7D" w14:textId="77777777" w:rsidTr="008D0FDF">
        <w:trPr>
          <w:trHeight w:val="262"/>
          <w:tblHeader/>
        </w:trPr>
        <w:tc>
          <w:tcPr>
            <w:tcW w:w="5862" w:type="dxa"/>
            <w:shd w:val="clear" w:color="auto" w:fill="auto"/>
            <w:vAlign w:val="bottom"/>
          </w:tcPr>
          <w:p w14:paraId="3C399F60" w14:textId="77777777" w:rsidR="00637728" w:rsidRPr="00071E7A" w:rsidRDefault="00637728" w:rsidP="00486782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09A40ABB" w14:textId="77777777" w:rsidR="00637728" w:rsidRPr="00071E7A" w:rsidRDefault="00637728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753C6E23" w14:textId="77777777" w:rsidR="00637728" w:rsidRPr="00071E7A" w:rsidRDefault="00637728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13C77" w:rsidRPr="00071E7A" w14:paraId="6AE7F2CB" w14:textId="77777777" w:rsidTr="008D0FDF">
        <w:trPr>
          <w:trHeight w:val="262"/>
          <w:tblHeader/>
        </w:trPr>
        <w:tc>
          <w:tcPr>
            <w:tcW w:w="5862" w:type="dxa"/>
            <w:shd w:val="clear" w:color="auto" w:fill="auto"/>
            <w:vAlign w:val="bottom"/>
          </w:tcPr>
          <w:p w14:paraId="62CF3FFB" w14:textId="77777777" w:rsidR="00313C77" w:rsidRPr="00071E7A" w:rsidRDefault="00313C77" w:rsidP="00486782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43D65F58" w14:textId="77777777" w:rsidR="00313C77" w:rsidRPr="00071E7A" w:rsidRDefault="00313C77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04CDEC1E" w14:textId="77777777" w:rsidR="00313C77" w:rsidRPr="00071E7A" w:rsidRDefault="00313C77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0FDF" w:rsidRPr="00071E7A" w14:paraId="273B9986" w14:textId="77777777" w:rsidTr="00866F93">
        <w:trPr>
          <w:trHeight w:val="262"/>
          <w:tblHeader/>
        </w:trPr>
        <w:tc>
          <w:tcPr>
            <w:tcW w:w="5862" w:type="dxa"/>
            <w:shd w:val="clear" w:color="auto" w:fill="auto"/>
            <w:vAlign w:val="bottom"/>
          </w:tcPr>
          <w:p w14:paraId="5F5A42EA" w14:textId="66061C86" w:rsidR="008D0FDF" w:rsidRPr="00071E7A" w:rsidRDefault="008D0FDF" w:rsidP="004867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20" w:type="dxa"/>
            <w:vAlign w:val="bottom"/>
          </w:tcPr>
          <w:p w14:paraId="24C5FDE0" w14:textId="77777777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568978A6" w14:textId="31D6F674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20" w:type="dxa"/>
          </w:tcPr>
          <w:p w14:paraId="72E66506" w14:textId="77777777" w:rsidR="008D0FDF" w:rsidRPr="00071E7A" w:rsidRDefault="008D0FDF" w:rsidP="0048678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0BBE8687" w14:textId="5E3EAB51" w:rsidR="008D0FDF" w:rsidRPr="00071E7A" w:rsidRDefault="008D0FDF" w:rsidP="0048678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37728" w:rsidRPr="00071E7A" w14:paraId="65F6F385" w14:textId="77777777" w:rsidTr="008D0FDF">
        <w:trPr>
          <w:trHeight w:val="262"/>
          <w:tblHeader/>
        </w:trPr>
        <w:tc>
          <w:tcPr>
            <w:tcW w:w="5862" w:type="dxa"/>
            <w:shd w:val="clear" w:color="auto" w:fill="auto"/>
          </w:tcPr>
          <w:p w14:paraId="347D712A" w14:textId="77777777" w:rsidR="00637728" w:rsidRPr="00071E7A" w:rsidRDefault="00637728" w:rsidP="004867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320" w:type="dxa"/>
          </w:tcPr>
          <w:p w14:paraId="4B6B16AC" w14:textId="77777777" w:rsidR="00637728" w:rsidRPr="00071E7A" w:rsidRDefault="00637728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6651AA16" w14:textId="77777777" w:rsidR="00637728" w:rsidRPr="00071E7A" w:rsidRDefault="00637728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D0FDF" w:rsidRPr="00071E7A" w14:paraId="1AA55333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4DE913E0" w14:textId="02D53F67" w:rsidR="008D0FDF" w:rsidRPr="00071E7A" w:rsidRDefault="00EE0AC0" w:rsidP="004867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320" w:type="dxa"/>
          </w:tcPr>
          <w:p w14:paraId="01AC5B0F" w14:textId="77777777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6C3A4950" w14:textId="77777777" w:rsidR="008D0FDF" w:rsidRPr="00071E7A" w:rsidRDefault="008D0FDF" w:rsidP="0048678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131B802B" w14:textId="77777777" w:rsidR="008D0FDF" w:rsidRPr="00071E7A" w:rsidRDefault="008D0FDF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110C013" w14:textId="77777777" w:rsidR="008D0FDF" w:rsidRPr="00071E7A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3A72" w:rsidRPr="00071E7A" w14:paraId="3B837CC4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6207920A" w14:textId="7DAA68CD" w:rsidR="000A3A72" w:rsidRPr="00EE0AC0" w:rsidRDefault="000A3A72" w:rsidP="004867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สินทรัพย์ที่วัดด้วยมูลค่ายุติธรรม</w:t>
            </w:r>
          </w:p>
        </w:tc>
        <w:tc>
          <w:tcPr>
            <w:tcW w:w="320" w:type="dxa"/>
          </w:tcPr>
          <w:p w14:paraId="577A662B" w14:textId="77777777" w:rsidR="000A3A72" w:rsidRPr="00071E7A" w:rsidRDefault="000A3A72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0DAE65FA" w14:textId="77777777" w:rsidR="000A3A72" w:rsidRPr="00071E7A" w:rsidRDefault="000A3A72" w:rsidP="0048678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768ADFF0" w14:textId="77777777" w:rsidR="000A3A72" w:rsidRPr="00071E7A" w:rsidRDefault="000A3A72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8BDFC43" w14:textId="77777777" w:rsidR="000A3A72" w:rsidRPr="00071E7A" w:rsidRDefault="000A3A72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3A72" w:rsidRPr="00071E7A" w14:paraId="114098CE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2DC121A4" w14:textId="3CAF65B2" w:rsidR="000A3A72" w:rsidRPr="000A3A72" w:rsidRDefault="000A3A72" w:rsidP="0048678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A3A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320" w:type="dxa"/>
          </w:tcPr>
          <w:p w14:paraId="653449AC" w14:textId="77777777" w:rsidR="000A3A72" w:rsidRPr="00071E7A" w:rsidRDefault="000A3A72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21FB350F" w14:textId="2439D753" w:rsidR="000A3A72" w:rsidRPr="000A3A72" w:rsidRDefault="000A3A72" w:rsidP="000A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320" w:type="dxa"/>
          </w:tcPr>
          <w:p w14:paraId="3D2F57AB" w14:textId="77777777" w:rsidR="000A3A72" w:rsidRPr="00071E7A" w:rsidRDefault="000A3A72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5C42FF14" w14:textId="3B00AF7A" w:rsidR="000A3A72" w:rsidRPr="00071E7A" w:rsidRDefault="000A3A72" w:rsidP="000A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3,237</w:t>
            </w:r>
          </w:p>
        </w:tc>
      </w:tr>
      <w:tr w:rsidR="000A3A72" w:rsidRPr="00071E7A" w14:paraId="17C5F719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4088BDB0" w14:textId="277578B5" w:rsidR="000A3A72" w:rsidRPr="000A3A72" w:rsidRDefault="000A3A72" w:rsidP="0048678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A3A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320" w:type="dxa"/>
          </w:tcPr>
          <w:p w14:paraId="58E1F19C" w14:textId="77777777" w:rsidR="000A3A72" w:rsidRPr="00071E7A" w:rsidRDefault="000A3A72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6EFEE45B" w14:textId="6FC87168" w:rsidR="000A3A72" w:rsidRPr="00071E7A" w:rsidRDefault="000A3A72" w:rsidP="000A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320" w:type="dxa"/>
          </w:tcPr>
          <w:p w14:paraId="438B6C79" w14:textId="77777777" w:rsidR="000A3A72" w:rsidRPr="00071E7A" w:rsidRDefault="000A3A72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56CD29B5" w14:textId="60B4CAA7" w:rsidR="000A3A72" w:rsidRPr="00071E7A" w:rsidRDefault="00AF777A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A3A72" w:rsidRPr="00071E7A" w14:paraId="7EDF72F6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3EDA9F40" w14:textId="77777777" w:rsidR="000A3A72" w:rsidRDefault="000A3A72" w:rsidP="004867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0" w:type="dxa"/>
          </w:tcPr>
          <w:p w14:paraId="641C2181" w14:textId="77777777" w:rsidR="000A3A72" w:rsidRPr="00071E7A" w:rsidRDefault="000A3A72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263E481A" w14:textId="77777777" w:rsidR="000A3A72" w:rsidRPr="00071E7A" w:rsidRDefault="000A3A72" w:rsidP="0048678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3E60D90C" w14:textId="77777777" w:rsidR="000A3A72" w:rsidRPr="00071E7A" w:rsidRDefault="000A3A72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47385C4" w14:textId="77777777" w:rsidR="000A3A72" w:rsidRPr="00071E7A" w:rsidRDefault="000A3A72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51CE14EC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53758B24" w14:textId="210C97EC" w:rsidR="008D0FDF" w:rsidRPr="00071E7A" w:rsidRDefault="008D0FDF" w:rsidP="004867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</w:t>
            </w:r>
            <w:r w:rsidR="00340C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ไม่ได้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320" w:type="dxa"/>
          </w:tcPr>
          <w:p w14:paraId="5F67C615" w14:textId="77777777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7423D85D" w14:textId="77777777" w:rsidR="008D0FDF" w:rsidRPr="00071E7A" w:rsidRDefault="008D0FDF" w:rsidP="0048678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1E305508" w14:textId="77777777" w:rsidR="008D0FDF" w:rsidRPr="00071E7A" w:rsidRDefault="008D0FDF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F3AE774" w14:textId="77777777" w:rsidR="008D0FDF" w:rsidRPr="00071E7A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21C2169A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6A057C05" w14:textId="77777777" w:rsidR="008D0FDF" w:rsidRPr="00071E7A" w:rsidRDefault="008D0FDF" w:rsidP="0048678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6F73C74C" w14:textId="77777777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</w:tcPr>
          <w:p w14:paraId="37EB71BC" w14:textId="048D702D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0" w:type="dxa"/>
            <w:shd w:val="clear" w:color="auto" w:fill="auto"/>
          </w:tcPr>
          <w:p w14:paraId="5E770ABE" w14:textId="77777777" w:rsidR="008D0FDF" w:rsidRPr="00071E7A" w:rsidRDefault="008D0FDF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7E405E0" w14:textId="4AA89224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0FDF" w:rsidRPr="00071E7A" w14:paraId="05FD6C9B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2DE9DC93" w14:textId="77777777" w:rsidR="008D0FDF" w:rsidRPr="00071E7A" w:rsidRDefault="008D0FDF" w:rsidP="00071E7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7FBFC9F1" w14:textId="77777777" w:rsidR="008D0FDF" w:rsidRPr="00071E7A" w:rsidRDefault="008D0FDF" w:rsidP="00071E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</w:tcPr>
          <w:p w14:paraId="3E1609D1" w14:textId="2E49A5ED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0" w:type="dxa"/>
            <w:shd w:val="clear" w:color="auto" w:fill="auto"/>
          </w:tcPr>
          <w:p w14:paraId="6E836B71" w14:textId="77777777" w:rsidR="008D0FDF" w:rsidRPr="00071E7A" w:rsidRDefault="008D0FDF" w:rsidP="00071E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2BDCA0F" w14:textId="394879C1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0FDF" w:rsidRPr="00071E7A" w14:paraId="6E107780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663C30E7" w14:textId="77777777" w:rsidR="008D0FDF" w:rsidRPr="00071E7A" w:rsidRDefault="008D0FDF" w:rsidP="0048678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20" w:type="dxa"/>
          </w:tcPr>
          <w:p w14:paraId="2E2CE968" w14:textId="77777777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</w:tcPr>
          <w:p w14:paraId="17CC7B4B" w14:textId="77777777" w:rsidR="008D0FDF" w:rsidRPr="00071E7A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  <w:shd w:val="clear" w:color="auto" w:fill="auto"/>
          </w:tcPr>
          <w:p w14:paraId="1AA2A186" w14:textId="77777777" w:rsidR="008D0FDF" w:rsidRPr="00071E7A" w:rsidRDefault="008D0FDF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C1B4AC6" w14:textId="77777777" w:rsidR="008D0FDF" w:rsidRPr="00071E7A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682D8F33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08C56729" w14:textId="48FDCF8B" w:rsidR="008D0FDF" w:rsidRPr="00071E7A" w:rsidRDefault="00EE0AC0" w:rsidP="004867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320" w:type="dxa"/>
          </w:tcPr>
          <w:p w14:paraId="1813348A" w14:textId="77777777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</w:tcPr>
          <w:p w14:paraId="3725587B" w14:textId="77777777" w:rsidR="008D0FDF" w:rsidRPr="00071E7A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  <w:shd w:val="clear" w:color="auto" w:fill="auto"/>
          </w:tcPr>
          <w:p w14:paraId="2EC02DF1" w14:textId="77777777" w:rsidR="008D0FDF" w:rsidRPr="00071E7A" w:rsidRDefault="008D0FDF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DAF466D" w14:textId="77777777" w:rsidR="008D0FDF" w:rsidRPr="00071E7A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0815DFE1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36DB7BEF" w14:textId="77777777" w:rsidR="008D0FDF" w:rsidRPr="00071E7A" w:rsidRDefault="008D0FDF" w:rsidP="00486782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1D2E4296" w14:textId="77777777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</w:tcPr>
          <w:p w14:paraId="6BA16732" w14:textId="77777777" w:rsidR="008D0FDF" w:rsidRPr="00071E7A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  <w:shd w:val="clear" w:color="auto" w:fill="auto"/>
          </w:tcPr>
          <w:p w14:paraId="2A00D699" w14:textId="77777777" w:rsidR="008D0FDF" w:rsidRPr="00071E7A" w:rsidRDefault="008D0FDF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D357D53" w14:textId="77777777" w:rsidR="008D0FDF" w:rsidRPr="00071E7A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201DAAA6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4A3A5EA1" w14:textId="77777777" w:rsidR="008D0FDF" w:rsidRPr="00071E7A" w:rsidRDefault="008D0FDF" w:rsidP="0048678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3C4D208D" w14:textId="77777777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</w:tcPr>
          <w:p w14:paraId="7ACB5B7C" w14:textId="77777777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0" w:type="dxa"/>
            <w:shd w:val="clear" w:color="auto" w:fill="auto"/>
          </w:tcPr>
          <w:p w14:paraId="6681B0E9" w14:textId="77777777" w:rsidR="008D0FDF" w:rsidRPr="00071E7A" w:rsidRDefault="008D0FDF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86CC712" w14:textId="095B9258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0FDF" w:rsidRPr="00071E7A" w14:paraId="4AA536C8" w14:textId="77777777" w:rsidTr="00866F93">
        <w:trPr>
          <w:trHeight w:val="262"/>
        </w:trPr>
        <w:tc>
          <w:tcPr>
            <w:tcW w:w="5862" w:type="dxa"/>
            <w:shd w:val="clear" w:color="auto" w:fill="auto"/>
          </w:tcPr>
          <w:p w14:paraId="2D28631E" w14:textId="77777777" w:rsidR="008D0FDF" w:rsidRPr="00071E7A" w:rsidRDefault="008D0FDF" w:rsidP="0048678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016F5450" w14:textId="77777777" w:rsidR="008D0FDF" w:rsidRPr="00071E7A" w:rsidRDefault="008D0FDF" w:rsidP="00486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</w:tcPr>
          <w:p w14:paraId="7F04027C" w14:textId="2E11F2A3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0" w:type="dxa"/>
            <w:shd w:val="clear" w:color="auto" w:fill="auto"/>
          </w:tcPr>
          <w:p w14:paraId="57E04249" w14:textId="77777777" w:rsidR="008D0FDF" w:rsidRPr="00071E7A" w:rsidRDefault="008D0FDF" w:rsidP="00486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15BD272" w14:textId="77777777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812CB26" w14:textId="77777777" w:rsidR="00637728" w:rsidRPr="00D04C33" w:rsidRDefault="00637728" w:rsidP="00610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62"/>
        <w:gridCol w:w="320"/>
        <w:gridCol w:w="1283"/>
        <w:gridCol w:w="320"/>
        <w:gridCol w:w="1392"/>
      </w:tblGrid>
      <w:tr w:rsidR="00313C77" w:rsidRPr="00071E7A" w14:paraId="0C8291C0" w14:textId="77777777" w:rsidTr="008D0FDF">
        <w:trPr>
          <w:trHeight w:val="275"/>
          <w:tblHeader/>
        </w:trPr>
        <w:tc>
          <w:tcPr>
            <w:tcW w:w="5862" w:type="dxa"/>
            <w:shd w:val="clear" w:color="auto" w:fill="auto"/>
            <w:vAlign w:val="bottom"/>
          </w:tcPr>
          <w:p w14:paraId="392BEF77" w14:textId="77777777" w:rsidR="00313C77" w:rsidRPr="00071E7A" w:rsidRDefault="00313C77" w:rsidP="00DF50E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658E89C9" w14:textId="77777777" w:rsidR="00313C77" w:rsidRPr="00071E7A" w:rsidRDefault="00313C77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2848D0E4" w14:textId="53D40920" w:rsidR="00313C77" w:rsidRPr="00071E7A" w:rsidRDefault="00313C77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071E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13C77" w:rsidRPr="00071E7A" w14:paraId="511FABE9" w14:textId="77777777" w:rsidTr="008D0FDF">
        <w:trPr>
          <w:trHeight w:val="275"/>
          <w:tblHeader/>
        </w:trPr>
        <w:tc>
          <w:tcPr>
            <w:tcW w:w="5862" w:type="dxa"/>
            <w:shd w:val="clear" w:color="auto" w:fill="auto"/>
            <w:vAlign w:val="bottom"/>
          </w:tcPr>
          <w:p w14:paraId="081E1AD7" w14:textId="77777777" w:rsidR="00313C77" w:rsidRPr="00071E7A" w:rsidRDefault="00313C77" w:rsidP="00DF50E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05F86467" w14:textId="77777777" w:rsidR="00313C77" w:rsidRPr="00071E7A" w:rsidRDefault="00313C77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25308309" w14:textId="77777777" w:rsidR="00313C77" w:rsidRPr="00071E7A" w:rsidRDefault="00313C77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0FDF" w:rsidRPr="00071E7A" w14:paraId="130EBF96" w14:textId="77777777" w:rsidTr="00481F1E">
        <w:trPr>
          <w:trHeight w:val="275"/>
          <w:tblHeader/>
        </w:trPr>
        <w:tc>
          <w:tcPr>
            <w:tcW w:w="5862" w:type="dxa"/>
            <w:shd w:val="clear" w:color="auto" w:fill="auto"/>
            <w:vAlign w:val="bottom"/>
          </w:tcPr>
          <w:p w14:paraId="4712F9F6" w14:textId="6218F1A2" w:rsidR="008D0FDF" w:rsidRPr="00071E7A" w:rsidRDefault="008D0FDF" w:rsidP="00DF50E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20" w:type="dxa"/>
            <w:vAlign w:val="bottom"/>
          </w:tcPr>
          <w:p w14:paraId="3E0C36EC" w14:textId="77777777" w:rsidR="008D0FDF" w:rsidRPr="00071E7A" w:rsidRDefault="008D0FDF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52434DA1" w14:textId="7AA9AAB8" w:rsidR="008D0FDF" w:rsidRPr="00071E7A" w:rsidRDefault="008D0FDF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20" w:type="dxa"/>
          </w:tcPr>
          <w:p w14:paraId="7B0606BB" w14:textId="77777777" w:rsidR="008D0FDF" w:rsidRPr="00071E7A" w:rsidRDefault="008D0FDF" w:rsidP="00DF50E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313D2DB1" w14:textId="3D0241A4" w:rsidR="008D0FDF" w:rsidRPr="00071E7A" w:rsidRDefault="008D0FDF" w:rsidP="00DF50E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13C77" w:rsidRPr="00071E7A" w14:paraId="6C5F4AD2" w14:textId="77777777" w:rsidTr="008D0FDF">
        <w:trPr>
          <w:trHeight w:val="275"/>
          <w:tblHeader/>
        </w:trPr>
        <w:tc>
          <w:tcPr>
            <w:tcW w:w="5862" w:type="dxa"/>
            <w:shd w:val="clear" w:color="auto" w:fill="auto"/>
          </w:tcPr>
          <w:p w14:paraId="37D8A0A1" w14:textId="77777777" w:rsidR="00313C77" w:rsidRPr="00071E7A" w:rsidRDefault="00313C77" w:rsidP="00DF50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320" w:type="dxa"/>
          </w:tcPr>
          <w:p w14:paraId="0C9710BD" w14:textId="77777777" w:rsidR="00313C77" w:rsidRPr="00071E7A" w:rsidRDefault="00313C77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1A69EABE" w14:textId="77777777" w:rsidR="00313C77" w:rsidRPr="00071E7A" w:rsidRDefault="00313C77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D0FDF" w:rsidRPr="00071E7A" w14:paraId="473F4F03" w14:textId="77777777" w:rsidTr="00481F1E">
        <w:trPr>
          <w:trHeight w:val="275"/>
        </w:trPr>
        <w:tc>
          <w:tcPr>
            <w:tcW w:w="5862" w:type="dxa"/>
            <w:shd w:val="clear" w:color="auto" w:fill="auto"/>
          </w:tcPr>
          <w:p w14:paraId="1EC6454A" w14:textId="30B9D648" w:rsidR="008D0FDF" w:rsidRPr="00071E7A" w:rsidRDefault="00EE0AC0" w:rsidP="00DF50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320" w:type="dxa"/>
          </w:tcPr>
          <w:p w14:paraId="375CEA0C" w14:textId="77777777" w:rsidR="008D0FDF" w:rsidRPr="00071E7A" w:rsidRDefault="008D0FDF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199ECC25" w14:textId="77777777" w:rsidR="008D0FDF" w:rsidRPr="00071E7A" w:rsidRDefault="008D0FDF" w:rsidP="00DF50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7C0A6421" w14:textId="77777777" w:rsidR="008D0FDF" w:rsidRPr="00071E7A" w:rsidRDefault="008D0FDF" w:rsidP="00DF5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5B04B23" w14:textId="77777777" w:rsidR="008D0FDF" w:rsidRPr="00071E7A" w:rsidRDefault="008D0FDF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77C04FEC" w14:textId="77777777" w:rsidTr="00481F1E">
        <w:trPr>
          <w:trHeight w:val="275"/>
        </w:trPr>
        <w:tc>
          <w:tcPr>
            <w:tcW w:w="5862" w:type="dxa"/>
            <w:shd w:val="clear" w:color="auto" w:fill="auto"/>
          </w:tcPr>
          <w:p w14:paraId="62C70300" w14:textId="77777777" w:rsidR="008D0FDF" w:rsidRPr="00071E7A" w:rsidRDefault="008D0FDF" w:rsidP="00DF50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07CAF9D6" w14:textId="77777777" w:rsidR="008D0FDF" w:rsidRPr="00071E7A" w:rsidRDefault="008D0FDF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2A468022" w14:textId="77777777" w:rsidR="008D0FDF" w:rsidRPr="00071E7A" w:rsidRDefault="008D0FDF" w:rsidP="00DF50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6DAE6381" w14:textId="77777777" w:rsidR="008D0FDF" w:rsidRPr="00071E7A" w:rsidRDefault="008D0FDF" w:rsidP="00DF5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562C2CD2" w14:textId="77777777" w:rsidR="008D0FDF" w:rsidRPr="00071E7A" w:rsidRDefault="008D0FDF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1BAECDA3" w14:textId="77777777" w:rsidTr="00481F1E">
        <w:trPr>
          <w:trHeight w:val="275"/>
        </w:trPr>
        <w:tc>
          <w:tcPr>
            <w:tcW w:w="5862" w:type="dxa"/>
            <w:shd w:val="clear" w:color="auto" w:fill="auto"/>
          </w:tcPr>
          <w:p w14:paraId="154D981F" w14:textId="77777777" w:rsidR="008D0FDF" w:rsidRPr="00071E7A" w:rsidRDefault="008D0FDF" w:rsidP="00071E7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5CD1ACFC" w14:textId="77777777" w:rsidR="008D0FDF" w:rsidRPr="00071E7A" w:rsidRDefault="008D0FDF" w:rsidP="00071E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6281D3E2" w14:textId="77A207FB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0" w:type="dxa"/>
          </w:tcPr>
          <w:p w14:paraId="29AA6DDB" w14:textId="77777777" w:rsidR="008D0FDF" w:rsidRPr="00071E7A" w:rsidRDefault="008D0FDF" w:rsidP="00071E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0A45327E" w14:textId="16C325D7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0FDF" w:rsidRPr="00071E7A" w14:paraId="6A755302" w14:textId="77777777" w:rsidTr="00481F1E">
        <w:trPr>
          <w:trHeight w:val="275"/>
        </w:trPr>
        <w:tc>
          <w:tcPr>
            <w:tcW w:w="5862" w:type="dxa"/>
            <w:shd w:val="clear" w:color="auto" w:fill="auto"/>
          </w:tcPr>
          <w:p w14:paraId="1C13B318" w14:textId="77777777" w:rsidR="008D0FDF" w:rsidRPr="00071E7A" w:rsidRDefault="008D0FDF" w:rsidP="00DF50E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20" w:type="dxa"/>
          </w:tcPr>
          <w:p w14:paraId="3ACA6122" w14:textId="77777777" w:rsidR="008D0FDF" w:rsidRPr="00071E7A" w:rsidRDefault="008D0FDF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5CC8314A" w14:textId="77777777" w:rsidR="008D0FDF" w:rsidRPr="00071E7A" w:rsidRDefault="008D0FDF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0717DEA8" w14:textId="77777777" w:rsidR="008D0FDF" w:rsidRPr="00071E7A" w:rsidRDefault="008D0FDF" w:rsidP="00DF5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9C58B14" w14:textId="77777777" w:rsidR="008D0FDF" w:rsidRPr="00071E7A" w:rsidRDefault="008D0FDF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1CA8" w:rsidRPr="00071E7A" w14:paraId="71BAB411" w14:textId="77777777" w:rsidTr="00481F1E">
        <w:trPr>
          <w:trHeight w:val="275"/>
        </w:trPr>
        <w:tc>
          <w:tcPr>
            <w:tcW w:w="5862" w:type="dxa"/>
            <w:shd w:val="clear" w:color="auto" w:fill="auto"/>
          </w:tcPr>
          <w:p w14:paraId="1A4F4928" w14:textId="77777777" w:rsidR="00C51CA8" w:rsidRPr="00071E7A" w:rsidRDefault="00C51CA8" w:rsidP="00DF50E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20" w:type="dxa"/>
          </w:tcPr>
          <w:p w14:paraId="6EB63728" w14:textId="77777777" w:rsidR="00C51CA8" w:rsidRPr="00071E7A" w:rsidRDefault="00C51CA8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5F6ED923" w14:textId="77777777" w:rsidR="00C51CA8" w:rsidRPr="00071E7A" w:rsidRDefault="00C51CA8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3A8D0B3A" w14:textId="77777777" w:rsidR="00C51CA8" w:rsidRPr="00071E7A" w:rsidRDefault="00C51CA8" w:rsidP="00DF5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FF47F0B" w14:textId="77777777" w:rsidR="00C51CA8" w:rsidRPr="00071E7A" w:rsidRDefault="00C51CA8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51E3EB27" w14:textId="77777777" w:rsidTr="00481F1E">
        <w:trPr>
          <w:trHeight w:val="275"/>
        </w:trPr>
        <w:tc>
          <w:tcPr>
            <w:tcW w:w="5862" w:type="dxa"/>
            <w:shd w:val="clear" w:color="auto" w:fill="auto"/>
          </w:tcPr>
          <w:p w14:paraId="31FE5E47" w14:textId="115002ED" w:rsidR="008D0FDF" w:rsidRPr="00071E7A" w:rsidRDefault="00EE0AC0" w:rsidP="00DF50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320" w:type="dxa"/>
          </w:tcPr>
          <w:p w14:paraId="06738883" w14:textId="77777777" w:rsidR="008D0FDF" w:rsidRPr="00071E7A" w:rsidRDefault="008D0FDF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1AE2945E" w14:textId="77777777" w:rsidR="008D0FDF" w:rsidRPr="00071E7A" w:rsidRDefault="008D0FDF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01628862" w14:textId="77777777" w:rsidR="008D0FDF" w:rsidRPr="00071E7A" w:rsidRDefault="008D0FDF" w:rsidP="00DF5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C16CDDA" w14:textId="77777777" w:rsidR="008D0FDF" w:rsidRPr="00071E7A" w:rsidRDefault="008D0FDF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15D24445" w14:textId="77777777" w:rsidTr="00481F1E">
        <w:trPr>
          <w:trHeight w:val="275"/>
        </w:trPr>
        <w:tc>
          <w:tcPr>
            <w:tcW w:w="5862" w:type="dxa"/>
            <w:shd w:val="clear" w:color="auto" w:fill="auto"/>
          </w:tcPr>
          <w:p w14:paraId="2FC11CFF" w14:textId="77777777" w:rsidR="008D0FDF" w:rsidRPr="00071E7A" w:rsidRDefault="008D0FDF" w:rsidP="00DF50EA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1E8236B5" w14:textId="77777777" w:rsidR="008D0FDF" w:rsidRPr="00071E7A" w:rsidRDefault="008D0FDF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40919A5F" w14:textId="77777777" w:rsidR="008D0FDF" w:rsidRPr="00071E7A" w:rsidRDefault="008D0FDF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" w:type="dxa"/>
          </w:tcPr>
          <w:p w14:paraId="2CDBFCE3" w14:textId="77777777" w:rsidR="008D0FDF" w:rsidRPr="00071E7A" w:rsidRDefault="008D0FDF" w:rsidP="00DF5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0E816A28" w14:textId="77777777" w:rsidR="008D0FDF" w:rsidRPr="00071E7A" w:rsidRDefault="008D0FDF" w:rsidP="00DF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FDF" w:rsidRPr="00071E7A" w14:paraId="0330CB55" w14:textId="77777777" w:rsidTr="00481F1E">
        <w:trPr>
          <w:trHeight w:val="275"/>
        </w:trPr>
        <w:tc>
          <w:tcPr>
            <w:tcW w:w="5862" w:type="dxa"/>
            <w:shd w:val="clear" w:color="auto" w:fill="auto"/>
          </w:tcPr>
          <w:p w14:paraId="3E91C656" w14:textId="77777777" w:rsidR="008D0FDF" w:rsidRPr="00071E7A" w:rsidRDefault="008D0FDF" w:rsidP="00DF50E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79729EB7" w14:textId="77777777" w:rsidR="008D0FDF" w:rsidRPr="00071E7A" w:rsidRDefault="008D0FDF" w:rsidP="00DF50E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2935296D" w14:textId="77777777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0" w:type="dxa"/>
          </w:tcPr>
          <w:p w14:paraId="778307D8" w14:textId="77777777" w:rsidR="008D0FDF" w:rsidRPr="00071E7A" w:rsidRDefault="008D0FDF" w:rsidP="00DF5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78D0F415" w14:textId="78D683E9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0FDF" w:rsidRPr="00071E7A" w14:paraId="2F41BBFA" w14:textId="77777777" w:rsidTr="00481F1E">
        <w:trPr>
          <w:trHeight w:val="275"/>
        </w:trPr>
        <w:tc>
          <w:tcPr>
            <w:tcW w:w="5862" w:type="dxa"/>
            <w:shd w:val="clear" w:color="auto" w:fill="auto"/>
          </w:tcPr>
          <w:p w14:paraId="01F53F8B" w14:textId="77777777" w:rsidR="008D0FDF" w:rsidRPr="00071E7A" w:rsidRDefault="008D0FDF" w:rsidP="00313C7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38936BCD" w14:textId="77777777" w:rsidR="008D0FDF" w:rsidRPr="00071E7A" w:rsidRDefault="008D0FDF" w:rsidP="00313C7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</w:tcPr>
          <w:p w14:paraId="4FAF5888" w14:textId="14F3B96E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071E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0" w:type="dxa"/>
          </w:tcPr>
          <w:p w14:paraId="14E4496D" w14:textId="77777777" w:rsidR="008D0FDF" w:rsidRPr="00071E7A" w:rsidRDefault="008D0FDF" w:rsidP="00313C7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4E1A348" w14:textId="59FE05B1" w:rsidR="008D0FDF" w:rsidRPr="00071E7A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255B7B0" w14:textId="77777777" w:rsidR="00340C7A" w:rsidRDefault="00340C7A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780CD34" w14:textId="6000BEFD" w:rsidR="00637728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2AD57643" w14:textId="77777777" w:rsidR="00991590" w:rsidRDefault="00991590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AD73CBD" w14:textId="47AF4ACD" w:rsidR="00832F30" w:rsidRPr="00991590" w:rsidRDefault="00832F30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991590">
        <w:rPr>
          <w:rFonts w:ascii="Angsana New" w:hAnsi="Angsana New" w:hint="cs"/>
          <w:sz w:val="28"/>
          <w:szCs w:val="28"/>
          <w:cs/>
        </w:rPr>
        <w:t xml:space="preserve">กลุ่มบริษัทมีวิธีการและสมมุติฐานในการประเมินมูลค่ายุติธรรมของเครื่องมือทางการเงิน ดังนี้ </w:t>
      </w:r>
    </w:p>
    <w:p w14:paraId="5259FF3D" w14:textId="20DFFBA0" w:rsidR="00FF7E91" w:rsidRPr="00FF7E91" w:rsidRDefault="00FF7E91" w:rsidP="00FF7E91">
      <w:pPr>
        <w:pStyle w:val="block"/>
        <w:numPr>
          <w:ilvl w:val="0"/>
          <w:numId w:val="42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มูลค่า</w:t>
      </w:r>
      <w:r w:rsidRPr="00991590">
        <w:rPr>
          <w:rFonts w:ascii="Angsana New" w:hAnsi="Angsana New"/>
          <w:sz w:val="28"/>
          <w:szCs w:val="28"/>
          <w:cs/>
          <w:lang w:bidi="th-TH"/>
        </w:rPr>
        <w:t>ยุติธรรมของเงินลงทุน</w:t>
      </w:r>
      <w:r>
        <w:rPr>
          <w:rFonts w:ascii="Angsana New" w:hAnsi="Angsana New" w:hint="cs"/>
          <w:sz w:val="28"/>
          <w:szCs w:val="28"/>
          <w:cs/>
          <w:lang w:bidi="th-TH"/>
        </w:rPr>
        <w:t>ผ่านกำไรขาดทุนประเภทกองทุนรวม ใช้มูลค่าสินทรัพย์สุทธิ ณ วันที่รายงาน</w:t>
      </w:r>
    </w:p>
    <w:p w14:paraId="380C06AA" w14:textId="488E3325" w:rsidR="003772CA" w:rsidRPr="003772CA" w:rsidDel="001A6CC8" w:rsidRDefault="00FF7E91" w:rsidP="003772CA">
      <w:pPr>
        <w:pStyle w:val="block"/>
        <w:numPr>
          <w:ilvl w:val="0"/>
          <w:numId w:val="42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มูลค่า</w:t>
      </w:r>
      <w:r w:rsidRPr="00991590">
        <w:rPr>
          <w:rFonts w:ascii="Angsana New" w:hAnsi="Angsana New"/>
          <w:sz w:val="28"/>
          <w:szCs w:val="28"/>
          <w:cs/>
          <w:lang w:bidi="th-TH"/>
        </w:rPr>
        <w:t>ยุติธรรมของเงินลงทุนในตราสารทุนวัดด้วยมูลค่ายุติธรรมผ่านกำไรขาดทุนเบ็ดเสร็จอื่น อ้างอิงจากราคาซื้อขายจาก</w:t>
      </w:r>
      <w:r w:rsidR="003772CA" w:rsidRPr="00991590">
        <w:rPr>
          <w:rFonts w:ascii="Angsana New" w:hAnsi="Angsana New"/>
          <w:sz w:val="28"/>
          <w:szCs w:val="28"/>
          <w:cs/>
          <w:lang w:bidi="th-TH"/>
        </w:rPr>
        <w:t>การประเมินมูลค่ายุติธรรมของบริษัทครั้งล่าสุดในระหว่างปี</w:t>
      </w:r>
    </w:p>
    <w:p w14:paraId="489BD85C" w14:textId="6D96AFD4" w:rsidR="00FF7E91" w:rsidRPr="00FF7E91" w:rsidDel="001A6CC8" w:rsidRDefault="00FF7E91" w:rsidP="00FF7E91">
      <w:pPr>
        <w:pStyle w:val="block"/>
        <w:numPr>
          <w:ilvl w:val="0"/>
          <w:numId w:val="42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มูลค่า</w:t>
      </w:r>
      <w:r w:rsidRPr="00991590">
        <w:rPr>
          <w:rFonts w:ascii="Angsana New" w:hAnsi="Angsana New"/>
          <w:sz w:val="28"/>
          <w:szCs w:val="28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335C6E04" w14:textId="77777777" w:rsidR="00D15ACF" w:rsidRPr="00D15ACF" w:rsidRDefault="00D15ACF" w:rsidP="00D15ACF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60AA4FCB" w14:textId="1FC22AFF" w:rsidR="006106CA" w:rsidRDefault="00D15ACF" w:rsidP="00D1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15ACF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มูลค่ายุติธรรมของเงินลงทุนในตราสารทุนวัดมูลค่าด้วยมูลค่ายุติธรรมผ่านกำไรขาดทุนเบ็ดเสร็จอื่น อ้างอิงจากราคาซื้อขายจากการประเมินมูลค่ายุติธรรมล่าสุดของกลุ่มบริษัทในระหว่างปี</w:t>
      </w:r>
    </w:p>
    <w:p w14:paraId="76F82D3C" w14:textId="77777777" w:rsidR="00D15ACF" w:rsidRPr="00D15ACF" w:rsidDel="001A6CC8" w:rsidRDefault="00D15ACF" w:rsidP="00D1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B0095" w14:textId="77777777" w:rsidR="00637728" w:rsidRPr="00071E7A" w:rsidRDefault="00637728" w:rsidP="0063772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</w:t>
      </w:r>
    </w:p>
    <w:p w14:paraId="0EF1F7B9" w14:textId="77777777" w:rsidR="00637728" w:rsidRPr="00071E7A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B93265" w14:textId="77777777" w:rsidR="00637728" w:rsidRPr="00071E7A" w:rsidRDefault="00637728" w:rsidP="00637728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22CF43C1" w14:textId="77777777" w:rsidR="00637728" w:rsidRPr="00071E7A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670EB8" w14:textId="77777777" w:rsidR="00637728" w:rsidRPr="00071E7A" w:rsidRDefault="00637728" w:rsidP="0063772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8387C0" w14:textId="3BEE6461" w:rsidR="00C51CA8" w:rsidRDefault="00C51CA8" w:rsidP="0063772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8DB6C7" w14:textId="2EA9CC75" w:rsidR="00AF444E" w:rsidRDefault="00AF444E" w:rsidP="0063772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156804" w14:textId="77777777" w:rsidR="00AF444E" w:rsidRDefault="00AF444E" w:rsidP="00637728">
      <w:pPr>
        <w:spacing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</w:rPr>
      </w:pPr>
    </w:p>
    <w:p w14:paraId="70F3D539" w14:textId="77777777" w:rsidR="00637728" w:rsidRPr="00071E7A" w:rsidRDefault="00637728" w:rsidP="0063772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547E5D7" w14:textId="77777777" w:rsidR="00637728" w:rsidRPr="00071E7A" w:rsidRDefault="00637728" w:rsidP="0063772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2495155" w14:textId="4D74B154" w:rsidR="00637728" w:rsidRPr="00071E7A" w:rsidRDefault="00637728" w:rsidP="0063772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</w:p>
    <w:p w14:paraId="626FC316" w14:textId="77777777" w:rsidR="006106CA" w:rsidRDefault="006106CA" w:rsidP="00C5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92431E3" w14:textId="24279103" w:rsidR="00637728" w:rsidRPr="00071E7A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5C9AC142" w14:textId="77777777" w:rsidR="00637728" w:rsidRPr="00071E7A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7F4DB1E" w14:textId="77777777" w:rsidR="00637728" w:rsidRPr="00071E7A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หากลูกค้าหรือคู่สัญญาตามเครื่องมือทาง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การเงินไม่สามารถปฏิบัติตามภาระผูกพันตามสัญญา</w:t>
      </w:r>
    </w:p>
    <w:p w14:paraId="57AC3282" w14:textId="77777777" w:rsidR="00C51CA8" w:rsidRPr="00071E7A" w:rsidRDefault="00C51CA8" w:rsidP="00AF444E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 w:hint="cs"/>
          <w:sz w:val="28"/>
          <w:szCs w:val="28"/>
          <w:rtl/>
          <w:cs/>
        </w:rPr>
      </w:pPr>
    </w:p>
    <w:p w14:paraId="4E4ECBDA" w14:textId="2E5523D0" w:rsidR="00637728" w:rsidRPr="00071E7A" w:rsidRDefault="00637728" w:rsidP="00637728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</w:rPr>
        <w:t>(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 xml:space="preserve">)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3FEF47A2" w14:textId="77777777" w:rsidR="00637728" w:rsidRPr="00071E7A" w:rsidRDefault="00637728" w:rsidP="00637728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599BD8BC" w14:textId="77777777" w:rsidR="00637728" w:rsidRPr="00071E7A" w:rsidRDefault="00637728" w:rsidP="00637728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72BEC9F9" w14:textId="77777777" w:rsidR="00C51CA8" w:rsidRPr="00071E7A" w:rsidRDefault="00C51CA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20BAA183" w14:textId="35340748" w:rsidR="00637728" w:rsidRPr="00071E7A" w:rsidRDefault="00637728" w:rsidP="00637728">
      <w:pPr>
        <w:pStyle w:val="block"/>
        <w:spacing w:after="0" w:line="240" w:lineRule="auto"/>
        <w:ind w:left="1260" w:right="-7" w:hanging="45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</w:rPr>
        <w:t>(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071E7A">
        <w:rPr>
          <w:rFonts w:asciiTheme="majorBidi" w:hAnsiTheme="majorBidi" w:cstheme="majorBidi"/>
          <w:sz w:val="28"/>
          <w:szCs w:val="28"/>
        </w:rPr>
        <w:t>)</w:t>
      </w:r>
      <w:r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การค้ำประกัน</w:t>
      </w:r>
    </w:p>
    <w:p w14:paraId="32D2DAC2" w14:textId="77777777" w:rsidR="00637728" w:rsidRPr="00071E7A" w:rsidRDefault="00637728" w:rsidP="00637728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F18D8" w14:textId="4EEFB3DF" w:rsidR="00637728" w:rsidRPr="00071E7A" w:rsidRDefault="00637728" w:rsidP="00637728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071E7A">
        <w:rPr>
          <w:rFonts w:asciiTheme="majorBidi" w:hAnsiTheme="majorBidi" w:cstheme="majorBidi"/>
          <w:sz w:val="28"/>
          <w:szCs w:val="28"/>
        </w:rPr>
        <w:t>(</w:t>
      </w:r>
      <w:r w:rsidRPr="00071E7A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17</w:t>
      </w:r>
      <w:r w:rsidRPr="00071E7A">
        <w:rPr>
          <w:rFonts w:asciiTheme="majorBidi" w:hAnsiTheme="majorBidi" w:cstheme="majorBidi"/>
          <w:sz w:val="28"/>
          <w:szCs w:val="28"/>
        </w:rPr>
        <w:t>)</w:t>
      </w:r>
    </w:p>
    <w:p w14:paraId="6A090489" w14:textId="77777777" w:rsidR="00637728" w:rsidRPr="00071E7A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FFF573" w14:textId="279FFEEA" w:rsidR="00637728" w:rsidRPr="00071E7A" w:rsidRDefault="00637728" w:rsidP="00637728">
      <w:pPr>
        <w:pStyle w:val="ListParagraph"/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  <w:r w:rsidRPr="00071E7A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54783C61" w14:textId="77777777" w:rsidR="00637728" w:rsidRPr="00071E7A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B13BF8" w14:textId="77777777" w:rsidR="00637728" w:rsidRPr="00071E7A" w:rsidRDefault="00637728" w:rsidP="00637728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และลดผลกระทบจากความผันผวนในกระแสเงินสด </w:t>
      </w:r>
    </w:p>
    <w:p w14:paraId="61564DB1" w14:textId="58092CEE" w:rsidR="00637728" w:rsidRDefault="00637728" w:rsidP="00637728">
      <w:pPr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0D89AA" w14:textId="69672B7A" w:rsidR="00AF444E" w:rsidRDefault="00AF444E" w:rsidP="00637728">
      <w:pPr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FBD6BD" w14:textId="1969EE53" w:rsidR="00AF444E" w:rsidRDefault="00AF444E" w:rsidP="00637728">
      <w:pPr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E89B94" w14:textId="69A543CC" w:rsidR="00AF444E" w:rsidRDefault="00AF444E" w:rsidP="00637728">
      <w:pPr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26CA72" w14:textId="5F312904" w:rsidR="00AF444E" w:rsidRDefault="00AF444E" w:rsidP="00637728">
      <w:pPr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EF6CC5" w14:textId="6C94D92B" w:rsidR="00637728" w:rsidRDefault="00637728" w:rsidP="00637728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55C3AB0" w14:textId="77777777" w:rsidR="0046523F" w:rsidRPr="00071E7A" w:rsidRDefault="0046523F" w:rsidP="00637728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68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1063"/>
        <w:gridCol w:w="265"/>
        <w:gridCol w:w="1063"/>
        <w:gridCol w:w="265"/>
        <w:gridCol w:w="1126"/>
        <w:gridCol w:w="236"/>
        <w:gridCol w:w="957"/>
      </w:tblGrid>
      <w:tr w:rsidR="00637728" w:rsidRPr="00C43E93" w14:paraId="465F6319" w14:textId="77777777" w:rsidTr="00481F1E">
        <w:trPr>
          <w:trHeight w:val="343"/>
          <w:tblHeader/>
        </w:trPr>
        <w:tc>
          <w:tcPr>
            <w:tcW w:w="3793" w:type="dxa"/>
          </w:tcPr>
          <w:p w14:paraId="0890A53C" w14:textId="77777777" w:rsidR="00637728" w:rsidRPr="00C43E93" w:rsidRDefault="00637728" w:rsidP="004867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7"/>
            <w:hideMark/>
          </w:tcPr>
          <w:p w14:paraId="301F9337" w14:textId="77777777" w:rsidR="00637728" w:rsidRPr="00C43E93" w:rsidRDefault="00637728" w:rsidP="004867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0FDF" w:rsidRPr="00C43E93" w14:paraId="05DBA1DB" w14:textId="77777777" w:rsidTr="00481F1E">
        <w:trPr>
          <w:trHeight w:val="331"/>
          <w:tblHeader/>
        </w:trPr>
        <w:tc>
          <w:tcPr>
            <w:tcW w:w="3793" w:type="dxa"/>
          </w:tcPr>
          <w:p w14:paraId="54697FD0" w14:textId="77777777" w:rsidR="008D0FDF" w:rsidRPr="00C43E93" w:rsidRDefault="008D0FDF" w:rsidP="004867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7"/>
            <w:vAlign w:val="bottom"/>
            <w:hideMark/>
          </w:tcPr>
          <w:p w14:paraId="5F1A0FC3" w14:textId="77777777" w:rsidR="008D0FDF" w:rsidRPr="00C43E93" w:rsidRDefault="008D0FDF" w:rsidP="004867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987402" w:rsidRPr="00C43E93" w14:paraId="6D5AB934" w14:textId="77777777" w:rsidTr="00481F1E">
        <w:trPr>
          <w:trHeight w:val="663"/>
          <w:tblHeader/>
        </w:trPr>
        <w:tc>
          <w:tcPr>
            <w:tcW w:w="3793" w:type="dxa"/>
            <w:vAlign w:val="bottom"/>
            <w:hideMark/>
          </w:tcPr>
          <w:p w14:paraId="55DD0541" w14:textId="7F379A6B" w:rsidR="008D0FDF" w:rsidRPr="00C43E93" w:rsidRDefault="008D0FDF" w:rsidP="0048678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3" w:type="dxa"/>
            <w:vAlign w:val="bottom"/>
            <w:hideMark/>
          </w:tcPr>
          <w:p w14:paraId="6038C3E9" w14:textId="72BB1AD3" w:rsidR="008D0FDF" w:rsidRPr="00C43E93" w:rsidRDefault="008D0FDF" w:rsidP="0048678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65" w:type="dxa"/>
          </w:tcPr>
          <w:p w14:paraId="7CC0B04F" w14:textId="77777777" w:rsidR="008D0FDF" w:rsidRPr="00C43E93" w:rsidRDefault="008D0FDF" w:rsidP="004867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  <w:hideMark/>
          </w:tcPr>
          <w:p w14:paraId="0738D1C5" w14:textId="5256AA75" w:rsidR="008D0FDF" w:rsidRPr="00C43E93" w:rsidRDefault="008D0FDF" w:rsidP="0048678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29D42AD7" w14:textId="77777777" w:rsidR="008D0FDF" w:rsidRPr="00C43E93" w:rsidRDefault="008D0FDF" w:rsidP="004867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4B7C3D64" w14:textId="03C92EDA" w:rsidR="008D0FDF" w:rsidRPr="00C43E93" w:rsidRDefault="008D0FDF" w:rsidP="0048678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84C0383" w14:textId="77777777" w:rsidR="008D0FDF" w:rsidRPr="00C43E93" w:rsidRDefault="008D0FDF" w:rsidP="004867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  <w:hideMark/>
          </w:tcPr>
          <w:p w14:paraId="22BDFB34" w14:textId="77777777" w:rsidR="008D0FDF" w:rsidRPr="00C43E93" w:rsidRDefault="008D0FDF" w:rsidP="0048678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37728" w:rsidRPr="00C43E93" w14:paraId="25F78E7A" w14:textId="77777777" w:rsidTr="00481F1E">
        <w:trPr>
          <w:trHeight w:val="331"/>
          <w:tblHeader/>
        </w:trPr>
        <w:tc>
          <w:tcPr>
            <w:tcW w:w="3793" w:type="dxa"/>
          </w:tcPr>
          <w:p w14:paraId="4C7FEC63" w14:textId="77777777" w:rsidR="00637728" w:rsidRPr="00C43E93" w:rsidRDefault="00637728" w:rsidP="004867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5" w:type="dxa"/>
            <w:gridSpan w:val="7"/>
            <w:hideMark/>
          </w:tcPr>
          <w:p w14:paraId="629C6C67" w14:textId="77777777" w:rsidR="00637728" w:rsidRPr="00C43E93" w:rsidRDefault="00637728" w:rsidP="004867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3E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87402" w:rsidRPr="00C43E93" w14:paraId="6D0E38AD" w14:textId="77777777" w:rsidTr="00481F1E">
        <w:trPr>
          <w:trHeight w:val="343"/>
        </w:trPr>
        <w:tc>
          <w:tcPr>
            <w:tcW w:w="3793" w:type="dxa"/>
            <w:hideMark/>
          </w:tcPr>
          <w:p w14:paraId="252196BE" w14:textId="676638EE" w:rsidR="008D0FDF" w:rsidRPr="00C43E93" w:rsidRDefault="00EE0AC0" w:rsidP="004867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63" w:type="dxa"/>
          </w:tcPr>
          <w:p w14:paraId="5E8D21F7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75CF0BF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738CBE6D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9726324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34524C8C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4F630F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7B0E4231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402" w:rsidRPr="00C43E93" w14:paraId="4A72F004" w14:textId="77777777" w:rsidTr="00481F1E">
        <w:trPr>
          <w:trHeight w:val="343"/>
        </w:trPr>
        <w:tc>
          <w:tcPr>
            <w:tcW w:w="3793" w:type="dxa"/>
          </w:tcPr>
          <w:p w14:paraId="55A12DD2" w14:textId="77777777" w:rsidR="008D0FDF" w:rsidRPr="00C43E93" w:rsidRDefault="008D0FDF" w:rsidP="004867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75DA07E2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86D6D20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29004090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9B9A949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32A0083F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69319A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1DB1D632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402" w:rsidRPr="00C43E93" w14:paraId="02015DCD" w14:textId="77777777" w:rsidTr="00481F1E">
        <w:trPr>
          <w:trHeight w:val="331"/>
        </w:trPr>
        <w:tc>
          <w:tcPr>
            <w:tcW w:w="3793" w:type="dxa"/>
          </w:tcPr>
          <w:p w14:paraId="366E979B" w14:textId="77777777" w:rsidR="008D0FDF" w:rsidRPr="00C43E93" w:rsidRDefault="008D0FDF" w:rsidP="00D04C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6E39246E" w14:textId="71E35A73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65" w:type="dxa"/>
          </w:tcPr>
          <w:p w14:paraId="21378E5E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B5D701B" w14:textId="1CAA9D03" w:rsidR="008D0FDF" w:rsidRPr="00C43E93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AA2B258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EA0C198" w14:textId="7FB8E4D5" w:rsidR="008D0FDF" w:rsidRPr="00C43E93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2FC627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A267FCC" w14:textId="5B231C1B" w:rsidR="008D0FDF" w:rsidRPr="00C43E93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</w:tr>
      <w:tr w:rsidR="00987402" w:rsidRPr="00C43E93" w14:paraId="4369DE78" w14:textId="77777777" w:rsidTr="00481F1E">
        <w:trPr>
          <w:trHeight w:val="331"/>
        </w:trPr>
        <w:tc>
          <w:tcPr>
            <w:tcW w:w="3793" w:type="dxa"/>
          </w:tcPr>
          <w:p w14:paraId="097826CA" w14:textId="77777777" w:rsidR="008D0FDF" w:rsidRPr="00C43E93" w:rsidRDefault="008D0FDF" w:rsidP="00D04C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0B480250" w14:textId="195FF8D2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</w:tcPr>
          <w:p w14:paraId="648D6897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FF2452B" w14:textId="7F28143B" w:rsidR="008D0FDF" w:rsidRPr="00C43E93" w:rsidRDefault="008D0FDF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C545412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A29FB06" w14:textId="6ABF96D5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36" w:type="dxa"/>
          </w:tcPr>
          <w:p w14:paraId="778FEFC4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CD2F0B9" w14:textId="65B320D6" w:rsidR="008D0FDF" w:rsidRPr="00C43E93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</w:tr>
      <w:tr w:rsidR="00987402" w:rsidRPr="00C43E93" w14:paraId="64FAEA3B" w14:textId="77777777" w:rsidTr="00481F1E">
        <w:trPr>
          <w:trHeight w:val="331"/>
        </w:trPr>
        <w:tc>
          <w:tcPr>
            <w:tcW w:w="3793" w:type="dxa"/>
          </w:tcPr>
          <w:p w14:paraId="4F8885C6" w14:textId="77777777" w:rsidR="008D0FDF" w:rsidRPr="00C43E93" w:rsidRDefault="008D0FDF" w:rsidP="00D04C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3BE698C0" w14:textId="1F806EF2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65" w:type="dxa"/>
            <w:vAlign w:val="bottom"/>
          </w:tcPr>
          <w:p w14:paraId="187ED63E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4EDCFDB" w14:textId="171DDDE3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65" w:type="dxa"/>
            <w:vAlign w:val="bottom"/>
          </w:tcPr>
          <w:p w14:paraId="424BDB67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32CC5E6" w14:textId="360732D0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36" w:type="dxa"/>
          </w:tcPr>
          <w:p w14:paraId="17B0ED56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28BB712" w14:textId="64674FC7" w:rsidR="008D0FDF" w:rsidRPr="00C43E93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987402" w:rsidRPr="00C43E93" w14:paraId="32A64DA9" w14:textId="77777777" w:rsidTr="00481F1E">
        <w:trPr>
          <w:trHeight w:val="331"/>
        </w:trPr>
        <w:tc>
          <w:tcPr>
            <w:tcW w:w="3793" w:type="dxa"/>
          </w:tcPr>
          <w:p w14:paraId="08F8B839" w14:textId="77777777" w:rsidR="008D0FDF" w:rsidRPr="00C43E93" w:rsidRDefault="008D0FDF" w:rsidP="00D04C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376195A" w14:textId="5B39C522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65" w:type="dxa"/>
          </w:tcPr>
          <w:p w14:paraId="54B75B33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93294A3" w14:textId="6BEBAD80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5" w:type="dxa"/>
          </w:tcPr>
          <w:p w14:paraId="447CF447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8B41114" w14:textId="7DE00B57" w:rsidR="008D0FDF" w:rsidRPr="00C43E93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FFD21A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31520569" w14:textId="6A4453B6" w:rsidR="008D0FDF" w:rsidRPr="00C43E93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987402" w:rsidRPr="00C43E93" w14:paraId="0F234FB5" w14:textId="77777777" w:rsidTr="00481F1E">
        <w:trPr>
          <w:trHeight w:val="45"/>
        </w:trPr>
        <w:tc>
          <w:tcPr>
            <w:tcW w:w="3793" w:type="dxa"/>
          </w:tcPr>
          <w:p w14:paraId="30FE0EEF" w14:textId="77777777" w:rsidR="008D0FDF" w:rsidRPr="00C43E93" w:rsidRDefault="008D0FDF" w:rsidP="00D04C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AC16BB7" w14:textId="0089DBC5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D0FDF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834</w:t>
            </w:r>
          </w:p>
        </w:tc>
        <w:tc>
          <w:tcPr>
            <w:tcW w:w="265" w:type="dxa"/>
          </w:tcPr>
          <w:p w14:paraId="594E05EC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14622A7" w14:textId="5362DB37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8D0FDF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65" w:type="dxa"/>
          </w:tcPr>
          <w:p w14:paraId="1AAC1412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568AC13E" w14:textId="3C30EC55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D0FDF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36" w:type="dxa"/>
          </w:tcPr>
          <w:p w14:paraId="24244509" w14:textId="77777777" w:rsidR="008D0FDF" w:rsidRPr="00C43E93" w:rsidRDefault="008D0FDF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B35845A" w14:textId="30E2169C" w:rsidR="008D0FDF" w:rsidRPr="00C43E93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8D0FDF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097</w:t>
            </w:r>
          </w:p>
        </w:tc>
      </w:tr>
      <w:tr w:rsidR="00C51CA8" w:rsidRPr="00C43E93" w14:paraId="23249B67" w14:textId="77777777" w:rsidTr="00C51CA8">
        <w:trPr>
          <w:trHeight w:val="45"/>
        </w:trPr>
        <w:tc>
          <w:tcPr>
            <w:tcW w:w="3793" w:type="dxa"/>
          </w:tcPr>
          <w:p w14:paraId="323E5F7A" w14:textId="77777777" w:rsidR="00C51CA8" w:rsidRPr="00C43E93" w:rsidRDefault="00C51CA8" w:rsidP="00D04C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DE19EA5" w14:textId="77777777" w:rsidR="00C51CA8" w:rsidRPr="00EE0AC0" w:rsidRDefault="00C51CA8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38FD2D1" w14:textId="77777777" w:rsidR="00C51CA8" w:rsidRPr="00C43E93" w:rsidRDefault="00C51CA8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F978293" w14:textId="77777777" w:rsidR="00C51CA8" w:rsidRPr="00EE0AC0" w:rsidRDefault="00C51CA8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2793BEA" w14:textId="77777777" w:rsidR="00C51CA8" w:rsidRPr="00C43E93" w:rsidRDefault="00C51CA8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1FFC32E3" w14:textId="77777777" w:rsidR="00C51CA8" w:rsidRPr="00EE0AC0" w:rsidRDefault="00C51CA8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8EEC1" w14:textId="77777777" w:rsidR="00C51CA8" w:rsidRPr="00C43E93" w:rsidRDefault="00C51CA8" w:rsidP="00D04C3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082C361D" w14:textId="77777777" w:rsidR="00C51CA8" w:rsidRPr="00EE0AC0" w:rsidRDefault="00C51CA8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7402" w:rsidRPr="00C43E93" w14:paraId="4401DF32" w14:textId="77777777" w:rsidTr="00481F1E">
        <w:trPr>
          <w:trHeight w:val="343"/>
        </w:trPr>
        <w:tc>
          <w:tcPr>
            <w:tcW w:w="3793" w:type="dxa"/>
          </w:tcPr>
          <w:p w14:paraId="00E82ECB" w14:textId="475FFC8D" w:rsidR="008D0FDF" w:rsidRPr="00C43E93" w:rsidRDefault="00EE0AC0" w:rsidP="004867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63" w:type="dxa"/>
          </w:tcPr>
          <w:p w14:paraId="1E7B0B7F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174BB82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264A6928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FB0F1FC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12400AD8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ECC015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722902D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402" w:rsidRPr="00C43E93" w14:paraId="75D7DFBD" w14:textId="77777777" w:rsidTr="00481F1E">
        <w:trPr>
          <w:trHeight w:val="357"/>
        </w:trPr>
        <w:tc>
          <w:tcPr>
            <w:tcW w:w="3793" w:type="dxa"/>
          </w:tcPr>
          <w:p w14:paraId="16DC5AA2" w14:textId="77777777" w:rsidR="008D0FDF" w:rsidRPr="00C43E93" w:rsidRDefault="008D0FDF" w:rsidP="004867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63" w:type="dxa"/>
          </w:tcPr>
          <w:p w14:paraId="6CE9399A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A53CCAB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0BDFA28D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D6BBA51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48D766A7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9FB79" w14:textId="77777777" w:rsidR="008D0FDF" w:rsidRPr="00C43E93" w:rsidRDefault="008D0FDF" w:rsidP="0048678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4ECA738" w14:textId="77777777" w:rsidR="008D0FDF" w:rsidRPr="00C43E93" w:rsidRDefault="008D0FDF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402" w:rsidRPr="00C43E93" w14:paraId="272AD8E0" w14:textId="77777777" w:rsidTr="00481F1E">
        <w:trPr>
          <w:trHeight w:val="318"/>
        </w:trPr>
        <w:tc>
          <w:tcPr>
            <w:tcW w:w="3793" w:type="dxa"/>
            <w:hideMark/>
          </w:tcPr>
          <w:p w14:paraId="75AF520A" w14:textId="77777777" w:rsidR="008D0FDF" w:rsidRPr="00C43E93" w:rsidRDefault="008D0FDF" w:rsidP="004867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16A47673" w14:textId="09907A57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65" w:type="dxa"/>
          </w:tcPr>
          <w:p w14:paraId="3E60D532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3DFBA94" w14:textId="77777777" w:rsidR="008D0FDF" w:rsidRPr="00C43E93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9058A51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4983B5D" w14:textId="77777777" w:rsidR="008D0FDF" w:rsidRPr="00C43E93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2A34E1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535AC95" w14:textId="78836417" w:rsidR="008D0FDF" w:rsidRPr="00C43E93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987402" w:rsidRPr="00C43E93" w14:paraId="5BBEB632" w14:textId="77777777" w:rsidTr="00481F1E">
        <w:trPr>
          <w:trHeight w:val="331"/>
        </w:trPr>
        <w:tc>
          <w:tcPr>
            <w:tcW w:w="3793" w:type="dxa"/>
            <w:hideMark/>
          </w:tcPr>
          <w:p w14:paraId="31CECFE2" w14:textId="77777777" w:rsidR="008D0FDF" w:rsidRPr="00C43E93" w:rsidRDefault="008D0FDF" w:rsidP="004867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7826CF5C" w14:textId="1C0DF8D2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65" w:type="dxa"/>
          </w:tcPr>
          <w:p w14:paraId="03EDE267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8134522" w14:textId="02EDD865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65" w:type="dxa"/>
          </w:tcPr>
          <w:p w14:paraId="765020A2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B00EDA5" w14:textId="77777777" w:rsidR="008D0FDF" w:rsidRPr="00C43E93" w:rsidRDefault="008D0FDF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A9CA73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AA73590" w14:textId="6D83CCD6" w:rsidR="008D0FDF" w:rsidRPr="00C43E93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987402" w:rsidRPr="00C43E93" w14:paraId="1BB32F58" w14:textId="77777777" w:rsidTr="00481F1E">
        <w:trPr>
          <w:trHeight w:val="119"/>
        </w:trPr>
        <w:tc>
          <w:tcPr>
            <w:tcW w:w="3793" w:type="dxa"/>
            <w:hideMark/>
          </w:tcPr>
          <w:p w14:paraId="3E6070AF" w14:textId="77777777" w:rsidR="008D0FDF" w:rsidRPr="00C43E93" w:rsidRDefault="008D0FDF" w:rsidP="004867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4EE91339" w14:textId="203C5B0D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65" w:type="dxa"/>
            <w:vAlign w:val="bottom"/>
          </w:tcPr>
          <w:p w14:paraId="5E935151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4A36D09" w14:textId="5A4428CE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65" w:type="dxa"/>
            <w:vAlign w:val="bottom"/>
          </w:tcPr>
          <w:p w14:paraId="1C9ADF98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C807E37" w14:textId="172CD85A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36" w:type="dxa"/>
          </w:tcPr>
          <w:p w14:paraId="6877066E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3B9D87E" w14:textId="043219B8" w:rsidR="008D0FDF" w:rsidRPr="00C43E93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  <w:tr w:rsidR="00987402" w:rsidRPr="00C43E93" w14:paraId="2A21B28B" w14:textId="77777777" w:rsidTr="00481F1E">
        <w:trPr>
          <w:trHeight w:val="331"/>
        </w:trPr>
        <w:tc>
          <w:tcPr>
            <w:tcW w:w="3793" w:type="dxa"/>
            <w:hideMark/>
          </w:tcPr>
          <w:p w14:paraId="442C0714" w14:textId="77777777" w:rsidR="008D0FDF" w:rsidRPr="00C43E93" w:rsidRDefault="008D0FDF" w:rsidP="004867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5A8D7" w14:textId="69E6656A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65" w:type="dxa"/>
          </w:tcPr>
          <w:p w14:paraId="6F1B23AF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4D9C5" w14:textId="531F3309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65" w:type="dxa"/>
          </w:tcPr>
          <w:p w14:paraId="29935BAB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087C4" w14:textId="77777777" w:rsidR="008D0FDF" w:rsidRPr="00C43E93" w:rsidRDefault="008D0FDF" w:rsidP="0048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5191D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1BAA2" w14:textId="662ABC3C" w:rsidR="008D0FDF" w:rsidRPr="00C43E93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8D0FDF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987402" w:rsidRPr="00C43E93" w14:paraId="1CF40F7E" w14:textId="77777777" w:rsidTr="00481F1E">
        <w:trPr>
          <w:trHeight w:val="45"/>
        </w:trPr>
        <w:tc>
          <w:tcPr>
            <w:tcW w:w="3793" w:type="dxa"/>
          </w:tcPr>
          <w:p w14:paraId="69CB423B" w14:textId="77777777" w:rsidR="008D0FDF" w:rsidRPr="00C43E93" w:rsidRDefault="008D0FDF" w:rsidP="004867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AB977" w14:textId="0C4BCB49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8D0FDF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</w:p>
        </w:tc>
        <w:tc>
          <w:tcPr>
            <w:tcW w:w="265" w:type="dxa"/>
          </w:tcPr>
          <w:p w14:paraId="7249D90D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8CB3A" w14:textId="3C79C64C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8D0FDF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65" w:type="dxa"/>
          </w:tcPr>
          <w:p w14:paraId="50391B27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D39204" w14:textId="4F161E27" w:rsidR="008D0FDF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236" w:type="dxa"/>
          </w:tcPr>
          <w:p w14:paraId="04957E0C" w14:textId="77777777" w:rsidR="008D0FDF" w:rsidRPr="00C43E93" w:rsidRDefault="008D0FDF" w:rsidP="004867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7682B" w14:textId="25A59067" w:rsidR="008D0FDF" w:rsidRPr="00C43E93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8D0FDF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975</w:t>
            </w:r>
          </w:p>
        </w:tc>
      </w:tr>
    </w:tbl>
    <w:p w14:paraId="0A0521AF" w14:textId="01E9FAEA" w:rsidR="00987402" w:rsidRDefault="00987402" w:rsidP="00637728">
      <w:pPr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768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1063"/>
        <w:gridCol w:w="265"/>
        <w:gridCol w:w="1063"/>
        <w:gridCol w:w="265"/>
        <w:gridCol w:w="1126"/>
        <w:gridCol w:w="236"/>
        <w:gridCol w:w="957"/>
      </w:tblGrid>
      <w:tr w:rsidR="00987402" w:rsidRPr="00C43E93" w14:paraId="2467049F" w14:textId="77777777" w:rsidTr="00987402">
        <w:trPr>
          <w:trHeight w:val="343"/>
          <w:tblHeader/>
        </w:trPr>
        <w:tc>
          <w:tcPr>
            <w:tcW w:w="3793" w:type="dxa"/>
          </w:tcPr>
          <w:p w14:paraId="54DEFB7B" w14:textId="77777777" w:rsidR="00987402" w:rsidRPr="00C43E93" w:rsidRDefault="00987402" w:rsidP="00A0712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7"/>
            <w:hideMark/>
          </w:tcPr>
          <w:p w14:paraId="09628A79" w14:textId="5A9B5090" w:rsidR="00987402" w:rsidRPr="00C43E93" w:rsidRDefault="00987402" w:rsidP="00A071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43E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87402" w:rsidRPr="00C43E93" w14:paraId="6672EC74" w14:textId="77777777" w:rsidTr="00987402">
        <w:trPr>
          <w:trHeight w:val="331"/>
          <w:tblHeader/>
        </w:trPr>
        <w:tc>
          <w:tcPr>
            <w:tcW w:w="3793" w:type="dxa"/>
          </w:tcPr>
          <w:p w14:paraId="1F29183D" w14:textId="77777777" w:rsidR="00987402" w:rsidRPr="00C43E93" w:rsidRDefault="00987402" w:rsidP="00A0712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7"/>
            <w:vAlign w:val="bottom"/>
            <w:hideMark/>
          </w:tcPr>
          <w:p w14:paraId="069392C9" w14:textId="77777777" w:rsidR="00987402" w:rsidRPr="00C43E93" w:rsidRDefault="00987402" w:rsidP="00A0712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987402" w:rsidRPr="00C43E93" w14:paraId="5139B633" w14:textId="77777777" w:rsidTr="00987402">
        <w:trPr>
          <w:trHeight w:val="663"/>
          <w:tblHeader/>
        </w:trPr>
        <w:tc>
          <w:tcPr>
            <w:tcW w:w="3793" w:type="dxa"/>
            <w:vAlign w:val="bottom"/>
            <w:hideMark/>
          </w:tcPr>
          <w:p w14:paraId="61E60A43" w14:textId="223E49F9" w:rsidR="00987402" w:rsidRPr="00C43E93" w:rsidRDefault="00987402" w:rsidP="00A0712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3" w:type="dxa"/>
            <w:vAlign w:val="bottom"/>
            <w:hideMark/>
          </w:tcPr>
          <w:p w14:paraId="51248A4D" w14:textId="48D2F9AC" w:rsidR="00987402" w:rsidRPr="00C43E93" w:rsidRDefault="00987402" w:rsidP="00A07121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65" w:type="dxa"/>
          </w:tcPr>
          <w:p w14:paraId="01DA7D46" w14:textId="77777777" w:rsidR="00987402" w:rsidRPr="00C43E93" w:rsidRDefault="00987402" w:rsidP="00A0712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  <w:hideMark/>
          </w:tcPr>
          <w:p w14:paraId="36049CFA" w14:textId="45B1A6B9" w:rsidR="00987402" w:rsidRPr="00C43E93" w:rsidRDefault="00987402" w:rsidP="00A07121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6A0705A7" w14:textId="77777777" w:rsidR="00987402" w:rsidRPr="00C43E93" w:rsidRDefault="00987402" w:rsidP="00A0712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2A70B88D" w14:textId="476A1435" w:rsidR="00987402" w:rsidRPr="00C43E93" w:rsidRDefault="00987402" w:rsidP="00A07121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E0AC0"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43E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164CDBE" w14:textId="77777777" w:rsidR="00987402" w:rsidRPr="00C43E93" w:rsidRDefault="00987402" w:rsidP="00A0712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  <w:hideMark/>
          </w:tcPr>
          <w:p w14:paraId="5335C7AA" w14:textId="77777777" w:rsidR="00987402" w:rsidRPr="00C43E93" w:rsidRDefault="00987402" w:rsidP="00A07121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7402" w:rsidRPr="00C43E93" w14:paraId="63368C75" w14:textId="77777777" w:rsidTr="00987402">
        <w:trPr>
          <w:trHeight w:val="331"/>
          <w:tblHeader/>
        </w:trPr>
        <w:tc>
          <w:tcPr>
            <w:tcW w:w="3793" w:type="dxa"/>
          </w:tcPr>
          <w:p w14:paraId="2E0F9C85" w14:textId="77777777" w:rsidR="00987402" w:rsidRPr="00C43E93" w:rsidRDefault="00987402" w:rsidP="00A0712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5" w:type="dxa"/>
            <w:gridSpan w:val="7"/>
            <w:hideMark/>
          </w:tcPr>
          <w:p w14:paraId="27F45390" w14:textId="77777777" w:rsidR="00987402" w:rsidRPr="00C43E93" w:rsidRDefault="00987402" w:rsidP="00A0712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3E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87402" w:rsidRPr="00C43E93" w14:paraId="4441557A" w14:textId="77777777" w:rsidTr="00987402">
        <w:trPr>
          <w:trHeight w:val="343"/>
        </w:trPr>
        <w:tc>
          <w:tcPr>
            <w:tcW w:w="3793" w:type="dxa"/>
            <w:hideMark/>
          </w:tcPr>
          <w:p w14:paraId="3EB759D8" w14:textId="0465A70C" w:rsidR="00987402" w:rsidRPr="00C43E93" w:rsidRDefault="00EE0AC0" w:rsidP="00A071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63" w:type="dxa"/>
          </w:tcPr>
          <w:p w14:paraId="1AFE782E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F5545D8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75652DBB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45985CF7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0133374B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CD745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473B2D30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402" w:rsidRPr="00C43E93" w14:paraId="32A2C08D" w14:textId="77777777" w:rsidTr="00987402">
        <w:trPr>
          <w:trHeight w:val="343"/>
        </w:trPr>
        <w:tc>
          <w:tcPr>
            <w:tcW w:w="3793" w:type="dxa"/>
          </w:tcPr>
          <w:p w14:paraId="197912F9" w14:textId="77777777" w:rsidR="00987402" w:rsidRPr="00C43E93" w:rsidRDefault="00987402" w:rsidP="00A071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</w:tcPr>
          <w:p w14:paraId="54D99247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9CD93FF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1EB36E30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496E507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0BDD2339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9D07D7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4C429D8B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402" w:rsidRPr="00C43E93" w14:paraId="544BFD78" w14:textId="77777777" w:rsidTr="00987402">
        <w:trPr>
          <w:trHeight w:val="331"/>
        </w:trPr>
        <w:tc>
          <w:tcPr>
            <w:tcW w:w="3793" w:type="dxa"/>
          </w:tcPr>
          <w:p w14:paraId="16C086CD" w14:textId="77777777" w:rsidR="00987402" w:rsidRPr="00C43E93" w:rsidRDefault="00987402" w:rsidP="009874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730034EB" w14:textId="14B319F8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  <w:vAlign w:val="bottom"/>
          </w:tcPr>
          <w:p w14:paraId="69FB2264" w14:textId="77777777" w:rsidR="00987402" w:rsidRPr="00C43E93" w:rsidRDefault="00987402" w:rsidP="009874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2633C74" w14:textId="0574CD74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  <w:vAlign w:val="bottom"/>
          </w:tcPr>
          <w:p w14:paraId="14131E16" w14:textId="77777777" w:rsidR="00987402" w:rsidRPr="00C43E93" w:rsidRDefault="00987402" w:rsidP="009874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3C75F3B4" w14:textId="60A6D47A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141325B2" w14:textId="77777777" w:rsidR="00987402" w:rsidRPr="00C43E93" w:rsidRDefault="00987402" w:rsidP="009874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D99E752" w14:textId="4ECEFA7A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987402" w:rsidRPr="00C43E93" w14:paraId="31A064B3" w14:textId="77777777" w:rsidTr="00987402">
        <w:trPr>
          <w:trHeight w:val="331"/>
        </w:trPr>
        <w:tc>
          <w:tcPr>
            <w:tcW w:w="3793" w:type="dxa"/>
          </w:tcPr>
          <w:p w14:paraId="0247C5C8" w14:textId="77777777" w:rsidR="00987402" w:rsidRPr="00C43E93" w:rsidRDefault="00987402" w:rsidP="009874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67B2D53" w14:textId="4D037237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7402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65" w:type="dxa"/>
          </w:tcPr>
          <w:p w14:paraId="0E868E51" w14:textId="77777777" w:rsidR="00987402" w:rsidRPr="00C43E93" w:rsidRDefault="00987402" w:rsidP="009874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B0E76A4" w14:textId="7D8B21A9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7402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5" w:type="dxa"/>
          </w:tcPr>
          <w:p w14:paraId="54EA5AC7" w14:textId="77777777" w:rsidR="00987402" w:rsidRPr="00C43E93" w:rsidRDefault="00987402" w:rsidP="009874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DA95F08" w14:textId="2C53E2DA" w:rsidR="00987402" w:rsidRPr="00C43E93" w:rsidRDefault="00987402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AF8E79" w14:textId="77777777" w:rsidR="00987402" w:rsidRPr="00C43E93" w:rsidRDefault="00987402" w:rsidP="009874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5AF98641" w14:textId="4467DDAD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87402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987402" w:rsidRPr="00C43E93" w14:paraId="58CAB0DF" w14:textId="77777777" w:rsidTr="00987402">
        <w:trPr>
          <w:trHeight w:val="45"/>
        </w:trPr>
        <w:tc>
          <w:tcPr>
            <w:tcW w:w="3793" w:type="dxa"/>
          </w:tcPr>
          <w:p w14:paraId="7143EEE2" w14:textId="77777777" w:rsidR="00987402" w:rsidRPr="00C43E93" w:rsidRDefault="00987402" w:rsidP="009874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5630355C" w14:textId="3557EEF7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87402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65" w:type="dxa"/>
          </w:tcPr>
          <w:p w14:paraId="127BDB93" w14:textId="77777777" w:rsidR="00987402" w:rsidRPr="00C43E93" w:rsidRDefault="00987402" w:rsidP="009874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34A33F04" w14:textId="3A9F060A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987402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265" w:type="dxa"/>
          </w:tcPr>
          <w:p w14:paraId="75B54129" w14:textId="77777777" w:rsidR="00987402" w:rsidRPr="00C43E93" w:rsidRDefault="00987402" w:rsidP="009874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4591B163" w14:textId="7AA0E9EF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14F0799" w14:textId="77777777" w:rsidR="00987402" w:rsidRPr="00C43E93" w:rsidRDefault="00987402" w:rsidP="009874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FE329E2" w14:textId="075A097E" w:rsidR="00987402" w:rsidRPr="00C43E93" w:rsidRDefault="00EE0AC0" w:rsidP="0098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87402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</w:p>
        </w:tc>
      </w:tr>
      <w:tr w:rsidR="00987402" w:rsidRPr="00C43E93" w14:paraId="2E4DB0BF" w14:textId="77777777" w:rsidTr="00987402">
        <w:trPr>
          <w:trHeight w:val="343"/>
        </w:trPr>
        <w:tc>
          <w:tcPr>
            <w:tcW w:w="3793" w:type="dxa"/>
          </w:tcPr>
          <w:p w14:paraId="3A861D0E" w14:textId="2DB9D8AF" w:rsidR="00987402" w:rsidRPr="00C43E93" w:rsidRDefault="00EE0AC0" w:rsidP="00A071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1063" w:type="dxa"/>
          </w:tcPr>
          <w:p w14:paraId="46158584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2AFF437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7338C4F5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3E8E92E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7946856A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792F71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411DC650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402" w:rsidRPr="00C43E93" w14:paraId="5E8415C9" w14:textId="77777777" w:rsidTr="00987402">
        <w:trPr>
          <w:trHeight w:val="357"/>
        </w:trPr>
        <w:tc>
          <w:tcPr>
            <w:tcW w:w="3793" w:type="dxa"/>
          </w:tcPr>
          <w:p w14:paraId="75826660" w14:textId="77777777" w:rsidR="00987402" w:rsidRPr="00C43E93" w:rsidRDefault="00987402" w:rsidP="00A071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3E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63" w:type="dxa"/>
          </w:tcPr>
          <w:p w14:paraId="269E6CA9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BB4592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7968B206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40829507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6C9C0954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1EC8E9" w14:textId="77777777" w:rsidR="00987402" w:rsidRPr="00C43E93" w:rsidRDefault="00987402" w:rsidP="00A071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6D0E73F9" w14:textId="77777777" w:rsidR="00987402" w:rsidRPr="00C43E93" w:rsidRDefault="00987402" w:rsidP="00A0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E93" w:rsidRPr="00C43E93" w14:paraId="41A88809" w14:textId="77777777" w:rsidTr="00680FCA">
        <w:trPr>
          <w:trHeight w:val="119"/>
        </w:trPr>
        <w:tc>
          <w:tcPr>
            <w:tcW w:w="3793" w:type="dxa"/>
            <w:hideMark/>
          </w:tcPr>
          <w:p w14:paraId="13744D69" w14:textId="77777777" w:rsidR="00C43E93" w:rsidRPr="00C43E93" w:rsidRDefault="00C43E93" w:rsidP="00C43E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6FCA7581" w14:textId="087A9392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5" w:type="dxa"/>
            <w:vAlign w:val="bottom"/>
          </w:tcPr>
          <w:p w14:paraId="450AD731" w14:textId="77777777" w:rsidR="00C43E93" w:rsidRPr="00C43E93" w:rsidRDefault="00C43E93" w:rsidP="00C43E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BEE3A0F" w14:textId="1AFAFB50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5" w:type="dxa"/>
            <w:vAlign w:val="bottom"/>
          </w:tcPr>
          <w:p w14:paraId="0D362154" w14:textId="77777777" w:rsidR="00C43E93" w:rsidRPr="00C43E93" w:rsidRDefault="00C43E93" w:rsidP="00C43E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0A938C1" w14:textId="5E608E3E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26F32885" w14:textId="77777777" w:rsidR="00C43E93" w:rsidRPr="00C43E93" w:rsidRDefault="00C43E93" w:rsidP="00C43E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9663914" w14:textId="6E35D40F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C43E93" w:rsidRPr="00C43E93" w14:paraId="6255BA26" w14:textId="77777777" w:rsidTr="00680FCA">
        <w:trPr>
          <w:trHeight w:val="331"/>
        </w:trPr>
        <w:tc>
          <w:tcPr>
            <w:tcW w:w="3793" w:type="dxa"/>
            <w:hideMark/>
          </w:tcPr>
          <w:p w14:paraId="79779DF4" w14:textId="77777777" w:rsidR="00C43E93" w:rsidRPr="00C43E93" w:rsidRDefault="00C43E93" w:rsidP="00C43E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38DED" w14:textId="099ECDE4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43E93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65" w:type="dxa"/>
          </w:tcPr>
          <w:p w14:paraId="2698B9B5" w14:textId="77777777" w:rsidR="00C43E93" w:rsidRPr="00C43E93" w:rsidRDefault="00C43E93" w:rsidP="00C43E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90AED" w14:textId="2DD0605F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43E93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65" w:type="dxa"/>
          </w:tcPr>
          <w:p w14:paraId="77C50C72" w14:textId="77777777" w:rsidR="00C43E93" w:rsidRPr="00C43E93" w:rsidRDefault="00C43E93" w:rsidP="00C43E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B7643" w14:textId="6EEC4446" w:rsidR="00C43E93" w:rsidRPr="00C43E93" w:rsidRDefault="00C43E93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E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74C420" w14:textId="77777777" w:rsidR="00C43E93" w:rsidRPr="00C43E93" w:rsidRDefault="00C43E93" w:rsidP="00C43E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4ED05" w14:textId="676EBAD9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43E93" w:rsidRPr="00C43E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C43E93" w:rsidRPr="00C43E93" w14:paraId="09E158F5" w14:textId="77777777" w:rsidTr="00987402">
        <w:trPr>
          <w:trHeight w:val="45"/>
        </w:trPr>
        <w:tc>
          <w:tcPr>
            <w:tcW w:w="3793" w:type="dxa"/>
          </w:tcPr>
          <w:p w14:paraId="0DD31BD9" w14:textId="77777777" w:rsidR="00C43E93" w:rsidRPr="00C43E93" w:rsidRDefault="00C43E93" w:rsidP="00C43E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017B7" w14:textId="77B444A5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C43E93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265" w:type="dxa"/>
          </w:tcPr>
          <w:p w14:paraId="0DFAB70D" w14:textId="77777777" w:rsidR="00C43E93" w:rsidRPr="00C43E93" w:rsidRDefault="00C43E93" w:rsidP="00C43E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4D3308" w14:textId="5FA1D8E0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43E93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265" w:type="dxa"/>
          </w:tcPr>
          <w:p w14:paraId="3AAB946C" w14:textId="77777777" w:rsidR="00C43E93" w:rsidRPr="00C43E93" w:rsidRDefault="00C43E93" w:rsidP="00C43E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9B6E5" w14:textId="1E85EB4B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699A49DA" w14:textId="77777777" w:rsidR="00C43E93" w:rsidRPr="00C43E93" w:rsidRDefault="00C43E93" w:rsidP="00C43E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02827" w14:textId="2CF071C3" w:rsidR="00C43E93" w:rsidRPr="00C43E93" w:rsidRDefault="00EE0AC0" w:rsidP="00C4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C43E93" w:rsidRPr="00C4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</w:tr>
    </w:tbl>
    <w:p w14:paraId="49EA773C" w14:textId="77777777" w:rsidR="00C43E93" w:rsidRDefault="00C43E93" w:rsidP="00637728">
      <w:pPr>
        <w:spacing w:line="240" w:lineRule="auto"/>
        <w:ind w:firstLine="450"/>
        <w:rPr>
          <w:rFonts w:asciiTheme="majorBidi" w:hAnsiTheme="majorBidi" w:cstheme="majorBidi"/>
          <w:sz w:val="22"/>
          <w:szCs w:val="22"/>
        </w:rPr>
      </w:pPr>
    </w:p>
    <w:p w14:paraId="6CE51948" w14:textId="42B8FB09" w:rsidR="00637728" w:rsidRPr="00071E7A" w:rsidRDefault="00637728" w:rsidP="00637728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2C07C596" w14:textId="77777777" w:rsidR="00637728" w:rsidRPr="00AF444E" w:rsidRDefault="00637728" w:rsidP="0063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133CAA8" w14:textId="41D69AAF" w:rsidR="00637728" w:rsidRPr="00071E7A" w:rsidRDefault="00637728" w:rsidP="00637728">
      <w:pPr>
        <w:pStyle w:val="block"/>
        <w:spacing w:after="0" w:line="240" w:lineRule="auto"/>
        <w:ind w:left="1260" w:right="-7" w:hanging="360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</w:rPr>
        <w:t>(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71E7A">
        <w:rPr>
          <w:rFonts w:asciiTheme="majorBidi" w:hAnsiTheme="majorBidi" w:cstheme="majorBidi"/>
          <w:sz w:val="28"/>
          <w:szCs w:val="28"/>
        </w:rPr>
        <w:t xml:space="preserve">)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7AF26D96" w14:textId="77777777" w:rsidR="00637728" w:rsidRPr="00AF444E" w:rsidRDefault="00637728" w:rsidP="00637728">
      <w:pPr>
        <w:tabs>
          <w:tab w:val="clear" w:pos="907"/>
          <w:tab w:val="left" w:pos="1080"/>
        </w:tabs>
        <w:ind w:left="1350"/>
        <w:rPr>
          <w:rFonts w:asciiTheme="majorBidi" w:hAnsiTheme="majorBidi" w:cstheme="majorBidi"/>
          <w:sz w:val="28"/>
          <w:szCs w:val="28"/>
        </w:rPr>
      </w:pPr>
    </w:p>
    <w:p w14:paraId="41631C89" w14:textId="654F68F6" w:rsidR="00637728" w:rsidRPr="00071E7A" w:rsidRDefault="00637728" w:rsidP="00637728">
      <w:pPr>
        <w:tabs>
          <w:tab w:val="clear" w:pos="907"/>
          <w:tab w:val="left" w:pos="1080"/>
        </w:tabs>
        <w:ind w:left="1440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กลุ่มบริษัทมีการควบคุมความเสี่ยงจากอัตราแลกเปลี่ยนเงินตราต่างประเทศตามความเหมาะสม </w:t>
      </w:r>
    </w:p>
    <w:p w14:paraId="124A9627" w14:textId="77777777" w:rsidR="00637728" w:rsidRPr="00481F1E" w:rsidRDefault="00637728" w:rsidP="00637728">
      <w:pPr>
        <w:tabs>
          <w:tab w:val="clear" w:pos="907"/>
          <w:tab w:val="left" w:pos="1080"/>
        </w:tabs>
        <w:ind w:left="144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0"/>
        <w:gridCol w:w="1348"/>
        <w:gridCol w:w="302"/>
        <w:gridCol w:w="1315"/>
      </w:tblGrid>
      <w:tr w:rsidR="00637728" w:rsidRPr="00071E7A" w14:paraId="6FD396C3" w14:textId="77777777" w:rsidTr="00486782">
        <w:tc>
          <w:tcPr>
            <w:tcW w:w="5200" w:type="dxa"/>
          </w:tcPr>
          <w:p w14:paraId="526F1C9A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5" w:type="dxa"/>
            <w:gridSpan w:val="3"/>
          </w:tcPr>
          <w:p w14:paraId="0BA90FE6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7728" w:rsidRPr="00071E7A" w14:paraId="525018B0" w14:textId="77777777" w:rsidTr="00486782">
        <w:tc>
          <w:tcPr>
            <w:tcW w:w="5200" w:type="dxa"/>
          </w:tcPr>
          <w:p w14:paraId="234B9720" w14:textId="4BFE28EE" w:rsidR="00637728" w:rsidRPr="00071E7A" w:rsidRDefault="00637728" w:rsidP="00486782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48" w:type="dxa"/>
          </w:tcPr>
          <w:p w14:paraId="25F169D6" w14:textId="002E83B9" w:rsidR="00637728" w:rsidRPr="00071E7A" w:rsidRDefault="00EE0AC0" w:rsidP="00486782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302" w:type="dxa"/>
          </w:tcPr>
          <w:p w14:paraId="39760DF6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01025A55" w14:textId="31BDFAE1" w:rsidR="00637728" w:rsidRPr="00071E7A" w:rsidRDefault="00EE0AC0" w:rsidP="00486782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</w:tr>
      <w:tr w:rsidR="00637728" w:rsidRPr="00071E7A" w14:paraId="79D9616E" w14:textId="77777777" w:rsidTr="00486782">
        <w:tc>
          <w:tcPr>
            <w:tcW w:w="5200" w:type="dxa"/>
          </w:tcPr>
          <w:p w14:paraId="65CFFF6A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5" w:type="dxa"/>
            <w:gridSpan w:val="3"/>
          </w:tcPr>
          <w:p w14:paraId="778664E3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37728" w:rsidRPr="00071E7A" w14:paraId="11F38393" w14:textId="77777777" w:rsidTr="00486782">
        <w:tc>
          <w:tcPr>
            <w:tcW w:w="5200" w:type="dxa"/>
          </w:tcPr>
          <w:p w14:paraId="237BBAAA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เงินรูปีอินเดีย</w:t>
            </w:r>
          </w:p>
        </w:tc>
        <w:tc>
          <w:tcPr>
            <w:tcW w:w="1348" w:type="dxa"/>
          </w:tcPr>
          <w:p w14:paraId="5CB4CF6B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" w:type="dxa"/>
          </w:tcPr>
          <w:p w14:paraId="1F861689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761B575D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7728" w:rsidRPr="00071E7A" w14:paraId="0B4F8D7E" w14:textId="77777777" w:rsidTr="00537B35">
        <w:tc>
          <w:tcPr>
            <w:tcW w:w="5200" w:type="dxa"/>
          </w:tcPr>
          <w:p w14:paraId="460B4A63" w14:textId="77777777" w:rsidR="00637728" w:rsidRPr="00071E7A" w:rsidRDefault="00637728" w:rsidP="00486782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A318358" w14:textId="7EE38D2F" w:rsidR="00637728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302" w:type="dxa"/>
          </w:tcPr>
          <w:p w14:paraId="18889678" w14:textId="77777777" w:rsidR="00637728" w:rsidRPr="00071E7A" w:rsidRDefault="00637728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B0148B8" w14:textId="3C8500D3" w:rsidR="00637728" w:rsidRPr="00071E7A" w:rsidRDefault="00EE0AC0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537B35" w:rsidRPr="00481F1E" w14:paraId="6DA5F879" w14:textId="77777777" w:rsidTr="00537B35">
        <w:tc>
          <w:tcPr>
            <w:tcW w:w="5200" w:type="dxa"/>
          </w:tcPr>
          <w:p w14:paraId="0D913984" w14:textId="77777777" w:rsidR="00537B35" w:rsidRPr="00481F1E" w:rsidRDefault="00537B35" w:rsidP="00486782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7582E7C" w14:textId="77777777" w:rsidR="00537B35" w:rsidRPr="00481F1E" w:rsidRDefault="00537B35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" w:type="dxa"/>
          </w:tcPr>
          <w:p w14:paraId="2CFC00FF" w14:textId="77777777" w:rsidR="00537B35" w:rsidRPr="00481F1E" w:rsidRDefault="00537B35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ABF0815" w14:textId="77777777" w:rsidR="00537B35" w:rsidRPr="00481F1E" w:rsidRDefault="00537B35" w:rsidP="0048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7B35" w:rsidRPr="00071E7A" w14:paraId="060C5C15" w14:textId="77777777" w:rsidTr="00537B35">
        <w:tc>
          <w:tcPr>
            <w:tcW w:w="5200" w:type="dxa"/>
          </w:tcPr>
          <w:p w14:paraId="2A26B460" w14:textId="55AF875C" w:rsidR="00537B35" w:rsidRPr="00071E7A" w:rsidRDefault="00537B35" w:rsidP="00537B35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71E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 w:rsidRPr="00071E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ดอลล่าร์สิงคโปร์</w:t>
            </w:r>
          </w:p>
        </w:tc>
        <w:tc>
          <w:tcPr>
            <w:tcW w:w="1348" w:type="dxa"/>
          </w:tcPr>
          <w:p w14:paraId="29E296AD" w14:textId="77777777" w:rsidR="00537B35" w:rsidRPr="00071E7A" w:rsidRDefault="00537B35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" w:type="dxa"/>
          </w:tcPr>
          <w:p w14:paraId="74BB2F7B" w14:textId="77777777" w:rsidR="00537B35" w:rsidRPr="00071E7A" w:rsidRDefault="00537B35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4C196A35" w14:textId="77777777" w:rsidR="00537B35" w:rsidRPr="00071E7A" w:rsidRDefault="00537B35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B35" w:rsidRPr="00071E7A" w14:paraId="4EEC34B2" w14:textId="77777777" w:rsidTr="00537B35">
        <w:tc>
          <w:tcPr>
            <w:tcW w:w="5200" w:type="dxa"/>
          </w:tcPr>
          <w:p w14:paraId="7DBA367B" w14:textId="3D46D345" w:rsidR="00537B35" w:rsidRPr="00071E7A" w:rsidRDefault="00537B35" w:rsidP="00537B35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71E7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BC90744" w14:textId="3D4E4EEB" w:rsidR="00537B35" w:rsidRPr="00071E7A" w:rsidRDefault="00EE0AC0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302" w:type="dxa"/>
          </w:tcPr>
          <w:p w14:paraId="1A289BD7" w14:textId="77777777" w:rsidR="00537B35" w:rsidRPr="00071E7A" w:rsidRDefault="00537B35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22EF3C62" w14:textId="4A45D78C" w:rsidR="00537B35" w:rsidRPr="00071E7A" w:rsidRDefault="00481F1E" w:rsidP="0048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7B35" w:rsidRPr="00481F1E" w14:paraId="13BD7DC0" w14:textId="77777777" w:rsidTr="00537B35">
        <w:tc>
          <w:tcPr>
            <w:tcW w:w="5200" w:type="dxa"/>
          </w:tcPr>
          <w:p w14:paraId="53E3EBBB" w14:textId="77777777" w:rsidR="00537B35" w:rsidRPr="00481F1E" w:rsidRDefault="00537B35" w:rsidP="00537B35">
            <w:pPr>
              <w:tabs>
                <w:tab w:val="clear" w:pos="907"/>
                <w:tab w:val="left" w:pos="108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14:paraId="69D73601" w14:textId="77777777" w:rsidR="00537B35" w:rsidRPr="00481F1E" w:rsidRDefault="00537B35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" w:type="dxa"/>
          </w:tcPr>
          <w:p w14:paraId="003FB2BD" w14:textId="77777777" w:rsidR="00537B35" w:rsidRPr="00481F1E" w:rsidRDefault="00537B35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5" w:type="dxa"/>
          </w:tcPr>
          <w:p w14:paraId="26B89F21" w14:textId="77777777" w:rsidR="00537B35" w:rsidRPr="00481F1E" w:rsidRDefault="00537B35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7B35" w:rsidRPr="00071E7A" w14:paraId="1ED20800" w14:textId="77777777" w:rsidTr="00537B35">
        <w:tc>
          <w:tcPr>
            <w:tcW w:w="5200" w:type="dxa"/>
          </w:tcPr>
          <w:p w14:paraId="05F3DBAA" w14:textId="77777777" w:rsidR="00537B35" w:rsidRPr="00071E7A" w:rsidRDefault="00537B35" w:rsidP="00537B35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773EC7C5" w14:textId="5D28C22E" w:rsidR="00537B35" w:rsidRPr="00071E7A" w:rsidRDefault="00EE0AC0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  <w:tc>
          <w:tcPr>
            <w:tcW w:w="302" w:type="dxa"/>
          </w:tcPr>
          <w:p w14:paraId="3E82C78E" w14:textId="77777777" w:rsidR="00537B35" w:rsidRPr="00071E7A" w:rsidRDefault="00537B35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3A2E5725" w14:textId="461792E4" w:rsidR="00537B35" w:rsidRPr="00071E7A" w:rsidRDefault="00EE0AC0" w:rsidP="0053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</w:tr>
    </w:tbl>
    <w:p w14:paraId="7A89AE81" w14:textId="23783338" w:rsidR="00637728" w:rsidRPr="00AF444E" w:rsidRDefault="00637728" w:rsidP="0063772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EF88826" w14:textId="007B028F" w:rsidR="00637728" w:rsidRPr="00071E7A" w:rsidRDefault="00637728" w:rsidP="0063772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</w:rPr>
        <w:t>(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71E7A">
        <w:rPr>
          <w:rFonts w:asciiTheme="majorBidi" w:hAnsiTheme="majorBidi" w:cstheme="majorBidi"/>
          <w:sz w:val="28"/>
          <w:szCs w:val="28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71E7A">
        <w:rPr>
          <w:rFonts w:asciiTheme="majorBidi" w:hAnsiTheme="majorBidi" w:cstheme="majorBidi"/>
          <w:sz w:val="28"/>
          <w:szCs w:val="28"/>
        </w:rPr>
        <w:t xml:space="preserve">) </w:t>
      </w:r>
      <w:r w:rsidRPr="00071E7A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</w:p>
    <w:p w14:paraId="6F8BC1E4" w14:textId="77777777" w:rsidR="00637728" w:rsidRPr="00AF444E" w:rsidRDefault="00637728" w:rsidP="00637728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F9A287C" w14:textId="58D56714" w:rsidR="00637728" w:rsidRPr="00071E7A" w:rsidRDefault="00637728" w:rsidP="00637728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071E7A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071E7A">
        <w:rPr>
          <w:rFonts w:ascii="Angsana New" w:hAnsi="Angsana New"/>
          <w:sz w:val="28"/>
          <w:szCs w:val="28"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เนื่องจากตราสารหนี้และเงินกู้ยืมส่วนใหญ่มีอัตราดอกเบี้ยคงที่</w:t>
      </w:r>
      <w:r w:rsidR="00832F30">
        <w:rPr>
          <w:rFonts w:ascii="Angsana New" w:hAnsi="Angsana New" w:hint="cs"/>
          <w:sz w:val="28"/>
          <w:szCs w:val="28"/>
          <w:cs/>
        </w:rPr>
        <w:t>และแบบลอยตัว ดังนั้นกลุ่มบริษัท จึงทำราย</w:t>
      </w:r>
      <w:r w:rsidR="00D36FD9">
        <w:rPr>
          <w:rFonts w:ascii="Angsana New" w:hAnsi="Angsana New" w:hint="cs"/>
          <w:sz w:val="28"/>
          <w:szCs w:val="28"/>
          <w:cs/>
        </w:rPr>
        <w:t>การ</w:t>
      </w:r>
      <w:r w:rsidR="00832F30">
        <w:rPr>
          <w:rFonts w:ascii="Angsana New" w:hAnsi="Angsana New" w:hint="cs"/>
          <w:sz w:val="28"/>
          <w:szCs w:val="28"/>
          <w:cs/>
        </w:rPr>
        <w:t>เพื่อป้องกันความเสี่ยงที่อาจเกิดข</w:t>
      </w:r>
      <w:r w:rsidR="0050509D">
        <w:rPr>
          <w:rFonts w:ascii="Angsana New" w:hAnsi="Angsana New" w:hint="cs"/>
          <w:sz w:val="28"/>
          <w:szCs w:val="28"/>
          <w:cs/>
        </w:rPr>
        <w:t xml:space="preserve">ึ้น เช่น ทำสัญญาแลกเปลี่ยนอัตราดอกเบี้ย </w:t>
      </w:r>
      <w:r w:rsidRPr="00071E7A">
        <w:rPr>
          <w:rFonts w:ascii="Angsana New" w:hAnsi="Angsana New"/>
          <w:sz w:val="28"/>
          <w:szCs w:val="28"/>
          <w:cs/>
        </w:rPr>
        <w:t>การเปลี่ยนแปลงในอัตราดอกเบี้ย</w:t>
      </w:r>
      <w:r w:rsidR="00D36FD9">
        <w:rPr>
          <w:rFonts w:ascii="Angsana New" w:hAnsi="Angsana New" w:hint="cs"/>
          <w:sz w:val="28"/>
          <w:szCs w:val="28"/>
          <w:cs/>
        </w:rPr>
        <w:t xml:space="preserve"> </w:t>
      </w:r>
      <w:r w:rsidRPr="00071E7A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56EE24B" w14:textId="7947C4EA" w:rsidR="00470E3F" w:rsidRDefault="005A21BF" w:rsidP="00470E3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การป้องกันความเสี่ยง</w:t>
      </w:r>
    </w:p>
    <w:p w14:paraId="515A5000" w14:textId="77777777" w:rsidR="00D04C33" w:rsidRPr="00481F1E" w:rsidRDefault="00D04C33" w:rsidP="00D0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FFFCBC1" w14:textId="6DA7DCBD" w:rsidR="00470E3F" w:rsidRDefault="00470E3F" w:rsidP="00470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Pr="00071E7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ค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.</w:t>
      </w:r>
      <w:r w:rsidR="00EE0AC0" w:rsidRPr="00EE0AC0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 การป้องกันความเสี่ยงในกระแสเงินสด</w:t>
      </w:r>
    </w:p>
    <w:p w14:paraId="75625FCD" w14:textId="77777777" w:rsidR="00D04C33" w:rsidRPr="00481F1E" w:rsidRDefault="00D04C33" w:rsidP="00470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9D4A61E" w14:textId="53388660" w:rsidR="00470E3F" w:rsidRPr="00071E7A" w:rsidRDefault="00470E3F" w:rsidP="00470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0AC23507" w14:textId="57791493" w:rsidR="005A21BF" w:rsidRPr="00071E7A" w:rsidRDefault="005A21BF" w:rsidP="005A2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849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800"/>
        <w:gridCol w:w="270"/>
        <w:gridCol w:w="2018"/>
      </w:tblGrid>
      <w:tr w:rsidR="005A21BF" w:rsidRPr="0050509D" w14:paraId="31F026A8" w14:textId="77777777" w:rsidTr="00EE0AC0">
        <w:trPr>
          <w:trHeight w:val="394"/>
          <w:tblHeader/>
        </w:trPr>
        <w:tc>
          <w:tcPr>
            <w:tcW w:w="4410" w:type="dxa"/>
          </w:tcPr>
          <w:p w14:paraId="1C3CE8B8" w14:textId="77777777" w:rsidR="005A21BF" w:rsidRPr="0050509D" w:rsidRDefault="005A21BF" w:rsidP="00486782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88" w:type="dxa"/>
            <w:gridSpan w:val="3"/>
          </w:tcPr>
          <w:p w14:paraId="67B8A71E" w14:textId="4766D7CA" w:rsidR="005A21BF" w:rsidRPr="0050509D" w:rsidRDefault="005A21BF" w:rsidP="00486782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05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0509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50509D" w:rsidRPr="0050509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/ </w:t>
            </w:r>
            <w:r w:rsidR="0050509D" w:rsidRPr="00505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509D" w:rsidRPr="0050509D" w14:paraId="1018342E" w14:textId="77777777" w:rsidTr="00EE0AC0">
        <w:trPr>
          <w:trHeight w:val="70"/>
          <w:tblHeader/>
        </w:trPr>
        <w:tc>
          <w:tcPr>
            <w:tcW w:w="4410" w:type="dxa"/>
            <w:vAlign w:val="bottom"/>
          </w:tcPr>
          <w:p w14:paraId="6507BF10" w14:textId="34332764" w:rsidR="0050509D" w:rsidRPr="0050509D" w:rsidRDefault="0050509D" w:rsidP="00486782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05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EE0AC0" w:rsidRPr="00EE0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05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505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15B0711A" w14:textId="35F010CC" w:rsidR="0050509D" w:rsidRPr="0050509D" w:rsidRDefault="00EE0AC0" w:rsidP="001B0EC7">
            <w:pPr>
              <w:pStyle w:val="block"/>
              <w:spacing w:after="0" w:line="240" w:lineRule="auto"/>
              <w:ind w:left="-106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2CEFC11F" w14:textId="77777777" w:rsidR="0050509D" w:rsidRPr="0050509D" w:rsidRDefault="0050509D" w:rsidP="00486782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18" w:type="dxa"/>
            <w:vAlign w:val="bottom"/>
          </w:tcPr>
          <w:p w14:paraId="5069357B" w14:textId="70457509" w:rsidR="0050509D" w:rsidRPr="0050509D" w:rsidRDefault="00EE0AC0" w:rsidP="00486782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50509D" w:rsidRPr="0050509D" w14:paraId="6EB470B6" w14:textId="77777777" w:rsidTr="00EE0AC0">
        <w:trPr>
          <w:trHeight w:val="146"/>
          <w:tblHeader/>
        </w:trPr>
        <w:tc>
          <w:tcPr>
            <w:tcW w:w="4410" w:type="dxa"/>
            <w:vAlign w:val="bottom"/>
          </w:tcPr>
          <w:p w14:paraId="615509FA" w14:textId="77777777" w:rsidR="0050509D" w:rsidRPr="0050509D" w:rsidRDefault="0050509D" w:rsidP="00486782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88" w:type="dxa"/>
            <w:gridSpan w:val="3"/>
            <w:vAlign w:val="bottom"/>
          </w:tcPr>
          <w:p w14:paraId="4AC47B21" w14:textId="6CC900B0" w:rsidR="0050509D" w:rsidRPr="0050509D" w:rsidRDefault="0050509D" w:rsidP="00486782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0509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</w:tr>
      <w:tr w:rsidR="005A21BF" w:rsidRPr="0050509D" w14:paraId="7103686C" w14:textId="77777777" w:rsidTr="00EE0AC0">
        <w:trPr>
          <w:trHeight w:val="70"/>
          <w:tblHeader/>
        </w:trPr>
        <w:tc>
          <w:tcPr>
            <w:tcW w:w="4410" w:type="dxa"/>
          </w:tcPr>
          <w:p w14:paraId="0B968482" w14:textId="77777777" w:rsidR="005A21BF" w:rsidRPr="0050509D" w:rsidRDefault="005A21BF" w:rsidP="004867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88" w:type="dxa"/>
            <w:gridSpan w:val="3"/>
          </w:tcPr>
          <w:p w14:paraId="286620C2" w14:textId="77777777" w:rsidR="005A21BF" w:rsidRPr="0050509D" w:rsidRDefault="005A21BF" w:rsidP="00486782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050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50509D" w:rsidRPr="0050509D" w14:paraId="3F67A078" w14:textId="77777777" w:rsidTr="00EE0AC0">
        <w:trPr>
          <w:trHeight w:val="394"/>
        </w:trPr>
        <w:tc>
          <w:tcPr>
            <w:tcW w:w="4410" w:type="dxa"/>
          </w:tcPr>
          <w:p w14:paraId="7C58DF91" w14:textId="77777777" w:rsidR="0050509D" w:rsidRPr="0050509D" w:rsidRDefault="0050509D" w:rsidP="004867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05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800" w:type="dxa"/>
          </w:tcPr>
          <w:p w14:paraId="7885CA03" w14:textId="089A713E" w:rsidR="0050509D" w:rsidRPr="0050509D" w:rsidRDefault="0050509D" w:rsidP="0048678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A3DD89" w14:textId="77777777" w:rsidR="0050509D" w:rsidRPr="0050509D" w:rsidRDefault="0050509D" w:rsidP="0048678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18" w:type="dxa"/>
          </w:tcPr>
          <w:p w14:paraId="0C76A1C5" w14:textId="77777777" w:rsidR="0050509D" w:rsidRPr="0050509D" w:rsidRDefault="0050509D" w:rsidP="0048678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509D" w:rsidRPr="0050509D" w14:paraId="564B1313" w14:textId="77777777" w:rsidTr="00EE0AC0">
        <w:trPr>
          <w:trHeight w:val="246"/>
        </w:trPr>
        <w:tc>
          <w:tcPr>
            <w:tcW w:w="4410" w:type="dxa"/>
          </w:tcPr>
          <w:p w14:paraId="0583DF42" w14:textId="77777777" w:rsidR="0050509D" w:rsidRPr="0050509D" w:rsidRDefault="0050509D" w:rsidP="004867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09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800" w:type="dxa"/>
          </w:tcPr>
          <w:p w14:paraId="2F189B47" w14:textId="312F32A1" w:rsidR="0050509D" w:rsidRPr="0050509D" w:rsidRDefault="00EE0AC0" w:rsidP="0050509D">
            <w:pPr>
              <w:pStyle w:val="block"/>
              <w:spacing w:after="0" w:line="240" w:lineRule="atLeast"/>
              <w:ind w:left="0" w:right="6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5E09C463" w14:textId="77777777" w:rsidR="0050509D" w:rsidRPr="0050509D" w:rsidRDefault="0050509D" w:rsidP="00486782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18" w:type="dxa"/>
          </w:tcPr>
          <w:p w14:paraId="37C002C0" w14:textId="4A991714" w:rsidR="0050509D" w:rsidRPr="0050509D" w:rsidRDefault="0050509D" w:rsidP="0050509D">
            <w:pPr>
              <w:pStyle w:val="block"/>
              <w:spacing w:after="0" w:line="240" w:lineRule="atLeast"/>
              <w:ind w:left="0" w:right="8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171CFBF" w14:textId="77777777" w:rsidR="006106CA" w:rsidRPr="006106CA" w:rsidRDefault="006106CA" w:rsidP="006106C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338ECA8B" w14:textId="4BD76606" w:rsidR="00C67A6B" w:rsidRPr="00071E7A" w:rsidRDefault="00B02CF8" w:rsidP="00FA79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 w:hint="cs"/>
          <w:b/>
          <w:bCs/>
          <w:sz w:val="28"/>
          <w:szCs w:val="28"/>
          <w:cs/>
        </w:rPr>
        <w:t>ก</w:t>
      </w:r>
      <w:r w:rsidR="00C67A6B" w:rsidRPr="00071E7A">
        <w:rPr>
          <w:rFonts w:asciiTheme="majorBidi" w:hAnsiTheme="majorBidi" w:cstheme="majorBidi"/>
          <w:b/>
          <w:bCs/>
          <w:sz w:val="28"/>
          <w:szCs w:val="28"/>
          <w:cs/>
        </w:rPr>
        <w:t>ารบริหารจัดการทุน</w:t>
      </w:r>
    </w:p>
    <w:p w14:paraId="07FD11D6" w14:textId="77777777" w:rsidR="00C67A6B" w:rsidRPr="00071E7A" w:rsidRDefault="00C67A6B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2A20255" w14:textId="33BDBDE9" w:rsidR="00C67A6B" w:rsidRDefault="001D47AF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8593A" w:rsidRPr="00071E7A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98593A" w:rsidRPr="00071E7A">
        <w:rPr>
          <w:rFonts w:asciiTheme="majorBidi" w:hAnsiTheme="majorBidi" w:cstheme="majorBidi"/>
          <w:sz w:val="28"/>
          <w:szCs w:val="28"/>
          <w:cs/>
        </w:rPr>
        <w:t>โดย</w:t>
      </w:r>
      <w:r w:rsidRPr="00071E7A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ADAA728" w14:textId="77777777" w:rsidR="00C51CA8" w:rsidRPr="00071E7A" w:rsidRDefault="00C51CA8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BA0155" w14:textId="1A4733D0" w:rsidR="00F73CC8" w:rsidRPr="00071E7A" w:rsidRDefault="00F73CC8" w:rsidP="00F7452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ภาระผูกพันกับบุคคลหรือกิจการที่ไม่เกี่ยวข้องกัน </w:t>
      </w:r>
      <w:r w:rsidRPr="00071E7A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41D2124A" w14:textId="77777777" w:rsidR="00F73CC8" w:rsidRPr="00071E7A" w:rsidRDefault="00F73CC8" w:rsidP="00CC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942"/>
        <w:gridCol w:w="270"/>
        <w:gridCol w:w="1050"/>
        <w:gridCol w:w="239"/>
        <w:gridCol w:w="1050"/>
        <w:gridCol w:w="266"/>
        <w:gridCol w:w="1062"/>
        <w:gridCol w:w="266"/>
        <w:gridCol w:w="1061"/>
      </w:tblGrid>
      <w:tr w:rsidR="006652CC" w:rsidRPr="00071E7A" w14:paraId="5F69D736" w14:textId="77777777" w:rsidTr="00EE0AC0">
        <w:trPr>
          <w:tblHeader/>
        </w:trPr>
        <w:tc>
          <w:tcPr>
            <w:tcW w:w="3942" w:type="dxa"/>
          </w:tcPr>
          <w:p w14:paraId="331476D4" w14:textId="77777777" w:rsidR="006652CC" w:rsidRPr="00071E7A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F639B" w14:textId="77777777" w:rsidR="006652CC" w:rsidRPr="00071E7A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563CFAD0" w14:textId="77777777" w:rsidR="006652CC" w:rsidRPr="00071E7A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071E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7C6EDEAB" w14:textId="77777777" w:rsidR="006652CC" w:rsidRPr="00071E7A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9" w:type="dxa"/>
            <w:gridSpan w:val="3"/>
          </w:tcPr>
          <w:p w14:paraId="44612F8C" w14:textId="77777777" w:rsidR="006652CC" w:rsidRPr="00071E7A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071E7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6652CC" w:rsidRPr="00071E7A" w14:paraId="28396BD4" w14:textId="77777777" w:rsidTr="00EE0AC0">
        <w:trPr>
          <w:tblHeader/>
        </w:trPr>
        <w:tc>
          <w:tcPr>
            <w:tcW w:w="3942" w:type="dxa"/>
          </w:tcPr>
          <w:p w14:paraId="7A722C26" w14:textId="77777777" w:rsidR="006652CC" w:rsidRPr="00071E7A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149F79" w14:textId="77777777" w:rsidR="006652CC" w:rsidRPr="00071E7A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7736AD8F" w14:textId="45D1CF9B" w:rsidR="006652CC" w:rsidRPr="00071E7A" w:rsidRDefault="00EE0AC0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07AD4788" w14:textId="77777777" w:rsidR="006652CC" w:rsidRPr="00071E7A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vAlign w:val="center"/>
          </w:tcPr>
          <w:p w14:paraId="1D9DD432" w14:textId="7A8EF028" w:rsidR="006652CC" w:rsidRPr="00071E7A" w:rsidRDefault="00EE0AC0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6" w:type="dxa"/>
          </w:tcPr>
          <w:p w14:paraId="4AE246F3" w14:textId="77777777" w:rsidR="006652CC" w:rsidRPr="00071E7A" w:rsidRDefault="006652CC" w:rsidP="00D759E2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65C8A860" w14:textId="10A43CB6" w:rsidR="006652CC" w:rsidRPr="00071E7A" w:rsidRDefault="00EE0AC0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6" w:type="dxa"/>
            <w:vAlign w:val="center"/>
          </w:tcPr>
          <w:p w14:paraId="5DF04B62" w14:textId="77777777" w:rsidR="006652CC" w:rsidRPr="00071E7A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1" w:type="dxa"/>
            <w:vAlign w:val="center"/>
          </w:tcPr>
          <w:p w14:paraId="6688C6A4" w14:textId="7BDE5566" w:rsidR="006652CC" w:rsidRPr="00071E7A" w:rsidRDefault="00EE0AC0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652CC" w:rsidRPr="00071E7A" w14:paraId="61683BDD" w14:textId="77777777" w:rsidTr="00EE0AC0">
        <w:trPr>
          <w:tblHeader/>
        </w:trPr>
        <w:tc>
          <w:tcPr>
            <w:tcW w:w="3942" w:type="dxa"/>
          </w:tcPr>
          <w:p w14:paraId="3DEA6D39" w14:textId="77777777" w:rsidR="006652CC" w:rsidRPr="00071E7A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6CE8F0" w14:textId="77777777" w:rsidR="006652CC" w:rsidRPr="00071E7A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994" w:type="dxa"/>
            <w:gridSpan w:val="7"/>
          </w:tcPr>
          <w:p w14:paraId="1E313919" w14:textId="77777777" w:rsidR="006652CC" w:rsidRPr="00071E7A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4641" w:rsidRPr="00071E7A" w14:paraId="632B7A3A" w14:textId="77777777" w:rsidTr="00EE0AC0">
        <w:tc>
          <w:tcPr>
            <w:tcW w:w="3942" w:type="dxa"/>
            <w:shd w:val="clear" w:color="auto" w:fill="auto"/>
          </w:tcPr>
          <w:p w14:paraId="76CD6792" w14:textId="77777777" w:rsidR="00E84641" w:rsidRPr="00071E7A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สัญญาอื่น</w:t>
            </w:r>
            <w:r w:rsidR="008A352A"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71E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410B4785" w14:textId="77777777" w:rsidR="00E84641" w:rsidRPr="00071E7A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8C3A057" w14:textId="77777777" w:rsidR="00E84641" w:rsidRPr="00071E7A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3EB2071" w14:textId="77777777" w:rsidR="00E84641" w:rsidRPr="00071E7A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E486C09" w14:textId="77777777" w:rsidR="00E84641" w:rsidRPr="00071E7A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1B657F12" w14:textId="77777777" w:rsidR="00E84641" w:rsidRPr="00071E7A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FC89B4D" w14:textId="77777777" w:rsidR="00E84641" w:rsidRPr="00071E7A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DFA9091" w14:textId="77777777" w:rsidR="00E84641" w:rsidRPr="00071E7A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0890256" w14:textId="77777777" w:rsidR="00E84641" w:rsidRPr="00071E7A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64DB" w:rsidRPr="00071E7A" w14:paraId="4DF17F7D" w14:textId="77777777" w:rsidTr="00EE0AC0">
        <w:tc>
          <w:tcPr>
            <w:tcW w:w="3942" w:type="dxa"/>
            <w:shd w:val="clear" w:color="auto" w:fill="auto"/>
          </w:tcPr>
          <w:p w14:paraId="15FCECDF" w14:textId="77777777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270" w:type="dxa"/>
            <w:shd w:val="clear" w:color="auto" w:fill="auto"/>
          </w:tcPr>
          <w:p w14:paraId="2317ECC6" w14:textId="77777777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E31F86" w14:textId="6BF8D19D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9" w:type="dxa"/>
            <w:shd w:val="clear" w:color="auto" w:fill="auto"/>
          </w:tcPr>
          <w:p w14:paraId="0F3D4F58" w14:textId="77777777" w:rsidR="005A64DB" w:rsidRPr="00D04C33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E199984" w14:textId="5E3A172A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266" w:type="dxa"/>
            <w:shd w:val="clear" w:color="auto" w:fill="auto"/>
          </w:tcPr>
          <w:p w14:paraId="77233FC8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52CBE7" w14:textId="08B95645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965144A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5C83DA3" w14:textId="7724A71C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64DB" w:rsidRPr="00071E7A" w14:paraId="17AC09CB" w14:textId="77777777" w:rsidTr="00EE0AC0">
        <w:tc>
          <w:tcPr>
            <w:tcW w:w="3942" w:type="dxa"/>
            <w:shd w:val="clear" w:color="auto" w:fill="auto"/>
          </w:tcPr>
          <w:p w14:paraId="44B4C01E" w14:textId="77777777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สัญญาเกี่ยวกับการซื้อที่ดิน</w:t>
            </w:r>
          </w:p>
        </w:tc>
        <w:tc>
          <w:tcPr>
            <w:tcW w:w="270" w:type="dxa"/>
            <w:shd w:val="clear" w:color="auto" w:fill="auto"/>
          </w:tcPr>
          <w:p w14:paraId="653B1357" w14:textId="77777777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661E5A5" w14:textId="503C8F34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64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39" w:type="dxa"/>
            <w:shd w:val="clear" w:color="auto" w:fill="auto"/>
          </w:tcPr>
          <w:p w14:paraId="14B3BA25" w14:textId="77777777" w:rsidR="005A64DB" w:rsidRPr="00D04C33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DF8D0B1" w14:textId="5CE63EE9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4DB" w:rsidRPr="00D04C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66" w:type="dxa"/>
            <w:shd w:val="clear" w:color="auto" w:fill="auto"/>
          </w:tcPr>
          <w:p w14:paraId="5D6AF96E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BEFD6B6" w14:textId="51B17837" w:rsidR="005A64DB" w:rsidRPr="00071E7A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4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66" w:type="dxa"/>
            <w:shd w:val="clear" w:color="auto" w:fill="auto"/>
          </w:tcPr>
          <w:p w14:paraId="6B0CF794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B82E585" w14:textId="3325EE9F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64DB" w:rsidRPr="00071E7A" w14:paraId="2C895DA1" w14:textId="77777777" w:rsidTr="00EE0AC0">
        <w:tc>
          <w:tcPr>
            <w:tcW w:w="3942" w:type="dxa"/>
            <w:shd w:val="clear" w:color="auto" w:fill="auto"/>
          </w:tcPr>
          <w:p w14:paraId="40E9CB0F" w14:textId="48170121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สัญญาเกี่ยวกับการก่อสร้างอาคารและสิ่งปลูกสร้าง</w:t>
            </w:r>
          </w:p>
        </w:tc>
        <w:tc>
          <w:tcPr>
            <w:tcW w:w="270" w:type="dxa"/>
            <w:shd w:val="clear" w:color="auto" w:fill="auto"/>
          </w:tcPr>
          <w:p w14:paraId="641FE3E6" w14:textId="77777777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676EC83" w14:textId="666AC643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0B5C1E08" w14:textId="77777777" w:rsidR="005A64DB" w:rsidRPr="00D04C33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F8D479" w14:textId="5211AB6E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  <w:shd w:val="clear" w:color="auto" w:fill="auto"/>
          </w:tcPr>
          <w:p w14:paraId="4FFC0F4E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3E40C04" w14:textId="345AF21D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EAD9F6A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5C9748E" w14:textId="22F64FE4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64DB" w:rsidRPr="00071E7A" w14:paraId="79D62FD2" w14:textId="77777777" w:rsidTr="00EE0AC0">
        <w:tc>
          <w:tcPr>
            <w:tcW w:w="3942" w:type="dxa"/>
            <w:shd w:val="clear" w:color="auto" w:fill="auto"/>
          </w:tcPr>
          <w:p w14:paraId="3E006891" w14:textId="77777777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270" w:type="dxa"/>
            <w:shd w:val="clear" w:color="auto" w:fill="auto"/>
          </w:tcPr>
          <w:p w14:paraId="30B868E1" w14:textId="77777777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D9C504A" w14:textId="48CF5330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4DB" w:rsidRPr="00D04C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9" w:type="dxa"/>
            <w:shd w:val="clear" w:color="auto" w:fill="auto"/>
          </w:tcPr>
          <w:p w14:paraId="60C0E479" w14:textId="77777777" w:rsidR="005A64DB" w:rsidRPr="00D04C33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309DBA2" w14:textId="14BCEC33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66" w:type="dxa"/>
            <w:shd w:val="clear" w:color="auto" w:fill="auto"/>
          </w:tcPr>
          <w:p w14:paraId="0C3BC25A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B9BAAC5" w14:textId="49CD3815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DF32A9F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4B6F4B3" w14:textId="2CC18F66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64DB" w:rsidRPr="00071E7A" w14:paraId="009A92A4" w14:textId="77777777" w:rsidTr="00EE0AC0">
        <w:tc>
          <w:tcPr>
            <w:tcW w:w="3942" w:type="dxa"/>
            <w:shd w:val="clear" w:color="auto" w:fill="auto"/>
          </w:tcPr>
          <w:p w14:paraId="24369EFB" w14:textId="0B1AE02F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270" w:type="dxa"/>
            <w:shd w:val="clear" w:color="auto" w:fill="auto"/>
          </w:tcPr>
          <w:p w14:paraId="5E7DDBBF" w14:textId="77777777" w:rsidR="005A64DB" w:rsidRPr="00071E7A" w:rsidRDefault="005A64DB" w:rsidP="005A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4230D" w14:textId="4C171355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25A17C72" w14:textId="77777777" w:rsidR="005A64DB" w:rsidRPr="00D04C33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F2FE945" w14:textId="51804B1E" w:rsidR="005A64DB" w:rsidRPr="00D04C33" w:rsidRDefault="00EE0AC0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6" w:type="dxa"/>
            <w:shd w:val="clear" w:color="auto" w:fill="auto"/>
          </w:tcPr>
          <w:p w14:paraId="2C14DD53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77B8A27" w14:textId="0F5AC493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96FBB35" w14:textId="77777777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E6DAD34" w14:textId="59091184" w:rsidR="005A64DB" w:rsidRPr="00071E7A" w:rsidRDefault="005A64DB" w:rsidP="005A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C33" w:rsidRPr="00071E7A" w14:paraId="0B08A1DB" w14:textId="77777777" w:rsidTr="00EE0AC0">
        <w:tc>
          <w:tcPr>
            <w:tcW w:w="3942" w:type="dxa"/>
            <w:shd w:val="clear" w:color="auto" w:fill="auto"/>
          </w:tcPr>
          <w:p w14:paraId="28F57F5B" w14:textId="77777777" w:rsidR="00D04C33" w:rsidRPr="00071E7A" w:rsidRDefault="00D04C33" w:rsidP="00D04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270" w:type="dxa"/>
            <w:shd w:val="clear" w:color="auto" w:fill="auto"/>
          </w:tcPr>
          <w:p w14:paraId="6D238778" w14:textId="77777777" w:rsidR="00D04C33" w:rsidRPr="00071E7A" w:rsidRDefault="00D04C33" w:rsidP="00D04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0F664" w14:textId="56227058" w:rsidR="00D04C33" w:rsidRPr="00D04C33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39" w:type="dxa"/>
            <w:shd w:val="clear" w:color="auto" w:fill="auto"/>
          </w:tcPr>
          <w:p w14:paraId="30C90E1B" w14:textId="77777777" w:rsidR="00D04C33" w:rsidRPr="00D04C33" w:rsidRDefault="00D04C33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EE8FE" w14:textId="4CF85D33" w:rsidR="00D04C33" w:rsidRPr="00D04C33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66" w:type="dxa"/>
            <w:shd w:val="clear" w:color="auto" w:fill="auto"/>
          </w:tcPr>
          <w:p w14:paraId="1EAD212E" w14:textId="77777777" w:rsidR="00D04C33" w:rsidRPr="00071E7A" w:rsidRDefault="00D04C33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EB16F" w14:textId="2AA895CC" w:rsidR="00D04C33" w:rsidRPr="00071E7A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66" w:type="dxa"/>
            <w:shd w:val="clear" w:color="auto" w:fill="auto"/>
          </w:tcPr>
          <w:p w14:paraId="6449D35A" w14:textId="77777777" w:rsidR="00D04C33" w:rsidRPr="00071E7A" w:rsidRDefault="00D04C33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E106A" w14:textId="361C82A8" w:rsidR="00D04C33" w:rsidRPr="00071E7A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04C33" w:rsidRPr="00071E7A" w14:paraId="2E7DB80E" w14:textId="77777777" w:rsidTr="00EE0AC0">
        <w:tc>
          <w:tcPr>
            <w:tcW w:w="3942" w:type="dxa"/>
            <w:shd w:val="clear" w:color="auto" w:fill="auto"/>
          </w:tcPr>
          <w:p w14:paraId="6535FF09" w14:textId="77777777" w:rsidR="00D04C33" w:rsidRPr="00071E7A" w:rsidRDefault="00D04C33" w:rsidP="00D04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385EA1D" w14:textId="77777777" w:rsidR="00D04C33" w:rsidRPr="00071E7A" w:rsidRDefault="00D04C33" w:rsidP="00D04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33F51" w14:textId="081DBBA6" w:rsidR="00D04C33" w:rsidRPr="00D04C33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A64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016</w:t>
            </w:r>
          </w:p>
        </w:tc>
        <w:tc>
          <w:tcPr>
            <w:tcW w:w="239" w:type="dxa"/>
            <w:shd w:val="clear" w:color="auto" w:fill="auto"/>
          </w:tcPr>
          <w:p w14:paraId="1750C5AB" w14:textId="77777777" w:rsidR="00D04C33" w:rsidRPr="00D04C33" w:rsidRDefault="00D04C33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BF04A" w14:textId="34108B30" w:rsidR="00D04C33" w:rsidRPr="00D04C33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04C33" w:rsidRPr="00D04C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66" w:type="dxa"/>
            <w:shd w:val="clear" w:color="auto" w:fill="auto"/>
          </w:tcPr>
          <w:p w14:paraId="14FDFF15" w14:textId="77777777" w:rsidR="00D04C33" w:rsidRPr="00071E7A" w:rsidRDefault="00D04C33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F84F2" w14:textId="248ECD8E" w:rsidR="00D04C33" w:rsidRPr="00071E7A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64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266" w:type="dxa"/>
            <w:shd w:val="clear" w:color="auto" w:fill="auto"/>
          </w:tcPr>
          <w:p w14:paraId="0D0C1A39" w14:textId="77777777" w:rsidR="00D04C33" w:rsidRPr="00071E7A" w:rsidRDefault="00D04C33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6BC2C" w14:textId="188E3F8D" w:rsidR="00D04C33" w:rsidRPr="00071E7A" w:rsidRDefault="00EE0AC0" w:rsidP="00D04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A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54578349" w14:textId="4DC64B66" w:rsidR="006106CA" w:rsidRDefault="006106CA" w:rsidP="00C51CA8">
      <w:pPr>
        <w:pStyle w:val="a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</w:rPr>
      </w:pPr>
    </w:p>
    <w:p w14:paraId="4B47583A" w14:textId="77777777" w:rsidR="00AF444E" w:rsidRPr="00071E7A" w:rsidRDefault="00AF444E" w:rsidP="00C51CA8">
      <w:pPr>
        <w:pStyle w:val="a"/>
        <w:jc w:val="thaiDistribute"/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</w:pPr>
    </w:p>
    <w:p w14:paraId="3FF284F6" w14:textId="47F51FE2" w:rsidR="00F73CC8" w:rsidRPr="00071E7A" w:rsidRDefault="001B187A" w:rsidP="00554A53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อื่น</w:t>
      </w:r>
      <w:r w:rsidR="008A352A"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ๆ </w:t>
      </w:r>
    </w:p>
    <w:p w14:paraId="55E3A91B" w14:textId="77777777" w:rsidR="00F73CC8" w:rsidRPr="00071E7A" w:rsidRDefault="00F73CC8" w:rsidP="00554A53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9DB658D" w14:textId="4158D36B" w:rsidR="00201644" w:rsidRPr="00071E7A" w:rsidRDefault="00201644" w:rsidP="00554A53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2565</w:t>
      </w:r>
    </w:p>
    <w:p w14:paraId="10D3858D" w14:textId="77777777" w:rsidR="00201644" w:rsidRPr="00071E7A" w:rsidRDefault="00201644" w:rsidP="00554A53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DB735F6" w14:textId="6E5D0ACB" w:rsidR="001638BD" w:rsidRPr="00071E7A" w:rsidRDefault="001176C1" w:rsidP="00ED41AE">
      <w:pPr>
        <w:pStyle w:val="a"/>
        <w:numPr>
          <w:ilvl w:val="0"/>
          <w:numId w:val="37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กลุ่มบริษัทมีภาระผูกพันต่อธนาคารจากการที่ธนาคารในประเทศหลายแห่งออกหนังสือค้ำประกันให้แก่</w:t>
      </w:r>
      <w:r w:rsidR="00162E97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071E7A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D04C33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361</w:t>
      </w:r>
      <w:r w:rsidR="00C67A6B"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071E7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="00D35347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648</w:t>
      </w:r>
      <w:r w:rsidR="00811F53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071E7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</w:p>
    <w:p w14:paraId="603CE3A5" w14:textId="77777777" w:rsidR="00ED41AE" w:rsidRPr="00071E7A" w:rsidRDefault="00ED41AE" w:rsidP="00ED41AE">
      <w:pPr>
        <w:pStyle w:val="a"/>
        <w:ind w:left="108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AB30FB0" w14:textId="3C545E5D" w:rsidR="00AA7C35" w:rsidRDefault="00811B34" w:rsidP="00793B32">
      <w:pPr>
        <w:pStyle w:val="a"/>
        <w:numPr>
          <w:ilvl w:val="0"/>
          <w:numId w:val="37"/>
        </w:numPr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="001176C1" w:rsidRPr="00071E7A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674D6A" w:rsidRPr="00071E7A">
        <w:rPr>
          <w:rFonts w:asciiTheme="majorBidi" w:hAnsiTheme="majorBidi" w:cstheme="majorBidi"/>
          <w:sz w:val="28"/>
          <w:szCs w:val="28"/>
          <w:cs/>
          <w:lang w:val="en-US"/>
        </w:rPr>
        <w:t>ย่อย</w:t>
      </w:r>
      <w:r w:rsidR="006605C0" w:rsidRPr="00071E7A">
        <w:rPr>
          <w:rFonts w:asciiTheme="majorBidi" w:hAnsiTheme="majorBidi" w:cstheme="majorBidi"/>
          <w:sz w:val="28"/>
          <w:szCs w:val="28"/>
          <w:cs/>
          <w:lang w:val="en-US"/>
        </w:rPr>
        <w:t>แห่งหนึ่ง</w:t>
      </w:r>
      <w:r w:rsidR="001176C1" w:rsidRPr="00071E7A">
        <w:rPr>
          <w:rFonts w:asciiTheme="majorBidi" w:hAnsiTheme="majorBidi" w:cstheme="majorBidi"/>
          <w:sz w:val="28"/>
          <w:szCs w:val="28"/>
          <w:cs/>
        </w:rPr>
        <w:t>มีภาระผูกพันต่อธนาคารเกี่ยวกับการค้ำประกันวงเงินเบิกเกินบัญชีจำนวนรวม</w:t>
      </w:r>
      <w:r w:rsidR="0018041D">
        <w:rPr>
          <w:rFonts w:asciiTheme="majorBidi" w:hAnsiTheme="majorBidi" w:cstheme="majorBidi"/>
          <w:sz w:val="28"/>
          <w:szCs w:val="28"/>
          <w:cs/>
        </w:rPr>
        <w:br/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100</w:t>
      </w:r>
      <w:r w:rsidR="001176C1" w:rsidRPr="00071E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1176C1" w:rsidRPr="00071E7A">
        <w:rPr>
          <w:rFonts w:asciiTheme="majorBidi" w:hAnsiTheme="majorBidi" w:cstheme="majorBidi"/>
          <w:sz w:val="28"/>
          <w:szCs w:val="28"/>
          <w:cs/>
          <w:lang w:val="en-GB"/>
        </w:rPr>
        <w:t>ล้</w:t>
      </w:r>
      <w:r w:rsidR="001176C1" w:rsidRPr="00071E7A">
        <w:rPr>
          <w:rFonts w:asciiTheme="majorBidi" w:hAnsiTheme="majorBidi" w:cstheme="majorBidi"/>
          <w:sz w:val="28"/>
          <w:szCs w:val="28"/>
          <w:cs/>
        </w:rPr>
        <w:t xml:space="preserve">านบาท 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120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="001176C1"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176C1" w:rsidRPr="00071E7A">
        <w:rPr>
          <w:rFonts w:asciiTheme="majorBidi" w:hAnsiTheme="majorBidi" w:cstheme="majorBidi"/>
          <w:sz w:val="28"/>
          <w:szCs w:val="28"/>
          <w:cs/>
        </w:rPr>
        <w:t xml:space="preserve">วงเงินหนังสือค้ำประกันที่ออกโดยธนาคารจำนวน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D04C33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404</w:t>
      </w:r>
      <w:r w:rsidR="00C67A6B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176C1" w:rsidRPr="00071E7A">
        <w:rPr>
          <w:rFonts w:asciiTheme="majorBidi" w:hAnsiTheme="majorBidi" w:cstheme="majorBidi"/>
          <w:sz w:val="28"/>
          <w:szCs w:val="28"/>
          <w:cs/>
          <w:lang w:val="en-GB"/>
        </w:rPr>
        <w:t>ล้</w:t>
      </w:r>
      <w:r w:rsidR="001176C1" w:rsidRPr="00071E7A">
        <w:rPr>
          <w:rFonts w:asciiTheme="majorBidi" w:hAnsiTheme="majorBidi" w:cstheme="majorBidi"/>
          <w:sz w:val="28"/>
          <w:szCs w:val="28"/>
          <w:cs/>
        </w:rPr>
        <w:t xml:space="preserve">านบาท 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="006E7825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264</w:t>
      </w:r>
      <w:r w:rsidR="00D35347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="001176C1" w:rsidRPr="00071E7A">
        <w:rPr>
          <w:rFonts w:asciiTheme="majorBidi" w:hAnsiTheme="majorBidi" w:cstheme="majorBidi"/>
          <w:sz w:val="28"/>
          <w:szCs w:val="28"/>
          <w:cs/>
        </w:rPr>
        <w:t xml:space="preserve"> วงเงินตั๋วสัญญาใช้เงินจำนว</w:t>
      </w:r>
      <w:r w:rsidR="001176C1"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D04C33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997</w:t>
      </w:r>
      <w:r w:rsidR="00C67A6B"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176C1"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10</w:t>
      </w:r>
      <w:r w:rsidR="006E7825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918</w:t>
      </w:r>
      <w:r w:rsidR="008F248C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="001176C1"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และวงเงินสินเชื่ออื่นจำนวน</w:t>
      </w:r>
      <w:r w:rsidR="00D04C3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D04C33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000</w:t>
      </w:r>
      <w:r w:rsidR="00C67A6B" w:rsidRPr="00071E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176C1"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="00E17DE1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  <w:lang w:val="en-US"/>
        </w:rPr>
        <w:t>823</w:t>
      </w:r>
      <w:r w:rsidR="00C67A6B" w:rsidRPr="00071E7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1176C1" w:rsidRPr="00071E7A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="001176C1"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176C1" w:rsidRPr="00071E7A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  <w:r w:rsidR="006605C0" w:rsidRPr="00071E7A">
        <w:rPr>
          <w:rFonts w:asciiTheme="majorBidi" w:hAnsiTheme="majorBidi" w:cstheme="majorBidi"/>
          <w:sz w:val="28"/>
          <w:szCs w:val="28"/>
          <w:cs/>
        </w:rPr>
        <w:t>แห่งอื่น</w:t>
      </w:r>
      <w:r w:rsidR="00A9411E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50CB" w:rsidRPr="00071E7A">
        <w:rPr>
          <w:rFonts w:asciiTheme="majorBidi" w:hAnsiTheme="majorBidi" w:cstheme="majorBidi"/>
          <w:sz w:val="28"/>
          <w:szCs w:val="28"/>
          <w:cs/>
        </w:rPr>
        <w:t xml:space="preserve">ๆ </w:t>
      </w:r>
      <w:r w:rsidR="00F650CB" w:rsidRPr="00071E7A">
        <w:rPr>
          <w:rFonts w:asciiTheme="majorBidi" w:hAnsiTheme="majorBidi" w:cstheme="majorBidi"/>
          <w:sz w:val="28"/>
          <w:szCs w:val="28"/>
          <w:cs/>
          <w:lang w:val="en-US"/>
        </w:rPr>
        <w:t>ในกลุ่มบริษัทเดียวกัน</w:t>
      </w:r>
    </w:p>
    <w:p w14:paraId="0BB4DD45" w14:textId="77777777" w:rsidR="006106CA" w:rsidRPr="00071E7A" w:rsidRDefault="006106CA" w:rsidP="006106CA">
      <w:pPr>
        <w:pStyle w:val="a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93BA9FC" w14:textId="61F2C477" w:rsidR="00F73CC8" w:rsidRPr="00071E7A" w:rsidRDefault="00F73CC8" w:rsidP="00F7452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หนี้สินที่อาจเกิดขึ้น</w:t>
      </w:r>
    </w:p>
    <w:p w14:paraId="50F4E649" w14:textId="77777777" w:rsidR="00F73CC8" w:rsidRPr="00071E7A" w:rsidRDefault="00F73CC8" w:rsidP="00F44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337222" w14:textId="16A41A59" w:rsidR="001B187A" w:rsidRPr="00071E7A" w:rsidRDefault="001B187A" w:rsidP="0081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E0AC0" w:rsidRPr="00EE0AC0">
        <w:rPr>
          <w:rFonts w:asciiTheme="majorBidi" w:hAnsiTheme="majorBidi" w:cstheme="majorBidi"/>
          <w:sz w:val="28"/>
          <w:szCs w:val="28"/>
        </w:rPr>
        <w:t>31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E0AC0" w:rsidRPr="00EE0AC0">
        <w:rPr>
          <w:rFonts w:asciiTheme="majorBidi" w:hAnsiTheme="majorBidi" w:cstheme="majorBidi"/>
          <w:sz w:val="28"/>
          <w:szCs w:val="28"/>
        </w:rPr>
        <w:t>2565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2E97" w:rsidRPr="00071E7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71E7A">
        <w:rPr>
          <w:rFonts w:asciiTheme="majorBidi" w:hAnsiTheme="majorBidi" w:cstheme="majorBidi"/>
          <w:sz w:val="28"/>
          <w:szCs w:val="28"/>
          <w:cs/>
        </w:rPr>
        <w:t>มีหนี้สินที่อาจเกิดขึ้นจากการถูกบริษัท</w:t>
      </w:r>
      <w:r w:rsidR="00767427" w:rsidRPr="00071E7A">
        <w:rPr>
          <w:rFonts w:asciiTheme="majorBidi" w:hAnsiTheme="majorBidi" w:cstheme="majorBidi"/>
          <w:sz w:val="28"/>
          <w:szCs w:val="28"/>
          <w:cs/>
        </w:rPr>
        <w:t>อื่น</w:t>
      </w:r>
      <w:r w:rsidRPr="00071E7A">
        <w:rPr>
          <w:rFonts w:asciiTheme="majorBidi" w:hAnsiTheme="majorBidi" w:cstheme="majorBidi"/>
          <w:sz w:val="28"/>
          <w:szCs w:val="28"/>
          <w:cs/>
        </w:rPr>
        <w:t>และบุคคลธรรมดาฟ้องร้องในคดีต่าง</w:t>
      </w:r>
      <w:r w:rsidR="00437F8F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ๆ จากการผิดสัญญา การเรียกร้องค่าเสียหายและอื่น</w:t>
      </w:r>
      <w:r w:rsidR="00A9411E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>ๆ โดยมีทุนทรัพย์ที่ฟ้องร้องและอาจเรียกได้เป็นจำนวน</w:t>
      </w:r>
      <w:r w:rsidR="00767427" w:rsidRPr="00071E7A">
        <w:rPr>
          <w:rFonts w:asciiTheme="majorBidi" w:hAnsiTheme="majorBidi" w:cstheme="majorBidi"/>
          <w:sz w:val="28"/>
          <w:szCs w:val="28"/>
          <w:cs/>
        </w:rPr>
        <w:t>เงิน</w:t>
      </w:r>
      <w:r w:rsidR="00E95905" w:rsidRPr="00071E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1</w:t>
      </w:r>
      <w:r w:rsidR="00A60A31" w:rsidRPr="00071E7A">
        <w:rPr>
          <w:rFonts w:asciiTheme="majorBidi" w:hAnsiTheme="majorBidi" w:cstheme="majorBidi"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</w:rPr>
        <w:t>379</w:t>
      </w:r>
      <w:r w:rsidR="006E7825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D35347" w:rsidRPr="00071E7A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078</w:t>
      </w:r>
      <w:r w:rsidR="00F80D1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 ขณะนี้คดีอยู่ในระหว่างการไต่สวนของศาล อย่างไรก็ตาม กลุ่มบริษัทได้บันทึก</w:t>
      </w:r>
      <w:r w:rsidR="00767427" w:rsidRPr="00071E7A">
        <w:rPr>
          <w:rFonts w:asciiTheme="majorBidi" w:hAnsiTheme="majorBidi" w:cstheme="majorBidi"/>
          <w:sz w:val="28"/>
          <w:szCs w:val="28"/>
          <w:cs/>
        </w:rPr>
        <w:t>สำรองค่าเผื่อหนี้สินที่อาจจะเกิดขึ้น</w:t>
      </w:r>
      <w:r w:rsidR="005D5C01" w:rsidRPr="00071E7A">
        <w:rPr>
          <w:rFonts w:asciiTheme="majorBidi" w:hAnsiTheme="majorBidi" w:cstheme="majorBidi"/>
          <w:sz w:val="28"/>
          <w:szCs w:val="28"/>
          <w:cs/>
        </w:rPr>
        <w:t>จากคดีความ</w:t>
      </w:r>
      <w:r w:rsidRPr="00071E7A">
        <w:rPr>
          <w:rFonts w:asciiTheme="majorBidi" w:hAnsiTheme="majorBidi" w:cstheme="majorBidi"/>
          <w:sz w:val="28"/>
          <w:szCs w:val="28"/>
          <w:cs/>
        </w:rPr>
        <w:t>ดังกล่าวตามความเห็นของฝ่ายบริหารและฝ่ายกฎหมายของกลุ่มบริษัทรวมจำนวน</w:t>
      </w:r>
      <w:r w:rsidR="00284D75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="00EE0AC0" w:rsidRPr="00EE0AC0">
        <w:rPr>
          <w:rFonts w:asciiTheme="majorBidi" w:hAnsiTheme="majorBidi" w:cstheme="majorBidi"/>
          <w:sz w:val="28"/>
          <w:szCs w:val="28"/>
        </w:rPr>
        <w:t>45</w:t>
      </w:r>
      <w:r w:rsidR="00F80D18" w:rsidRPr="00071E7A">
        <w:rPr>
          <w:rFonts w:asciiTheme="majorBidi" w:hAnsiTheme="majorBidi" w:cstheme="majorBidi"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0AC0" w:rsidRPr="00EE0AC0">
        <w:rPr>
          <w:rFonts w:asciiTheme="majorBidi" w:hAnsiTheme="majorBidi" w:cstheme="majorBidi"/>
          <w:i/>
          <w:iCs/>
          <w:sz w:val="28"/>
          <w:szCs w:val="28"/>
        </w:rPr>
        <w:t>42</w:t>
      </w:r>
      <w:r w:rsidR="00F80D18" w:rsidRPr="00071E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71E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="00144CCD" w:rsidRPr="00071E7A">
        <w:rPr>
          <w:rFonts w:asciiTheme="majorBidi" w:hAnsiTheme="majorBidi" w:cstheme="majorBidi"/>
          <w:sz w:val="28"/>
          <w:szCs w:val="28"/>
          <w:cs/>
        </w:rPr>
        <w:t>ไว้ในงบแสดงฐานะการเงินรวม</w:t>
      </w:r>
    </w:p>
    <w:p w14:paraId="76AE669A" w14:textId="77777777" w:rsidR="008F6EB8" w:rsidRPr="00071E7A" w:rsidRDefault="008F6EB8" w:rsidP="00F44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2A55A" w14:textId="7F6DFFF5" w:rsidR="00DB7098" w:rsidRPr="00071E7A" w:rsidRDefault="00DB0446" w:rsidP="00025EA0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  <w:r w:rsidRPr="00071E7A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  <w:r w:rsidR="001176C1" w:rsidRPr="00071E7A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20681C75" w14:textId="77777777" w:rsidR="00B16905" w:rsidRPr="00071E7A" w:rsidRDefault="00B16905" w:rsidP="00B1690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5353D07F" w14:textId="234F8266" w:rsidR="00E225F2" w:rsidRPr="00071E7A" w:rsidRDefault="000F7333" w:rsidP="00E225F2">
      <w:pPr>
        <w:pStyle w:val="a"/>
        <w:numPr>
          <w:ilvl w:val="0"/>
          <w:numId w:val="36"/>
        </w:numPr>
        <w:tabs>
          <w:tab w:val="left" w:pos="720"/>
        </w:tabs>
        <w:ind w:left="1080" w:hanging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071E7A">
        <w:rPr>
          <w:rFonts w:asciiTheme="majorBidi" w:hAnsiTheme="majorBidi" w:cs="Angsana New"/>
          <w:sz w:val="28"/>
          <w:szCs w:val="28"/>
          <w:cs/>
        </w:rPr>
        <w:t xml:space="preserve">ในการประชุมคณะกรรมการบริษัทของบริษัทเมื่อวันที่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13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2566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 คณะกรรมการบริษัทมีมติอนุมัติให้บริษัทย่อยของบริษัทฯ คือ บริษัท อินโน สเปราท์ โฮลดิ้ง จำกัด จัดตั้งบริษัท โอเมก้า โลจิสติกส์ แคมปัส จำกัด</w:t>
      </w:r>
      <w:r w:rsidRPr="00071E7A">
        <w:rPr>
          <w:rFonts w:asciiTheme="majorBidi" w:hAnsiTheme="majorBidi" w:cs="Angsana New"/>
          <w:sz w:val="28"/>
          <w:szCs w:val="28"/>
          <w:lang w:val="en-US"/>
        </w:rPr>
        <w:br/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ซึ่งเป็นบริษัทจำกัดที่จดทะเบียนในประเทศไทย ในอัตราร้อยละ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99</w:t>
      </w:r>
      <w:r w:rsidRPr="00071E7A">
        <w:rPr>
          <w:rFonts w:asciiTheme="majorBidi" w:hAnsiTheme="majorBidi" w:cs="Angsana New"/>
          <w:sz w:val="28"/>
          <w:szCs w:val="28"/>
          <w:cs/>
        </w:rPr>
        <w:t>.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7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 ของทุนจดทะเบียน เป็นจำนวนเงิน </w:t>
      </w:r>
      <w:r w:rsidRPr="00071E7A">
        <w:rPr>
          <w:rFonts w:asciiTheme="majorBidi" w:hAnsiTheme="majorBidi" w:cs="Angsana New"/>
          <w:sz w:val="28"/>
          <w:szCs w:val="28"/>
          <w:lang w:val="en-US"/>
        </w:rPr>
        <w:br/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1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 ล้านบาท โดยได้จดทะเบียนจัดตั้งเมื่อวันที่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13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2566</w:t>
      </w:r>
    </w:p>
    <w:p w14:paraId="2495A9FA" w14:textId="77777777" w:rsidR="004E1DF4" w:rsidRPr="00071E7A" w:rsidRDefault="004E1DF4" w:rsidP="004E1DF4">
      <w:pPr>
        <w:pStyle w:val="a"/>
        <w:tabs>
          <w:tab w:val="left" w:pos="720"/>
        </w:tabs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F011F9E" w14:textId="005D82E1" w:rsidR="008B436A" w:rsidRPr="00071E7A" w:rsidRDefault="000F7333" w:rsidP="008B436A">
      <w:pPr>
        <w:pStyle w:val="a"/>
        <w:numPr>
          <w:ilvl w:val="0"/>
          <w:numId w:val="36"/>
        </w:numPr>
        <w:tabs>
          <w:tab w:val="left" w:pos="72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="Angsana New"/>
          <w:sz w:val="28"/>
          <w:szCs w:val="28"/>
          <w:cs/>
        </w:rPr>
        <w:t xml:space="preserve">ในการประชุมคณะกรรมการบริษัทของบริษัทเมื่อวันที่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13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2566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 คณะกรรมการบริษัทมีมติอนุมัติให้บริษัทย่อยของบริษัทฯ คือ บริษัท โรงพยาบาลวิมุต โฮลดิ้ง จำกัด จัดตั้งบริษัท วิมุต ฟาร์มาซี โซลูชั่น จำกัด</w:t>
      </w:r>
      <w:r w:rsidRPr="00071E7A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ซึ่งเป็นบริษัทจำกัดที่จดทะเบียนในประเทศไทย ในอัตราร้อยละ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99</w:t>
      </w:r>
      <w:r w:rsidR="00481F1E">
        <w:rPr>
          <w:rFonts w:asciiTheme="majorBidi" w:hAnsiTheme="majorBidi" w:cs="Angsana New"/>
          <w:sz w:val="28"/>
          <w:szCs w:val="28"/>
          <w:lang w:val="en-US"/>
        </w:rPr>
        <w:t>.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99</w:t>
      </w:r>
      <w:r w:rsidR="00481F1E">
        <w:rPr>
          <w:rFonts w:asciiTheme="majorBidi" w:hAnsiTheme="majorBidi" w:cs="Angsana New"/>
          <w:sz w:val="28"/>
          <w:szCs w:val="28"/>
          <w:lang w:val="en-US"/>
        </w:rPr>
        <w:t xml:space="preserve"> 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ของทุนจดทะเบียน เป็นจำนวนเงิน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5</w:t>
      </w:r>
      <w:r w:rsidRPr="00071E7A">
        <w:rPr>
          <w:rFonts w:asciiTheme="majorBidi" w:hAnsiTheme="majorBidi" w:cs="Angsana New"/>
          <w:sz w:val="28"/>
          <w:szCs w:val="28"/>
          <w:lang w:val="en-US"/>
        </w:rPr>
        <w:t xml:space="preserve"> </w:t>
      </w:r>
      <w:r w:rsidRPr="00071E7A">
        <w:rPr>
          <w:rFonts w:asciiTheme="majorBidi" w:hAnsiTheme="majorBidi" w:cs="Angsana New"/>
          <w:sz w:val="28"/>
          <w:szCs w:val="28"/>
          <w:cs/>
        </w:rPr>
        <w:t xml:space="preserve">ล้านบาท โดยคาดว่าจะจดทะเบียนจัดตั้งแล้วเสร็จภายในเดือนกุมภาพันธ์ </w:t>
      </w:r>
      <w:r w:rsidR="00EE0AC0" w:rsidRPr="00EE0AC0">
        <w:rPr>
          <w:rFonts w:asciiTheme="majorBidi" w:hAnsiTheme="majorBidi" w:cs="Angsana New"/>
          <w:sz w:val="28"/>
          <w:szCs w:val="28"/>
          <w:lang w:val="en-US"/>
        </w:rPr>
        <w:t>2566</w:t>
      </w:r>
    </w:p>
    <w:p w14:paraId="678732FE" w14:textId="0B10908D" w:rsidR="006106CA" w:rsidRDefault="006106CA" w:rsidP="00C51CA8">
      <w:pPr>
        <w:rPr>
          <w:rFonts w:asciiTheme="majorBidi" w:hAnsiTheme="majorBidi" w:cstheme="majorBidi"/>
          <w:sz w:val="28"/>
          <w:szCs w:val="28"/>
        </w:rPr>
      </w:pPr>
    </w:p>
    <w:p w14:paraId="15861EC8" w14:textId="77777777" w:rsidR="00AF444E" w:rsidRPr="00C51CA8" w:rsidRDefault="00AF444E" w:rsidP="00C51CA8">
      <w:pPr>
        <w:rPr>
          <w:rFonts w:asciiTheme="majorBidi" w:hAnsiTheme="majorBidi" w:cstheme="majorBidi" w:hint="cs"/>
          <w:sz w:val="28"/>
          <w:szCs w:val="28"/>
          <w:cs/>
        </w:rPr>
      </w:pPr>
    </w:p>
    <w:p w14:paraId="707CE869" w14:textId="27DE84E5" w:rsidR="00A60A31" w:rsidRPr="00071E7A" w:rsidRDefault="00A60A31" w:rsidP="008B436A">
      <w:pPr>
        <w:pStyle w:val="a"/>
        <w:numPr>
          <w:ilvl w:val="0"/>
          <w:numId w:val="36"/>
        </w:numPr>
        <w:tabs>
          <w:tab w:val="left" w:pos="72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ที่ประชุมคณะกรรมการบริษัท 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มีมติอนุมัตินำหุ้นสามัญของบริษัท อินโน พรีคาสท์ จำกัด 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br/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ในสัดส่วน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51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>%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ไปใช้ชำระมูลค่าหุ้น ให้แก่ บริษัท เจนเนอรัล เอนจิเนียริ่ง จำกัด (มหาชน) หรือ 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GEL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 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GEL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จะออกหุ้นใหม่และจัดสรรให้แก่บริษัท พฤกษา โฮลดิ้ง จำกัด (มหาชน) ในราคา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37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บาทต่อหุ้น (รวมมูลค่าประมาณ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582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ล้านบาท) โดยคาดว่าจะสามารถทำรายการให้แล้วเสร็จภายในเดือนพฤษภาคม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ทั้งนี้ในการเข้าทำรายการดังกล่าว บริษัทและ </w:t>
      </w:r>
      <w:r w:rsidRPr="00071E7A">
        <w:rPr>
          <w:rFonts w:asciiTheme="majorBidi" w:hAnsiTheme="majorBidi" w:cstheme="majorBidi"/>
          <w:sz w:val="28"/>
          <w:szCs w:val="28"/>
          <w:lang w:val="en-US"/>
        </w:rPr>
        <w:t xml:space="preserve">GEL </w:t>
      </w:r>
      <w:r w:rsidRPr="00071E7A">
        <w:rPr>
          <w:rFonts w:asciiTheme="majorBidi" w:hAnsiTheme="majorBidi" w:cstheme="majorBidi"/>
          <w:sz w:val="28"/>
          <w:szCs w:val="28"/>
          <w:cs/>
          <w:lang w:val="en-US"/>
        </w:rPr>
        <w:t>จะต้องปฏิบัติตามเงื่อนไขบังคับตามที่ระบุในสัญญาก่อนในการเข้าทำรายการ</w:t>
      </w:r>
    </w:p>
    <w:p w14:paraId="607119A8" w14:textId="77777777" w:rsidR="00A60A31" w:rsidRPr="00071E7A" w:rsidRDefault="00A60A31" w:rsidP="00A60A31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418D36A9" w14:textId="2071C44E" w:rsidR="00FB2F8B" w:rsidRPr="003D0B1E" w:rsidRDefault="00A60A31" w:rsidP="00215618">
      <w:pPr>
        <w:pStyle w:val="a"/>
        <w:numPr>
          <w:ilvl w:val="0"/>
          <w:numId w:val="36"/>
        </w:numPr>
        <w:tabs>
          <w:tab w:val="left" w:pos="720"/>
        </w:tabs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D0B1E">
        <w:rPr>
          <w:rFonts w:asciiTheme="majorBidi" w:hAnsiTheme="majorBidi" w:cstheme="majorBidi"/>
          <w:sz w:val="28"/>
          <w:szCs w:val="28"/>
          <w:cs/>
        </w:rPr>
        <w:t>ในการประชุมคณะกรรมการ</w:t>
      </w:r>
      <w:r w:rsidRPr="00980A21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980A2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EE0AC0" w:rsidRPr="00EE0AC0">
        <w:rPr>
          <w:rFonts w:asciiTheme="majorBidi" w:hAnsiTheme="majorBidi" w:cstheme="majorBidi" w:hint="cs"/>
          <w:sz w:val="28"/>
          <w:szCs w:val="28"/>
          <w:lang w:val="en-US"/>
        </w:rPr>
        <w:t>2566</w:t>
      </w:r>
      <w:r w:rsidRPr="00980A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80A21">
        <w:rPr>
          <w:rFonts w:asciiTheme="majorBidi" w:hAnsiTheme="majorBidi" w:cstheme="majorBidi"/>
          <w:sz w:val="28"/>
          <w:szCs w:val="28"/>
          <w:cs/>
          <w:lang w:val="en-US"/>
        </w:rPr>
        <w:t>คณะกรรมการ</w:t>
      </w:r>
      <w:r w:rsidRPr="003D0B1E">
        <w:rPr>
          <w:rFonts w:asciiTheme="majorBidi" w:hAnsiTheme="majorBidi" w:cstheme="majorBidi"/>
          <w:sz w:val="28"/>
          <w:szCs w:val="28"/>
          <w:cs/>
        </w:rPr>
        <w:t>บริษัทมีมติอนุมัติการจ่ายเงินปันผล</w:t>
      </w:r>
      <w:r w:rsidRPr="003D0B1E">
        <w:rPr>
          <w:rFonts w:asciiTheme="majorBidi" w:hAnsiTheme="majorBidi" w:cstheme="majorBidi"/>
          <w:sz w:val="28"/>
          <w:szCs w:val="28"/>
          <w:lang w:val="en-US"/>
        </w:rPr>
        <w:br/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ในอัตราหุ้นละ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F12C2E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96</w:t>
      </w:r>
      <w:r w:rsidRPr="003D0B1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บาท เป็นจำนวนเงินทั้งสิ้น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F12C2E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201</w:t>
      </w:r>
      <w:r w:rsidRPr="003D0B1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ล้านบาท ทั้งนี้บริษัทได้จ่ายเงินปันผลระหว่างกาลไปเมื่อวันที่ </w:t>
      </w:r>
      <w:r w:rsidRPr="003D0B1E">
        <w:rPr>
          <w:rFonts w:asciiTheme="majorBidi" w:hAnsiTheme="majorBidi" w:cstheme="majorBidi"/>
          <w:sz w:val="28"/>
          <w:szCs w:val="28"/>
          <w:lang w:val="en-US"/>
        </w:rPr>
        <w:br/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3D0B1E">
        <w:rPr>
          <w:rFonts w:asciiTheme="majorBidi" w:hAnsiTheme="majorBidi" w:cstheme="majorBidi"/>
          <w:sz w:val="28"/>
          <w:szCs w:val="28"/>
          <w:cs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 บาท ทำให้คงเหลือเงินปันผลจ่ายในอัตราหุ้นละ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F12C2E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65</w:t>
      </w:r>
      <w:r w:rsidRPr="003D0B1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บาท เป็นจำนวนเงินทั้งสิ้น 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F12C2E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E0AC0" w:rsidRPr="00EE0AC0">
        <w:rPr>
          <w:rFonts w:asciiTheme="majorBidi" w:hAnsiTheme="majorBidi" w:cstheme="majorBidi"/>
          <w:sz w:val="28"/>
          <w:szCs w:val="28"/>
          <w:lang w:val="en-US"/>
        </w:rPr>
        <w:t>423</w:t>
      </w:r>
      <w:r w:rsidRPr="003D0B1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D0B1E">
        <w:rPr>
          <w:rFonts w:asciiTheme="majorBidi" w:hAnsiTheme="majorBidi" w:cstheme="majorBidi"/>
          <w:sz w:val="28"/>
          <w:szCs w:val="28"/>
          <w:cs/>
        </w:rPr>
        <w:t xml:space="preserve">ล้านบาท ทั้งนี้ขึ้นอยู่กับผลการอนุมัติจากที่ประชุมสามัญประจำปีผู้ถือหุ้นของบริษัท </w:t>
      </w:r>
    </w:p>
    <w:sectPr w:rsidR="00FB2F8B" w:rsidRPr="003D0B1E" w:rsidSect="004B65D8"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226B" w14:textId="77777777" w:rsidR="00D757B0" w:rsidRDefault="00D757B0">
      <w:r>
        <w:separator/>
      </w:r>
    </w:p>
  </w:endnote>
  <w:endnote w:type="continuationSeparator" w:id="0">
    <w:p w14:paraId="36B3BB62" w14:textId="77777777" w:rsidR="00D757B0" w:rsidRDefault="00D7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0147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F6DA44" w14:textId="23BCE11B" w:rsidR="002466B2" w:rsidRPr="00E779B1" w:rsidRDefault="002466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="00EE0AC0" w:rsidRPr="00EE0AC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9A807" w14:textId="40BDE453" w:rsidR="002466B2" w:rsidRPr="003C3524" w:rsidRDefault="002466B2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EE0AC0" w:rsidRPr="00EE0AC0">
      <w:rPr>
        <w:rStyle w:val="PageNumber"/>
        <w:rFonts w:ascii="Angsana New" w:hAnsi="Angsana New"/>
        <w:noProof/>
        <w:sz w:val="30"/>
        <w:szCs w:val="30"/>
      </w:rPr>
      <w:t>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90FCD91" w14:textId="31875ECC" w:rsidR="002466B2" w:rsidRPr="001D2470" w:rsidRDefault="002466B2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F1BB8">
      <w:rPr>
        <w:rFonts w:ascii="Angsana New" w:hAnsi="Angsana New"/>
        <w:noProof/>
        <w:sz w:val="30"/>
        <w:szCs w:val="30"/>
      </w:rPr>
      <w:t>1258388 - 2022 DEC-FSA-Pruksa Holding -12t Rev1 16FEB23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9E5B5" w14:textId="19F8945F" w:rsidR="002466B2" w:rsidRPr="003C3524" w:rsidRDefault="002466B2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EE0AC0" w:rsidRPr="00EE0AC0">
      <w:rPr>
        <w:rStyle w:val="PageNumber"/>
        <w:rFonts w:ascii="Angsana New" w:hAnsi="Angsana New"/>
        <w:noProof/>
        <w:sz w:val="30"/>
        <w:szCs w:val="30"/>
      </w:rPr>
      <w:t>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63EE3AB3" w14:textId="5D40BA39" w:rsidR="002466B2" w:rsidRPr="001D2470" w:rsidRDefault="002466B2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F1BB8">
      <w:rPr>
        <w:rFonts w:ascii="Angsana New" w:hAnsi="Angsana New"/>
        <w:noProof/>
        <w:sz w:val="30"/>
        <w:szCs w:val="30"/>
      </w:rPr>
      <w:t>1258388 - 2022 DEC-FSA-Pruksa Holding -12t Rev1 16FEB23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14:paraId="454EDF16" w14:textId="77777777" w:rsidR="002466B2" w:rsidRDefault="002466B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2C2A" w14:textId="0A32F499" w:rsidR="002466B2" w:rsidRPr="003C3524" w:rsidRDefault="002466B2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EE0AC0" w:rsidRPr="00EE0AC0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78FD1D33" w14:textId="65679017" w:rsidR="002466B2" w:rsidRPr="001D2470" w:rsidRDefault="002466B2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F1BB8">
      <w:rPr>
        <w:rFonts w:ascii="Angsana New" w:hAnsi="Angsana New"/>
        <w:noProof/>
        <w:sz w:val="30"/>
        <w:szCs w:val="30"/>
      </w:rPr>
      <w:t>1258388 - 2022 DEC-FSA-Pruksa Holding -12t Rev1 16FEB23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14:paraId="2156147B" w14:textId="77777777" w:rsidR="002466B2" w:rsidRDefault="002466B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DE49" w14:textId="7EC442B3" w:rsidR="002466B2" w:rsidRPr="003C3524" w:rsidRDefault="002466B2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EE0AC0" w:rsidRPr="00EE0AC0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4ACE77DA" w14:textId="6265F39D" w:rsidR="002466B2" w:rsidRPr="001D2470" w:rsidRDefault="002466B2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F1BB8">
      <w:rPr>
        <w:rFonts w:ascii="Angsana New" w:hAnsi="Angsana New"/>
        <w:noProof/>
        <w:sz w:val="30"/>
        <w:szCs w:val="30"/>
      </w:rPr>
      <w:t>1258388 - 2022 DEC-FSA-Pruksa Holding -12t Rev1 16FEB23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40E2D" w14:textId="288646FE" w:rsidR="002466B2" w:rsidRPr="003C3524" w:rsidRDefault="002466B2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EE0AC0" w:rsidRPr="00EE0AC0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49A0A1C0" w14:textId="346DC7A3" w:rsidR="002466B2" w:rsidRPr="001D2470" w:rsidRDefault="002466B2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F1BB8">
      <w:rPr>
        <w:rFonts w:ascii="Angsana New" w:hAnsi="Angsana New"/>
        <w:noProof/>
        <w:sz w:val="30"/>
        <w:szCs w:val="30"/>
      </w:rPr>
      <w:t>1258388 - 2022 DEC-FSA-Pruksa Holding -12t Rev1 16FEB23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16B7" w14:textId="166EACCD" w:rsidR="002466B2" w:rsidRPr="003C3524" w:rsidRDefault="002466B2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EE0AC0" w:rsidRPr="00EE0AC0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7C7A20E0" w14:textId="2FBE6F12" w:rsidR="002466B2" w:rsidRPr="001D2470" w:rsidRDefault="002466B2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F1BB8">
      <w:rPr>
        <w:rFonts w:ascii="Angsana New" w:hAnsi="Angsana New"/>
        <w:noProof/>
        <w:sz w:val="30"/>
        <w:szCs w:val="30"/>
      </w:rPr>
      <w:t>1258388 - 2022 DEC-FSA-Pruksa Holding -12t Rev1 16FEB23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B3BFA" w14:textId="77777777" w:rsidR="00D757B0" w:rsidRDefault="00D757B0">
      <w:r>
        <w:separator/>
      </w:r>
    </w:p>
  </w:footnote>
  <w:footnote w:type="continuationSeparator" w:id="0">
    <w:p w14:paraId="79E9735F" w14:textId="77777777" w:rsidR="00D757B0" w:rsidRDefault="00D75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C6AF9" w14:textId="77777777" w:rsidR="002466B2" w:rsidRPr="009F5F90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00B24B" w14:textId="382EEA78" w:rsidR="002466B2" w:rsidRPr="009F5F90" w:rsidRDefault="002466B2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60C4A6EF" w14:textId="75ECF585" w:rsidR="002466B2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E0AC0" w:rsidRPr="00EE0AC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E0AC0" w:rsidRPr="00EE0AC0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734507CC" w14:textId="77777777" w:rsidR="002466B2" w:rsidRPr="00C12602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EEBC" w14:textId="77777777" w:rsidR="002466B2" w:rsidRPr="009F5F90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3347445" w14:textId="77777777" w:rsidR="002466B2" w:rsidRPr="009F5F90" w:rsidRDefault="002466B2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2E5D49F8" w14:textId="38410080" w:rsidR="002466B2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E0AC0" w:rsidRPr="00EE0AC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E0AC0" w:rsidRPr="00EE0AC0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4BEB6CD6" w14:textId="77777777" w:rsidR="002466B2" w:rsidRPr="00C12602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6C1B" w14:textId="77777777" w:rsidR="002466B2" w:rsidRPr="009F5F90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F5D119D" w14:textId="77777777" w:rsidR="002466B2" w:rsidRPr="009F5F90" w:rsidRDefault="002466B2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40798AA7" w14:textId="5E85A852" w:rsidR="002466B2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E0AC0" w:rsidRPr="00EE0AC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E0AC0" w:rsidRPr="00EE0AC0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11C9019C" w14:textId="77777777" w:rsidR="002466B2" w:rsidRPr="00C12602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71665" w14:textId="77777777" w:rsidR="002466B2" w:rsidRPr="009F5F90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E22C8D9" w14:textId="77777777" w:rsidR="002466B2" w:rsidRPr="009F5F90" w:rsidRDefault="002466B2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17803AD3" w14:textId="6B772564" w:rsidR="002466B2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E0AC0" w:rsidRPr="00EE0AC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E0AC0" w:rsidRPr="00EE0AC0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2D5D6C39" w14:textId="77777777" w:rsidR="002466B2" w:rsidRPr="00C12602" w:rsidRDefault="002466B2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13C3055"/>
    <w:multiLevelType w:val="hybridMultilevel"/>
    <w:tmpl w:val="A718D9C0"/>
    <w:lvl w:ilvl="0" w:tplc="14FC72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D5496"/>
    <w:multiLevelType w:val="hybridMultilevel"/>
    <w:tmpl w:val="C18471B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1490504"/>
    <w:multiLevelType w:val="multilevel"/>
    <w:tmpl w:val="89920932"/>
    <w:lvl w:ilvl="0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6C0948"/>
    <w:multiLevelType w:val="hybridMultilevel"/>
    <w:tmpl w:val="7904EB8E"/>
    <w:lvl w:ilvl="0" w:tplc="3E4672F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AF87E1B"/>
    <w:multiLevelType w:val="hybridMultilevel"/>
    <w:tmpl w:val="63BA5DAE"/>
    <w:lvl w:ilvl="0" w:tplc="E1C6EBA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AC7A07"/>
    <w:multiLevelType w:val="multilevel"/>
    <w:tmpl w:val="11AC5880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70E17"/>
    <w:multiLevelType w:val="hybridMultilevel"/>
    <w:tmpl w:val="C20AA976"/>
    <w:lvl w:ilvl="0" w:tplc="C710235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5F48DD6E"/>
    <w:lvl w:ilvl="0" w:tplc="53BCDA1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B2BB9"/>
    <w:multiLevelType w:val="hybridMultilevel"/>
    <w:tmpl w:val="3CE0C3EE"/>
    <w:lvl w:ilvl="0" w:tplc="F57E9CF4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D7160D8"/>
    <w:multiLevelType w:val="hybridMultilevel"/>
    <w:tmpl w:val="7CAE803E"/>
    <w:lvl w:ilvl="0" w:tplc="5F329018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2"/>
  </w:num>
  <w:num w:numId="4">
    <w:abstractNumId w:val="10"/>
  </w:num>
  <w:num w:numId="5">
    <w:abstractNumId w:val="20"/>
  </w:num>
  <w:num w:numId="6">
    <w:abstractNumId w:val="3"/>
  </w:num>
  <w:num w:numId="7">
    <w:abstractNumId w:val="26"/>
  </w:num>
  <w:num w:numId="8">
    <w:abstractNumId w:val="8"/>
  </w:num>
  <w:num w:numId="9">
    <w:abstractNumId w:val="2"/>
  </w:num>
  <w:num w:numId="10">
    <w:abstractNumId w:val="1"/>
  </w:num>
  <w:num w:numId="11">
    <w:abstractNumId w:val="34"/>
  </w:num>
  <w:num w:numId="12">
    <w:abstractNumId w:val="38"/>
  </w:num>
  <w:num w:numId="13">
    <w:abstractNumId w:val="19"/>
  </w:num>
  <w:num w:numId="14">
    <w:abstractNumId w:val="32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39"/>
  </w:num>
  <w:num w:numId="18">
    <w:abstractNumId w:val="28"/>
  </w:num>
  <w:num w:numId="19">
    <w:abstractNumId w:val="5"/>
  </w:num>
  <w:num w:numId="20">
    <w:abstractNumId w:val="33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13"/>
  </w:num>
  <w:num w:numId="25">
    <w:abstractNumId w:val="6"/>
  </w:num>
  <w:num w:numId="26">
    <w:abstractNumId w:val="27"/>
  </w:num>
  <w:num w:numId="2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7"/>
  </w:num>
  <w:num w:numId="30">
    <w:abstractNumId w:val="18"/>
  </w:num>
  <w:num w:numId="31">
    <w:abstractNumId w:val="4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9"/>
  </w:num>
  <w:num w:numId="39">
    <w:abstractNumId w:val="12"/>
  </w:num>
  <w:num w:numId="40">
    <w:abstractNumId w:val="30"/>
  </w:num>
  <w:num w:numId="41">
    <w:abstractNumId w:val="31"/>
  </w:num>
  <w:num w:numId="42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875"/>
    <w:rsid w:val="00000B22"/>
    <w:rsid w:val="0000108C"/>
    <w:rsid w:val="000011E0"/>
    <w:rsid w:val="00001228"/>
    <w:rsid w:val="000013E5"/>
    <w:rsid w:val="0000143E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299"/>
    <w:rsid w:val="000033EB"/>
    <w:rsid w:val="00003483"/>
    <w:rsid w:val="00003651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5F0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317"/>
    <w:rsid w:val="00007433"/>
    <w:rsid w:val="0000779F"/>
    <w:rsid w:val="00007ADE"/>
    <w:rsid w:val="00007C06"/>
    <w:rsid w:val="000102F9"/>
    <w:rsid w:val="00010C43"/>
    <w:rsid w:val="00011152"/>
    <w:rsid w:val="0001123C"/>
    <w:rsid w:val="000114BF"/>
    <w:rsid w:val="000114D5"/>
    <w:rsid w:val="00011A16"/>
    <w:rsid w:val="00011ED6"/>
    <w:rsid w:val="00012077"/>
    <w:rsid w:val="000124C2"/>
    <w:rsid w:val="00012514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5376"/>
    <w:rsid w:val="00015AC7"/>
    <w:rsid w:val="00016376"/>
    <w:rsid w:val="00016482"/>
    <w:rsid w:val="000165E7"/>
    <w:rsid w:val="00016B7A"/>
    <w:rsid w:val="000174B6"/>
    <w:rsid w:val="000178EA"/>
    <w:rsid w:val="00017B6E"/>
    <w:rsid w:val="0002043D"/>
    <w:rsid w:val="00020572"/>
    <w:rsid w:val="00020A1D"/>
    <w:rsid w:val="00020AEB"/>
    <w:rsid w:val="00020E38"/>
    <w:rsid w:val="00020FF3"/>
    <w:rsid w:val="000210E1"/>
    <w:rsid w:val="000212DF"/>
    <w:rsid w:val="000212F3"/>
    <w:rsid w:val="00021821"/>
    <w:rsid w:val="00021F75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8F8"/>
    <w:rsid w:val="00024964"/>
    <w:rsid w:val="00024A11"/>
    <w:rsid w:val="0002514B"/>
    <w:rsid w:val="00025DD2"/>
    <w:rsid w:val="00025DE7"/>
    <w:rsid w:val="00025EA0"/>
    <w:rsid w:val="00026326"/>
    <w:rsid w:val="000266D4"/>
    <w:rsid w:val="000268A0"/>
    <w:rsid w:val="00026A27"/>
    <w:rsid w:val="00027290"/>
    <w:rsid w:val="000273D5"/>
    <w:rsid w:val="000273E7"/>
    <w:rsid w:val="00027403"/>
    <w:rsid w:val="00027432"/>
    <w:rsid w:val="000276A9"/>
    <w:rsid w:val="00027718"/>
    <w:rsid w:val="000310C7"/>
    <w:rsid w:val="00031277"/>
    <w:rsid w:val="000317D2"/>
    <w:rsid w:val="000317F7"/>
    <w:rsid w:val="00031EFD"/>
    <w:rsid w:val="00031FD8"/>
    <w:rsid w:val="0003204E"/>
    <w:rsid w:val="000321D0"/>
    <w:rsid w:val="00032380"/>
    <w:rsid w:val="0003239B"/>
    <w:rsid w:val="000325C4"/>
    <w:rsid w:val="000326F9"/>
    <w:rsid w:val="000329F5"/>
    <w:rsid w:val="0003324D"/>
    <w:rsid w:val="000333FD"/>
    <w:rsid w:val="000334D5"/>
    <w:rsid w:val="000336D1"/>
    <w:rsid w:val="00033960"/>
    <w:rsid w:val="0003426F"/>
    <w:rsid w:val="0003446E"/>
    <w:rsid w:val="0003489F"/>
    <w:rsid w:val="000351A5"/>
    <w:rsid w:val="00035278"/>
    <w:rsid w:val="00035478"/>
    <w:rsid w:val="00036364"/>
    <w:rsid w:val="00036675"/>
    <w:rsid w:val="00036B9B"/>
    <w:rsid w:val="000371CA"/>
    <w:rsid w:val="00037A59"/>
    <w:rsid w:val="00037AC1"/>
    <w:rsid w:val="00037DCD"/>
    <w:rsid w:val="00037DF9"/>
    <w:rsid w:val="00040015"/>
    <w:rsid w:val="00040088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384B"/>
    <w:rsid w:val="00043944"/>
    <w:rsid w:val="00043F0F"/>
    <w:rsid w:val="0004447F"/>
    <w:rsid w:val="000446BC"/>
    <w:rsid w:val="0004484D"/>
    <w:rsid w:val="000448AA"/>
    <w:rsid w:val="00044E58"/>
    <w:rsid w:val="00045608"/>
    <w:rsid w:val="000457AF"/>
    <w:rsid w:val="00045A9B"/>
    <w:rsid w:val="00045E50"/>
    <w:rsid w:val="00046150"/>
    <w:rsid w:val="00046863"/>
    <w:rsid w:val="00046FA1"/>
    <w:rsid w:val="000471D9"/>
    <w:rsid w:val="000478A2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B15"/>
    <w:rsid w:val="00052BA4"/>
    <w:rsid w:val="00052BE5"/>
    <w:rsid w:val="00052E7A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31A"/>
    <w:rsid w:val="00055542"/>
    <w:rsid w:val="00055710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19F"/>
    <w:rsid w:val="000615E7"/>
    <w:rsid w:val="0006167C"/>
    <w:rsid w:val="00061D1B"/>
    <w:rsid w:val="00061D85"/>
    <w:rsid w:val="00061E88"/>
    <w:rsid w:val="00061F9D"/>
    <w:rsid w:val="00062240"/>
    <w:rsid w:val="00062753"/>
    <w:rsid w:val="00062C2C"/>
    <w:rsid w:val="00062E94"/>
    <w:rsid w:val="00062EA7"/>
    <w:rsid w:val="0006367A"/>
    <w:rsid w:val="00063B22"/>
    <w:rsid w:val="000649D1"/>
    <w:rsid w:val="00065245"/>
    <w:rsid w:val="00065736"/>
    <w:rsid w:val="00065DFB"/>
    <w:rsid w:val="00065ED4"/>
    <w:rsid w:val="000660F0"/>
    <w:rsid w:val="00066103"/>
    <w:rsid w:val="000662EE"/>
    <w:rsid w:val="00066745"/>
    <w:rsid w:val="00067603"/>
    <w:rsid w:val="000679F6"/>
    <w:rsid w:val="00070385"/>
    <w:rsid w:val="00070833"/>
    <w:rsid w:val="000709E7"/>
    <w:rsid w:val="00071077"/>
    <w:rsid w:val="00071A32"/>
    <w:rsid w:val="00071C40"/>
    <w:rsid w:val="00071D17"/>
    <w:rsid w:val="00071E7A"/>
    <w:rsid w:val="00072082"/>
    <w:rsid w:val="00072440"/>
    <w:rsid w:val="00072BB1"/>
    <w:rsid w:val="00072C06"/>
    <w:rsid w:val="0007363B"/>
    <w:rsid w:val="00073DAB"/>
    <w:rsid w:val="000744FF"/>
    <w:rsid w:val="000745DC"/>
    <w:rsid w:val="000746D9"/>
    <w:rsid w:val="00074962"/>
    <w:rsid w:val="00074DAB"/>
    <w:rsid w:val="00074DC7"/>
    <w:rsid w:val="000757D0"/>
    <w:rsid w:val="00075826"/>
    <w:rsid w:val="000758C8"/>
    <w:rsid w:val="00075DCB"/>
    <w:rsid w:val="00075F53"/>
    <w:rsid w:val="0007645A"/>
    <w:rsid w:val="00076579"/>
    <w:rsid w:val="0007686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D61"/>
    <w:rsid w:val="00081388"/>
    <w:rsid w:val="00081606"/>
    <w:rsid w:val="00081A7F"/>
    <w:rsid w:val="00081CEB"/>
    <w:rsid w:val="00081D1F"/>
    <w:rsid w:val="00081E46"/>
    <w:rsid w:val="00082164"/>
    <w:rsid w:val="0008224D"/>
    <w:rsid w:val="00082610"/>
    <w:rsid w:val="00082D4A"/>
    <w:rsid w:val="00083649"/>
    <w:rsid w:val="0008435E"/>
    <w:rsid w:val="00084383"/>
    <w:rsid w:val="00084728"/>
    <w:rsid w:val="00084DC5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740B"/>
    <w:rsid w:val="0008741F"/>
    <w:rsid w:val="0008769B"/>
    <w:rsid w:val="000877A7"/>
    <w:rsid w:val="00087AE1"/>
    <w:rsid w:val="00087DE4"/>
    <w:rsid w:val="00090214"/>
    <w:rsid w:val="0009024E"/>
    <w:rsid w:val="0009030A"/>
    <w:rsid w:val="0009076B"/>
    <w:rsid w:val="00090D6E"/>
    <w:rsid w:val="00090F7F"/>
    <w:rsid w:val="00091089"/>
    <w:rsid w:val="000914A8"/>
    <w:rsid w:val="00091A27"/>
    <w:rsid w:val="00091A68"/>
    <w:rsid w:val="00091B3A"/>
    <w:rsid w:val="00091C65"/>
    <w:rsid w:val="00091CCD"/>
    <w:rsid w:val="00092048"/>
    <w:rsid w:val="0009216A"/>
    <w:rsid w:val="000921F3"/>
    <w:rsid w:val="00092284"/>
    <w:rsid w:val="000929A1"/>
    <w:rsid w:val="00092F9B"/>
    <w:rsid w:val="00093055"/>
    <w:rsid w:val="00093519"/>
    <w:rsid w:val="000936BA"/>
    <w:rsid w:val="00093712"/>
    <w:rsid w:val="00093A5D"/>
    <w:rsid w:val="00094079"/>
    <w:rsid w:val="000947BD"/>
    <w:rsid w:val="000962B5"/>
    <w:rsid w:val="0009640E"/>
    <w:rsid w:val="0009644B"/>
    <w:rsid w:val="00096631"/>
    <w:rsid w:val="00096723"/>
    <w:rsid w:val="000967CD"/>
    <w:rsid w:val="000967FB"/>
    <w:rsid w:val="00096C7A"/>
    <w:rsid w:val="00097413"/>
    <w:rsid w:val="00097568"/>
    <w:rsid w:val="00097870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22A"/>
    <w:rsid w:val="000A236C"/>
    <w:rsid w:val="000A2E6B"/>
    <w:rsid w:val="000A3641"/>
    <w:rsid w:val="000A377C"/>
    <w:rsid w:val="000A3A72"/>
    <w:rsid w:val="000A45F2"/>
    <w:rsid w:val="000A4687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690"/>
    <w:rsid w:val="000A79AA"/>
    <w:rsid w:val="000A7C4B"/>
    <w:rsid w:val="000A7D92"/>
    <w:rsid w:val="000B001D"/>
    <w:rsid w:val="000B0084"/>
    <w:rsid w:val="000B03E1"/>
    <w:rsid w:val="000B04CD"/>
    <w:rsid w:val="000B05FD"/>
    <w:rsid w:val="000B0A23"/>
    <w:rsid w:val="000B0F63"/>
    <w:rsid w:val="000B0F9E"/>
    <w:rsid w:val="000B130F"/>
    <w:rsid w:val="000B194E"/>
    <w:rsid w:val="000B19B8"/>
    <w:rsid w:val="000B2093"/>
    <w:rsid w:val="000B262A"/>
    <w:rsid w:val="000B26B9"/>
    <w:rsid w:val="000B27DC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570"/>
    <w:rsid w:val="000B469D"/>
    <w:rsid w:val="000B473E"/>
    <w:rsid w:val="000B4B6B"/>
    <w:rsid w:val="000B5037"/>
    <w:rsid w:val="000B580A"/>
    <w:rsid w:val="000B598B"/>
    <w:rsid w:val="000B5D89"/>
    <w:rsid w:val="000B5FB6"/>
    <w:rsid w:val="000B628F"/>
    <w:rsid w:val="000B687F"/>
    <w:rsid w:val="000B7409"/>
    <w:rsid w:val="000B7532"/>
    <w:rsid w:val="000B7D56"/>
    <w:rsid w:val="000C0069"/>
    <w:rsid w:val="000C0130"/>
    <w:rsid w:val="000C09DA"/>
    <w:rsid w:val="000C0D93"/>
    <w:rsid w:val="000C1504"/>
    <w:rsid w:val="000C2EAE"/>
    <w:rsid w:val="000C2FCB"/>
    <w:rsid w:val="000C3256"/>
    <w:rsid w:val="000C36AC"/>
    <w:rsid w:val="000C3BE8"/>
    <w:rsid w:val="000C40C1"/>
    <w:rsid w:val="000C4794"/>
    <w:rsid w:val="000C48B7"/>
    <w:rsid w:val="000C4BFE"/>
    <w:rsid w:val="000C4CB8"/>
    <w:rsid w:val="000C5028"/>
    <w:rsid w:val="000C5338"/>
    <w:rsid w:val="000C5B6A"/>
    <w:rsid w:val="000C646A"/>
    <w:rsid w:val="000C691A"/>
    <w:rsid w:val="000C6DB5"/>
    <w:rsid w:val="000C6F8F"/>
    <w:rsid w:val="000C7288"/>
    <w:rsid w:val="000C7ECA"/>
    <w:rsid w:val="000D0482"/>
    <w:rsid w:val="000D05D2"/>
    <w:rsid w:val="000D061A"/>
    <w:rsid w:val="000D0AE0"/>
    <w:rsid w:val="000D0C95"/>
    <w:rsid w:val="000D0F75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4201"/>
    <w:rsid w:val="000D5261"/>
    <w:rsid w:val="000D575C"/>
    <w:rsid w:val="000D5810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E0030"/>
    <w:rsid w:val="000E04DE"/>
    <w:rsid w:val="000E081B"/>
    <w:rsid w:val="000E0925"/>
    <w:rsid w:val="000E0E91"/>
    <w:rsid w:val="000E171B"/>
    <w:rsid w:val="000E1CC7"/>
    <w:rsid w:val="000E1E41"/>
    <w:rsid w:val="000E20C1"/>
    <w:rsid w:val="000E2570"/>
    <w:rsid w:val="000E282F"/>
    <w:rsid w:val="000E2E00"/>
    <w:rsid w:val="000E358F"/>
    <w:rsid w:val="000E3720"/>
    <w:rsid w:val="000E3793"/>
    <w:rsid w:val="000E3923"/>
    <w:rsid w:val="000E42EC"/>
    <w:rsid w:val="000E4622"/>
    <w:rsid w:val="000E4927"/>
    <w:rsid w:val="000E4BFB"/>
    <w:rsid w:val="000E4E07"/>
    <w:rsid w:val="000E5D55"/>
    <w:rsid w:val="000E63CA"/>
    <w:rsid w:val="000E6683"/>
    <w:rsid w:val="000E6892"/>
    <w:rsid w:val="000E6B6F"/>
    <w:rsid w:val="000E6F2E"/>
    <w:rsid w:val="000E71AD"/>
    <w:rsid w:val="000E7569"/>
    <w:rsid w:val="000E7B02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009"/>
    <w:rsid w:val="000F5578"/>
    <w:rsid w:val="000F5643"/>
    <w:rsid w:val="000F5760"/>
    <w:rsid w:val="000F5762"/>
    <w:rsid w:val="000F58B0"/>
    <w:rsid w:val="000F59A9"/>
    <w:rsid w:val="000F5B18"/>
    <w:rsid w:val="000F5C4A"/>
    <w:rsid w:val="000F5D31"/>
    <w:rsid w:val="000F5EBE"/>
    <w:rsid w:val="000F5FD8"/>
    <w:rsid w:val="000F6560"/>
    <w:rsid w:val="000F65FF"/>
    <w:rsid w:val="000F69FD"/>
    <w:rsid w:val="000F6A8B"/>
    <w:rsid w:val="000F6DE8"/>
    <w:rsid w:val="000F7333"/>
    <w:rsid w:val="000F7514"/>
    <w:rsid w:val="001000E5"/>
    <w:rsid w:val="0010025E"/>
    <w:rsid w:val="001004DA"/>
    <w:rsid w:val="00100F1D"/>
    <w:rsid w:val="001014E0"/>
    <w:rsid w:val="001016D1"/>
    <w:rsid w:val="0010175D"/>
    <w:rsid w:val="00101FD6"/>
    <w:rsid w:val="00102046"/>
    <w:rsid w:val="0010240C"/>
    <w:rsid w:val="00102AEC"/>
    <w:rsid w:val="00102C00"/>
    <w:rsid w:val="001033FD"/>
    <w:rsid w:val="001034A6"/>
    <w:rsid w:val="0010367A"/>
    <w:rsid w:val="0010388A"/>
    <w:rsid w:val="00103A8F"/>
    <w:rsid w:val="00103DEF"/>
    <w:rsid w:val="0010462E"/>
    <w:rsid w:val="001046D1"/>
    <w:rsid w:val="00104B7C"/>
    <w:rsid w:val="00104B91"/>
    <w:rsid w:val="00104C33"/>
    <w:rsid w:val="00104E95"/>
    <w:rsid w:val="00104F2C"/>
    <w:rsid w:val="00105402"/>
    <w:rsid w:val="00105413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E"/>
    <w:rsid w:val="001100FA"/>
    <w:rsid w:val="001104BA"/>
    <w:rsid w:val="00110567"/>
    <w:rsid w:val="00110719"/>
    <w:rsid w:val="00110922"/>
    <w:rsid w:val="0011122F"/>
    <w:rsid w:val="00111393"/>
    <w:rsid w:val="0011194A"/>
    <w:rsid w:val="00111C36"/>
    <w:rsid w:val="00111C4C"/>
    <w:rsid w:val="00111EC5"/>
    <w:rsid w:val="001120ED"/>
    <w:rsid w:val="00112212"/>
    <w:rsid w:val="001125FA"/>
    <w:rsid w:val="00112B70"/>
    <w:rsid w:val="00112C30"/>
    <w:rsid w:val="00112E06"/>
    <w:rsid w:val="00113633"/>
    <w:rsid w:val="00113685"/>
    <w:rsid w:val="00113773"/>
    <w:rsid w:val="001138B0"/>
    <w:rsid w:val="00114014"/>
    <w:rsid w:val="00114098"/>
    <w:rsid w:val="001140F7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1330"/>
    <w:rsid w:val="0012148A"/>
    <w:rsid w:val="00121B68"/>
    <w:rsid w:val="00121CD5"/>
    <w:rsid w:val="00121E4C"/>
    <w:rsid w:val="00122266"/>
    <w:rsid w:val="001222A6"/>
    <w:rsid w:val="00123327"/>
    <w:rsid w:val="00123516"/>
    <w:rsid w:val="00123B57"/>
    <w:rsid w:val="00123CC2"/>
    <w:rsid w:val="00123CC8"/>
    <w:rsid w:val="00123D61"/>
    <w:rsid w:val="00123F41"/>
    <w:rsid w:val="0012400C"/>
    <w:rsid w:val="001244E5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713"/>
    <w:rsid w:val="00126F23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4FF1"/>
    <w:rsid w:val="00135514"/>
    <w:rsid w:val="00135634"/>
    <w:rsid w:val="0013576A"/>
    <w:rsid w:val="00135802"/>
    <w:rsid w:val="00136522"/>
    <w:rsid w:val="0013660A"/>
    <w:rsid w:val="001366A3"/>
    <w:rsid w:val="00136E32"/>
    <w:rsid w:val="0013713B"/>
    <w:rsid w:val="00137F8F"/>
    <w:rsid w:val="00140220"/>
    <w:rsid w:val="00140274"/>
    <w:rsid w:val="001405B5"/>
    <w:rsid w:val="001409C1"/>
    <w:rsid w:val="00140A06"/>
    <w:rsid w:val="00140C4F"/>
    <w:rsid w:val="001412AF"/>
    <w:rsid w:val="001419CB"/>
    <w:rsid w:val="00141BB5"/>
    <w:rsid w:val="00141C2F"/>
    <w:rsid w:val="001420AD"/>
    <w:rsid w:val="00142862"/>
    <w:rsid w:val="00143E25"/>
    <w:rsid w:val="00143EC1"/>
    <w:rsid w:val="00144107"/>
    <w:rsid w:val="00144BCE"/>
    <w:rsid w:val="00144CCD"/>
    <w:rsid w:val="00144EA3"/>
    <w:rsid w:val="00145158"/>
    <w:rsid w:val="001459BE"/>
    <w:rsid w:val="00146070"/>
    <w:rsid w:val="00146101"/>
    <w:rsid w:val="00146180"/>
    <w:rsid w:val="00146B5B"/>
    <w:rsid w:val="001470E0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366"/>
    <w:rsid w:val="00152BBD"/>
    <w:rsid w:val="00152C19"/>
    <w:rsid w:val="00152E34"/>
    <w:rsid w:val="00152F12"/>
    <w:rsid w:val="00152F36"/>
    <w:rsid w:val="001530FD"/>
    <w:rsid w:val="0015311F"/>
    <w:rsid w:val="00153CC4"/>
    <w:rsid w:val="00153F9D"/>
    <w:rsid w:val="00154138"/>
    <w:rsid w:val="00154229"/>
    <w:rsid w:val="00154713"/>
    <w:rsid w:val="0015506B"/>
    <w:rsid w:val="001552EA"/>
    <w:rsid w:val="00155334"/>
    <w:rsid w:val="00155641"/>
    <w:rsid w:val="00155907"/>
    <w:rsid w:val="00155940"/>
    <w:rsid w:val="00155B8E"/>
    <w:rsid w:val="00155D09"/>
    <w:rsid w:val="00155EC1"/>
    <w:rsid w:val="001565C0"/>
    <w:rsid w:val="00156B4F"/>
    <w:rsid w:val="00156D56"/>
    <w:rsid w:val="0015718F"/>
    <w:rsid w:val="0015723A"/>
    <w:rsid w:val="00157746"/>
    <w:rsid w:val="00157A85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44C"/>
    <w:rsid w:val="001645D5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6166"/>
    <w:rsid w:val="00166D80"/>
    <w:rsid w:val="00167418"/>
    <w:rsid w:val="001700D1"/>
    <w:rsid w:val="00170A3F"/>
    <w:rsid w:val="0017137A"/>
    <w:rsid w:val="001715C7"/>
    <w:rsid w:val="00171CCA"/>
    <w:rsid w:val="00171E94"/>
    <w:rsid w:val="00171EEF"/>
    <w:rsid w:val="0017226E"/>
    <w:rsid w:val="00172C6C"/>
    <w:rsid w:val="00172E4E"/>
    <w:rsid w:val="001733F7"/>
    <w:rsid w:val="0017354D"/>
    <w:rsid w:val="00173B57"/>
    <w:rsid w:val="00173CA5"/>
    <w:rsid w:val="00174865"/>
    <w:rsid w:val="00174928"/>
    <w:rsid w:val="00175420"/>
    <w:rsid w:val="001754E7"/>
    <w:rsid w:val="001757A6"/>
    <w:rsid w:val="001757BF"/>
    <w:rsid w:val="00175BA7"/>
    <w:rsid w:val="00175E8B"/>
    <w:rsid w:val="00175FA5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41D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13B"/>
    <w:rsid w:val="00183140"/>
    <w:rsid w:val="00183A2B"/>
    <w:rsid w:val="001841CF"/>
    <w:rsid w:val="0018476D"/>
    <w:rsid w:val="00184B85"/>
    <w:rsid w:val="00184BA6"/>
    <w:rsid w:val="0018551F"/>
    <w:rsid w:val="0018573D"/>
    <w:rsid w:val="001857B8"/>
    <w:rsid w:val="001857EC"/>
    <w:rsid w:val="00185AD9"/>
    <w:rsid w:val="00186198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DB3"/>
    <w:rsid w:val="00190F46"/>
    <w:rsid w:val="00191BD8"/>
    <w:rsid w:val="001920B0"/>
    <w:rsid w:val="001924D2"/>
    <w:rsid w:val="001925F2"/>
    <w:rsid w:val="001926B7"/>
    <w:rsid w:val="00192ADF"/>
    <w:rsid w:val="00192C02"/>
    <w:rsid w:val="001935F3"/>
    <w:rsid w:val="00193882"/>
    <w:rsid w:val="00193AA0"/>
    <w:rsid w:val="00193C69"/>
    <w:rsid w:val="00193F0E"/>
    <w:rsid w:val="001944F7"/>
    <w:rsid w:val="0019464B"/>
    <w:rsid w:val="001949E3"/>
    <w:rsid w:val="00194C75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B34"/>
    <w:rsid w:val="00196DE1"/>
    <w:rsid w:val="00196F78"/>
    <w:rsid w:val="0019721F"/>
    <w:rsid w:val="001975EC"/>
    <w:rsid w:val="00197624"/>
    <w:rsid w:val="001978EF"/>
    <w:rsid w:val="00197F5A"/>
    <w:rsid w:val="001A0498"/>
    <w:rsid w:val="001A08D5"/>
    <w:rsid w:val="001A14C7"/>
    <w:rsid w:val="001A14D2"/>
    <w:rsid w:val="001A153A"/>
    <w:rsid w:val="001A157D"/>
    <w:rsid w:val="001A1CC4"/>
    <w:rsid w:val="001A1D84"/>
    <w:rsid w:val="001A1E64"/>
    <w:rsid w:val="001A21E0"/>
    <w:rsid w:val="001A25CA"/>
    <w:rsid w:val="001A27CF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040"/>
    <w:rsid w:val="001A6A2B"/>
    <w:rsid w:val="001A71D2"/>
    <w:rsid w:val="001A73B6"/>
    <w:rsid w:val="001A758D"/>
    <w:rsid w:val="001A7835"/>
    <w:rsid w:val="001A7F29"/>
    <w:rsid w:val="001B0480"/>
    <w:rsid w:val="001B049C"/>
    <w:rsid w:val="001B0854"/>
    <w:rsid w:val="001B0A17"/>
    <w:rsid w:val="001B0EC7"/>
    <w:rsid w:val="001B13E5"/>
    <w:rsid w:val="001B15EB"/>
    <w:rsid w:val="001B187A"/>
    <w:rsid w:val="001B1BF5"/>
    <w:rsid w:val="001B1D32"/>
    <w:rsid w:val="001B231E"/>
    <w:rsid w:val="001B2D5E"/>
    <w:rsid w:val="001B2DA7"/>
    <w:rsid w:val="001B3796"/>
    <w:rsid w:val="001B39EF"/>
    <w:rsid w:val="001B3F66"/>
    <w:rsid w:val="001B4203"/>
    <w:rsid w:val="001B42B0"/>
    <w:rsid w:val="001B4615"/>
    <w:rsid w:val="001B49B9"/>
    <w:rsid w:val="001B4DD5"/>
    <w:rsid w:val="001B502B"/>
    <w:rsid w:val="001B50EA"/>
    <w:rsid w:val="001B52C1"/>
    <w:rsid w:val="001B55B2"/>
    <w:rsid w:val="001B5A55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1E7"/>
    <w:rsid w:val="001C071A"/>
    <w:rsid w:val="001C08E6"/>
    <w:rsid w:val="001C0A35"/>
    <w:rsid w:val="001C0AC6"/>
    <w:rsid w:val="001C1136"/>
    <w:rsid w:val="001C1436"/>
    <w:rsid w:val="001C1771"/>
    <w:rsid w:val="001C1D8D"/>
    <w:rsid w:val="001C1FAE"/>
    <w:rsid w:val="001C200F"/>
    <w:rsid w:val="001C2085"/>
    <w:rsid w:val="001C2EAD"/>
    <w:rsid w:val="001C2FBA"/>
    <w:rsid w:val="001C30DC"/>
    <w:rsid w:val="001C3896"/>
    <w:rsid w:val="001C3946"/>
    <w:rsid w:val="001C3BD6"/>
    <w:rsid w:val="001C41DE"/>
    <w:rsid w:val="001C441B"/>
    <w:rsid w:val="001C466A"/>
    <w:rsid w:val="001C494F"/>
    <w:rsid w:val="001C4C4D"/>
    <w:rsid w:val="001C4D1F"/>
    <w:rsid w:val="001C4F14"/>
    <w:rsid w:val="001C5D36"/>
    <w:rsid w:val="001C6898"/>
    <w:rsid w:val="001C6E48"/>
    <w:rsid w:val="001C7ACD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7AF"/>
    <w:rsid w:val="001D48C0"/>
    <w:rsid w:val="001D49D9"/>
    <w:rsid w:val="001D4AEF"/>
    <w:rsid w:val="001D4E3C"/>
    <w:rsid w:val="001D513D"/>
    <w:rsid w:val="001D5215"/>
    <w:rsid w:val="001D558E"/>
    <w:rsid w:val="001D56D0"/>
    <w:rsid w:val="001D5918"/>
    <w:rsid w:val="001D5D62"/>
    <w:rsid w:val="001D5D97"/>
    <w:rsid w:val="001D5E8A"/>
    <w:rsid w:val="001D624A"/>
    <w:rsid w:val="001D6C03"/>
    <w:rsid w:val="001D6DB9"/>
    <w:rsid w:val="001D72B1"/>
    <w:rsid w:val="001D758D"/>
    <w:rsid w:val="001D7727"/>
    <w:rsid w:val="001D7A33"/>
    <w:rsid w:val="001E000A"/>
    <w:rsid w:val="001E028F"/>
    <w:rsid w:val="001E09F8"/>
    <w:rsid w:val="001E0B9E"/>
    <w:rsid w:val="001E20BF"/>
    <w:rsid w:val="001E2232"/>
    <w:rsid w:val="001E2B0C"/>
    <w:rsid w:val="001E3253"/>
    <w:rsid w:val="001E393A"/>
    <w:rsid w:val="001E3D77"/>
    <w:rsid w:val="001E434B"/>
    <w:rsid w:val="001E4DBB"/>
    <w:rsid w:val="001E54FF"/>
    <w:rsid w:val="001E5718"/>
    <w:rsid w:val="001E57A5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3D9"/>
    <w:rsid w:val="001E767B"/>
    <w:rsid w:val="001E7AD4"/>
    <w:rsid w:val="001F01CA"/>
    <w:rsid w:val="001F03B6"/>
    <w:rsid w:val="001F0631"/>
    <w:rsid w:val="001F0ABD"/>
    <w:rsid w:val="001F0B23"/>
    <w:rsid w:val="001F139B"/>
    <w:rsid w:val="001F1410"/>
    <w:rsid w:val="001F185C"/>
    <w:rsid w:val="001F18CA"/>
    <w:rsid w:val="001F226A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FCD"/>
    <w:rsid w:val="001F40AE"/>
    <w:rsid w:val="001F41A1"/>
    <w:rsid w:val="001F447C"/>
    <w:rsid w:val="001F4549"/>
    <w:rsid w:val="001F4680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45D"/>
    <w:rsid w:val="001F7737"/>
    <w:rsid w:val="0020043B"/>
    <w:rsid w:val="00200446"/>
    <w:rsid w:val="00200D67"/>
    <w:rsid w:val="00200FB4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510A"/>
    <w:rsid w:val="00205C21"/>
    <w:rsid w:val="002060D7"/>
    <w:rsid w:val="00206114"/>
    <w:rsid w:val="0020667F"/>
    <w:rsid w:val="00206968"/>
    <w:rsid w:val="00206C5C"/>
    <w:rsid w:val="00206F54"/>
    <w:rsid w:val="00207624"/>
    <w:rsid w:val="0020773F"/>
    <w:rsid w:val="002077E8"/>
    <w:rsid w:val="00207D0C"/>
    <w:rsid w:val="0021055B"/>
    <w:rsid w:val="0021081A"/>
    <w:rsid w:val="00210FF0"/>
    <w:rsid w:val="00211167"/>
    <w:rsid w:val="002117FB"/>
    <w:rsid w:val="0021281D"/>
    <w:rsid w:val="00212848"/>
    <w:rsid w:val="00212A5F"/>
    <w:rsid w:val="0021351A"/>
    <w:rsid w:val="002135E9"/>
    <w:rsid w:val="002138C4"/>
    <w:rsid w:val="00214134"/>
    <w:rsid w:val="0021438B"/>
    <w:rsid w:val="002146DB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707C"/>
    <w:rsid w:val="00217127"/>
    <w:rsid w:val="00217C09"/>
    <w:rsid w:val="00217F6A"/>
    <w:rsid w:val="002207A8"/>
    <w:rsid w:val="00220C4E"/>
    <w:rsid w:val="00220CBE"/>
    <w:rsid w:val="00220F44"/>
    <w:rsid w:val="0022147F"/>
    <w:rsid w:val="0022186B"/>
    <w:rsid w:val="00221CA8"/>
    <w:rsid w:val="0022265F"/>
    <w:rsid w:val="00222667"/>
    <w:rsid w:val="00222747"/>
    <w:rsid w:val="00222AFD"/>
    <w:rsid w:val="00222DA0"/>
    <w:rsid w:val="0022370E"/>
    <w:rsid w:val="00223716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27DFF"/>
    <w:rsid w:val="002300C8"/>
    <w:rsid w:val="0023023F"/>
    <w:rsid w:val="002304C2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18D"/>
    <w:rsid w:val="0023238E"/>
    <w:rsid w:val="00232423"/>
    <w:rsid w:val="00232854"/>
    <w:rsid w:val="00232C7A"/>
    <w:rsid w:val="00232D55"/>
    <w:rsid w:val="00232F1D"/>
    <w:rsid w:val="0023342F"/>
    <w:rsid w:val="00233B5C"/>
    <w:rsid w:val="002346D1"/>
    <w:rsid w:val="00234B2D"/>
    <w:rsid w:val="00234F04"/>
    <w:rsid w:val="0023520A"/>
    <w:rsid w:val="00235685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FFC"/>
    <w:rsid w:val="0024517B"/>
    <w:rsid w:val="002451C2"/>
    <w:rsid w:val="00245221"/>
    <w:rsid w:val="002452A8"/>
    <w:rsid w:val="002452C3"/>
    <w:rsid w:val="0024547F"/>
    <w:rsid w:val="002454EA"/>
    <w:rsid w:val="00245C99"/>
    <w:rsid w:val="00246168"/>
    <w:rsid w:val="00246420"/>
    <w:rsid w:val="002466B2"/>
    <w:rsid w:val="002475C5"/>
    <w:rsid w:val="002476F4"/>
    <w:rsid w:val="00247E4C"/>
    <w:rsid w:val="00247E99"/>
    <w:rsid w:val="00247FB4"/>
    <w:rsid w:val="00250D38"/>
    <w:rsid w:val="00251229"/>
    <w:rsid w:val="0025143D"/>
    <w:rsid w:val="00251557"/>
    <w:rsid w:val="00251A7D"/>
    <w:rsid w:val="00251E16"/>
    <w:rsid w:val="00252262"/>
    <w:rsid w:val="00252A40"/>
    <w:rsid w:val="00252CB3"/>
    <w:rsid w:val="00253023"/>
    <w:rsid w:val="002530EC"/>
    <w:rsid w:val="0025314D"/>
    <w:rsid w:val="002534A7"/>
    <w:rsid w:val="002535A8"/>
    <w:rsid w:val="00253C60"/>
    <w:rsid w:val="00253D4A"/>
    <w:rsid w:val="00253DCF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0F46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176"/>
    <w:rsid w:val="002632C6"/>
    <w:rsid w:val="00263CAF"/>
    <w:rsid w:val="00263E2C"/>
    <w:rsid w:val="00264645"/>
    <w:rsid w:val="00264736"/>
    <w:rsid w:val="0026525A"/>
    <w:rsid w:val="002652E7"/>
    <w:rsid w:val="00265C90"/>
    <w:rsid w:val="002660CD"/>
    <w:rsid w:val="0026620B"/>
    <w:rsid w:val="002663F2"/>
    <w:rsid w:val="00266B8B"/>
    <w:rsid w:val="00266C42"/>
    <w:rsid w:val="00267083"/>
    <w:rsid w:val="002677DB"/>
    <w:rsid w:val="00267CD2"/>
    <w:rsid w:val="002701F9"/>
    <w:rsid w:val="0027037D"/>
    <w:rsid w:val="00270634"/>
    <w:rsid w:val="00270B26"/>
    <w:rsid w:val="00270CC5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909"/>
    <w:rsid w:val="00272F7D"/>
    <w:rsid w:val="002731F6"/>
    <w:rsid w:val="00273862"/>
    <w:rsid w:val="002738CF"/>
    <w:rsid w:val="00273928"/>
    <w:rsid w:val="00273EFA"/>
    <w:rsid w:val="002740C0"/>
    <w:rsid w:val="0027479C"/>
    <w:rsid w:val="00274B85"/>
    <w:rsid w:val="00274B95"/>
    <w:rsid w:val="002752C9"/>
    <w:rsid w:val="00275DE3"/>
    <w:rsid w:val="00276443"/>
    <w:rsid w:val="00276B2E"/>
    <w:rsid w:val="00276ECA"/>
    <w:rsid w:val="002779B4"/>
    <w:rsid w:val="002779DD"/>
    <w:rsid w:val="002802AD"/>
    <w:rsid w:val="002805DE"/>
    <w:rsid w:val="00280B6C"/>
    <w:rsid w:val="00280CBF"/>
    <w:rsid w:val="00280EB7"/>
    <w:rsid w:val="00280F51"/>
    <w:rsid w:val="00280F60"/>
    <w:rsid w:val="0028120E"/>
    <w:rsid w:val="002812F0"/>
    <w:rsid w:val="002815B6"/>
    <w:rsid w:val="002819C6"/>
    <w:rsid w:val="00281B59"/>
    <w:rsid w:val="00281D56"/>
    <w:rsid w:val="00282617"/>
    <w:rsid w:val="0028299B"/>
    <w:rsid w:val="00282C94"/>
    <w:rsid w:val="00282DC6"/>
    <w:rsid w:val="00282E64"/>
    <w:rsid w:val="00282FCC"/>
    <w:rsid w:val="00283601"/>
    <w:rsid w:val="002838D9"/>
    <w:rsid w:val="0028399A"/>
    <w:rsid w:val="00283AB1"/>
    <w:rsid w:val="00283B78"/>
    <w:rsid w:val="00283C93"/>
    <w:rsid w:val="00284182"/>
    <w:rsid w:val="00284374"/>
    <w:rsid w:val="00284D75"/>
    <w:rsid w:val="00285015"/>
    <w:rsid w:val="00285111"/>
    <w:rsid w:val="0028523C"/>
    <w:rsid w:val="0028577F"/>
    <w:rsid w:val="00285C34"/>
    <w:rsid w:val="00286025"/>
    <w:rsid w:val="00286059"/>
    <w:rsid w:val="0028610E"/>
    <w:rsid w:val="002862D7"/>
    <w:rsid w:val="00286774"/>
    <w:rsid w:val="0028697B"/>
    <w:rsid w:val="00286BB5"/>
    <w:rsid w:val="00286EE7"/>
    <w:rsid w:val="0028723F"/>
    <w:rsid w:val="00287A84"/>
    <w:rsid w:val="00287F25"/>
    <w:rsid w:val="00287FFD"/>
    <w:rsid w:val="00290A9F"/>
    <w:rsid w:val="00291071"/>
    <w:rsid w:val="00291526"/>
    <w:rsid w:val="00291674"/>
    <w:rsid w:val="00291950"/>
    <w:rsid w:val="00291CD0"/>
    <w:rsid w:val="00291EAE"/>
    <w:rsid w:val="00292042"/>
    <w:rsid w:val="00292415"/>
    <w:rsid w:val="00292549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C5F"/>
    <w:rsid w:val="0029505B"/>
    <w:rsid w:val="00295423"/>
    <w:rsid w:val="002954AD"/>
    <w:rsid w:val="002955D5"/>
    <w:rsid w:val="002958FB"/>
    <w:rsid w:val="002959A7"/>
    <w:rsid w:val="00295C12"/>
    <w:rsid w:val="00295D06"/>
    <w:rsid w:val="00296170"/>
    <w:rsid w:val="00296621"/>
    <w:rsid w:val="00296856"/>
    <w:rsid w:val="00296898"/>
    <w:rsid w:val="002968F9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1B02"/>
    <w:rsid w:val="002A222E"/>
    <w:rsid w:val="002A23F1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834"/>
    <w:rsid w:val="002A595F"/>
    <w:rsid w:val="002A5AA6"/>
    <w:rsid w:val="002A5D26"/>
    <w:rsid w:val="002A5EAC"/>
    <w:rsid w:val="002A5FF1"/>
    <w:rsid w:val="002A6524"/>
    <w:rsid w:val="002A6581"/>
    <w:rsid w:val="002A67CA"/>
    <w:rsid w:val="002A6DB4"/>
    <w:rsid w:val="002A7EB4"/>
    <w:rsid w:val="002A7F29"/>
    <w:rsid w:val="002B0144"/>
    <w:rsid w:val="002B01D7"/>
    <w:rsid w:val="002B040B"/>
    <w:rsid w:val="002B0737"/>
    <w:rsid w:val="002B1F09"/>
    <w:rsid w:val="002B203D"/>
    <w:rsid w:val="002B2215"/>
    <w:rsid w:val="002B256B"/>
    <w:rsid w:val="002B27E1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6FC3"/>
    <w:rsid w:val="002B729D"/>
    <w:rsid w:val="002B7342"/>
    <w:rsid w:val="002B7382"/>
    <w:rsid w:val="002B79EE"/>
    <w:rsid w:val="002B7C10"/>
    <w:rsid w:val="002B7E35"/>
    <w:rsid w:val="002C0A72"/>
    <w:rsid w:val="002C0BE6"/>
    <w:rsid w:val="002C0EEB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4B8"/>
    <w:rsid w:val="002C3641"/>
    <w:rsid w:val="002C367F"/>
    <w:rsid w:val="002C36E5"/>
    <w:rsid w:val="002C3995"/>
    <w:rsid w:val="002C4512"/>
    <w:rsid w:val="002C45C5"/>
    <w:rsid w:val="002C461D"/>
    <w:rsid w:val="002C4836"/>
    <w:rsid w:val="002C4B7C"/>
    <w:rsid w:val="002C4DC0"/>
    <w:rsid w:val="002C59A5"/>
    <w:rsid w:val="002C5F52"/>
    <w:rsid w:val="002C5F73"/>
    <w:rsid w:val="002C5F9A"/>
    <w:rsid w:val="002C608F"/>
    <w:rsid w:val="002C692F"/>
    <w:rsid w:val="002C6CCE"/>
    <w:rsid w:val="002C74AA"/>
    <w:rsid w:val="002C7A40"/>
    <w:rsid w:val="002D058F"/>
    <w:rsid w:val="002D0917"/>
    <w:rsid w:val="002D09D3"/>
    <w:rsid w:val="002D0C09"/>
    <w:rsid w:val="002D0DFC"/>
    <w:rsid w:val="002D1548"/>
    <w:rsid w:val="002D1BE2"/>
    <w:rsid w:val="002D2695"/>
    <w:rsid w:val="002D2793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682"/>
    <w:rsid w:val="002D5811"/>
    <w:rsid w:val="002D5858"/>
    <w:rsid w:val="002D5FA3"/>
    <w:rsid w:val="002D5FB2"/>
    <w:rsid w:val="002D65B7"/>
    <w:rsid w:val="002D6924"/>
    <w:rsid w:val="002D6987"/>
    <w:rsid w:val="002D724C"/>
    <w:rsid w:val="002D72DB"/>
    <w:rsid w:val="002D734B"/>
    <w:rsid w:val="002D7483"/>
    <w:rsid w:val="002D7C5F"/>
    <w:rsid w:val="002E0238"/>
    <w:rsid w:val="002E0632"/>
    <w:rsid w:val="002E0727"/>
    <w:rsid w:val="002E0D64"/>
    <w:rsid w:val="002E0E29"/>
    <w:rsid w:val="002E18EF"/>
    <w:rsid w:val="002E1CF3"/>
    <w:rsid w:val="002E1E50"/>
    <w:rsid w:val="002E261E"/>
    <w:rsid w:val="002E2943"/>
    <w:rsid w:val="002E2B97"/>
    <w:rsid w:val="002E30E1"/>
    <w:rsid w:val="002E3854"/>
    <w:rsid w:val="002E3AAB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7500"/>
    <w:rsid w:val="002E7533"/>
    <w:rsid w:val="002E7DAE"/>
    <w:rsid w:val="002F02B3"/>
    <w:rsid w:val="002F0474"/>
    <w:rsid w:val="002F0762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98F"/>
    <w:rsid w:val="002F2C32"/>
    <w:rsid w:val="002F3224"/>
    <w:rsid w:val="002F34BE"/>
    <w:rsid w:val="002F367D"/>
    <w:rsid w:val="002F3877"/>
    <w:rsid w:val="002F3BD8"/>
    <w:rsid w:val="002F4372"/>
    <w:rsid w:val="002F4691"/>
    <w:rsid w:val="002F496B"/>
    <w:rsid w:val="002F5503"/>
    <w:rsid w:val="002F56A6"/>
    <w:rsid w:val="002F57AD"/>
    <w:rsid w:val="002F5B74"/>
    <w:rsid w:val="002F664D"/>
    <w:rsid w:val="002F670E"/>
    <w:rsid w:val="002F6D25"/>
    <w:rsid w:val="002F6FDB"/>
    <w:rsid w:val="002F741C"/>
    <w:rsid w:val="002F742E"/>
    <w:rsid w:val="002F79E5"/>
    <w:rsid w:val="003000DE"/>
    <w:rsid w:val="0030047E"/>
    <w:rsid w:val="00300B3B"/>
    <w:rsid w:val="00300ED9"/>
    <w:rsid w:val="003010E9"/>
    <w:rsid w:val="00301120"/>
    <w:rsid w:val="00301597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4B12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07BAA"/>
    <w:rsid w:val="00311469"/>
    <w:rsid w:val="0031171D"/>
    <w:rsid w:val="00311895"/>
    <w:rsid w:val="003118D2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C77"/>
    <w:rsid w:val="00313E2D"/>
    <w:rsid w:val="00314058"/>
    <w:rsid w:val="00314203"/>
    <w:rsid w:val="0031456A"/>
    <w:rsid w:val="00314609"/>
    <w:rsid w:val="003149FC"/>
    <w:rsid w:val="00314E6F"/>
    <w:rsid w:val="00315846"/>
    <w:rsid w:val="00316375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791"/>
    <w:rsid w:val="00320E35"/>
    <w:rsid w:val="003211C0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454"/>
    <w:rsid w:val="00324524"/>
    <w:rsid w:val="003246C5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8A6"/>
    <w:rsid w:val="00327B0E"/>
    <w:rsid w:val="00327DE3"/>
    <w:rsid w:val="00327E1B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69F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6EB9"/>
    <w:rsid w:val="0033723F"/>
    <w:rsid w:val="00337240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0C7A"/>
    <w:rsid w:val="003413E6"/>
    <w:rsid w:val="00341B5F"/>
    <w:rsid w:val="00341E82"/>
    <w:rsid w:val="0034245E"/>
    <w:rsid w:val="00342F3A"/>
    <w:rsid w:val="00342F55"/>
    <w:rsid w:val="00343109"/>
    <w:rsid w:val="0034317A"/>
    <w:rsid w:val="0034332B"/>
    <w:rsid w:val="003434DA"/>
    <w:rsid w:val="00343AD0"/>
    <w:rsid w:val="00343BE1"/>
    <w:rsid w:val="00343DD6"/>
    <w:rsid w:val="00343F8A"/>
    <w:rsid w:val="0034415E"/>
    <w:rsid w:val="0034445A"/>
    <w:rsid w:val="00344588"/>
    <w:rsid w:val="003448C2"/>
    <w:rsid w:val="00344CC7"/>
    <w:rsid w:val="0034584C"/>
    <w:rsid w:val="00345D15"/>
    <w:rsid w:val="0034604A"/>
    <w:rsid w:val="0034701F"/>
    <w:rsid w:val="00347226"/>
    <w:rsid w:val="0034744B"/>
    <w:rsid w:val="003479F2"/>
    <w:rsid w:val="00347B69"/>
    <w:rsid w:val="00347EEE"/>
    <w:rsid w:val="0035009F"/>
    <w:rsid w:val="003504CC"/>
    <w:rsid w:val="003506D1"/>
    <w:rsid w:val="00350701"/>
    <w:rsid w:val="00350CA6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CB8"/>
    <w:rsid w:val="00353CF5"/>
    <w:rsid w:val="00353D79"/>
    <w:rsid w:val="00353FB2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60729"/>
    <w:rsid w:val="0036074D"/>
    <w:rsid w:val="0036089B"/>
    <w:rsid w:val="00360C77"/>
    <w:rsid w:val="00361237"/>
    <w:rsid w:val="003612BC"/>
    <w:rsid w:val="00361BAE"/>
    <w:rsid w:val="00361C3F"/>
    <w:rsid w:val="00361C40"/>
    <w:rsid w:val="00362465"/>
    <w:rsid w:val="00362A44"/>
    <w:rsid w:val="00362B18"/>
    <w:rsid w:val="00362DA7"/>
    <w:rsid w:val="003635A4"/>
    <w:rsid w:val="003636BD"/>
    <w:rsid w:val="00363BA1"/>
    <w:rsid w:val="00363BC8"/>
    <w:rsid w:val="003643D7"/>
    <w:rsid w:val="003643DA"/>
    <w:rsid w:val="003643E0"/>
    <w:rsid w:val="003644CE"/>
    <w:rsid w:val="00364562"/>
    <w:rsid w:val="003645E3"/>
    <w:rsid w:val="00364848"/>
    <w:rsid w:val="0036494F"/>
    <w:rsid w:val="00365AF6"/>
    <w:rsid w:val="00366140"/>
    <w:rsid w:val="00366930"/>
    <w:rsid w:val="00366950"/>
    <w:rsid w:val="00366B16"/>
    <w:rsid w:val="003671D5"/>
    <w:rsid w:val="0036726F"/>
    <w:rsid w:val="00367351"/>
    <w:rsid w:val="0036738E"/>
    <w:rsid w:val="00367E9B"/>
    <w:rsid w:val="00370A7E"/>
    <w:rsid w:val="00370E39"/>
    <w:rsid w:val="00370E77"/>
    <w:rsid w:val="00371303"/>
    <w:rsid w:val="003713A4"/>
    <w:rsid w:val="00371714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4EF"/>
    <w:rsid w:val="00373649"/>
    <w:rsid w:val="00373792"/>
    <w:rsid w:val="0037399A"/>
    <w:rsid w:val="003739FB"/>
    <w:rsid w:val="00373F18"/>
    <w:rsid w:val="003740E6"/>
    <w:rsid w:val="00374629"/>
    <w:rsid w:val="0037485E"/>
    <w:rsid w:val="0037486C"/>
    <w:rsid w:val="00374CC1"/>
    <w:rsid w:val="00374EE7"/>
    <w:rsid w:val="00375092"/>
    <w:rsid w:val="0037569D"/>
    <w:rsid w:val="003756D4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2CA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638"/>
    <w:rsid w:val="00382772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4A6"/>
    <w:rsid w:val="00387634"/>
    <w:rsid w:val="00387B18"/>
    <w:rsid w:val="00387DA1"/>
    <w:rsid w:val="00390B95"/>
    <w:rsid w:val="003911D0"/>
    <w:rsid w:val="003912AC"/>
    <w:rsid w:val="003913EE"/>
    <w:rsid w:val="003915F8"/>
    <w:rsid w:val="003919FD"/>
    <w:rsid w:val="003920E1"/>
    <w:rsid w:val="003921E6"/>
    <w:rsid w:val="0039293F"/>
    <w:rsid w:val="00393505"/>
    <w:rsid w:val="003938CD"/>
    <w:rsid w:val="0039440D"/>
    <w:rsid w:val="00394945"/>
    <w:rsid w:val="00394ED7"/>
    <w:rsid w:val="0039572E"/>
    <w:rsid w:val="0039599E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C2"/>
    <w:rsid w:val="003A12E6"/>
    <w:rsid w:val="003A1337"/>
    <w:rsid w:val="003A14A6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2E"/>
    <w:rsid w:val="003A30A2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A7F"/>
    <w:rsid w:val="003A5C2F"/>
    <w:rsid w:val="003A5F54"/>
    <w:rsid w:val="003A635B"/>
    <w:rsid w:val="003A655E"/>
    <w:rsid w:val="003A6C51"/>
    <w:rsid w:val="003A6E56"/>
    <w:rsid w:val="003A7159"/>
    <w:rsid w:val="003A716D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67B"/>
    <w:rsid w:val="003B1D9D"/>
    <w:rsid w:val="003B1E2F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6369"/>
    <w:rsid w:val="003B69EC"/>
    <w:rsid w:val="003B6A8A"/>
    <w:rsid w:val="003B6EE6"/>
    <w:rsid w:val="003B7437"/>
    <w:rsid w:val="003B75DD"/>
    <w:rsid w:val="003B78FC"/>
    <w:rsid w:val="003B7B94"/>
    <w:rsid w:val="003B7D9E"/>
    <w:rsid w:val="003C0001"/>
    <w:rsid w:val="003C0009"/>
    <w:rsid w:val="003C0762"/>
    <w:rsid w:val="003C0908"/>
    <w:rsid w:val="003C1504"/>
    <w:rsid w:val="003C19E7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65"/>
    <w:rsid w:val="003C78B9"/>
    <w:rsid w:val="003C7BC6"/>
    <w:rsid w:val="003D0057"/>
    <w:rsid w:val="003D0291"/>
    <w:rsid w:val="003D06F6"/>
    <w:rsid w:val="003D07D5"/>
    <w:rsid w:val="003D0838"/>
    <w:rsid w:val="003D0B1E"/>
    <w:rsid w:val="003D0D8F"/>
    <w:rsid w:val="003D1440"/>
    <w:rsid w:val="003D21BD"/>
    <w:rsid w:val="003D2244"/>
    <w:rsid w:val="003D242C"/>
    <w:rsid w:val="003D2AB9"/>
    <w:rsid w:val="003D2B3F"/>
    <w:rsid w:val="003D2DEB"/>
    <w:rsid w:val="003D2E79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4B2"/>
    <w:rsid w:val="003D6C88"/>
    <w:rsid w:val="003D6D60"/>
    <w:rsid w:val="003D6D6A"/>
    <w:rsid w:val="003D7B39"/>
    <w:rsid w:val="003D7C7A"/>
    <w:rsid w:val="003E02C7"/>
    <w:rsid w:val="003E03CB"/>
    <w:rsid w:val="003E055B"/>
    <w:rsid w:val="003E09BF"/>
    <w:rsid w:val="003E0AF1"/>
    <w:rsid w:val="003E10E4"/>
    <w:rsid w:val="003E11F4"/>
    <w:rsid w:val="003E163B"/>
    <w:rsid w:val="003E1ABC"/>
    <w:rsid w:val="003E1BC5"/>
    <w:rsid w:val="003E1CFC"/>
    <w:rsid w:val="003E1EF7"/>
    <w:rsid w:val="003E239E"/>
    <w:rsid w:val="003E26D1"/>
    <w:rsid w:val="003E2A14"/>
    <w:rsid w:val="003E2C17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35D"/>
    <w:rsid w:val="003E773A"/>
    <w:rsid w:val="003E7801"/>
    <w:rsid w:val="003E7976"/>
    <w:rsid w:val="003E7D98"/>
    <w:rsid w:val="003E7DFB"/>
    <w:rsid w:val="003E7F24"/>
    <w:rsid w:val="003F123D"/>
    <w:rsid w:val="003F165C"/>
    <w:rsid w:val="003F1843"/>
    <w:rsid w:val="003F19F0"/>
    <w:rsid w:val="003F1EF7"/>
    <w:rsid w:val="003F2B70"/>
    <w:rsid w:val="003F2DC9"/>
    <w:rsid w:val="003F2F97"/>
    <w:rsid w:val="003F3793"/>
    <w:rsid w:val="003F3F26"/>
    <w:rsid w:val="003F41B5"/>
    <w:rsid w:val="003F4552"/>
    <w:rsid w:val="003F495B"/>
    <w:rsid w:val="003F4B09"/>
    <w:rsid w:val="003F4D48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AF8"/>
    <w:rsid w:val="003F6BEB"/>
    <w:rsid w:val="003F6D4B"/>
    <w:rsid w:val="003F75FB"/>
    <w:rsid w:val="003F7838"/>
    <w:rsid w:val="003F78A1"/>
    <w:rsid w:val="003F799A"/>
    <w:rsid w:val="0040063D"/>
    <w:rsid w:val="00400D4A"/>
    <w:rsid w:val="00401439"/>
    <w:rsid w:val="0040151F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79C"/>
    <w:rsid w:val="00404842"/>
    <w:rsid w:val="0040489D"/>
    <w:rsid w:val="004052B6"/>
    <w:rsid w:val="00405D2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412"/>
    <w:rsid w:val="0041073D"/>
    <w:rsid w:val="0041163C"/>
    <w:rsid w:val="00411B2F"/>
    <w:rsid w:val="00411B64"/>
    <w:rsid w:val="00411C68"/>
    <w:rsid w:val="0041203A"/>
    <w:rsid w:val="0041281B"/>
    <w:rsid w:val="00412B93"/>
    <w:rsid w:val="00413528"/>
    <w:rsid w:val="004137F4"/>
    <w:rsid w:val="0041391F"/>
    <w:rsid w:val="00413B16"/>
    <w:rsid w:val="004142D3"/>
    <w:rsid w:val="004143A1"/>
    <w:rsid w:val="0041481D"/>
    <w:rsid w:val="004148AE"/>
    <w:rsid w:val="00414DA5"/>
    <w:rsid w:val="004157E2"/>
    <w:rsid w:val="00415811"/>
    <w:rsid w:val="00415974"/>
    <w:rsid w:val="00415A39"/>
    <w:rsid w:val="00415C11"/>
    <w:rsid w:val="00415D07"/>
    <w:rsid w:val="00415ECF"/>
    <w:rsid w:val="00416258"/>
    <w:rsid w:val="004164DE"/>
    <w:rsid w:val="00416653"/>
    <w:rsid w:val="00416884"/>
    <w:rsid w:val="00416B14"/>
    <w:rsid w:val="00417A96"/>
    <w:rsid w:val="00417CD1"/>
    <w:rsid w:val="00417D70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AB"/>
    <w:rsid w:val="00422BD9"/>
    <w:rsid w:val="00422C20"/>
    <w:rsid w:val="00422E3F"/>
    <w:rsid w:val="00423056"/>
    <w:rsid w:val="00423478"/>
    <w:rsid w:val="00423C30"/>
    <w:rsid w:val="00423EC1"/>
    <w:rsid w:val="00424145"/>
    <w:rsid w:val="004244A6"/>
    <w:rsid w:val="0042493B"/>
    <w:rsid w:val="00424992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30B"/>
    <w:rsid w:val="004264B6"/>
    <w:rsid w:val="00426B96"/>
    <w:rsid w:val="00426BED"/>
    <w:rsid w:val="00426C0F"/>
    <w:rsid w:val="00426C10"/>
    <w:rsid w:val="00426E29"/>
    <w:rsid w:val="004271E7"/>
    <w:rsid w:val="0042761A"/>
    <w:rsid w:val="004277B7"/>
    <w:rsid w:val="00427B6C"/>
    <w:rsid w:val="00427FCA"/>
    <w:rsid w:val="004300A4"/>
    <w:rsid w:val="00430120"/>
    <w:rsid w:val="004304E8"/>
    <w:rsid w:val="004305D6"/>
    <w:rsid w:val="0043068C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4B9"/>
    <w:rsid w:val="00435696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FF9"/>
    <w:rsid w:val="00441FFC"/>
    <w:rsid w:val="00442436"/>
    <w:rsid w:val="0044285F"/>
    <w:rsid w:val="00442ECD"/>
    <w:rsid w:val="00442F69"/>
    <w:rsid w:val="00443314"/>
    <w:rsid w:val="00443999"/>
    <w:rsid w:val="00443CFF"/>
    <w:rsid w:val="0044415C"/>
    <w:rsid w:val="004448A6"/>
    <w:rsid w:val="00444924"/>
    <w:rsid w:val="00444CAB"/>
    <w:rsid w:val="0044536B"/>
    <w:rsid w:val="00445DFC"/>
    <w:rsid w:val="00445E4E"/>
    <w:rsid w:val="00446046"/>
    <w:rsid w:val="0044647C"/>
    <w:rsid w:val="0044648F"/>
    <w:rsid w:val="0044696C"/>
    <w:rsid w:val="00446C1F"/>
    <w:rsid w:val="00447CA0"/>
    <w:rsid w:val="00447D2D"/>
    <w:rsid w:val="004504B6"/>
    <w:rsid w:val="00450504"/>
    <w:rsid w:val="00450A05"/>
    <w:rsid w:val="00450A14"/>
    <w:rsid w:val="004510DC"/>
    <w:rsid w:val="00451852"/>
    <w:rsid w:val="00451F07"/>
    <w:rsid w:val="00451FB8"/>
    <w:rsid w:val="0045223B"/>
    <w:rsid w:val="0045235E"/>
    <w:rsid w:val="00452B5E"/>
    <w:rsid w:val="00452E8F"/>
    <w:rsid w:val="0045305E"/>
    <w:rsid w:val="0045326D"/>
    <w:rsid w:val="0045328D"/>
    <w:rsid w:val="0045334D"/>
    <w:rsid w:val="0045340A"/>
    <w:rsid w:val="004535B5"/>
    <w:rsid w:val="00454942"/>
    <w:rsid w:val="00454C66"/>
    <w:rsid w:val="00454F68"/>
    <w:rsid w:val="0045546D"/>
    <w:rsid w:val="00455A0F"/>
    <w:rsid w:val="00455DF1"/>
    <w:rsid w:val="00456085"/>
    <w:rsid w:val="004562FF"/>
    <w:rsid w:val="00456534"/>
    <w:rsid w:val="0045660E"/>
    <w:rsid w:val="00456673"/>
    <w:rsid w:val="00456D6E"/>
    <w:rsid w:val="00456EF4"/>
    <w:rsid w:val="00457313"/>
    <w:rsid w:val="0045771A"/>
    <w:rsid w:val="004578E6"/>
    <w:rsid w:val="004578FE"/>
    <w:rsid w:val="00460106"/>
    <w:rsid w:val="00460641"/>
    <w:rsid w:val="00460769"/>
    <w:rsid w:val="004607EB"/>
    <w:rsid w:val="004610A8"/>
    <w:rsid w:val="00461655"/>
    <w:rsid w:val="004616A5"/>
    <w:rsid w:val="00461CA9"/>
    <w:rsid w:val="0046200A"/>
    <w:rsid w:val="00462240"/>
    <w:rsid w:val="00462A2A"/>
    <w:rsid w:val="00462CF7"/>
    <w:rsid w:val="0046325D"/>
    <w:rsid w:val="00463371"/>
    <w:rsid w:val="00463544"/>
    <w:rsid w:val="00463989"/>
    <w:rsid w:val="00463C90"/>
    <w:rsid w:val="00463DFC"/>
    <w:rsid w:val="00463E73"/>
    <w:rsid w:val="00463F50"/>
    <w:rsid w:val="004646E5"/>
    <w:rsid w:val="0046475F"/>
    <w:rsid w:val="00464BA2"/>
    <w:rsid w:val="00464C23"/>
    <w:rsid w:val="00464CE5"/>
    <w:rsid w:val="00465104"/>
    <w:rsid w:val="0046523F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5D5"/>
    <w:rsid w:val="00467A67"/>
    <w:rsid w:val="00467AD9"/>
    <w:rsid w:val="00467C12"/>
    <w:rsid w:val="00470533"/>
    <w:rsid w:val="004706EF"/>
    <w:rsid w:val="00470949"/>
    <w:rsid w:val="00470E3F"/>
    <w:rsid w:val="00470E43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8E5"/>
    <w:rsid w:val="00472A04"/>
    <w:rsid w:val="00472D9B"/>
    <w:rsid w:val="00472DBB"/>
    <w:rsid w:val="004738EA"/>
    <w:rsid w:val="00473DC5"/>
    <w:rsid w:val="004740D9"/>
    <w:rsid w:val="00474881"/>
    <w:rsid w:val="00475661"/>
    <w:rsid w:val="0047577B"/>
    <w:rsid w:val="00475A73"/>
    <w:rsid w:val="00475E7F"/>
    <w:rsid w:val="00475F93"/>
    <w:rsid w:val="004765E5"/>
    <w:rsid w:val="0047666A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62B"/>
    <w:rsid w:val="00480887"/>
    <w:rsid w:val="00481DFA"/>
    <w:rsid w:val="00481F1E"/>
    <w:rsid w:val="004822E5"/>
    <w:rsid w:val="00482A5C"/>
    <w:rsid w:val="00482BDD"/>
    <w:rsid w:val="00482C01"/>
    <w:rsid w:val="00483340"/>
    <w:rsid w:val="00483B23"/>
    <w:rsid w:val="00483DB7"/>
    <w:rsid w:val="004847A6"/>
    <w:rsid w:val="00484A60"/>
    <w:rsid w:val="004850A6"/>
    <w:rsid w:val="00485A85"/>
    <w:rsid w:val="00486782"/>
    <w:rsid w:val="00486BCE"/>
    <w:rsid w:val="00487072"/>
    <w:rsid w:val="004873D8"/>
    <w:rsid w:val="00487459"/>
    <w:rsid w:val="0048748A"/>
    <w:rsid w:val="004875DB"/>
    <w:rsid w:val="0048769E"/>
    <w:rsid w:val="004879DF"/>
    <w:rsid w:val="00487AA3"/>
    <w:rsid w:val="00487F63"/>
    <w:rsid w:val="00490121"/>
    <w:rsid w:val="0049068E"/>
    <w:rsid w:val="0049179D"/>
    <w:rsid w:val="004917A5"/>
    <w:rsid w:val="004921E9"/>
    <w:rsid w:val="00492369"/>
    <w:rsid w:val="00492442"/>
    <w:rsid w:val="004925A8"/>
    <w:rsid w:val="0049276B"/>
    <w:rsid w:val="00492BE8"/>
    <w:rsid w:val="004930A3"/>
    <w:rsid w:val="00493424"/>
    <w:rsid w:val="00493775"/>
    <w:rsid w:val="00493AF5"/>
    <w:rsid w:val="004940DC"/>
    <w:rsid w:val="00494642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6BA9"/>
    <w:rsid w:val="00497379"/>
    <w:rsid w:val="004976EF"/>
    <w:rsid w:val="004977FE"/>
    <w:rsid w:val="00497B5E"/>
    <w:rsid w:val="00497CBF"/>
    <w:rsid w:val="00497DFB"/>
    <w:rsid w:val="00497E57"/>
    <w:rsid w:val="004A0184"/>
    <w:rsid w:val="004A07F5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9C4"/>
    <w:rsid w:val="004A3B4F"/>
    <w:rsid w:val="004A3F06"/>
    <w:rsid w:val="004A4074"/>
    <w:rsid w:val="004A4136"/>
    <w:rsid w:val="004A426E"/>
    <w:rsid w:val="004A445D"/>
    <w:rsid w:val="004A45FF"/>
    <w:rsid w:val="004A52ED"/>
    <w:rsid w:val="004A54E0"/>
    <w:rsid w:val="004A55B1"/>
    <w:rsid w:val="004A5B28"/>
    <w:rsid w:val="004A6365"/>
    <w:rsid w:val="004A63B4"/>
    <w:rsid w:val="004A63DB"/>
    <w:rsid w:val="004A652F"/>
    <w:rsid w:val="004A6831"/>
    <w:rsid w:val="004A6C6B"/>
    <w:rsid w:val="004A7199"/>
    <w:rsid w:val="004A73E9"/>
    <w:rsid w:val="004A782A"/>
    <w:rsid w:val="004B007D"/>
    <w:rsid w:val="004B0244"/>
    <w:rsid w:val="004B024A"/>
    <w:rsid w:val="004B0364"/>
    <w:rsid w:val="004B079D"/>
    <w:rsid w:val="004B0899"/>
    <w:rsid w:val="004B0D38"/>
    <w:rsid w:val="004B0DA7"/>
    <w:rsid w:val="004B0EEC"/>
    <w:rsid w:val="004B11B3"/>
    <w:rsid w:val="004B170B"/>
    <w:rsid w:val="004B1C76"/>
    <w:rsid w:val="004B1E95"/>
    <w:rsid w:val="004B20FF"/>
    <w:rsid w:val="004B2D4B"/>
    <w:rsid w:val="004B2E1E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0A"/>
    <w:rsid w:val="004C2C8E"/>
    <w:rsid w:val="004C35DA"/>
    <w:rsid w:val="004C41E7"/>
    <w:rsid w:val="004C4340"/>
    <w:rsid w:val="004C436C"/>
    <w:rsid w:val="004C490E"/>
    <w:rsid w:val="004C4D20"/>
    <w:rsid w:val="004C5203"/>
    <w:rsid w:val="004C530B"/>
    <w:rsid w:val="004C5594"/>
    <w:rsid w:val="004C5E0A"/>
    <w:rsid w:val="004C6035"/>
    <w:rsid w:val="004C6102"/>
    <w:rsid w:val="004C6866"/>
    <w:rsid w:val="004C7450"/>
    <w:rsid w:val="004C7D9D"/>
    <w:rsid w:val="004D01D7"/>
    <w:rsid w:val="004D0247"/>
    <w:rsid w:val="004D06B5"/>
    <w:rsid w:val="004D07F5"/>
    <w:rsid w:val="004D0BA0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4036"/>
    <w:rsid w:val="004D48E5"/>
    <w:rsid w:val="004D5094"/>
    <w:rsid w:val="004D5116"/>
    <w:rsid w:val="004D5203"/>
    <w:rsid w:val="004D53A6"/>
    <w:rsid w:val="004D54D8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CA8"/>
    <w:rsid w:val="004D7DF9"/>
    <w:rsid w:val="004E1B7D"/>
    <w:rsid w:val="004E1DF4"/>
    <w:rsid w:val="004E246C"/>
    <w:rsid w:val="004E2714"/>
    <w:rsid w:val="004E2777"/>
    <w:rsid w:val="004E2BB3"/>
    <w:rsid w:val="004E2CA4"/>
    <w:rsid w:val="004E2E1E"/>
    <w:rsid w:val="004E2E93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9A3"/>
    <w:rsid w:val="004E6CCB"/>
    <w:rsid w:val="004E6D33"/>
    <w:rsid w:val="004E70C4"/>
    <w:rsid w:val="004E72EE"/>
    <w:rsid w:val="004E763A"/>
    <w:rsid w:val="004E7C46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FDD"/>
    <w:rsid w:val="004F3056"/>
    <w:rsid w:val="004F3385"/>
    <w:rsid w:val="004F3679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6D50"/>
    <w:rsid w:val="004F764F"/>
    <w:rsid w:val="004F7B72"/>
    <w:rsid w:val="004F7C7F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513"/>
    <w:rsid w:val="005049B9"/>
    <w:rsid w:val="00504C0D"/>
    <w:rsid w:val="00504C9A"/>
    <w:rsid w:val="0050509D"/>
    <w:rsid w:val="005057F5"/>
    <w:rsid w:val="005059BB"/>
    <w:rsid w:val="00505EF7"/>
    <w:rsid w:val="005067F2"/>
    <w:rsid w:val="00506ECA"/>
    <w:rsid w:val="0050726D"/>
    <w:rsid w:val="005074B2"/>
    <w:rsid w:val="00507772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7FB"/>
    <w:rsid w:val="00513CBE"/>
    <w:rsid w:val="00514042"/>
    <w:rsid w:val="00514104"/>
    <w:rsid w:val="00514498"/>
    <w:rsid w:val="005150A0"/>
    <w:rsid w:val="005156B6"/>
    <w:rsid w:val="0051632F"/>
    <w:rsid w:val="00516747"/>
    <w:rsid w:val="0051683E"/>
    <w:rsid w:val="0051695E"/>
    <w:rsid w:val="00516D93"/>
    <w:rsid w:val="00516EDA"/>
    <w:rsid w:val="00516F99"/>
    <w:rsid w:val="0051726A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E58"/>
    <w:rsid w:val="00522F0A"/>
    <w:rsid w:val="0052324C"/>
    <w:rsid w:val="00523676"/>
    <w:rsid w:val="00523E30"/>
    <w:rsid w:val="00523F7F"/>
    <w:rsid w:val="005240D1"/>
    <w:rsid w:val="00524177"/>
    <w:rsid w:val="00524355"/>
    <w:rsid w:val="005244AB"/>
    <w:rsid w:val="005247AB"/>
    <w:rsid w:val="00524896"/>
    <w:rsid w:val="00524CDE"/>
    <w:rsid w:val="005250D5"/>
    <w:rsid w:val="0052513E"/>
    <w:rsid w:val="0052521D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2F8B"/>
    <w:rsid w:val="005332E0"/>
    <w:rsid w:val="00533C0C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A7F"/>
    <w:rsid w:val="00536D37"/>
    <w:rsid w:val="005370A5"/>
    <w:rsid w:val="005373DB"/>
    <w:rsid w:val="00537B35"/>
    <w:rsid w:val="00540199"/>
    <w:rsid w:val="0054045F"/>
    <w:rsid w:val="00540558"/>
    <w:rsid w:val="00540642"/>
    <w:rsid w:val="0054068A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3ED3"/>
    <w:rsid w:val="005440EE"/>
    <w:rsid w:val="0054485F"/>
    <w:rsid w:val="00544E7E"/>
    <w:rsid w:val="00544EB7"/>
    <w:rsid w:val="005453F6"/>
    <w:rsid w:val="00545D32"/>
    <w:rsid w:val="00546169"/>
    <w:rsid w:val="0054629F"/>
    <w:rsid w:val="0054657A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2A5D"/>
    <w:rsid w:val="00552B3A"/>
    <w:rsid w:val="00553297"/>
    <w:rsid w:val="005532C8"/>
    <w:rsid w:val="005535C9"/>
    <w:rsid w:val="00553B3F"/>
    <w:rsid w:val="005541EB"/>
    <w:rsid w:val="005543CA"/>
    <w:rsid w:val="0055477B"/>
    <w:rsid w:val="00554884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CBB"/>
    <w:rsid w:val="00557E9B"/>
    <w:rsid w:val="00560338"/>
    <w:rsid w:val="005603B8"/>
    <w:rsid w:val="00560F10"/>
    <w:rsid w:val="00560FF1"/>
    <w:rsid w:val="005612FC"/>
    <w:rsid w:val="00562525"/>
    <w:rsid w:val="005628FD"/>
    <w:rsid w:val="00562B1C"/>
    <w:rsid w:val="00562C4A"/>
    <w:rsid w:val="005631C3"/>
    <w:rsid w:val="00563694"/>
    <w:rsid w:val="00563D6A"/>
    <w:rsid w:val="00563EDE"/>
    <w:rsid w:val="00563F2E"/>
    <w:rsid w:val="00564413"/>
    <w:rsid w:val="005645D2"/>
    <w:rsid w:val="00564620"/>
    <w:rsid w:val="005646B1"/>
    <w:rsid w:val="0056519C"/>
    <w:rsid w:val="005657DB"/>
    <w:rsid w:val="0056582E"/>
    <w:rsid w:val="00565972"/>
    <w:rsid w:val="00565D5A"/>
    <w:rsid w:val="00566872"/>
    <w:rsid w:val="005668AF"/>
    <w:rsid w:val="00566A06"/>
    <w:rsid w:val="00566F97"/>
    <w:rsid w:val="005671FC"/>
    <w:rsid w:val="005673F7"/>
    <w:rsid w:val="00567EEE"/>
    <w:rsid w:val="00567F64"/>
    <w:rsid w:val="005701BD"/>
    <w:rsid w:val="00570410"/>
    <w:rsid w:val="005704E8"/>
    <w:rsid w:val="005708E8"/>
    <w:rsid w:val="005714E2"/>
    <w:rsid w:val="00571CBD"/>
    <w:rsid w:val="00571D88"/>
    <w:rsid w:val="00571F25"/>
    <w:rsid w:val="00572ABE"/>
    <w:rsid w:val="00572F9F"/>
    <w:rsid w:val="00573482"/>
    <w:rsid w:val="00573910"/>
    <w:rsid w:val="00573920"/>
    <w:rsid w:val="005739CB"/>
    <w:rsid w:val="00573B5C"/>
    <w:rsid w:val="00573CE0"/>
    <w:rsid w:val="00573EBE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6B5"/>
    <w:rsid w:val="00576946"/>
    <w:rsid w:val="00576E7E"/>
    <w:rsid w:val="00577648"/>
    <w:rsid w:val="005779C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6DC"/>
    <w:rsid w:val="00581820"/>
    <w:rsid w:val="00581D1A"/>
    <w:rsid w:val="005823E6"/>
    <w:rsid w:val="00582492"/>
    <w:rsid w:val="00582E01"/>
    <w:rsid w:val="00582F1B"/>
    <w:rsid w:val="00583843"/>
    <w:rsid w:val="00583935"/>
    <w:rsid w:val="00583B93"/>
    <w:rsid w:val="005843A8"/>
    <w:rsid w:val="00584A9B"/>
    <w:rsid w:val="00584B70"/>
    <w:rsid w:val="00584D66"/>
    <w:rsid w:val="00585078"/>
    <w:rsid w:val="005852E5"/>
    <w:rsid w:val="005857D8"/>
    <w:rsid w:val="00585847"/>
    <w:rsid w:val="005858D5"/>
    <w:rsid w:val="00585A11"/>
    <w:rsid w:val="0058621E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656"/>
    <w:rsid w:val="00591997"/>
    <w:rsid w:val="00591AAE"/>
    <w:rsid w:val="00591E1F"/>
    <w:rsid w:val="00592904"/>
    <w:rsid w:val="00592AA2"/>
    <w:rsid w:val="00592D9E"/>
    <w:rsid w:val="00592FF7"/>
    <w:rsid w:val="00593023"/>
    <w:rsid w:val="00593549"/>
    <w:rsid w:val="0059357F"/>
    <w:rsid w:val="00593A98"/>
    <w:rsid w:val="00593FC4"/>
    <w:rsid w:val="005943BE"/>
    <w:rsid w:val="00594B02"/>
    <w:rsid w:val="00594B25"/>
    <w:rsid w:val="0059506F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CDA"/>
    <w:rsid w:val="005A0D7D"/>
    <w:rsid w:val="005A10F1"/>
    <w:rsid w:val="005A15BA"/>
    <w:rsid w:val="005A1E37"/>
    <w:rsid w:val="005A210F"/>
    <w:rsid w:val="005A21BF"/>
    <w:rsid w:val="005A229F"/>
    <w:rsid w:val="005A23EE"/>
    <w:rsid w:val="005A267C"/>
    <w:rsid w:val="005A2825"/>
    <w:rsid w:val="005A29BB"/>
    <w:rsid w:val="005A2AB2"/>
    <w:rsid w:val="005A35A5"/>
    <w:rsid w:val="005A35C5"/>
    <w:rsid w:val="005A35F7"/>
    <w:rsid w:val="005A39DC"/>
    <w:rsid w:val="005A3B6A"/>
    <w:rsid w:val="005A3D84"/>
    <w:rsid w:val="005A3EB7"/>
    <w:rsid w:val="005A4C5F"/>
    <w:rsid w:val="005A4FA7"/>
    <w:rsid w:val="005A511D"/>
    <w:rsid w:val="005A584C"/>
    <w:rsid w:val="005A61BA"/>
    <w:rsid w:val="005A6268"/>
    <w:rsid w:val="005A64DB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6CB"/>
    <w:rsid w:val="005B0B25"/>
    <w:rsid w:val="005B0F60"/>
    <w:rsid w:val="005B0FB2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543"/>
    <w:rsid w:val="005B3611"/>
    <w:rsid w:val="005B3AA3"/>
    <w:rsid w:val="005B4B13"/>
    <w:rsid w:val="005B51D2"/>
    <w:rsid w:val="005B572B"/>
    <w:rsid w:val="005B6010"/>
    <w:rsid w:val="005B6D6F"/>
    <w:rsid w:val="005B7297"/>
    <w:rsid w:val="005B76B7"/>
    <w:rsid w:val="005B7BB3"/>
    <w:rsid w:val="005B7FD5"/>
    <w:rsid w:val="005C0191"/>
    <w:rsid w:val="005C02A3"/>
    <w:rsid w:val="005C0F6F"/>
    <w:rsid w:val="005C1026"/>
    <w:rsid w:val="005C1480"/>
    <w:rsid w:val="005C1CFE"/>
    <w:rsid w:val="005C20E4"/>
    <w:rsid w:val="005C2389"/>
    <w:rsid w:val="005C2435"/>
    <w:rsid w:val="005C2444"/>
    <w:rsid w:val="005C2896"/>
    <w:rsid w:val="005C2A91"/>
    <w:rsid w:val="005C2EF5"/>
    <w:rsid w:val="005C31CD"/>
    <w:rsid w:val="005C3734"/>
    <w:rsid w:val="005C383B"/>
    <w:rsid w:val="005C3A95"/>
    <w:rsid w:val="005C4024"/>
    <w:rsid w:val="005C40C2"/>
    <w:rsid w:val="005C40FF"/>
    <w:rsid w:val="005C4228"/>
    <w:rsid w:val="005C4782"/>
    <w:rsid w:val="005C5689"/>
    <w:rsid w:val="005C5873"/>
    <w:rsid w:val="005C58D1"/>
    <w:rsid w:val="005C5DC7"/>
    <w:rsid w:val="005C5F6E"/>
    <w:rsid w:val="005C64DD"/>
    <w:rsid w:val="005C6DDD"/>
    <w:rsid w:val="005C75E4"/>
    <w:rsid w:val="005C7751"/>
    <w:rsid w:val="005C7E5C"/>
    <w:rsid w:val="005C7EAE"/>
    <w:rsid w:val="005C7F67"/>
    <w:rsid w:val="005D036C"/>
    <w:rsid w:val="005D0F4B"/>
    <w:rsid w:val="005D123F"/>
    <w:rsid w:val="005D12A7"/>
    <w:rsid w:val="005D17A9"/>
    <w:rsid w:val="005D1826"/>
    <w:rsid w:val="005D1B95"/>
    <w:rsid w:val="005D1DF0"/>
    <w:rsid w:val="005D1E0B"/>
    <w:rsid w:val="005D1EF5"/>
    <w:rsid w:val="005D2145"/>
    <w:rsid w:val="005D22F0"/>
    <w:rsid w:val="005D2464"/>
    <w:rsid w:val="005D254B"/>
    <w:rsid w:val="005D2759"/>
    <w:rsid w:val="005D28AF"/>
    <w:rsid w:val="005D28C6"/>
    <w:rsid w:val="005D29C9"/>
    <w:rsid w:val="005D2D48"/>
    <w:rsid w:val="005D2E33"/>
    <w:rsid w:val="005D333C"/>
    <w:rsid w:val="005D342C"/>
    <w:rsid w:val="005D3511"/>
    <w:rsid w:val="005D354B"/>
    <w:rsid w:val="005D3A93"/>
    <w:rsid w:val="005D3F05"/>
    <w:rsid w:val="005D4972"/>
    <w:rsid w:val="005D4DA4"/>
    <w:rsid w:val="005D51A4"/>
    <w:rsid w:val="005D5A05"/>
    <w:rsid w:val="005D5A1B"/>
    <w:rsid w:val="005D5C01"/>
    <w:rsid w:val="005D60DB"/>
    <w:rsid w:val="005D612B"/>
    <w:rsid w:val="005D626D"/>
    <w:rsid w:val="005D65F0"/>
    <w:rsid w:val="005D72EE"/>
    <w:rsid w:val="005D799B"/>
    <w:rsid w:val="005E07B7"/>
    <w:rsid w:val="005E0A1F"/>
    <w:rsid w:val="005E0F5B"/>
    <w:rsid w:val="005E1567"/>
    <w:rsid w:val="005E1824"/>
    <w:rsid w:val="005E1847"/>
    <w:rsid w:val="005E1B95"/>
    <w:rsid w:val="005E23E4"/>
    <w:rsid w:val="005E288B"/>
    <w:rsid w:val="005E336E"/>
    <w:rsid w:val="005E33E7"/>
    <w:rsid w:val="005E385B"/>
    <w:rsid w:val="005E3D1E"/>
    <w:rsid w:val="005E3D6C"/>
    <w:rsid w:val="005E4041"/>
    <w:rsid w:val="005E40FD"/>
    <w:rsid w:val="005E4352"/>
    <w:rsid w:val="005E535F"/>
    <w:rsid w:val="005E5749"/>
    <w:rsid w:val="005E5C34"/>
    <w:rsid w:val="005E5CDC"/>
    <w:rsid w:val="005E62C3"/>
    <w:rsid w:val="005E6977"/>
    <w:rsid w:val="005E69FA"/>
    <w:rsid w:val="005E6A17"/>
    <w:rsid w:val="005E752E"/>
    <w:rsid w:val="005E7FF8"/>
    <w:rsid w:val="005F0839"/>
    <w:rsid w:val="005F087B"/>
    <w:rsid w:val="005F0D82"/>
    <w:rsid w:val="005F0F4E"/>
    <w:rsid w:val="005F122A"/>
    <w:rsid w:val="005F1329"/>
    <w:rsid w:val="005F146E"/>
    <w:rsid w:val="005F1512"/>
    <w:rsid w:val="005F154A"/>
    <w:rsid w:val="005F1599"/>
    <w:rsid w:val="005F161C"/>
    <w:rsid w:val="005F1691"/>
    <w:rsid w:val="005F1BA7"/>
    <w:rsid w:val="005F1CC5"/>
    <w:rsid w:val="005F1D6F"/>
    <w:rsid w:val="005F219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1B4"/>
    <w:rsid w:val="005F6250"/>
    <w:rsid w:val="005F64C3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18FC"/>
    <w:rsid w:val="0060229A"/>
    <w:rsid w:val="00602625"/>
    <w:rsid w:val="00602792"/>
    <w:rsid w:val="00602DA3"/>
    <w:rsid w:val="00603337"/>
    <w:rsid w:val="00603796"/>
    <w:rsid w:val="00603AAF"/>
    <w:rsid w:val="00604015"/>
    <w:rsid w:val="006043DF"/>
    <w:rsid w:val="00604D1C"/>
    <w:rsid w:val="00604DC0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725F"/>
    <w:rsid w:val="006072C9"/>
    <w:rsid w:val="00607B92"/>
    <w:rsid w:val="0061017E"/>
    <w:rsid w:val="00610259"/>
    <w:rsid w:val="00610565"/>
    <w:rsid w:val="006106A9"/>
    <w:rsid w:val="006106CA"/>
    <w:rsid w:val="006107A6"/>
    <w:rsid w:val="00610DDF"/>
    <w:rsid w:val="006116C5"/>
    <w:rsid w:val="00611D35"/>
    <w:rsid w:val="006120AE"/>
    <w:rsid w:val="0061234D"/>
    <w:rsid w:val="00612410"/>
    <w:rsid w:val="00612608"/>
    <w:rsid w:val="00612830"/>
    <w:rsid w:val="00613440"/>
    <w:rsid w:val="0061382C"/>
    <w:rsid w:val="00614183"/>
    <w:rsid w:val="0061418A"/>
    <w:rsid w:val="0061453F"/>
    <w:rsid w:val="00614AF2"/>
    <w:rsid w:val="0061506A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89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604"/>
    <w:rsid w:val="00623AC3"/>
    <w:rsid w:val="00623BAC"/>
    <w:rsid w:val="00623F10"/>
    <w:rsid w:val="00623FC4"/>
    <w:rsid w:val="0062404B"/>
    <w:rsid w:val="00624525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93F"/>
    <w:rsid w:val="0062699F"/>
    <w:rsid w:val="00626D69"/>
    <w:rsid w:val="00627116"/>
    <w:rsid w:val="006271B2"/>
    <w:rsid w:val="006271BD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84"/>
    <w:rsid w:val="006331DF"/>
    <w:rsid w:val="0063335C"/>
    <w:rsid w:val="00633F4F"/>
    <w:rsid w:val="0063409B"/>
    <w:rsid w:val="00634A02"/>
    <w:rsid w:val="006352CC"/>
    <w:rsid w:val="00635330"/>
    <w:rsid w:val="00635B1E"/>
    <w:rsid w:val="00635D10"/>
    <w:rsid w:val="00635DE7"/>
    <w:rsid w:val="00636334"/>
    <w:rsid w:val="0063637F"/>
    <w:rsid w:val="00636BB5"/>
    <w:rsid w:val="00636E48"/>
    <w:rsid w:val="0063753F"/>
    <w:rsid w:val="00637594"/>
    <w:rsid w:val="00637728"/>
    <w:rsid w:val="006377B6"/>
    <w:rsid w:val="00637D0B"/>
    <w:rsid w:val="00637D5E"/>
    <w:rsid w:val="00640131"/>
    <w:rsid w:val="00640C4C"/>
    <w:rsid w:val="00640EBC"/>
    <w:rsid w:val="00641484"/>
    <w:rsid w:val="00641C45"/>
    <w:rsid w:val="00641C94"/>
    <w:rsid w:val="00641E7D"/>
    <w:rsid w:val="0064217C"/>
    <w:rsid w:val="0064261A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622C"/>
    <w:rsid w:val="006464B1"/>
    <w:rsid w:val="0064661B"/>
    <w:rsid w:val="00646B25"/>
    <w:rsid w:val="00646B4E"/>
    <w:rsid w:val="00646F3C"/>
    <w:rsid w:val="0064748B"/>
    <w:rsid w:val="00647731"/>
    <w:rsid w:val="00647A35"/>
    <w:rsid w:val="00647B8B"/>
    <w:rsid w:val="006502C6"/>
    <w:rsid w:val="0065033C"/>
    <w:rsid w:val="00650467"/>
    <w:rsid w:val="0065074A"/>
    <w:rsid w:val="0065079C"/>
    <w:rsid w:val="00650D36"/>
    <w:rsid w:val="00650F20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3EE5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77E0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109"/>
    <w:rsid w:val="00663222"/>
    <w:rsid w:val="00663418"/>
    <w:rsid w:val="006634AD"/>
    <w:rsid w:val="00663715"/>
    <w:rsid w:val="00663818"/>
    <w:rsid w:val="00663BE3"/>
    <w:rsid w:val="00663ECA"/>
    <w:rsid w:val="00664433"/>
    <w:rsid w:val="00664625"/>
    <w:rsid w:val="00664997"/>
    <w:rsid w:val="00664F9F"/>
    <w:rsid w:val="00665057"/>
    <w:rsid w:val="006652CC"/>
    <w:rsid w:val="00665582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4D"/>
    <w:rsid w:val="006673C6"/>
    <w:rsid w:val="00667652"/>
    <w:rsid w:val="0066779E"/>
    <w:rsid w:val="00667C94"/>
    <w:rsid w:val="0067035C"/>
    <w:rsid w:val="006705CF"/>
    <w:rsid w:val="0067069F"/>
    <w:rsid w:val="00670B17"/>
    <w:rsid w:val="00670B2D"/>
    <w:rsid w:val="00670DF1"/>
    <w:rsid w:val="00671290"/>
    <w:rsid w:val="006713FD"/>
    <w:rsid w:val="00671A3F"/>
    <w:rsid w:val="00671AA3"/>
    <w:rsid w:val="00671C9A"/>
    <w:rsid w:val="00671D44"/>
    <w:rsid w:val="00672116"/>
    <w:rsid w:val="006721F6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A7E"/>
    <w:rsid w:val="00674C28"/>
    <w:rsid w:val="00674D35"/>
    <w:rsid w:val="00674D6A"/>
    <w:rsid w:val="00675201"/>
    <w:rsid w:val="006759F7"/>
    <w:rsid w:val="006759F8"/>
    <w:rsid w:val="00675C0F"/>
    <w:rsid w:val="00675F13"/>
    <w:rsid w:val="0067670A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22FB"/>
    <w:rsid w:val="0068316B"/>
    <w:rsid w:val="006831C2"/>
    <w:rsid w:val="00683629"/>
    <w:rsid w:val="00683D91"/>
    <w:rsid w:val="00683DA5"/>
    <w:rsid w:val="006848C0"/>
    <w:rsid w:val="00684E92"/>
    <w:rsid w:val="00685094"/>
    <w:rsid w:val="0068519C"/>
    <w:rsid w:val="0068535D"/>
    <w:rsid w:val="0068561C"/>
    <w:rsid w:val="00686064"/>
    <w:rsid w:val="006864C7"/>
    <w:rsid w:val="0068659E"/>
    <w:rsid w:val="00686F5A"/>
    <w:rsid w:val="00687A21"/>
    <w:rsid w:val="00687C77"/>
    <w:rsid w:val="00690179"/>
    <w:rsid w:val="006904EB"/>
    <w:rsid w:val="006909D8"/>
    <w:rsid w:val="00691673"/>
    <w:rsid w:val="006917DB"/>
    <w:rsid w:val="00691BC2"/>
    <w:rsid w:val="00691BD4"/>
    <w:rsid w:val="00691BFB"/>
    <w:rsid w:val="00691C1C"/>
    <w:rsid w:val="00691FAA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909"/>
    <w:rsid w:val="006939D2"/>
    <w:rsid w:val="00693B24"/>
    <w:rsid w:val="006950B8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24E9"/>
    <w:rsid w:val="006A2568"/>
    <w:rsid w:val="006A2925"/>
    <w:rsid w:val="006A2AEA"/>
    <w:rsid w:val="006A2C73"/>
    <w:rsid w:val="006A3094"/>
    <w:rsid w:val="006A3155"/>
    <w:rsid w:val="006A3459"/>
    <w:rsid w:val="006A379E"/>
    <w:rsid w:val="006A3868"/>
    <w:rsid w:val="006A38EF"/>
    <w:rsid w:val="006A3D85"/>
    <w:rsid w:val="006A3EDB"/>
    <w:rsid w:val="006A44AB"/>
    <w:rsid w:val="006A4BB7"/>
    <w:rsid w:val="006A4DF5"/>
    <w:rsid w:val="006A5554"/>
    <w:rsid w:val="006A5563"/>
    <w:rsid w:val="006A55CF"/>
    <w:rsid w:val="006A5981"/>
    <w:rsid w:val="006A5DAF"/>
    <w:rsid w:val="006A6440"/>
    <w:rsid w:val="006A68AC"/>
    <w:rsid w:val="006A68DA"/>
    <w:rsid w:val="006A7025"/>
    <w:rsid w:val="006A7050"/>
    <w:rsid w:val="006A7739"/>
    <w:rsid w:val="006A7A26"/>
    <w:rsid w:val="006A7BA3"/>
    <w:rsid w:val="006A7D94"/>
    <w:rsid w:val="006A7E80"/>
    <w:rsid w:val="006A7EAD"/>
    <w:rsid w:val="006B0241"/>
    <w:rsid w:val="006B05F3"/>
    <w:rsid w:val="006B0D8A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3C9"/>
    <w:rsid w:val="006B2542"/>
    <w:rsid w:val="006B26CB"/>
    <w:rsid w:val="006B2881"/>
    <w:rsid w:val="006B28A4"/>
    <w:rsid w:val="006B29F9"/>
    <w:rsid w:val="006B2D64"/>
    <w:rsid w:val="006B2E75"/>
    <w:rsid w:val="006B2FEE"/>
    <w:rsid w:val="006B3365"/>
    <w:rsid w:val="006B33FD"/>
    <w:rsid w:val="006B39B2"/>
    <w:rsid w:val="006B3B50"/>
    <w:rsid w:val="006B3BE1"/>
    <w:rsid w:val="006B3F54"/>
    <w:rsid w:val="006B47BB"/>
    <w:rsid w:val="006B4F74"/>
    <w:rsid w:val="006B5114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87E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41DF"/>
    <w:rsid w:val="006C45A5"/>
    <w:rsid w:val="006C49FD"/>
    <w:rsid w:val="006C4B18"/>
    <w:rsid w:val="006C5614"/>
    <w:rsid w:val="006C58BB"/>
    <w:rsid w:val="006C5D39"/>
    <w:rsid w:val="006C5D9F"/>
    <w:rsid w:val="006C5E93"/>
    <w:rsid w:val="006C5FD1"/>
    <w:rsid w:val="006C603B"/>
    <w:rsid w:val="006C619C"/>
    <w:rsid w:val="006C61B3"/>
    <w:rsid w:val="006C6CF7"/>
    <w:rsid w:val="006C6D94"/>
    <w:rsid w:val="006C75FC"/>
    <w:rsid w:val="006C78BB"/>
    <w:rsid w:val="006C7936"/>
    <w:rsid w:val="006C7A2D"/>
    <w:rsid w:val="006C7D94"/>
    <w:rsid w:val="006C7FD6"/>
    <w:rsid w:val="006D0CA8"/>
    <w:rsid w:val="006D1142"/>
    <w:rsid w:val="006D1638"/>
    <w:rsid w:val="006D181D"/>
    <w:rsid w:val="006D186B"/>
    <w:rsid w:val="006D18EF"/>
    <w:rsid w:val="006D1D16"/>
    <w:rsid w:val="006D1F41"/>
    <w:rsid w:val="006D21B7"/>
    <w:rsid w:val="006D2284"/>
    <w:rsid w:val="006D24AE"/>
    <w:rsid w:val="006D2515"/>
    <w:rsid w:val="006D2536"/>
    <w:rsid w:val="006D27FA"/>
    <w:rsid w:val="006D2935"/>
    <w:rsid w:val="006D2B4F"/>
    <w:rsid w:val="006D3B57"/>
    <w:rsid w:val="006D3D29"/>
    <w:rsid w:val="006D3DBA"/>
    <w:rsid w:val="006D3E54"/>
    <w:rsid w:val="006D3F84"/>
    <w:rsid w:val="006D4148"/>
    <w:rsid w:val="006D414A"/>
    <w:rsid w:val="006D4340"/>
    <w:rsid w:val="006D4C0A"/>
    <w:rsid w:val="006D4E15"/>
    <w:rsid w:val="006D4F2E"/>
    <w:rsid w:val="006D52BE"/>
    <w:rsid w:val="006D55A5"/>
    <w:rsid w:val="006D58CF"/>
    <w:rsid w:val="006D5D27"/>
    <w:rsid w:val="006D5DB8"/>
    <w:rsid w:val="006D5EA3"/>
    <w:rsid w:val="006D602D"/>
    <w:rsid w:val="006D640C"/>
    <w:rsid w:val="006D68E7"/>
    <w:rsid w:val="006D6CA7"/>
    <w:rsid w:val="006D7746"/>
    <w:rsid w:val="006D7786"/>
    <w:rsid w:val="006E020C"/>
    <w:rsid w:val="006E024B"/>
    <w:rsid w:val="006E0789"/>
    <w:rsid w:val="006E07D9"/>
    <w:rsid w:val="006E0990"/>
    <w:rsid w:val="006E0AE6"/>
    <w:rsid w:val="006E1063"/>
    <w:rsid w:val="006E1272"/>
    <w:rsid w:val="006E1AB6"/>
    <w:rsid w:val="006E2934"/>
    <w:rsid w:val="006E2A8F"/>
    <w:rsid w:val="006E2D2C"/>
    <w:rsid w:val="006E3124"/>
    <w:rsid w:val="006E33BC"/>
    <w:rsid w:val="006E425A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A4D"/>
    <w:rsid w:val="006F1FDB"/>
    <w:rsid w:val="006F23F6"/>
    <w:rsid w:val="006F24B4"/>
    <w:rsid w:val="006F2602"/>
    <w:rsid w:val="006F2788"/>
    <w:rsid w:val="006F2D05"/>
    <w:rsid w:val="006F2D56"/>
    <w:rsid w:val="006F32D6"/>
    <w:rsid w:val="006F358A"/>
    <w:rsid w:val="006F3B54"/>
    <w:rsid w:val="006F3E22"/>
    <w:rsid w:val="006F42C9"/>
    <w:rsid w:val="006F45A5"/>
    <w:rsid w:val="006F48DB"/>
    <w:rsid w:val="006F48EC"/>
    <w:rsid w:val="006F6075"/>
    <w:rsid w:val="006F63BC"/>
    <w:rsid w:val="006F6D39"/>
    <w:rsid w:val="006F714F"/>
    <w:rsid w:val="006F7983"/>
    <w:rsid w:val="006F79D5"/>
    <w:rsid w:val="006F7D49"/>
    <w:rsid w:val="0070026C"/>
    <w:rsid w:val="00700386"/>
    <w:rsid w:val="007003E8"/>
    <w:rsid w:val="00700441"/>
    <w:rsid w:val="00700B40"/>
    <w:rsid w:val="00700D81"/>
    <w:rsid w:val="00700D8C"/>
    <w:rsid w:val="00700EC4"/>
    <w:rsid w:val="007010AD"/>
    <w:rsid w:val="0070168C"/>
    <w:rsid w:val="00701BB7"/>
    <w:rsid w:val="00701FF1"/>
    <w:rsid w:val="00701FF3"/>
    <w:rsid w:val="00702726"/>
    <w:rsid w:val="00702ECB"/>
    <w:rsid w:val="00702F89"/>
    <w:rsid w:val="00703638"/>
    <w:rsid w:val="00703AC7"/>
    <w:rsid w:val="00703C69"/>
    <w:rsid w:val="00703C85"/>
    <w:rsid w:val="00703F8A"/>
    <w:rsid w:val="007047AD"/>
    <w:rsid w:val="0070492B"/>
    <w:rsid w:val="00704F49"/>
    <w:rsid w:val="00705470"/>
    <w:rsid w:val="00705857"/>
    <w:rsid w:val="00705ED8"/>
    <w:rsid w:val="007060D6"/>
    <w:rsid w:val="0070622E"/>
    <w:rsid w:val="0070686D"/>
    <w:rsid w:val="007068D3"/>
    <w:rsid w:val="00707008"/>
    <w:rsid w:val="00707114"/>
    <w:rsid w:val="007075F0"/>
    <w:rsid w:val="00707824"/>
    <w:rsid w:val="00707A7E"/>
    <w:rsid w:val="00707C37"/>
    <w:rsid w:val="00707E5B"/>
    <w:rsid w:val="00710925"/>
    <w:rsid w:val="007109F9"/>
    <w:rsid w:val="00710A50"/>
    <w:rsid w:val="00710C36"/>
    <w:rsid w:val="007110C5"/>
    <w:rsid w:val="007111C4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0E8"/>
    <w:rsid w:val="007141A2"/>
    <w:rsid w:val="00714803"/>
    <w:rsid w:val="007153DB"/>
    <w:rsid w:val="00715F98"/>
    <w:rsid w:val="00716BC8"/>
    <w:rsid w:val="007170D0"/>
    <w:rsid w:val="007173CF"/>
    <w:rsid w:val="00717564"/>
    <w:rsid w:val="0071760E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0E0"/>
    <w:rsid w:val="0072469C"/>
    <w:rsid w:val="007247A6"/>
    <w:rsid w:val="00725161"/>
    <w:rsid w:val="007252C5"/>
    <w:rsid w:val="00726148"/>
    <w:rsid w:val="007263FE"/>
    <w:rsid w:val="00726687"/>
    <w:rsid w:val="007269D8"/>
    <w:rsid w:val="00726A69"/>
    <w:rsid w:val="00726CD4"/>
    <w:rsid w:val="00726FBE"/>
    <w:rsid w:val="0072732F"/>
    <w:rsid w:val="007277C0"/>
    <w:rsid w:val="007279CF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F50"/>
    <w:rsid w:val="00733063"/>
    <w:rsid w:val="007330A2"/>
    <w:rsid w:val="007337BE"/>
    <w:rsid w:val="00733A6C"/>
    <w:rsid w:val="007341C5"/>
    <w:rsid w:val="0073445D"/>
    <w:rsid w:val="00734482"/>
    <w:rsid w:val="00734EB4"/>
    <w:rsid w:val="00734ECD"/>
    <w:rsid w:val="007352EE"/>
    <w:rsid w:val="007354E8"/>
    <w:rsid w:val="00735A42"/>
    <w:rsid w:val="00735B10"/>
    <w:rsid w:val="00735F27"/>
    <w:rsid w:val="007361A0"/>
    <w:rsid w:val="007364D8"/>
    <w:rsid w:val="007368BC"/>
    <w:rsid w:val="00736978"/>
    <w:rsid w:val="00737274"/>
    <w:rsid w:val="00737613"/>
    <w:rsid w:val="00737953"/>
    <w:rsid w:val="00737A72"/>
    <w:rsid w:val="00737F0D"/>
    <w:rsid w:val="0074031D"/>
    <w:rsid w:val="00740422"/>
    <w:rsid w:val="007404CA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752"/>
    <w:rsid w:val="00742837"/>
    <w:rsid w:val="00742D7B"/>
    <w:rsid w:val="00742EF8"/>
    <w:rsid w:val="007439F2"/>
    <w:rsid w:val="00743CE4"/>
    <w:rsid w:val="00743FD0"/>
    <w:rsid w:val="0074442F"/>
    <w:rsid w:val="0074444E"/>
    <w:rsid w:val="00744609"/>
    <w:rsid w:val="00744A69"/>
    <w:rsid w:val="00744B9F"/>
    <w:rsid w:val="00745296"/>
    <w:rsid w:val="007452B9"/>
    <w:rsid w:val="00745444"/>
    <w:rsid w:val="00745579"/>
    <w:rsid w:val="007457E4"/>
    <w:rsid w:val="00745AAE"/>
    <w:rsid w:val="00746650"/>
    <w:rsid w:val="00746657"/>
    <w:rsid w:val="00746782"/>
    <w:rsid w:val="00746A35"/>
    <w:rsid w:val="00746B53"/>
    <w:rsid w:val="00746CCB"/>
    <w:rsid w:val="00746F14"/>
    <w:rsid w:val="00747346"/>
    <w:rsid w:val="007475BC"/>
    <w:rsid w:val="00747BCC"/>
    <w:rsid w:val="00747C80"/>
    <w:rsid w:val="0075015E"/>
    <w:rsid w:val="00750608"/>
    <w:rsid w:val="0075061B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4044"/>
    <w:rsid w:val="00754625"/>
    <w:rsid w:val="00754973"/>
    <w:rsid w:val="00754AA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356"/>
    <w:rsid w:val="0076044A"/>
    <w:rsid w:val="00760593"/>
    <w:rsid w:val="007616D1"/>
    <w:rsid w:val="0076172E"/>
    <w:rsid w:val="007618FD"/>
    <w:rsid w:val="00761B92"/>
    <w:rsid w:val="00762184"/>
    <w:rsid w:val="007623EB"/>
    <w:rsid w:val="007628EA"/>
    <w:rsid w:val="00762A37"/>
    <w:rsid w:val="00762BD7"/>
    <w:rsid w:val="00762E7A"/>
    <w:rsid w:val="00762EA1"/>
    <w:rsid w:val="0076343F"/>
    <w:rsid w:val="0076389C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29CF"/>
    <w:rsid w:val="00773075"/>
    <w:rsid w:val="00773484"/>
    <w:rsid w:val="00773E18"/>
    <w:rsid w:val="007747D6"/>
    <w:rsid w:val="00774B54"/>
    <w:rsid w:val="00774FEB"/>
    <w:rsid w:val="0077500C"/>
    <w:rsid w:val="00775053"/>
    <w:rsid w:val="007751AD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72C"/>
    <w:rsid w:val="00781955"/>
    <w:rsid w:val="00782053"/>
    <w:rsid w:val="0078227C"/>
    <w:rsid w:val="00782343"/>
    <w:rsid w:val="00782900"/>
    <w:rsid w:val="00782E72"/>
    <w:rsid w:val="007836EE"/>
    <w:rsid w:val="00783AA3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A8E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623E"/>
    <w:rsid w:val="007962CC"/>
    <w:rsid w:val="00796460"/>
    <w:rsid w:val="00796674"/>
    <w:rsid w:val="007967C7"/>
    <w:rsid w:val="00796B44"/>
    <w:rsid w:val="00797633"/>
    <w:rsid w:val="0079793C"/>
    <w:rsid w:val="00797A20"/>
    <w:rsid w:val="00797CAC"/>
    <w:rsid w:val="007A05BD"/>
    <w:rsid w:val="007A077B"/>
    <w:rsid w:val="007A0A32"/>
    <w:rsid w:val="007A0F1A"/>
    <w:rsid w:val="007A11F1"/>
    <w:rsid w:val="007A15C7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30A0"/>
    <w:rsid w:val="007A33DD"/>
    <w:rsid w:val="007A3524"/>
    <w:rsid w:val="007A39D6"/>
    <w:rsid w:val="007A3B11"/>
    <w:rsid w:val="007A3C21"/>
    <w:rsid w:val="007A4058"/>
    <w:rsid w:val="007A4A61"/>
    <w:rsid w:val="007A4AA9"/>
    <w:rsid w:val="007A594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374"/>
    <w:rsid w:val="007B1622"/>
    <w:rsid w:val="007B1883"/>
    <w:rsid w:val="007B1BA8"/>
    <w:rsid w:val="007B1F35"/>
    <w:rsid w:val="007B20B9"/>
    <w:rsid w:val="007B2D7C"/>
    <w:rsid w:val="007B30D8"/>
    <w:rsid w:val="007B38FA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0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13F3"/>
    <w:rsid w:val="007C1638"/>
    <w:rsid w:val="007C1AF8"/>
    <w:rsid w:val="007C205E"/>
    <w:rsid w:val="007C276B"/>
    <w:rsid w:val="007C2A37"/>
    <w:rsid w:val="007C3C25"/>
    <w:rsid w:val="007C3F51"/>
    <w:rsid w:val="007C4088"/>
    <w:rsid w:val="007C42E3"/>
    <w:rsid w:val="007C4BB6"/>
    <w:rsid w:val="007C4D35"/>
    <w:rsid w:val="007C4E6C"/>
    <w:rsid w:val="007C52EA"/>
    <w:rsid w:val="007C561E"/>
    <w:rsid w:val="007C5CBD"/>
    <w:rsid w:val="007C629C"/>
    <w:rsid w:val="007C65D3"/>
    <w:rsid w:val="007C69E9"/>
    <w:rsid w:val="007C6C09"/>
    <w:rsid w:val="007C7469"/>
    <w:rsid w:val="007C7577"/>
    <w:rsid w:val="007C77AF"/>
    <w:rsid w:val="007C7811"/>
    <w:rsid w:val="007C7A0D"/>
    <w:rsid w:val="007D065A"/>
    <w:rsid w:val="007D0C3E"/>
    <w:rsid w:val="007D178F"/>
    <w:rsid w:val="007D1981"/>
    <w:rsid w:val="007D1A27"/>
    <w:rsid w:val="007D2040"/>
    <w:rsid w:val="007D23B8"/>
    <w:rsid w:val="007D2813"/>
    <w:rsid w:val="007D2C9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8D"/>
    <w:rsid w:val="007D6214"/>
    <w:rsid w:val="007D63B2"/>
    <w:rsid w:val="007D666A"/>
    <w:rsid w:val="007D6D3F"/>
    <w:rsid w:val="007D6E02"/>
    <w:rsid w:val="007D70B8"/>
    <w:rsid w:val="007D77F5"/>
    <w:rsid w:val="007D7C8A"/>
    <w:rsid w:val="007D7DD7"/>
    <w:rsid w:val="007E004E"/>
    <w:rsid w:val="007E02B9"/>
    <w:rsid w:val="007E0606"/>
    <w:rsid w:val="007E1160"/>
    <w:rsid w:val="007E149F"/>
    <w:rsid w:val="007E1B7D"/>
    <w:rsid w:val="007E1BEC"/>
    <w:rsid w:val="007E1CA6"/>
    <w:rsid w:val="007E1CED"/>
    <w:rsid w:val="007E2243"/>
    <w:rsid w:val="007E35C9"/>
    <w:rsid w:val="007E35F9"/>
    <w:rsid w:val="007E378D"/>
    <w:rsid w:val="007E3968"/>
    <w:rsid w:val="007E397C"/>
    <w:rsid w:val="007E39BF"/>
    <w:rsid w:val="007E39E2"/>
    <w:rsid w:val="007E3DEB"/>
    <w:rsid w:val="007E3F71"/>
    <w:rsid w:val="007E44B5"/>
    <w:rsid w:val="007E4652"/>
    <w:rsid w:val="007E466A"/>
    <w:rsid w:val="007E47DA"/>
    <w:rsid w:val="007E49F5"/>
    <w:rsid w:val="007E4A0B"/>
    <w:rsid w:val="007E4A80"/>
    <w:rsid w:val="007E51F4"/>
    <w:rsid w:val="007E5CF5"/>
    <w:rsid w:val="007E5FD3"/>
    <w:rsid w:val="007E6242"/>
    <w:rsid w:val="007E6856"/>
    <w:rsid w:val="007E6902"/>
    <w:rsid w:val="007E6A30"/>
    <w:rsid w:val="007E6A7E"/>
    <w:rsid w:val="007E6AE3"/>
    <w:rsid w:val="007E6AF3"/>
    <w:rsid w:val="007E6F30"/>
    <w:rsid w:val="007E768E"/>
    <w:rsid w:val="007E7789"/>
    <w:rsid w:val="007E790E"/>
    <w:rsid w:val="007E7F58"/>
    <w:rsid w:val="007E7FD0"/>
    <w:rsid w:val="007F05F0"/>
    <w:rsid w:val="007F0EF7"/>
    <w:rsid w:val="007F0EF9"/>
    <w:rsid w:val="007F159A"/>
    <w:rsid w:val="007F1BB8"/>
    <w:rsid w:val="007F207E"/>
    <w:rsid w:val="007F247E"/>
    <w:rsid w:val="007F26F2"/>
    <w:rsid w:val="007F2899"/>
    <w:rsid w:val="007F289C"/>
    <w:rsid w:val="007F2BFF"/>
    <w:rsid w:val="007F2D83"/>
    <w:rsid w:val="007F3088"/>
    <w:rsid w:val="007F35D6"/>
    <w:rsid w:val="007F3AF2"/>
    <w:rsid w:val="007F3AF9"/>
    <w:rsid w:val="007F3C36"/>
    <w:rsid w:val="007F3CCE"/>
    <w:rsid w:val="007F4776"/>
    <w:rsid w:val="007F4965"/>
    <w:rsid w:val="007F4CD4"/>
    <w:rsid w:val="007F4E99"/>
    <w:rsid w:val="007F543B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6F21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2459"/>
    <w:rsid w:val="00802520"/>
    <w:rsid w:val="0080282A"/>
    <w:rsid w:val="00802BC6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EB1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11E8"/>
    <w:rsid w:val="0081164A"/>
    <w:rsid w:val="00811853"/>
    <w:rsid w:val="00811B34"/>
    <w:rsid w:val="00811EF3"/>
    <w:rsid w:val="00811F53"/>
    <w:rsid w:val="008121AD"/>
    <w:rsid w:val="008129FF"/>
    <w:rsid w:val="00812A98"/>
    <w:rsid w:val="008131D2"/>
    <w:rsid w:val="00813366"/>
    <w:rsid w:val="0081354C"/>
    <w:rsid w:val="008137F1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17FCC"/>
    <w:rsid w:val="008206BA"/>
    <w:rsid w:val="00820B23"/>
    <w:rsid w:val="00820D63"/>
    <w:rsid w:val="008213D6"/>
    <w:rsid w:val="0082178D"/>
    <w:rsid w:val="00821963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952"/>
    <w:rsid w:val="00824AF0"/>
    <w:rsid w:val="00824D2E"/>
    <w:rsid w:val="00824D9C"/>
    <w:rsid w:val="00825141"/>
    <w:rsid w:val="00825300"/>
    <w:rsid w:val="0082562B"/>
    <w:rsid w:val="008263BC"/>
    <w:rsid w:val="00826637"/>
    <w:rsid w:val="00826834"/>
    <w:rsid w:val="008268F5"/>
    <w:rsid w:val="0082708C"/>
    <w:rsid w:val="008275DE"/>
    <w:rsid w:val="008275EC"/>
    <w:rsid w:val="008277CE"/>
    <w:rsid w:val="008278A3"/>
    <w:rsid w:val="00827A9A"/>
    <w:rsid w:val="00827CD4"/>
    <w:rsid w:val="00827D0F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5CD"/>
    <w:rsid w:val="00831BB1"/>
    <w:rsid w:val="00831EBC"/>
    <w:rsid w:val="00831EC8"/>
    <w:rsid w:val="0083206D"/>
    <w:rsid w:val="008320AB"/>
    <w:rsid w:val="00832188"/>
    <w:rsid w:val="00832698"/>
    <w:rsid w:val="008327AD"/>
    <w:rsid w:val="00832A22"/>
    <w:rsid w:val="00832AE8"/>
    <w:rsid w:val="00832F30"/>
    <w:rsid w:val="008330BC"/>
    <w:rsid w:val="00833E98"/>
    <w:rsid w:val="008341AF"/>
    <w:rsid w:val="0083426E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3A5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F08"/>
    <w:rsid w:val="00841FF6"/>
    <w:rsid w:val="008424B9"/>
    <w:rsid w:val="00842675"/>
    <w:rsid w:val="00842A0D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13AA"/>
    <w:rsid w:val="008513B9"/>
    <w:rsid w:val="00851721"/>
    <w:rsid w:val="0085180D"/>
    <w:rsid w:val="00852364"/>
    <w:rsid w:val="0085262E"/>
    <w:rsid w:val="008528FB"/>
    <w:rsid w:val="0085297A"/>
    <w:rsid w:val="00852B0B"/>
    <w:rsid w:val="00852B6C"/>
    <w:rsid w:val="008531C1"/>
    <w:rsid w:val="00853F6B"/>
    <w:rsid w:val="008540A4"/>
    <w:rsid w:val="0085425B"/>
    <w:rsid w:val="0085427F"/>
    <w:rsid w:val="00854785"/>
    <w:rsid w:val="00855289"/>
    <w:rsid w:val="008553B7"/>
    <w:rsid w:val="00855784"/>
    <w:rsid w:val="00855B19"/>
    <w:rsid w:val="00855B95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47B3"/>
    <w:rsid w:val="00864DB6"/>
    <w:rsid w:val="0086521C"/>
    <w:rsid w:val="00865595"/>
    <w:rsid w:val="0086559D"/>
    <w:rsid w:val="00865E4F"/>
    <w:rsid w:val="00866374"/>
    <w:rsid w:val="008666BD"/>
    <w:rsid w:val="0086689B"/>
    <w:rsid w:val="00866C70"/>
    <w:rsid w:val="00866F93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414"/>
    <w:rsid w:val="00871806"/>
    <w:rsid w:val="00871C77"/>
    <w:rsid w:val="008720D5"/>
    <w:rsid w:val="008724BD"/>
    <w:rsid w:val="008725AA"/>
    <w:rsid w:val="00872625"/>
    <w:rsid w:val="00872E55"/>
    <w:rsid w:val="00872E90"/>
    <w:rsid w:val="0087352C"/>
    <w:rsid w:val="00873544"/>
    <w:rsid w:val="008737CE"/>
    <w:rsid w:val="00874912"/>
    <w:rsid w:val="00874F7D"/>
    <w:rsid w:val="0087526D"/>
    <w:rsid w:val="00875314"/>
    <w:rsid w:val="0087538B"/>
    <w:rsid w:val="00875454"/>
    <w:rsid w:val="008755EF"/>
    <w:rsid w:val="008757F5"/>
    <w:rsid w:val="008759D0"/>
    <w:rsid w:val="00875E2E"/>
    <w:rsid w:val="00876BF2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25"/>
    <w:rsid w:val="00885CB6"/>
    <w:rsid w:val="0088637C"/>
    <w:rsid w:val="008863AC"/>
    <w:rsid w:val="008869E1"/>
    <w:rsid w:val="00886DF0"/>
    <w:rsid w:val="00886FF8"/>
    <w:rsid w:val="008875E1"/>
    <w:rsid w:val="00887D68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3E6"/>
    <w:rsid w:val="0089556D"/>
    <w:rsid w:val="00895622"/>
    <w:rsid w:val="00895B75"/>
    <w:rsid w:val="00895E72"/>
    <w:rsid w:val="008968F8"/>
    <w:rsid w:val="008969FD"/>
    <w:rsid w:val="00896C82"/>
    <w:rsid w:val="00897196"/>
    <w:rsid w:val="008971F6"/>
    <w:rsid w:val="008973A6"/>
    <w:rsid w:val="00897B49"/>
    <w:rsid w:val="00897F27"/>
    <w:rsid w:val="008A0923"/>
    <w:rsid w:val="008A0B3D"/>
    <w:rsid w:val="008A0DBC"/>
    <w:rsid w:val="008A0DCA"/>
    <w:rsid w:val="008A0EFD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29F3"/>
    <w:rsid w:val="008A323E"/>
    <w:rsid w:val="008A352A"/>
    <w:rsid w:val="008A3574"/>
    <w:rsid w:val="008A361B"/>
    <w:rsid w:val="008A3AB5"/>
    <w:rsid w:val="008A3B24"/>
    <w:rsid w:val="008A3B79"/>
    <w:rsid w:val="008A4173"/>
    <w:rsid w:val="008A566C"/>
    <w:rsid w:val="008A5DB8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560"/>
    <w:rsid w:val="008B0B7F"/>
    <w:rsid w:val="008B1216"/>
    <w:rsid w:val="008B16B3"/>
    <w:rsid w:val="008B1C91"/>
    <w:rsid w:val="008B23EE"/>
    <w:rsid w:val="008B2F7A"/>
    <w:rsid w:val="008B3037"/>
    <w:rsid w:val="008B3270"/>
    <w:rsid w:val="008B3F11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420"/>
    <w:rsid w:val="008B6574"/>
    <w:rsid w:val="008B67AC"/>
    <w:rsid w:val="008B67DD"/>
    <w:rsid w:val="008B7121"/>
    <w:rsid w:val="008B7981"/>
    <w:rsid w:val="008C0A69"/>
    <w:rsid w:val="008C0F7A"/>
    <w:rsid w:val="008C12E6"/>
    <w:rsid w:val="008C167F"/>
    <w:rsid w:val="008C170F"/>
    <w:rsid w:val="008C1A2E"/>
    <w:rsid w:val="008C1AE2"/>
    <w:rsid w:val="008C1DC3"/>
    <w:rsid w:val="008C2001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486F"/>
    <w:rsid w:val="008C524B"/>
    <w:rsid w:val="008C5420"/>
    <w:rsid w:val="008C55ED"/>
    <w:rsid w:val="008C5BF0"/>
    <w:rsid w:val="008C5C47"/>
    <w:rsid w:val="008C60C6"/>
    <w:rsid w:val="008C619D"/>
    <w:rsid w:val="008C61B0"/>
    <w:rsid w:val="008C637F"/>
    <w:rsid w:val="008C6767"/>
    <w:rsid w:val="008C6769"/>
    <w:rsid w:val="008C6969"/>
    <w:rsid w:val="008C6FD0"/>
    <w:rsid w:val="008C785F"/>
    <w:rsid w:val="008D0270"/>
    <w:rsid w:val="008D02B9"/>
    <w:rsid w:val="008D0592"/>
    <w:rsid w:val="008D0F90"/>
    <w:rsid w:val="008D0FDF"/>
    <w:rsid w:val="008D1026"/>
    <w:rsid w:val="008D16E2"/>
    <w:rsid w:val="008D1950"/>
    <w:rsid w:val="008D1BB4"/>
    <w:rsid w:val="008D1E0A"/>
    <w:rsid w:val="008D212C"/>
    <w:rsid w:val="008D2462"/>
    <w:rsid w:val="008D26CD"/>
    <w:rsid w:val="008D284F"/>
    <w:rsid w:val="008D2C84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59C"/>
    <w:rsid w:val="008D6756"/>
    <w:rsid w:val="008D6C20"/>
    <w:rsid w:val="008D6FC7"/>
    <w:rsid w:val="008D7068"/>
    <w:rsid w:val="008D714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FE0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F4"/>
    <w:rsid w:val="008E4239"/>
    <w:rsid w:val="008E4F36"/>
    <w:rsid w:val="008E5937"/>
    <w:rsid w:val="008E593E"/>
    <w:rsid w:val="008E5949"/>
    <w:rsid w:val="008E5A38"/>
    <w:rsid w:val="008E5B20"/>
    <w:rsid w:val="008E5F86"/>
    <w:rsid w:val="008E6364"/>
    <w:rsid w:val="008E647E"/>
    <w:rsid w:val="008E6552"/>
    <w:rsid w:val="008E685B"/>
    <w:rsid w:val="008E6BFE"/>
    <w:rsid w:val="008E76D4"/>
    <w:rsid w:val="008E7832"/>
    <w:rsid w:val="008E7D92"/>
    <w:rsid w:val="008F043D"/>
    <w:rsid w:val="008F060F"/>
    <w:rsid w:val="008F0DA7"/>
    <w:rsid w:val="008F0EFA"/>
    <w:rsid w:val="008F168A"/>
    <w:rsid w:val="008F1DFA"/>
    <w:rsid w:val="008F248C"/>
    <w:rsid w:val="008F25B0"/>
    <w:rsid w:val="008F26A1"/>
    <w:rsid w:val="008F273A"/>
    <w:rsid w:val="008F2C27"/>
    <w:rsid w:val="008F3216"/>
    <w:rsid w:val="008F324F"/>
    <w:rsid w:val="008F349A"/>
    <w:rsid w:val="008F365D"/>
    <w:rsid w:val="008F36DB"/>
    <w:rsid w:val="008F39A2"/>
    <w:rsid w:val="008F3AF2"/>
    <w:rsid w:val="008F4201"/>
    <w:rsid w:val="008F4AC5"/>
    <w:rsid w:val="008F4E87"/>
    <w:rsid w:val="008F5453"/>
    <w:rsid w:val="008F5CEF"/>
    <w:rsid w:val="008F5FA0"/>
    <w:rsid w:val="008F62E5"/>
    <w:rsid w:val="008F655F"/>
    <w:rsid w:val="008F66E7"/>
    <w:rsid w:val="008F67C1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660"/>
    <w:rsid w:val="00901C4A"/>
    <w:rsid w:val="00901EA9"/>
    <w:rsid w:val="00901F0E"/>
    <w:rsid w:val="00901FCD"/>
    <w:rsid w:val="00902787"/>
    <w:rsid w:val="00902A3F"/>
    <w:rsid w:val="00902A4E"/>
    <w:rsid w:val="00902B1D"/>
    <w:rsid w:val="00902B3E"/>
    <w:rsid w:val="00902DCF"/>
    <w:rsid w:val="00902E2B"/>
    <w:rsid w:val="0090388C"/>
    <w:rsid w:val="00903A9D"/>
    <w:rsid w:val="00903D31"/>
    <w:rsid w:val="00903F5B"/>
    <w:rsid w:val="009041A8"/>
    <w:rsid w:val="0090423C"/>
    <w:rsid w:val="00904EBB"/>
    <w:rsid w:val="009053D3"/>
    <w:rsid w:val="0090594F"/>
    <w:rsid w:val="00905DE5"/>
    <w:rsid w:val="00905E56"/>
    <w:rsid w:val="00905EEA"/>
    <w:rsid w:val="0090658E"/>
    <w:rsid w:val="00906CA5"/>
    <w:rsid w:val="00906E71"/>
    <w:rsid w:val="0090708E"/>
    <w:rsid w:val="009075BD"/>
    <w:rsid w:val="00907869"/>
    <w:rsid w:val="009079F4"/>
    <w:rsid w:val="00907B1B"/>
    <w:rsid w:val="00907CAD"/>
    <w:rsid w:val="00907D60"/>
    <w:rsid w:val="00910114"/>
    <w:rsid w:val="009102CC"/>
    <w:rsid w:val="00910385"/>
    <w:rsid w:val="009104E3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7E2"/>
    <w:rsid w:val="00912A1B"/>
    <w:rsid w:val="009133AB"/>
    <w:rsid w:val="00913C18"/>
    <w:rsid w:val="00913C4D"/>
    <w:rsid w:val="00913EF9"/>
    <w:rsid w:val="009140FA"/>
    <w:rsid w:val="0091448F"/>
    <w:rsid w:val="009148E9"/>
    <w:rsid w:val="00914AFD"/>
    <w:rsid w:val="00914EF2"/>
    <w:rsid w:val="0091511E"/>
    <w:rsid w:val="00915307"/>
    <w:rsid w:val="00915408"/>
    <w:rsid w:val="00915746"/>
    <w:rsid w:val="009165C3"/>
    <w:rsid w:val="009165D7"/>
    <w:rsid w:val="00916B0F"/>
    <w:rsid w:val="00916D94"/>
    <w:rsid w:val="00916EBC"/>
    <w:rsid w:val="0091701B"/>
    <w:rsid w:val="0091722F"/>
    <w:rsid w:val="009174F2"/>
    <w:rsid w:val="009176DA"/>
    <w:rsid w:val="00917E6D"/>
    <w:rsid w:val="009203D3"/>
    <w:rsid w:val="00920688"/>
    <w:rsid w:val="00920835"/>
    <w:rsid w:val="00920CF2"/>
    <w:rsid w:val="00921449"/>
    <w:rsid w:val="0092190C"/>
    <w:rsid w:val="00921C07"/>
    <w:rsid w:val="009220D5"/>
    <w:rsid w:val="00922228"/>
    <w:rsid w:val="009222FF"/>
    <w:rsid w:val="00922686"/>
    <w:rsid w:val="00923A59"/>
    <w:rsid w:val="009244CD"/>
    <w:rsid w:val="009247EA"/>
    <w:rsid w:val="00925214"/>
    <w:rsid w:val="00925710"/>
    <w:rsid w:val="00925A1D"/>
    <w:rsid w:val="009261AC"/>
    <w:rsid w:val="009267E8"/>
    <w:rsid w:val="00926973"/>
    <w:rsid w:val="00926B5D"/>
    <w:rsid w:val="00926E03"/>
    <w:rsid w:val="00926E7F"/>
    <w:rsid w:val="00927477"/>
    <w:rsid w:val="0093003D"/>
    <w:rsid w:val="00930908"/>
    <w:rsid w:val="00930B18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42E8"/>
    <w:rsid w:val="0093439B"/>
    <w:rsid w:val="00934426"/>
    <w:rsid w:val="00934D68"/>
    <w:rsid w:val="00934FB6"/>
    <w:rsid w:val="00934FCE"/>
    <w:rsid w:val="009351F8"/>
    <w:rsid w:val="009356B5"/>
    <w:rsid w:val="00935C1C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833"/>
    <w:rsid w:val="00941142"/>
    <w:rsid w:val="0094126A"/>
    <w:rsid w:val="0094133E"/>
    <w:rsid w:val="00941ECA"/>
    <w:rsid w:val="00942281"/>
    <w:rsid w:val="009426A7"/>
    <w:rsid w:val="0094274B"/>
    <w:rsid w:val="00942832"/>
    <w:rsid w:val="00942891"/>
    <w:rsid w:val="009429CD"/>
    <w:rsid w:val="009432B2"/>
    <w:rsid w:val="00943765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3B5"/>
    <w:rsid w:val="00946C41"/>
    <w:rsid w:val="00946C47"/>
    <w:rsid w:val="00946CA3"/>
    <w:rsid w:val="00946F34"/>
    <w:rsid w:val="00946FA5"/>
    <w:rsid w:val="00947B84"/>
    <w:rsid w:val="00947D72"/>
    <w:rsid w:val="00947FD1"/>
    <w:rsid w:val="00950008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2AD"/>
    <w:rsid w:val="009526A2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99D"/>
    <w:rsid w:val="009568F0"/>
    <w:rsid w:val="00956ACA"/>
    <w:rsid w:val="00956AEC"/>
    <w:rsid w:val="00957358"/>
    <w:rsid w:val="00957722"/>
    <w:rsid w:val="0095777A"/>
    <w:rsid w:val="00960461"/>
    <w:rsid w:val="0096063F"/>
    <w:rsid w:val="00960CB0"/>
    <w:rsid w:val="009610CC"/>
    <w:rsid w:val="00961A88"/>
    <w:rsid w:val="00961BA2"/>
    <w:rsid w:val="009620A5"/>
    <w:rsid w:val="00962116"/>
    <w:rsid w:val="009626ED"/>
    <w:rsid w:val="0096271A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99"/>
    <w:rsid w:val="0096772E"/>
    <w:rsid w:val="00967920"/>
    <w:rsid w:val="00967C07"/>
    <w:rsid w:val="00970207"/>
    <w:rsid w:val="00970522"/>
    <w:rsid w:val="0097065B"/>
    <w:rsid w:val="0097090B"/>
    <w:rsid w:val="009710E9"/>
    <w:rsid w:val="0097113A"/>
    <w:rsid w:val="00971593"/>
    <w:rsid w:val="00971940"/>
    <w:rsid w:val="00971B18"/>
    <w:rsid w:val="00971BB5"/>
    <w:rsid w:val="00971C03"/>
    <w:rsid w:val="00971D7D"/>
    <w:rsid w:val="00971EC0"/>
    <w:rsid w:val="00972020"/>
    <w:rsid w:val="0097286A"/>
    <w:rsid w:val="00972C19"/>
    <w:rsid w:val="00972DAF"/>
    <w:rsid w:val="00973140"/>
    <w:rsid w:val="009732C1"/>
    <w:rsid w:val="009733DC"/>
    <w:rsid w:val="00973D93"/>
    <w:rsid w:val="009740E9"/>
    <w:rsid w:val="009743EE"/>
    <w:rsid w:val="00974598"/>
    <w:rsid w:val="00974D64"/>
    <w:rsid w:val="00974DE9"/>
    <w:rsid w:val="00974E1B"/>
    <w:rsid w:val="009753E2"/>
    <w:rsid w:val="00975B6D"/>
    <w:rsid w:val="00975B6E"/>
    <w:rsid w:val="00975CC9"/>
    <w:rsid w:val="009765B3"/>
    <w:rsid w:val="00976FF0"/>
    <w:rsid w:val="0097715E"/>
    <w:rsid w:val="0097722E"/>
    <w:rsid w:val="009773A3"/>
    <w:rsid w:val="00977832"/>
    <w:rsid w:val="009779E4"/>
    <w:rsid w:val="00977D49"/>
    <w:rsid w:val="009807C1"/>
    <w:rsid w:val="009808D6"/>
    <w:rsid w:val="00980A21"/>
    <w:rsid w:val="00980DF5"/>
    <w:rsid w:val="0098106E"/>
    <w:rsid w:val="00981304"/>
    <w:rsid w:val="009815A7"/>
    <w:rsid w:val="00981A87"/>
    <w:rsid w:val="00981A93"/>
    <w:rsid w:val="00982231"/>
    <w:rsid w:val="0098266B"/>
    <w:rsid w:val="00982C27"/>
    <w:rsid w:val="00983190"/>
    <w:rsid w:val="009838E9"/>
    <w:rsid w:val="00983F9C"/>
    <w:rsid w:val="00984252"/>
    <w:rsid w:val="00984734"/>
    <w:rsid w:val="00984A9A"/>
    <w:rsid w:val="00984D1B"/>
    <w:rsid w:val="0098576A"/>
    <w:rsid w:val="0098593A"/>
    <w:rsid w:val="0098594D"/>
    <w:rsid w:val="00985A3C"/>
    <w:rsid w:val="00985D3B"/>
    <w:rsid w:val="00985F61"/>
    <w:rsid w:val="00985FB8"/>
    <w:rsid w:val="009866A6"/>
    <w:rsid w:val="00987402"/>
    <w:rsid w:val="00987508"/>
    <w:rsid w:val="00987E2B"/>
    <w:rsid w:val="00987F12"/>
    <w:rsid w:val="00990370"/>
    <w:rsid w:val="00990BE3"/>
    <w:rsid w:val="0099141F"/>
    <w:rsid w:val="00991590"/>
    <w:rsid w:val="00991A52"/>
    <w:rsid w:val="00991BBA"/>
    <w:rsid w:val="00991D78"/>
    <w:rsid w:val="0099257E"/>
    <w:rsid w:val="00992B3B"/>
    <w:rsid w:val="00993721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B56"/>
    <w:rsid w:val="00995CCE"/>
    <w:rsid w:val="00995DA4"/>
    <w:rsid w:val="009967A5"/>
    <w:rsid w:val="00996B1C"/>
    <w:rsid w:val="00996B9C"/>
    <w:rsid w:val="00996C03"/>
    <w:rsid w:val="00996D01"/>
    <w:rsid w:val="009970BA"/>
    <w:rsid w:val="00997224"/>
    <w:rsid w:val="00997386"/>
    <w:rsid w:val="009973CB"/>
    <w:rsid w:val="00997636"/>
    <w:rsid w:val="00997781"/>
    <w:rsid w:val="009A038B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2D71"/>
    <w:rsid w:val="009A2D89"/>
    <w:rsid w:val="009A3084"/>
    <w:rsid w:val="009A31D1"/>
    <w:rsid w:val="009A3488"/>
    <w:rsid w:val="009A46C9"/>
    <w:rsid w:val="009A4719"/>
    <w:rsid w:val="009A4996"/>
    <w:rsid w:val="009A4B37"/>
    <w:rsid w:val="009A4B4B"/>
    <w:rsid w:val="009A4C1F"/>
    <w:rsid w:val="009A4C94"/>
    <w:rsid w:val="009A50B7"/>
    <w:rsid w:val="009A50E3"/>
    <w:rsid w:val="009A6101"/>
    <w:rsid w:val="009A6111"/>
    <w:rsid w:val="009A611A"/>
    <w:rsid w:val="009A62B9"/>
    <w:rsid w:val="009A6434"/>
    <w:rsid w:val="009A657A"/>
    <w:rsid w:val="009A6C06"/>
    <w:rsid w:val="009A75C9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2544"/>
    <w:rsid w:val="009B285B"/>
    <w:rsid w:val="009B2CFE"/>
    <w:rsid w:val="009B30BE"/>
    <w:rsid w:val="009B3431"/>
    <w:rsid w:val="009B3843"/>
    <w:rsid w:val="009B41A3"/>
    <w:rsid w:val="009B4B97"/>
    <w:rsid w:val="009B5407"/>
    <w:rsid w:val="009B5B23"/>
    <w:rsid w:val="009B6294"/>
    <w:rsid w:val="009B6903"/>
    <w:rsid w:val="009B6BAE"/>
    <w:rsid w:val="009B6DCF"/>
    <w:rsid w:val="009B6E8A"/>
    <w:rsid w:val="009B72D3"/>
    <w:rsid w:val="009B7A66"/>
    <w:rsid w:val="009B7D1F"/>
    <w:rsid w:val="009C016E"/>
    <w:rsid w:val="009C0AA6"/>
    <w:rsid w:val="009C0DC1"/>
    <w:rsid w:val="009C15DD"/>
    <w:rsid w:val="009C15E4"/>
    <w:rsid w:val="009C18C3"/>
    <w:rsid w:val="009C1AC9"/>
    <w:rsid w:val="009C1B45"/>
    <w:rsid w:val="009C1CFA"/>
    <w:rsid w:val="009C1D33"/>
    <w:rsid w:val="009C1F96"/>
    <w:rsid w:val="009C2035"/>
    <w:rsid w:val="009C26A5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843"/>
    <w:rsid w:val="009C5BB6"/>
    <w:rsid w:val="009C5D2B"/>
    <w:rsid w:val="009C5E79"/>
    <w:rsid w:val="009C602C"/>
    <w:rsid w:val="009C63DB"/>
    <w:rsid w:val="009C64B7"/>
    <w:rsid w:val="009C6D52"/>
    <w:rsid w:val="009C772E"/>
    <w:rsid w:val="009C78AA"/>
    <w:rsid w:val="009C7D4E"/>
    <w:rsid w:val="009D00A5"/>
    <w:rsid w:val="009D0228"/>
    <w:rsid w:val="009D0414"/>
    <w:rsid w:val="009D04E4"/>
    <w:rsid w:val="009D0614"/>
    <w:rsid w:val="009D0763"/>
    <w:rsid w:val="009D0CDD"/>
    <w:rsid w:val="009D0D0E"/>
    <w:rsid w:val="009D0D41"/>
    <w:rsid w:val="009D0EA6"/>
    <w:rsid w:val="009D14BB"/>
    <w:rsid w:val="009D1535"/>
    <w:rsid w:val="009D1CFA"/>
    <w:rsid w:val="009D1FBB"/>
    <w:rsid w:val="009D242F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D0"/>
    <w:rsid w:val="009D68FF"/>
    <w:rsid w:val="009D6C51"/>
    <w:rsid w:val="009D6FC3"/>
    <w:rsid w:val="009D6FE9"/>
    <w:rsid w:val="009D7311"/>
    <w:rsid w:val="009D7477"/>
    <w:rsid w:val="009D7763"/>
    <w:rsid w:val="009E05F2"/>
    <w:rsid w:val="009E0E46"/>
    <w:rsid w:val="009E0FF7"/>
    <w:rsid w:val="009E1689"/>
    <w:rsid w:val="009E1A0F"/>
    <w:rsid w:val="009E1C83"/>
    <w:rsid w:val="009E1FC6"/>
    <w:rsid w:val="009E2161"/>
    <w:rsid w:val="009E25A0"/>
    <w:rsid w:val="009E395D"/>
    <w:rsid w:val="009E3990"/>
    <w:rsid w:val="009E44D6"/>
    <w:rsid w:val="009E4559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0D8C"/>
    <w:rsid w:val="009F10CB"/>
    <w:rsid w:val="009F1140"/>
    <w:rsid w:val="009F1498"/>
    <w:rsid w:val="009F1694"/>
    <w:rsid w:val="009F212C"/>
    <w:rsid w:val="009F2349"/>
    <w:rsid w:val="009F2740"/>
    <w:rsid w:val="009F30BF"/>
    <w:rsid w:val="009F32FF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DF0"/>
    <w:rsid w:val="009F7E27"/>
    <w:rsid w:val="00A00329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99B"/>
    <w:rsid w:val="00A02A20"/>
    <w:rsid w:val="00A02DE8"/>
    <w:rsid w:val="00A031E0"/>
    <w:rsid w:val="00A037C1"/>
    <w:rsid w:val="00A037D3"/>
    <w:rsid w:val="00A03B41"/>
    <w:rsid w:val="00A03BEE"/>
    <w:rsid w:val="00A041F9"/>
    <w:rsid w:val="00A05490"/>
    <w:rsid w:val="00A0563A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1D1"/>
    <w:rsid w:val="00A1130C"/>
    <w:rsid w:val="00A11673"/>
    <w:rsid w:val="00A12349"/>
    <w:rsid w:val="00A12468"/>
    <w:rsid w:val="00A12939"/>
    <w:rsid w:val="00A12C0B"/>
    <w:rsid w:val="00A12EE3"/>
    <w:rsid w:val="00A134FE"/>
    <w:rsid w:val="00A13840"/>
    <w:rsid w:val="00A13977"/>
    <w:rsid w:val="00A13D0E"/>
    <w:rsid w:val="00A13E2A"/>
    <w:rsid w:val="00A13E8C"/>
    <w:rsid w:val="00A141F7"/>
    <w:rsid w:val="00A1423C"/>
    <w:rsid w:val="00A14AC9"/>
    <w:rsid w:val="00A14CD9"/>
    <w:rsid w:val="00A152CE"/>
    <w:rsid w:val="00A153C9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CF6"/>
    <w:rsid w:val="00A17FC9"/>
    <w:rsid w:val="00A200E6"/>
    <w:rsid w:val="00A207AD"/>
    <w:rsid w:val="00A20FF5"/>
    <w:rsid w:val="00A210E1"/>
    <w:rsid w:val="00A21421"/>
    <w:rsid w:val="00A216C4"/>
    <w:rsid w:val="00A218EB"/>
    <w:rsid w:val="00A21B0A"/>
    <w:rsid w:val="00A21EB9"/>
    <w:rsid w:val="00A220BD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A52"/>
    <w:rsid w:val="00A24D22"/>
    <w:rsid w:val="00A251AA"/>
    <w:rsid w:val="00A2537F"/>
    <w:rsid w:val="00A2549E"/>
    <w:rsid w:val="00A256C6"/>
    <w:rsid w:val="00A25A80"/>
    <w:rsid w:val="00A25BFC"/>
    <w:rsid w:val="00A26291"/>
    <w:rsid w:val="00A26450"/>
    <w:rsid w:val="00A265EF"/>
    <w:rsid w:val="00A26BF3"/>
    <w:rsid w:val="00A26DF8"/>
    <w:rsid w:val="00A26FEF"/>
    <w:rsid w:val="00A27478"/>
    <w:rsid w:val="00A27540"/>
    <w:rsid w:val="00A276AC"/>
    <w:rsid w:val="00A27853"/>
    <w:rsid w:val="00A2788F"/>
    <w:rsid w:val="00A278EA"/>
    <w:rsid w:val="00A2794C"/>
    <w:rsid w:val="00A2794F"/>
    <w:rsid w:val="00A2795C"/>
    <w:rsid w:val="00A27A13"/>
    <w:rsid w:val="00A27ACD"/>
    <w:rsid w:val="00A27B8D"/>
    <w:rsid w:val="00A27BDF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E1E"/>
    <w:rsid w:val="00A35F76"/>
    <w:rsid w:val="00A36263"/>
    <w:rsid w:val="00A36DC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41"/>
    <w:rsid w:val="00A453E3"/>
    <w:rsid w:val="00A4597C"/>
    <w:rsid w:val="00A46944"/>
    <w:rsid w:val="00A47280"/>
    <w:rsid w:val="00A477B2"/>
    <w:rsid w:val="00A477D4"/>
    <w:rsid w:val="00A478FB"/>
    <w:rsid w:val="00A479A7"/>
    <w:rsid w:val="00A47E83"/>
    <w:rsid w:val="00A47E8D"/>
    <w:rsid w:val="00A47EAC"/>
    <w:rsid w:val="00A47F65"/>
    <w:rsid w:val="00A502AC"/>
    <w:rsid w:val="00A50C3F"/>
    <w:rsid w:val="00A50DB4"/>
    <w:rsid w:val="00A51848"/>
    <w:rsid w:val="00A51AF4"/>
    <w:rsid w:val="00A51B89"/>
    <w:rsid w:val="00A5245F"/>
    <w:rsid w:val="00A52AF6"/>
    <w:rsid w:val="00A52C19"/>
    <w:rsid w:val="00A52EE6"/>
    <w:rsid w:val="00A53095"/>
    <w:rsid w:val="00A530E1"/>
    <w:rsid w:val="00A5366B"/>
    <w:rsid w:val="00A53866"/>
    <w:rsid w:val="00A53EF3"/>
    <w:rsid w:val="00A54670"/>
    <w:rsid w:val="00A54859"/>
    <w:rsid w:val="00A54B8A"/>
    <w:rsid w:val="00A54B97"/>
    <w:rsid w:val="00A54C77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28E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A31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72E5"/>
    <w:rsid w:val="00A6734C"/>
    <w:rsid w:val="00A6780B"/>
    <w:rsid w:val="00A67B4D"/>
    <w:rsid w:val="00A67E52"/>
    <w:rsid w:val="00A7094F"/>
    <w:rsid w:val="00A717C9"/>
    <w:rsid w:val="00A719C2"/>
    <w:rsid w:val="00A71B6B"/>
    <w:rsid w:val="00A7207C"/>
    <w:rsid w:val="00A72702"/>
    <w:rsid w:val="00A72908"/>
    <w:rsid w:val="00A72B10"/>
    <w:rsid w:val="00A72C7A"/>
    <w:rsid w:val="00A72CBD"/>
    <w:rsid w:val="00A72EDC"/>
    <w:rsid w:val="00A73427"/>
    <w:rsid w:val="00A734DD"/>
    <w:rsid w:val="00A738C8"/>
    <w:rsid w:val="00A73ED4"/>
    <w:rsid w:val="00A74105"/>
    <w:rsid w:val="00A74126"/>
    <w:rsid w:val="00A745E5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983"/>
    <w:rsid w:val="00A76B69"/>
    <w:rsid w:val="00A76C56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0AF"/>
    <w:rsid w:val="00A8422D"/>
    <w:rsid w:val="00A845D2"/>
    <w:rsid w:val="00A8479A"/>
    <w:rsid w:val="00A84824"/>
    <w:rsid w:val="00A849F7"/>
    <w:rsid w:val="00A84B4F"/>
    <w:rsid w:val="00A85624"/>
    <w:rsid w:val="00A856DC"/>
    <w:rsid w:val="00A85E3C"/>
    <w:rsid w:val="00A85F43"/>
    <w:rsid w:val="00A868C7"/>
    <w:rsid w:val="00A86FB4"/>
    <w:rsid w:val="00A87556"/>
    <w:rsid w:val="00A875CB"/>
    <w:rsid w:val="00A87641"/>
    <w:rsid w:val="00A87AAB"/>
    <w:rsid w:val="00A87C49"/>
    <w:rsid w:val="00A87D79"/>
    <w:rsid w:val="00A903AA"/>
    <w:rsid w:val="00A906B2"/>
    <w:rsid w:val="00A9073E"/>
    <w:rsid w:val="00A90A07"/>
    <w:rsid w:val="00A90A5B"/>
    <w:rsid w:val="00A90A68"/>
    <w:rsid w:val="00A90B01"/>
    <w:rsid w:val="00A90D01"/>
    <w:rsid w:val="00A90FA0"/>
    <w:rsid w:val="00A91020"/>
    <w:rsid w:val="00A91AE5"/>
    <w:rsid w:val="00A920E7"/>
    <w:rsid w:val="00A92CD0"/>
    <w:rsid w:val="00A931F6"/>
    <w:rsid w:val="00A93504"/>
    <w:rsid w:val="00A939FA"/>
    <w:rsid w:val="00A93A04"/>
    <w:rsid w:val="00A9411E"/>
    <w:rsid w:val="00A948C5"/>
    <w:rsid w:val="00A94BFF"/>
    <w:rsid w:val="00A94CDB"/>
    <w:rsid w:val="00A94E2B"/>
    <w:rsid w:val="00A957DC"/>
    <w:rsid w:val="00A95C1E"/>
    <w:rsid w:val="00A95F75"/>
    <w:rsid w:val="00A95FC5"/>
    <w:rsid w:val="00A96860"/>
    <w:rsid w:val="00A96B54"/>
    <w:rsid w:val="00A96B7B"/>
    <w:rsid w:val="00A97B6D"/>
    <w:rsid w:val="00A97E4B"/>
    <w:rsid w:val="00A97F48"/>
    <w:rsid w:val="00A97F7B"/>
    <w:rsid w:val="00A97FD0"/>
    <w:rsid w:val="00AA09D7"/>
    <w:rsid w:val="00AA0A7F"/>
    <w:rsid w:val="00AA0D5E"/>
    <w:rsid w:val="00AA0E3A"/>
    <w:rsid w:val="00AA11C5"/>
    <w:rsid w:val="00AA164B"/>
    <w:rsid w:val="00AA17BB"/>
    <w:rsid w:val="00AA1A99"/>
    <w:rsid w:val="00AA1C4C"/>
    <w:rsid w:val="00AA1FAC"/>
    <w:rsid w:val="00AA23A9"/>
    <w:rsid w:val="00AA271B"/>
    <w:rsid w:val="00AA2837"/>
    <w:rsid w:val="00AA2B6C"/>
    <w:rsid w:val="00AA33BD"/>
    <w:rsid w:val="00AA37B8"/>
    <w:rsid w:val="00AA3AD3"/>
    <w:rsid w:val="00AA410C"/>
    <w:rsid w:val="00AA447D"/>
    <w:rsid w:val="00AA4853"/>
    <w:rsid w:val="00AA4B2F"/>
    <w:rsid w:val="00AA4CD0"/>
    <w:rsid w:val="00AA4EB2"/>
    <w:rsid w:val="00AA5723"/>
    <w:rsid w:val="00AA57AC"/>
    <w:rsid w:val="00AA59C7"/>
    <w:rsid w:val="00AA5BE1"/>
    <w:rsid w:val="00AA5ECE"/>
    <w:rsid w:val="00AA600D"/>
    <w:rsid w:val="00AA615D"/>
    <w:rsid w:val="00AA66C2"/>
    <w:rsid w:val="00AA6EC8"/>
    <w:rsid w:val="00AA6EE0"/>
    <w:rsid w:val="00AA6FFA"/>
    <w:rsid w:val="00AA746A"/>
    <w:rsid w:val="00AA7659"/>
    <w:rsid w:val="00AA7C35"/>
    <w:rsid w:val="00AA7FF7"/>
    <w:rsid w:val="00AB03AA"/>
    <w:rsid w:val="00AB0558"/>
    <w:rsid w:val="00AB08AB"/>
    <w:rsid w:val="00AB0935"/>
    <w:rsid w:val="00AB0F7C"/>
    <w:rsid w:val="00AB10F8"/>
    <w:rsid w:val="00AB2440"/>
    <w:rsid w:val="00AB269F"/>
    <w:rsid w:val="00AB3092"/>
    <w:rsid w:val="00AB3680"/>
    <w:rsid w:val="00AB39F2"/>
    <w:rsid w:val="00AB3F1B"/>
    <w:rsid w:val="00AB3FA2"/>
    <w:rsid w:val="00AB4920"/>
    <w:rsid w:val="00AB4B53"/>
    <w:rsid w:val="00AB505E"/>
    <w:rsid w:val="00AB5087"/>
    <w:rsid w:val="00AB51B1"/>
    <w:rsid w:val="00AB535D"/>
    <w:rsid w:val="00AB59FB"/>
    <w:rsid w:val="00AB5BC9"/>
    <w:rsid w:val="00AB5C5B"/>
    <w:rsid w:val="00AB5EB5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A94"/>
    <w:rsid w:val="00AC279D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6A0"/>
    <w:rsid w:val="00AD10B9"/>
    <w:rsid w:val="00AD1A1A"/>
    <w:rsid w:val="00AD1B96"/>
    <w:rsid w:val="00AD20A0"/>
    <w:rsid w:val="00AD22B0"/>
    <w:rsid w:val="00AD2635"/>
    <w:rsid w:val="00AD28FF"/>
    <w:rsid w:val="00AD2919"/>
    <w:rsid w:val="00AD2B1D"/>
    <w:rsid w:val="00AD3016"/>
    <w:rsid w:val="00AD303F"/>
    <w:rsid w:val="00AD31BC"/>
    <w:rsid w:val="00AD3AE6"/>
    <w:rsid w:val="00AD4313"/>
    <w:rsid w:val="00AD44DF"/>
    <w:rsid w:val="00AD47DC"/>
    <w:rsid w:val="00AD484A"/>
    <w:rsid w:val="00AD4D5D"/>
    <w:rsid w:val="00AD4FA5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E0B8C"/>
    <w:rsid w:val="00AE0DE1"/>
    <w:rsid w:val="00AE0F0C"/>
    <w:rsid w:val="00AE11C2"/>
    <w:rsid w:val="00AE13D4"/>
    <w:rsid w:val="00AE1831"/>
    <w:rsid w:val="00AE1A3F"/>
    <w:rsid w:val="00AE1C11"/>
    <w:rsid w:val="00AE1C67"/>
    <w:rsid w:val="00AE1CA1"/>
    <w:rsid w:val="00AE1E37"/>
    <w:rsid w:val="00AE2C26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64E"/>
    <w:rsid w:val="00AE57B7"/>
    <w:rsid w:val="00AE59F4"/>
    <w:rsid w:val="00AE5A65"/>
    <w:rsid w:val="00AE5F5E"/>
    <w:rsid w:val="00AE6699"/>
    <w:rsid w:val="00AE67AB"/>
    <w:rsid w:val="00AE68C4"/>
    <w:rsid w:val="00AE6B62"/>
    <w:rsid w:val="00AE6C30"/>
    <w:rsid w:val="00AE76FA"/>
    <w:rsid w:val="00AE77E3"/>
    <w:rsid w:val="00AE7A9D"/>
    <w:rsid w:val="00AE7EFD"/>
    <w:rsid w:val="00AF049B"/>
    <w:rsid w:val="00AF051B"/>
    <w:rsid w:val="00AF0A63"/>
    <w:rsid w:val="00AF0C95"/>
    <w:rsid w:val="00AF170E"/>
    <w:rsid w:val="00AF1B4C"/>
    <w:rsid w:val="00AF1C6D"/>
    <w:rsid w:val="00AF225C"/>
    <w:rsid w:val="00AF2718"/>
    <w:rsid w:val="00AF273B"/>
    <w:rsid w:val="00AF370A"/>
    <w:rsid w:val="00AF3861"/>
    <w:rsid w:val="00AF39CF"/>
    <w:rsid w:val="00AF3C2C"/>
    <w:rsid w:val="00AF444E"/>
    <w:rsid w:val="00AF447F"/>
    <w:rsid w:val="00AF46DD"/>
    <w:rsid w:val="00AF4743"/>
    <w:rsid w:val="00AF48C2"/>
    <w:rsid w:val="00AF4B53"/>
    <w:rsid w:val="00AF53DA"/>
    <w:rsid w:val="00AF55CC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6E4E"/>
    <w:rsid w:val="00AF6FE1"/>
    <w:rsid w:val="00AF76F3"/>
    <w:rsid w:val="00AF777A"/>
    <w:rsid w:val="00AF778E"/>
    <w:rsid w:val="00AF7B2C"/>
    <w:rsid w:val="00AF7CC0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73B"/>
    <w:rsid w:val="00B03742"/>
    <w:rsid w:val="00B03AF2"/>
    <w:rsid w:val="00B03CB5"/>
    <w:rsid w:val="00B04900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897"/>
    <w:rsid w:val="00B068CC"/>
    <w:rsid w:val="00B06E5B"/>
    <w:rsid w:val="00B07299"/>
    <w:rsid w:val="00B0754E"/>
    <w:rsid w:val="00B07565"/>
    <w:rsid w:val="00B07C57"/>
    <w:rsid w:val="00B108A5"/>
    <w:rsid w:val="00B113FF"/>
    <w:rsid w:val="00B115EC"/>
    <w:rsid w:val="00B11921"/>
    <w:rsid w:val="00B12099"/>
    <w:rsid w:val="00B12311"/>
    <w:rsid w:val="00B12BC1"/>
    <w:rsid w:val="00B131E2"/>
    <w:rsid w:val="00B1325C"/>
    <w:rsid w:val="00B13466"/>
    <w:rsid w:val="00B13CAD"/>
    <w:rsid w:val="00B13E87"/>
    <w:rsid w:val="00B14057"/>
    <w:rsid w:val="00B14B59"/>
    <w:rsid w:val="00B14CB7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20653"/>
    <w:rsid w:val="00B2087E"/>
    <w:rsid w:val="00B20BAD"/>
    <w:rsid w:val="00B20F0B"/>
    <w:rsid w:val="00B212F6"/>
    <w:rsid w:val="00B2137C"/>
    <w:rsid w:val="00B216F0"/>
    <w:rsid w:val="00B217A2"/>
    <w:rsid w:val="00B21ED3"/>
    <w:rsid w:val="00B222CB"/>
    <w:rsid w:val="00B22911"/>
    <w:rsid w:val="00B22A9E"/>
    <w:rsid w:val="00B22E90"/>
    <w:rsid w:val="00B2379B"/>
    <w:rsid w:val="00B23812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7168"/>
    <w:rsid w:val="00B274CE"/>
    <w:rsid w:val="00B279DD"/>
    <w:rsid w:val="00B27B72"/>
    <w:rsid w:val="00B27F2B"/>
    <w:rsid w:val="00B3034E"/>
    <w:rsid w:val="00B30843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4247"/>
    <w:rsid w:val="00B34E21"/>
    <w:rsid w:val="00B357A8"/>
    <w:rsid w:val="00B35C35"/>
    <w:rsid w:val="00B36106"/>
    <w:rsid w:val="00B369E3"/>
    <w:rsid w:val="00B37023"/>
    <w:rsid w:val="00B3781C"/>
    <w:rsid w:val="00B37CD2"/>
    <w:rsid w:val="00B37E07"/>
    <w:rsid w:val="00B37FCA"/>
    <w:rsid w:val="00B4023D"/>
    <w:rsid w:val="00B40479"/>
    <w:rsid w:val="00B40AE4"/>
    <w:rsid w:val="00B40EF6"/>
    <w:rsid w:val="00B410BD"/>
    <w:rsid w:val="00B41482"/>
    <w:rsid w:val="00B41EE2"/>
    <w:rsid w:val="00B421AE"/>
    <w:rsid w:val="00B421DD"/>
    <w:rsid w:val="00B421DE"/>
    <w:rsid w:val="00B428CE"/>
    <w:rsid w:val="00B43069"/>
    <w:rsid w:val="00B433EC"/>
    <w:rsid w:val="00B43998"/>
    <w:rsid w:val="00B43A08"/>
    <w:rsid w:val="00B43CD5"/>
    <w:rsid w:val="00B44067"/>
    <w:rsid w:val="00B4536A"/>
    <w:rsid w:val="00B4576D"/>
    <w:rsid w:val="00B4599F"/>
    <w:rsid w:val="00B459B3"/>
    <w:rsid w:val="00B459EB"/>
    <w:rsid w:val="00B468A2"/>
    <w:rsid w:val="00B46A2A"/>
    <w:rsid w:val="00B46BE5"/>
    <w:rsid w:val="00B46D68"/>
    <w:rsid w:val="00B46E11"/>
    <w:rsid w:val="00B46F88"/>
    <w:rsid w:val="00B46FDC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95C"/>
    <w:rsid w:val="00B51A39"/>
    <w:rsid w:val="00B51D23"/>
    <w:rsid w:val="00B51D51"/>
    <w:rsid w:val="00B52426"/>
    <w:rsid w:val="00B52564"/>
    <w:rsid w:val="00B52FEB"/>
    <w:rsid w:val="00B533AE"/>
    <w:rsid w:val="00B53749"/>
    <w:rsid w:val="00B54190"/>
    <w:rsid w:val="00B54433"/>
    <w:rsid w:val="00B54749"/>
    <w:rsid w:val="00B54781"/>
    <w:rsid w:val="00B549F4"/>
    <w:rsid w:val="00B54C83"/>
    <w:rsid w:val="00B552D4"/>
    <w:rsid w:val="00B55863"/>
    <w:rsid w:val="00B558DD"/>
    <w:rsid w:val="00B558FF"/>
    <w:rsid w:val="00B55EC8"/>
    <w:rsid w:val="00B55EDF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1F8C"/>
    <w:rsid w:val="00B62440"/>
    <w:rsid w:val="00B6266E"/>
    <w:rsid w:val="00B62BEC"/>
    <w:rsid w:val="00B6326B"/>
    <w:rsid w:val="00B63A7A"/>
    <w:rsid w:val="00B63AA5"/>
    <w:rsid w:val="00B63D69"/>
    <w:rsid w:val="00B63FCB"/>
    <w:rsid w:val="00B647A4"/>
    <w:rsid w:val="00B64C83"/>
    <w:rsid w:val="00B65142"/>
    <w:rsid w:val="00B65674"/>
    <w:rsid w:val="00B6584E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9F2"/>
    <w:rsid w:val="00B67D48"/>
    <w:rsid w:val="00B7009C"/>
    <w:rsid w:val="00B7018F"/>
    <w:rsid w:val="00B70443"/>
    <w:rsid w:val="00B7066D"/>
    <w:rsid w:val="00B70B29"/>
    <w:rsid w:val="00B70D53"/>
    <w:rsid w:val="00B70DBF"/>
    <w:rsid w:val="00B70E4E"/>
    <w:rsid w:val="00B7109B"/>
    <w:rsid w:val="00B71972"/>
    <w:rsid w:val="00B71B80"/>
    <w:rsid w:val="00B7209F"/>
    <w:rsid w:val="00B722DC"/>
    <w:rsid w:val="00B72707"/>
    <w:rsid w:val="00B728E4"/>
    <w:rsid w:val="00B72AF4"/>
    <w:rsid w:val="00B72B27"/>
    <w:rsid w:val="00B72B73"/>
    <w:rsid w:val="00B73372"/>
    <w:rsid w:val="00B734A6"/>
    <w:rsid w:val="00B73C0A"/>
    <w:rsid w:val="00B73F0D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40A"/>
    <w:rsid w:val="00B804A8"/>
    <w:rsid w:val="00B80C4E"/>
    <w:rsid w:val="00B8131A"/>
    <w:rsid w:val="00B8154C"/>
    <w:rsid w:val="00B81577"/>
    <w:rsid w:val="00B81722"/>
    <w:rsid w:val="00B81B1A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D43"/>
    <w:rsid w:val="00B90D75"/>
    <w:rsid w:val="00B90D76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7BB"/>
    <w:rsid w:val="00B93918"/>
    <w:rsid w:val="00B93A6C"/>
    <w:rsid w:val="00B93CC3"/>
    <w:rsid w:val="00B940E1"/>
    <w:rsid w:val="00B94779"/>
    <w:rsid w:val="00B949AB"/>
    <w:rsid w:val="00B95308"/>
    <w:rsid w:val="00B95405"/>
    <w:rsid w:val="00B958C6"/>
    <w:rsid w:val="00B967C7"/>
    <w:rsid w:val="00B96A3B"/>
    <w:rsid w:val="00B96ABD"/>
    <w:rsid w:val="00B96BDC"/>
    <w:rsid w:val="00B96ED4"/>
    <w:rsid w:val="00B971FF"/>
    <w:rsid w:val="00B97527"/>
    <w:rsid w:val="00B97971"/>
    <w:rsid w:val="00B97EC7"/>
    <w:rsid w:val="00B97FC0"/>
    <w:rsid w:val="00BA00CD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44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48"/>
    <w:rsid w:val="00BA3DFE"/>
    <w:rsid w:val="00BA465F"/>
    <w:rsid w:val="00BA4E8F"/>
    <w:rsid w:val="00BA4EA5"/>
    <w:rsid w:val="00BA5241"/>
    <w:rsid w:val="00BA5892"/>
    <w:rsid w:val="00BA61D2"/>
    <w:rsid w:val="00BA6335"/>
    <w:rsid w:val="00BA6C26"/>
    <w:rsid w:val="00BA7504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82B"/>
    <w:rsid w:val="00BB1AEF"/>
    <w:rsid w:val="00BB1E03"/>
    <w:rsid w:val="00BB2387"/>
    <w:rsid w:val="00BB2E25"/>
    <w:rsid w:val="00BB32BA"/>
    <w:rsid w:val="00BB3920"/>
    <w:rsid w:val="00BB3CEE"/>
    <w:rsid w:val="00BB43AA"/>
    <w:rsid w:val="00BB4C3D"/>
    <w:rsid w:val="00BB4F18"/>
    <w:rsid w:val="00BB50B4"/>
    <w:rsid w:val="00BB5370"/>
    <w:rsid w:val="00BB55E4"/>
    <w:rsid w:val="00BB595C"/>
    <w:rsid w:val="00BB5E62"/>
    <w:rsid w:val="00BB6222"/>
    <w:rsid w:val="00BB63B4"/>
    <w:rsid w:val="00BB63C1"/>
    <w:rsid w:val="00BB6627"/>
    <w:rsid w:val="00BB6725"/>
    <w:rsid w:val="00BB6862"/>
    <w:rsid w:val="00BB6A95"/>
    <w:rsid w:val="00BB6B1D"/>
    <w:rsid w:val="00BB707C"/>
    <w:rsid w:val="00BB7480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663"/>
    <w:rsid w:val="00BC1767"/>
    <w:rsid w:val="00BC1875"/>
    <w:rsid w:val="00BC1898"/>
    <w:rsid w:val="00BC198F"/>
    <w:rsid w:val="00BC2312"/>
    <w:rsid w:val="00BC2327"/>
    <w:rsid w:val="00BC33CF"/>
    <w:rsid w:val="00BC3449"/>
    <w:rsid w:val="00BC3667"/>
    <w:rsid w:val="00BC3AE1"/>
    <w:rsid w:val="00BC3D44"/>
    <w:rsid w:val="00BC4B65"/>
    <w:rsid w:val="00BC4DE7"/>
    <w:rsid w:val="00BC55D0"/>
    <w:rsid w:val="00BC6031"/>
    <w:rsid w:val="00BC677E"/>
    <w:rsid w:val="00BC6E01"/>
    <w:rsid w:val="00BC6FB3"/>
    <w:rsid w:val="00BC6FB9"/>
    <w:rsid w:val="00BC72F1"/>
    <w:rsid w:val="00BC7564"/>
    <w:rsid w:val="00BC7703"/>
    <w:rsid w:val="00BC788E"/>
    <w:rsid w:val="00BC79DE"/>
    <w:rsid w:val="00BC7E7A"/>
    <w:rsid w:val="00BD08A9"/>
    <w:rsid w:val="00BD0DE9"/>
    <w:rsid w:val="00BD0EF2"/>
    <w:rsid w:val="00BD18BD"/>
    <w:rsid w:val="00BD1D76"/>
    <w:rsid w:val="00BD2000"/>
    <w:rsid w:val="00BD20AB"/>
    <w:rsid w:val="00BD2C83"/>
    <w:rsid w:val="00BD3081"/>
    <w:rsid w:val="00BD31BC"/>
    <w:rsid w:val="00BD34CE"/>
    <w:rsid w:val="00BD395F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A6"/>
    <w:rsid w:val="00BD6867"/>
    <w:rsid w:val="00BD68B0"/>
    <w:rsid w:val="00BD6BDE"/>
    <w:rsid w:val="00BD742B"/>
    <w:rsid w:val="00BD7FB2"/>
    <w:rsid w:val="00BE01D5"/>
    <w:rsid w:val="00BE0D2C"/>
    <w:rsid w:val="00BE0E4E"/>
    <w:rsid w:val="00BE10FC"/>
    <w:rsid w:val="00BE1162"/>
    <w:rsid w:val="00BE145B"/>
    <w:rsid w:val="00BE2715"/>
    <w:rsid w:val="00BE2BBA"/>
    <w:rsid w:val="00BE31F0"/>
    <w:rsid w:val="00BE4059"/>
    <w:rsid w:val="00BE418A"/>
    <w:rsid w:val="00BE43D1"/>
    <w:rsid w:val="00BE4BB1"/>
    <w:rsid w:val="00BE4E7A"/>
    <w:rsid w:val="00BE4EE4"/>
    <w:rsid w:val="00BE5C8D"/>
    <w:rsid w:val="00BE5D74"/>
    <w:rsid w:val="00BE6411"/>
    <w:rsid w:val="00BE7154"/>
    <w:rsid w:val="00BE7314"/>
    <w:rsid w:val="00BE733D"/>
    <w:rsid w:val="00BE7414"/>
    <w:rsid w:val="00BE74DE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837"/>
    <w:rsid w:val="00BF29C5"/>
    <w:rsid w:val="00BF2AED"/>
    <w:rsid w:val="00BF2AEE"/>
    <w:rsid w:val="00BF2B90"/>
    <w:rsid w:val="00BF2C22"/>
    <w:rsid w:val="00BF3096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149"/>
    <w:rsid w:val="00C004FB"/>
    <w:rsid w:val="00C0094F"/>
    <w:rsid w:val="00C00A92"/>
    <w:rsid w:val="00C00AFB"/>
    <w:rsid w:val="00C00CFC"/>
    <w:rsid w:val="00C012FC"/>
    <w:rsid w:val="00C01974"/>
    <w:rsid w:val="00C021E5"/>
    <w:rsid w:val="00C023D6"/>
    <w:rsid w:val="00C02565"/>
    <w:rsid w:val="00C026D2"/>
    <w:rsid w:val="00C02A97"/>
    <w:rsid w:val="00C02BA7"/>
    <w:rsid w:val="00C0365D"/>
    <w:rsid w:val="00C03E2F"/>
    <w:rsid w:val="00C0433B"/>
    <w:rsid w:val="00C04350"/>
    <w:rsid w:val="00C05320"/>
    <w:rsid w:val="00C05396"/>
    <w:rsid w:val="00C05550"/>
    <w:rsid w:val="00C05FAB"/>
    <w:rsid w:val="00C0675A"/>
    <w:rsid w:val="00C06C57"/>
    <w:rsid w:val="00C07702"/>
    <w:rsid w:val="00C07764"/>
    <w:rsid w:val="00C078C6"/>
    <w:rsid w:val="00C07B9D"/>
    <w:rsid w:val="00C07E5C"/>
    <w:rsid w:val="00C100B4"/>
    <w:rsid w:val="00C10289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554"/>
    <w:rsid w:val="00C11605"/>
    <w:rsid w:val="00C1173B"/>
    <w:rsid w:val="00C11A51"/>
    <w:rsid w:val="00C11B67"/>
    <w:rsid w:val="00C11B72"/>
    <w:rsid w:val="00C11FE4"/>
    <w:rsid w:val="00C12227"/>
    <w:rsid w:val="00C1245B"/>
    <w:rsid w:val="00C12602"/>
    <w:rsid w:val="00C127F7"/>
    <w:rsid w:val="00C12B4B"/>
    <w:rsid w:val="00C12C56"/>
    <w:rsid w:val="00C12DFF"/>
    <w:rsid w:val="00C12EBB"/>
    <w:rsid w:val="00C1303B"/>
    <w:rsid w:val="00C13240"/>
    <w:rsid w:val="00C137B2"/>
    <w:rsid w:val="00C137B4"/>
    <w:rsid w:val="00C13D02"/>
    <w:rsid w:val="00C14035"/>
    <w:rsid w:val="00C14418"/>
    <w:rsid w:val="00C1450B"/>
    <w:rsid w:val="00C14BAF"/>
    <w:rsid w:val="00C14DDA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20255"/>
    <w:rsid w:val="00C202DD"/>
    <w:rsid w:val="00C208DA"/>
    <w:rsid w:val="00C209B3"/>
    <w:rsid w:val="00C20C36"/>
    <w:rsid w:val="00C20D30"/>
    <w:rsid w:val="00C20F4E"/>
    <w:rsid w:val="00C210C9"/>
    <w:rsid w:val="00C2113C"/>
    <w:rsid w:val="00C2117F"/>
    <w:rsid w:val="00C21229"/>
    <w:rsid w:val="00C21340"/>
    <w:rsid w:val="00C21985"/>
    <w:rsid w:val="00C21AD4"/>
    <w:rsid w:val="00C21FA6"/>
    <w:rsid w:val="00C22058"/>
    <w:rsid w:val="00C2237F"/>
    <w:rsid w:val="00C224EE"/>
    <w:rsid w:val="00C22AC5"/>
    <w:rsid w:val="00C22E63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64BD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64B"/>
    <w:rsid w:val="00C31D4C"/>
    <w:rsid w:val="00C31E5B"/>
    <w:rsid w:val="00C31ED3"/>
    <w:rsid w:val="00C32A48"/>
    <w:rsid w:val="00C32D4E"/>
    <w:rsid w:val="00C3369D"/>
    <w:rsid w:val="00C33C77"/>
    <w:rsid w:val="00C33F2F"/>
    <w:rsid w:val="00C3454A"/>
    <w:rsid w:val="00C34AFC"/>
    <w:rsid w:val="00C34E9F"/>
    <w:rsid w:val="00C35060"/>
    <w:rsid w:val="00C350D6"/>
    <w:rsid w:val="00C35386"/>
    <w:rsid w:val="00C354C8"/>
    <w:rsid w:val="00C359D1"/>
    <w:rsid w:val="00C35AE2"/>
    <w:rsid w:val="00C361F6"/>
    <w:rsid w:val="00C36703"/>
    <w:rsid w:val="00C36B4C"/>
    <w:rsid w:val="00C37692"/>
    <w:rsid w:val="00C378FE"/>
    <w:rsid w:val="00C37BB2"/>
    <w:rsid w:val="00C37C16"/>
    <w:rsid w:val="00C37E5C"/>
    <w:rsid w:val="00C408CE"/>
    <w:rsid w:val="00C40908"/>
    <w:rsid w:val="00C40920"/>
    <w:rsid w:val="00C40960"/>
    <w:rsid w:val="00C40F5F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E4"/>
    <w:rsid w:val="00C43B8E"/>
    <w:rsid w:val="00C43E93"/>
    <w:rsid w:val="00C443C0"/>
    <w:rsid w:val="00C445E4"/>
    <w:rsid w:val="00C445F8"/>
    <w:rsid w:val="00C4464E"/>
    <w:rsid w:val="00C44B41"/>
    <w:rsid w:val="00C45386"/>
    <w:rsid w:val="00C453D0"/>
    <w:rsid w:val="00C45576"/>
    <w:rsid w:val="00C457E4"/>
    <w:rsid w:val="00C45BE7"/>
    <w:rsid w:val="00C45ED1"/>
    <w:rsid w:val="00C4624A"/>
    <w:rsid w:val="00C4624F"/>
    <w:rsid w:val="00C466E4"/>
    <w:rsid w:val="00C466EC"/>
    <w:rsid w:val="00C467D4"/>
    <w:rsid w:val="00C476D9"/>
    <w:rsid w:val="00C500D2"/>
    <w:rsid w:val="00C5037B"/>
    <w:rsid w:val="00C5037D"/>
    <w:rsid w:val="00C506D7"/>
    <w:rsid w:val="00C50B69"/>
    <w:rsid w:val="00C50CCE"/>
    <w:rsid w:val="00C51739"/>
    <w:rsid w:val="00C51842"/>
    <w:rsid w:val="00C51CA8"/>
    <w:rsid w:val="00C51CF4"/>
    <w:rsid w:val="00C5210E"/>
    <w:rsid w:val="00C5214F"/>
    <w:rsid w:val="00C5227B"/>
    <w:rsid w:val="00C53030"/>
    <w:rsid w:val="00C531EF"/>
    <w:rsid w:val="00C53273"/>
    <w:rsid w:val="00C53765"/>
    <w:rsid w:val="00C53B82"/>
    <w:rsid w:val="00C53B89"/>
    <w:rsid w:val="00C53F36"/>
    <w:rsid w:val="00C541BD"/>
    <w:rsid w:val="00C5455B"/>
    <w:rsid w:val="00C54621"/>
    <w:rsid w:val="00C5477B"/>
    <w:rsid w:val="00C56ACC"/>
    <w:rsid w:val="00C56F89"/>
    <w:rsid w:val="00C57137"/>
    <w:rsid w:val="00C57331"/>
    <w:rsid w:val="00C57987"/>
    <w:rsid w:val="00C579BD"/>
    <w:rsid w:val="00C57A4D"/>
    <w:rsid w:val="00C603B0"/>
    <w:rsid w:val="00C607BC"/>
    <w:rsid w:val="00C613EB"/>
    <w:rsid w:val="00C61B47"/>
    <w:rsid w:val="00C622E6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8B6"/>
    <w:rsid w:val="00C67A6B"/>
    <w:rsid w:val="00C67A71"/>
    <w:rsid w:val="00C67C9D"/>
    <w:rsid w:val="00C67ED1"/>
    <w:rsid w:val="00C70240"/>
    <w:rsid w:val="00C70699"/>
    <w:rsid w:val="00C7086C"/>
    <w:rsid w:val="00C71052"/>
    <w:rsid w:val="00C71535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4953"/>
    <w:rsid w:val="00C75540"/>
    <w:rsid w:val="00C75A23"/>
    <w:rsid w:val="00C761DD"/>
    <w:rsid w:val="00C76206"/>
    <w:rsid w:val="00C76251"/>
    <w:rsid w:val="00C762E9"/>
    <w:rsid w:val="00C764C6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5FE"/>
    <w:rsid w:val="00C80725"/>
    <w:rsid w:val="00C80879"/>
    <w:rsid w:val="00C80D25"/>
    <w:rsid w:val="00C8137B"/>
    <w:rsid w:val="00C81446"/>
    <w:rsid w:val="00C81489"/>
    <w:rsid w:val="00C815A9"/>
    <w:rsid w:val="00C8162A"/>
    <w:rsid w:val="00C81926"/>
    <w:rsid w:val="00C821DD"/>
    <w:rsid w:val="00C82898"/>
    <w:rsid w:val="00C82EF3"/>
    <w:rsid w:val="00C82F78"/>
    <w:rsid w:val="00C83055"/>
    <w:rsid w:val="00C830F0"/>
    <w:rsid w:val="00C831E7"/>
    <w:rsid w:val="00C8345A"/>
    <w:rsid w:val="00C834E6"/>
    <w:rsid w:val="00C836E3"/>
    <w:rsid w:val="00C84605"/>
    <w:rsid w:val="00C8471E"/>
    <w:rsid w:val="00C8474B"/>
    <w:rsid w:val="00C849AF"/>
    <w:rsid w:val="00C849F2"/>
    <w:rsid w:val="00C85FC1"/>
    <w:rsid w:val="00C86C05"/>
    <w:rsid w:val="00C86D44"/>
    <w:rsid w:val="00C86E34"/>
    <w:rsid w:val="00C87229"/>
    <w:rsid w:val="00C87713"/>
    <w:rsid w:val="00C879C9"/>
    <w:rsid w:val="00C87CA2"/>
    <w:rsid w:val="00C87DB3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D21"/>
    <w:rsid w:val="00C92E7A"/>
    <w:rsid w:val="00C9318C"/>
    <w:rsid w:val="00C93BE8"/>
    <w:rsid w:val="00C93C50"/>
    <w:rsid w:val="00C940BD"/>
    <w:rsid w:val="00C9430B"/>
    <w:rsid w:val="00C9472A"/>
    <w:rsid w:val="00C9510B"/>
    <w:rsid w:val="00C9575B"/>
    <w:rsid w:val="00C96797"/>
    <w:rsid w:val="00C9694B"/>
    <w:rsid w:val="00C96A4F"/>
    <w:rsid w:val="00C96DB1"/>
    <w:rsid w:val="00C9732B"/>
    <w:rsid w:val="00C9744C"/>
    <w:rsid w:val="00C9758E"/>
    <w:rsid w:val="00CA0054"/>
    <w:rsid w:val="00CA0733"/>
    <w:rsid w:val="00CA089B"/>
    <w:rsid w:val="00CA0B12"/>
    <w:rsid w:val="00CA16C5"/>
    <w:rsid w:val="00CA171A"/>
    <w:rsid w:val="00CA17B1"/>
    <w:rsid w:val="00CA197A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CC"/>
    <w:rsid w:val="00CA4933"/>
    <w:rsid w:val="00CA4FFC"/>
    <w:rsid w:val="00CA521F"/>
    <w:rsid w:val="00CA53B4"/>
    <w:rsid w:val="00CA5BB5"/>
    <w:rsid w:val="00CA5ED5"/>
    <w:rsid w:val="00CA5EDC"/>
    <w:rsid w:val="00CA5F98"/>
    <w:rsid w:val="00CA61EB"/>
    <w:rsid w:val="00CA61FB"/>
    <w:rsid w:val="00CA65B4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C37"/>
    <w:rsid w:val="00CB1CE0"/>
    <w:rsid w:val="00CB1EBA"/>
    <w:rsid w:val="00CB225D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5FE2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9D8"/>
    <w:rsid w:val="00CC0ADB"/>
    <w:rsid w:val="00CC0C2E"/>
    <w:rsid w:val="00CC0D72"/>
    <w:rsid w:val="00CC0F6E"/>
    <w:rsid w:val="00CC1024"/>
    <w:rsid w:val="00CC110E"/>
    <w:rsid w:val="00CC1207"/>
    <w:rsid w:val="00CC1266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668"/>
    <w:rsid w:val="00CC3FF0"/>
    <w:rsid w:val="00CC45C2"/>
    <w:rsid w:val="00CC49F6"/>
    <w:rsid w:val="00CC4DCE"/>
    <w:rsid w:val="00CC4DDA"/>
    <w:rsid w:val="00CC620C"/>
    <w:rsid w:val="00CC664B"/>
    <w:rsid w:val="00CC7B24"/>
    <w:rsid w:val="00CC7BE5"/>
    <w:rsid w:val="00CC7D72"/>
    <w:rsid w:val="00CC7DAB"/>
    <w:rsid w:val="00CD0935"/>
    <w:rsid w:val="00CD0EFE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FB"/>
    <w:rsid w:val="00CD30F4"/>
    <w:rsid w:val="00CD3F24"/>
    <w:rsid w:val="00CD4391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7BA"/>
    <w:rsid w:val="00CE2865"/>
    <w:rsid w:val="00CE2ABE"/>
    <w:rsid w:val="00CE31D6"/>
    <w:rsid w:val="00CE34AC"/>
    <w:rsid w:val="00CE34CC"/>
    <w:rsid w:val="00CE3BD3"/>
    <w:rsid w:val="00CE4A6F"/>
    <w:rsid w:val="00CE4AD7"/>
    <w:rsid w:val="00CE4EF1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334"/>
    <w:rsid w:val="00CE7636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38E"/>
    <w:rsid w:val="00CF459B"/>
    <w:rsid w:val="00CF461F"/>
    <w:rsid w:val="00CF46BA"/>
    <w:rsid w:val="00CF4CE4"/>
    <w:rsid w:val="00CF4E92"/>
    <w:rsid w:val="00CF4FC1"/>
    <w:rsid w:val="00CF55C9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8A0"/>
    <w:rsid w:val="00D00B5B"/>
    <w:rsid w:val="00D00BDA"/>
    <w:rsid w:val="00D010A4"/>
    <w:rsid w:val="00D0133C"/>
    <w:rsid w:val="00D01557"/>
    <w:rsid w:val="00D01CAD"/>
    <w:rsid w:val="00D01ED3"/>
    <w:rsid w:val="00D03033"/>
    <w:rsid w:val="00D030B2"/>
    <w:rsid w:val="00D0311F"/>
    <w:rsid w:val="00D036C2"/>
    <w:rsid w:val="00D03ABC"/>
    <w:rsid w:val="00D03E0C"/>
    <w:rsid w:val="00D03F85"/>
    <w:rsid w:val="00D03FA5"/>
    <w:rsid w:val="00D047A6"/>
    <w:rsid w:val="00D04BE3"/>
    <w:rsid w:val="00D04C33"/>
    <w:rsid w:val="00D04F4F"/>
    <w:rsid w:val="00D05062"/>
    <w:rsid w:val="00D0568A"/>
    <w:rsid w:val="00D0580B"/>
    <w:rsid w:val="00D0588C"/>
    <w:rsid w:val="00D06479"/>
    <w:rsid w:val="00D06960"/>
    <w:rsid w:val="00D06CD2"/>
    <w:rsid w:val="00D07006"/>
    <w:rsid w:val="00D1048B"/>
    <w:rsid w:val="00D10985"/>
    <w:rsid w:val="00D10B74"/>
    <w:rsid w:val="00D10D90"/>
    <w:rsid w:val="00D10E68"/>
    <w:rsid w:val="00D10FBE"/>
    <w:rsid w:val="00D10FFA"/>
    <w:rsid w:val="00D117F5"/>
    <w:rsid w:val="00D1228C"/>
    <w:rsid w:val="00D12412"/>
    <w:rsid w:val="00D12593"/>
    <w:rsid w:val="00D127EA"/>
    <w:rsid w:val="00D1292D"/>
    <w:rsid w:val="00D129F8"/>
    <w:rsid w:val="00D12B3D"/>
    <w:rsid w:val="00D12EE7"/>
    <w:rsid w:val="00D12F0A"/>
    <w:rsid w:val="00D13137"/>
    <w:rsid w:val="00D1328B"/>
    <w:rsid w:val="00D140F2"/>
    <w:rsid w:val="00D14212"/>
    <w:rsid w:val="00D14F4B"/>
    <w:rsid w:val="00D15335"/>
    <w:rsid w:val="00D15ACF"/>
    <w:rsid w:val="00D15B3A"/>
    <w:rsid w:val="00D15C14"/>
    <w:rsid w:val="00D15F9E"/>
    <w:rsid w:val="00D163A2"/>
    <w:rsid w:val="00D16738"/>
    <w:rsid w:val="00D168DA"/>
    <w:rsid w:val="00D17141"/>
    <w:rsid w:val="00D17205"/>
    <w:rsid w:val="00D174DD"/>
    <w:rsid w:val="00D1760A"/>
    <w:rsid w:val="00D17B2E"/>
    <w:rsid w:val="00D17DAA"/>
    <w:rsid w:val="00D17FC6"/>
    <w:rsid w:val="00D202AC"/>
    <w:rsid w:val="00D205BE"/>
    <w:rsid w:val="00D20621"/>
    <w:rsid w:val="00D2084F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3007"/>
    <w:rsid w:val="00D233AE"/>
    <w:rsid w:val="00D23558"/>
    <w:rsid w:val="00D23EB2"/>
    <w:rsid w:val="00D23EC6"/>
    <w:rsid w:val="00D24529"/>
    <w:rsid w:val="00D24768"/>
    <w:rsid w:val="00D2504D"/>
    <w:rsid w:val="00D25076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C8A"/>
    <w:rsid w:val="00D3210A"/>
    <w:rsid w:val="00D32137"/>
    <w:rsid w:val="00D327AA"/>
    <w:rsid w:val="00D32CF7"/>
    <w:rsid w:val="00D33182"/>
    <w:rsid w:val="00D33260"/>
    <w:rsid w:val="00D332C7"/>
    <w:rsid w:val="00D336CA"/>
    <w:rsid w:val="00D3395D"/>
    <w:rsid w:val="00D33CE0"/>
    <w:rsid w:val="00D33EF0"/>
    <w:rsid w:val="00D3401B"/>
    <w:rsid w:val="00D3429A"/>
    <w:rsid w:val="00D34345"/>
    <w:rsid w:val="00D34349"/>
    <w:rsid w:val="00D3436D"/>
    <w:rsid w:val="00D3516E"/>
    <w:rsid w:val="00D35284"/>
    <w:rsid w:val="00D35347"/>
    <w:rsid w:val="00D35358"/>
    <w:rsid w:val="00D3597D"/>
    <w:rsid w:val="00D35AE4"/>
    <w:rsid w:val="00D35CB5"/>
    <w:rsid w:val="00D35E82"/>
    <w:rsid w:val="00D35F54"/>
    <w:rsid w:val="00D368BD"/>
    <w:rsid w:val="00D36C49"/>
    <w:rsid w:val="00D36ECB"/>
    <w:rsid w:val="00D36FD9"/>
    <w:rsid w:val="00D3719A"/>
    <w:rsid w:val="00D373B9"/>
    <w:rsid w:val="00D37B83"/>
    <w:rsid w:val="00D37CF1"/>
    <w:rsid w:val="00D37E69"/>
    <w:rsid w:val="00D37FCD"/>
    <w:rsid w:val="00D40858"/>
    <w:rsid w:val="00D40E10"/>
    <w:rsid w:val="00D414FC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3ADC"/>
    <w:rsid w:val="00D43B3D"/>
    <w:rsid w:val="00D43EA7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D78"/>
    <w:rsid w:val="00D45F37"/>
    <w:rsid w:val="00D46F44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41CA"/>
    <w:rsid w:val="00D5423E"/>
    <w:rsid w:val="00D542D4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A57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71C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0D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FAE"/>
    <w:rsid w:val="00D734E2"/>
    <w:rsid w:val="00D73B4B"/>
    <w:rsid w:val="00D74136"/>
    <w:rsid w:val="00D745C9"/>
    <w:rsid w:val="00D74BB8"/>
    <w:rsid w:val="00D757B0"/>
    <w:rsid w:val="00D759E2"/>
    <w:rsid w:val="00D75B34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A3A"/>
    <w:rsid w:val="00D77A57"/>
    <w:rsid w:val="00D8008C"/>
    <w:rsid w:val="00D80207"/>
    <w:rsid w:val="00D80265"/>
    <w:rsid w:val="00D80426"/>
    <w:rsid w:val="00D80545"/>
    <w:rsid w:val="00D80838"/>
    <w:rsid w:val="00D80D55"/>
    <w:rsid w:val="00D80EBD"/>
    <w:rsid w:val="00D80EFA"/>
    <w:rsid w:val="00D81606"/>
    <w:rsid w:val="00D81917"/>
    <w:rsid w:val="00D81D8B"/>
    <w:rsid w:val="00D8233F"/>
    <w:rsid w:val="00D824FB"/>
    <w:rsid w:val="00D82A6E"/>
    <w:rsid w:val="00D82D93"/>
    <w:rsid w:val="00D83455"/>
    <w:rsid w:val="00D83927"/>
    <w:rsid w:val="00D83AF6"/>
    <w:rsid w:val="00D8409D"/>
    <w:rsid w:val="00D847DF"/>
    <w:rsid w:val="00D84C3A"/>
    <w:rsid w:val="00D84FC2"/>
    <w:rsid w:val="00D8519D"/>
    <w:rsid w:val="00D851AD"/>
    <w:rsid w:val="00D8582F"/>
    <w:rsid w:val="00D859CC"/>
    <w:rsid w:val="00D85B32"/>
    <w:rsid w:val="00D85D40"/>
    <w:rsid w:val="00D86760"/>
    <w:rsid w:val="00D8698E"/>
    <w:rsid w:val="00D86C79"/>
    <w:rsid w:val="00D86EE2"/>
    <w:rsid w:val="00D8774D"/>
    <w:rsid w:val="00D87A84"/>
    <w:rsid w:val="00D900A1"/>
    <w:rsid w:val="00D90122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3055"/>
    <w:rsid w:val="00D93123"/>
    <w:rsid w:val="00D933EA"/>
    <w:rsid w:val="00D93D01"/>
    <w:rsid w:val="00D94090"/>
    <w:rsid w:val="00D94489"/>
    <w:rsid w:val="00D94657"/>
    <w:rsid w:val="00D94F8D"/>
    <w:rsid w:val="00D94F9B"/>
    <w:rsid w:val="00D953F8"/>
    <w:rsid w:val="00D95564"/>
    <w:rsid w:val="00D955E8"/>
    <w:rsid w:val="00D95786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A06"/>
    <w:rsid w:val="00DA1728"/>
    <w:rsid w:val="00DA25D8"/>
    <w:rsid w:val="00DA278F"/>
    <w:rsid w:val="00DA2DF8"/>
    <w:rsid w:val="00DA30B5"/>
    <w:rsid w:val="00DA332E"/>
    <w:rsid w:val="00DA347B"/>
    <w:rsid w:val="00DA3ADB"/>
    <w:rsid w:val="00DA3C32"/>
    <w:rsid w:val="00DA3D9B"/>
    <w:rsid w:val="00DA3DF8"/>
    <w:rsid w:val="00DA4A25"/>
    <w:rsid w:val="00DA4C8E"/>
    <w:rsid w:val="00DA52F8"/>
    <w:rsid w:val="00DA53A3"/>
    <w:rsid w:val="00DA5605"/>
    <w:rsid w:val="00DA566E"/>
    <w:rsid w:val="00DA5B9B"/>
    <w:rsid w:val="00DA61A3"/>
    <w:rsid w:val="00DA62E1"/>
    <w:rsid w:val="00DA65A7"/>
    <w:rsid w:val="00DA6A11"/>
    <w:rsid w:val="00DA760A"/>
    <w:rsid w:val="00DA7AAB"/>
    <w:rsid w:val="00DB033A"/>
    <w:rsid w:val="00DB0446"/>
    <w:rsid w:val="00DB1C65"/>
    <w:rsid w:val="00DB1E80"/>
    <w:rsid w:val="00DB2443"/>
    <w:rsid w:val="00DB29D1"/>
    <w:rsid w:val="00DB2BCD"/>
    <w:rsid w:val="00DB38B2"/>
    <w:rsid w:val="00DB3A36"/>
    <w:rsid w:val="00DB3F57"/>
    <w:rsid w:val="00DB4109"/>
    <w:rsid w:val="00DB436E"/>
    <w:rsid w:val="00DB43C8"/>
    <w:rsid w:val="00DB5326"/>
    <w:rsid w:val="00DB5538"/>
    <w:rsid w:val="00DB557F"/>
    <w:rsid w:val="00DB5C6E"/>
    <w:rsid w:val="00DB6047"/>
    <w:rsid w:val="00DB629C"/>
    <w:rsid w:val="00DB7098"/>
    <w:rsid w:val="00DB709B"/>
    <w:rsid w:val="00DB732C"/>
    <w:rsid w:val="00DB7B7F"/>
    <w:rsid w:val="00DB7F04"/>
    <w:rsid w:val="00DC012F"/>
    <w:rsid w:val="00DC0F72"/>
    <w:rsid w:val="00DC1450"/>
    <w:rsid w:val="00DC14A4"/>
    <w:rsid w:val="00DC16EC"/>
    <w:rsid w:val="00DC1885"/>
    <w:rsid w:val="00DC24B7"/>
    <w:rsid w:val="00DC2B37"/>
    <w:rsid w:val="00DC2F1D"/>
    <w:rsid w:val="00DC3184"/>
    <w:rsid w:val="00DC343F"/>
    <w:rsid w:val="00DC40DB"/>
    <w:rsid w:val="00DC509C"/>
    <w:rsid w:val="00DC5881"/>
    <w:rsid w:val="00DC58D0"/>
    <w:rsid w:val="00DC5C58"/>
    <w:rsid w:val="00DC6599"/>
    <w:rsid w:val="00DC6FCA"/>
    <w:rsid w:val="00DC715E"/>
    <w:rsid w:val="00DC7636"/>
    <w:rsid w:val="00DC7657"/>
    <w:rsid w:val="00DC7A6F"/>
    <w:rsid w:val="00DC7D05"/>
    <w:rsid w:val="00DD0D53"/>
    <w:rsid w:val="00DD1196"/>
    <w:rsid w:val="00DD1488"/>
    <w:rsid w:val="00DD14F5"/>
    <w:rsid w:val="00DD1928"/>
    <w:rsid w:val="00DD1B4C"/>
    <w:rsid w:val="00DD2456"/>
    <w:rsid w:val="00DD2EF4"/>
    <w:rsid w:val="00DD2F9E"/>
    <w:rsid w:val="00DD30D7"/>
    <w:rsid w:val="00DD33AA"/>
    <w:rsid w:val="00DD36A0"/>
    <w:rsid w:val="00DD3BE5"/>
    <w:rsid w:val="00DD3E72"/>
    <w:rsid w:val="00DD40A4"/>
    <w:rsid w:val="00DD43EC"/>
    <w:rsid w:val="00DD469D"/>
    <w:rsid w:val="00DD498D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DD4"/>
    <w:rsid w:val="00DD71A1"/>
    <w:rsid w:val="00DD75E4"/>
    <w:rsid w:val="00DD779D"/>
    <w:rsid w:val="00DD78E3"/>
    <w:rsid w:val="00DD7FD8"/>
    <w:rsid w:val="00DE055B"/>
    <w:rsid w:val="00DE05C3"/>
    <w:rsid w:val="00DE0857"/>
    <w:rsid w:val="00DE0914"/>
    <w:rsid w:val="00DE0996"/>
    <w:rsid w:val="00DE0B5D"/>
    <w:rsid w:val="00DE146C"/>
    <w:rsid w:val="00DE176E"/>
    <w:rsid w:val="00DE17E6"/>
    <w:rsid w:val="00DE198B"/>
    <w:rsid w:val="00DE1CA9"/>
    <w:rsid w:val="00DE2093"/>
    <w:rsid w:val="00DE20F4"/>
    <w:rsid w:val="00DE261E"/>
    <w:rsid w:val="00DE2A52"/>
    <w:rsid w:val="00DE3097"/>
    <w:rsid w:val="00DE352D"/>
    <w:rsid w:val="00DE3787"/>
    <w:rsid w:val="00DE3861"/>
    <w:rsid w:val="00DE3941"/>
    <w:rsid w:val="00DE3ABB"/>
    <w:rsid w:val="00DE3AF8"/>
    <w:rsid w:val="00DE3B82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668F"/>
    <w:rsid w:val="00DE7561"/>
    <w:rsid w:val="00DE757D"/>
    <w:rsid w:val="00DE78BC"/>
    <w:rsid w:val="00DE7DB1"/>
    <w:rsid w:val="00DF0192"/>
    <w:rsid w:val="00DF03F4"/>
    <w:rsid w:val="00DF06DC"/>
    <w:rsid w:val="00DF095A"/>
    <w:rsid w:val="00DF0A91"/>
    <w:rsid w:val="00DF1BCC"/>
    <w:rsid w:val="00DF1DC6"/>
    <w:rsid w:val="00DF20D5"/>
    <w:rsid w:val="00DF2334"/>
    <w:rsid w:val="00DF2A94"/>
    <w:rsid w:val="00DF3246"/>
    <w:rsid w:val="00DF38DE"/>
    <w:rsid w:val="00DF3B9E"/>
    <w:rsid w:val="00DF4162"/>
    <w:rsid w:val="00DF432A"/>
    <w:rsid w:val="00DF4339"/>
    <w:rsid w:val="00DF43F8"/>
    <w:rsid w:val="00DF46FA"/>
    <w:rsid w:val="00DF4C50"/>
    <w:rsid w:val="00DF5164"/>
    <w:rsid w:val="00DF6142"/>
    <w:rsid w:val="00DF62D0"/>
    <w:rsid w:val="00DF68FC"/>
    <w:rsid w:val="00DF6B68"/>
    <w:rsid w:val="00DF6CFE"/>
    <w:rsid w:val="00DF71D2"/>
    <w:rsid w:val="00DF7394"/>
    <w:rsid w:val="00DF7824"/>
    <w:rsid w:val="00DF7E6E"/>
    <w:rsid w:val="00DF7EDC"/>
    <w:rsid w:val="00DF7F7C"/>
    <w:rsid w:val="00E00971"/>
    <w:rsid w:val="00E00AEE"/>
    <w:rsid w:val="00E00D03"/>
    <w:rsid w:val="00E00DAA"/>
    <w:rsid w:val="00E01514"/>
    <w:rsid w:val="00E016D9"/>
    <w:rsid w:val="00E01B9A"/>
    <w:rsid w:val="00E01F2A"/>
    <w:rsid w:val="00E02267"/>
    <w:rsid w:val="00E024FC"/>
    <w:rsid w:val="00E02758"/>
    <w:rsid w:val="00E0296A"/>
    <w:rsid w:val="00E03235"/>
    <w:rsid w:val="00E032E1"/>
    <w:rsid w:val="00E036CA"/>
    <w:rsid w:val="00E03747"/>
    <w:rsid w:val="00E03839"/>
    <w:rsid w:val="00E03B96"/>
    <w:rsid w:val="00E0459C"/>
    <w:rsid w:val="00E045AF"/>
    <w:rsid w:val="00E04B89"/>
    <w:rsid w:val="00E04D4F"/>
    <w:rsid w:val="00E05091"/>
    <w:rsid w:val="00E05153"/>
    <w:rsid w:val="00E057AA"/>
    <w:rsid w:val="00E0598C"/>
    <w:rsid w:val="00E05B56"/>
    <w:rsid w:val="00E05ED2"/>
    <w:rsid w:val="00E05FD2"/>
    <w:rsid w:val="00E06299"/>
    <w:rsid w:val="00E0644C"/>
    <w:rsid w:val="00E06642"/>
    <w:rsid w:val="00E070B9"/>
    <w:rsid w:val="00E0733B"/>
    <w:rsid w:val="00E073F3"/>
    <w:rsid w:val="00E07536"/>
    <w:rsid w:val="00E078B5"/>
    <w:rsid w:val="00E10060"/>
    <w:rsid w:val="00E100CE"/>
    <w:rsid w:val="00E10323"/>
    <w:rsid w:val="00E106D7"/>
    <w:rsid w:val="00E10A53"/>
    <w:rsid w:val="00E10A7A"/>
    <w:rsid w:val="00E10CCB"/>
    <w:rsid w:val="00E117BD"/>
    <w:rsid w:val="00E119DD"/>
    <w:rsid w:val="00E11E29"/>
    <w:rsid w:val="00E11FE8"/>
    <w:rsid w:val="00E1204E"/>
    <w:rsid w:val="00E1232C"/>
    <w:rsid w:val="00E12976"/>
    <w:rsid w:val="00E12CEF"/>
    <w:rsid w:val="00E12ECA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5BC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403"/>
    <w:rsid w:val="00E21547"/>
    <w:rsid w:val="00E21648"/>
    <w:rsid w:val="00E22020"/>
    <w:rsid w:val="00E225F2"/>
    <w:rsid w:val="00E22722"/>
    <w:rsid w:val="00E2286B"/>
    <w:rsid w:val="00E232B1"/>
    <w:rsid w:val="00E2338F"/>
    <w:rsid w:val="00E23584"/>
    <w:rsid w:val="00E23957"/>
    <w:rsid w:val="00E23BE9"/>
    <w:rsid w:val="00E23DE9"/>
    <w:rsid w:val="00E24152"/>
    <w:rsid w:val="00E243F0"/>
    <w:rsid w:val="00E245EF"/>
    <w:rsid w:val="00E24769"/>
    <w:rsid w:val="00E24BF6"/>
    <w:rsid w:val="00E24EE5"/>
    <w:rsid w:val="00E25085"/>
    <w:rsid w:val="00E2510D"/>
    <w:rsid w:val="00E25927"/>
    <w:rsid w:val="00E25C45"/>
    <w:rsid w:val="00E25CFD"/>
    <w:rsid w:val="00E260C8"/>
    <w:rsid w:val="00E261AE"/>
    <w:rsid w:val="00E27705"/>
    <w:rsid w:val="00E27ACE"/>
    <w:rsid w:val="00E27BF8"/>
    <w:rsid w:val="00E27D25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D40"/>
    <w:rsid w:val="00E32035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471"/>
    <w:rsid w:val="00E344A1"/>
    <w:rsid w:val="00E34598"/>
    <w:rsid w:val="00E349C1"/>
    <w:rsid w:val="00E3513D"/>
    <w:rsid w:val="00E351E3"/>
    <w:rsid w:val="00E353E1"/>
    <w:rsid w:val="00E357DE"/>
    <w:rsid w:val="00E3580B"/>
    <w:rsid w:val="00E35987"/>
    <w:rsid w:val="00E359E8"/>
    <w:rsid w:val="00E35D20"/>
    <w:rsid w:val="00E362A1"/>
    <w:rsid w:val="00E3661C"/>
    <w:rsid w:val="00E367AE"/>
    <w:rsid w:val="00E36B68"/>
    <w:rsid w:val="00E36DEE"/>
    <w:rsid w:val="00E3709A"/>
    <w:rsid w:val="00E370A0"/>
    <w:rsid w:val="00E37AD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4C5"/>
    <w:rsid w:val="00E45648"/>
    <w:rsid w:val="00E457F9"/>
    <w:rsid w:val="00E458C9"/>
    <w:rsid w:val="00E46716"/>
    <w:rsid w:val="00E46718"/>
    <w:rsid w:val="00E46777"/>
    <w:rsid w:val="00E46825"/>
    <w:rsid w:val="00E46872"/>
    <w:rsid w:val="00E46967"/>
    <w:rsid w:val="00E469A3"/>
    <w:rsid w:val="00E46C9B"/>
    <w:rsid w:val="00E46EE2"/>
    <w:rsid w:val="00E46F16"/>
    <w:rsid w:val="00E46F6F"/>
    <w:rsid w:val="00E471C1"/>
    <w:rsid w:val="00E4756D"/>
    <w:rsid w:val="00E47692"/>
    <w:rsid w:val="00E50A2A"/>
    <w:rsid w:val="00E519CB"/>
    <w:rsid w:val="00E51C39"/>
    <w:rsid w:val="00E51CA0"/>
    <w:rsid w:val="00E51DE9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414"/>
    <w:rsid w:val="00E5651E"/>
    <w:rsid w:val="00E56630"/>
    <w:rsid w:val="00E56BA0"/>
    <w:rsid w:val="00E56D5A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14C"/>
    <w:rsid w:val="00E60644"/>
    <w:rsid w:val="00E60676"/>
    <w:rsid w:val="00E60739"/>
    <w:rsid w:val="00E60876"/>
    <w:rsid w:val="00E608E5"/>
    <w:rsid w:val="00E614B5"/>
    <w:rsid w:val="00E6183C"/>
    <w:rsid w:val="00E61C91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6F3D"/>
    <w:rsid w:val="00E6702B"/>
    <w:rsid w:val="00E67B2D"/>
    <w:rsid w:val="00E67B69"/>
    <w:rsid w:val="00E704B5"/>
    <w:rsid w:val="00E7106B"/>
    <w:rsid w:val="00E72278"/>
    <w:rsid w:val="00E729A9"/>
    <w:rsid w:val="00E72AAC"/>
    <w:rsid w:val="00E72CD9"/>
    <w:rsid w:val="00E72F93"/>
    <w:rsid w:val="00E7352D"/>
    <w:rsid w:val="00E73610"/>
    <w:rsid w:val="00E736BE"/>
    <w:rsid w:val="00E73DB8"/>
    <w:rsid w:val="00E73FE5"/>
    <w:rsid w:val="00E74367"/>
    <w:rsid w:val="00E74938"/>
    <w:rsid w:val="00E74EB0"/>
    <w:rsid w:val="00E74FFB"/>
    <w:rsid w:val="00E7538F"/>
    <w:rsid w:val="00E75886"/>
    <w:rsid w:val="00E76296"/>
    <w:rsid w:val="00E768DE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108A"/>
    <w:rsid w:val="00E816D5"/>
    <w:rsid w:val="00E81826"/>
    <w:rsid w:val="00E81BC2"/>
    <w:rsid w:val="00E81E3F"/>
    <w:rsid w:val="00E81EF3"/>
    <w:rsid w:val="00E81F90"/>
    <w:rsid w:val="00E8237B"/>
    <w:rsid w:val="00E82383"/>
    <w:rsid w:val="00E82AD4"/>
    <w:rsid w:val="00E82B50"/>
    <w:rsid w:val="00E8318D"/>
    <w:rsid w:val="00E8339D"/>
    <w:rsid w:val="00E834BA"/>
    <w:rsid w:val="00E83B06"/>
    <w:rsid w:val="00E83BBF"/>
    <w:rsid w:val="00E83CCB"/>
    <w:rsid w:val="00E84020"/>
    <w:rsid w:val="00E845AE"/>
    <w:rsid w:val="00E84641"/>
    <w:rsid w:val="00E84CFD"/>
    <w:rsid w:val="00E85855"/>
    <w:rsid w:val="00E85874"/>
    <w:rsid w:val="00E85C50"/>
    <w:rsid w:val="00E85C84"/>
    <w:rsid w:val="00E85F27"/>
    <w:rsid w:val="00E85FFF"/>
    <w:rsid w:val="00E86452"/>
    <w:rsid w:val="00E86A01"/>
    <w:rsid w:val="00E86D07"/>
    <w:rsid w:val="00E86D7F"/>
    <w:rsid w:val="00E86E63"/>
    <w:rsid w:val="00E86E99"/>
    <w:rsid w:val="00E86FB0"/>
    <w:rsid w:val="00E87914"/>
    <w:rsid w:val="00E87BDF"/>
    <w:rsid w:val="00E87CEA"/>
    <w:rsid w:val="00E90091"/>
    <w:rsid w:val="00E912C5"/>
    <w:rsid w:val="00E915BB"/>
    <w:rsid w:val="00E915D3"/>
    <w:rsid w:val="00E91A9A"/>
    <w:rsid w:val="00E91F7A"/>
    <w:rsid w:val="00E92164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7C8"/>
    <w:rsid w:val="00E958C9"/>
    <w:rsid w:val="00E95905"/>
    <w:rsid w:val="00E95C9C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1E04"/>
    <w:rsid w:val="00EA2015"/>
    <w:rsid w:val="00EA2507"/>
    <w:rsid w:val="00EA2591"/>
    <w:rsid w:val="00EA2BEE"/>
    <w:rsid w:val="00EA2C8C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5252"/>
    <w:rsid w:val="00EA53CE"/>
    <w:rsid w:val="00EA55D8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B02C8"/>
    <w:rsid w:val="00EB066E"/>
    <w:rsid w:val="00EB0675"/>
    <w:rsid w:val="00EB074E"/>
    <w:rsid w:val="00EB0933"/>
    <w:rsid w:val="00EB0AE0"/>
    <w:rsid w:val="00EB0C64"/>
    <w:rsid w:val="00EB1089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3BD"/>
    <w:rsid w:val="00EB59AF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330"/>
    <w:rsid w:val="00EC1B92"/>
    <w:rsid w:val="00EC1E04"/>
    <w:rsid w:val="00EC1F74"/>
    <w:rsid w:val="00EC21FA"/>
    <w:rsid w:val="00EC2283"/>
    <w:rsid w:val="00EC2539"/>
    <w:rsid w:val="00EC2813"/>
    <w:rsid w:val="00EC2936"/>
    <w:rsid w:val="00EC32E9"/>
    <w:rsid w:val="00EC3321"/>
    <w:rsid w:val="00EC39A7"/>
    <w:rsid w:val="00EC3BAB"/>
    <w:rsid w:val="00EC3CAB"/>
    <w:rsid w:val="00EC4020"/>
    <w:rsid w:val="00EC40C1"/>
    <w:rsid w:val="00EC4317"/>
    <w:rsid w:val="00EC474E"/>
    <w:rsid w:val="00EC4BDB"/>
    <w:rsid w:val="00EC4C36"/>
    <w:rsid w:val="00EC4CC2"/>
    <w:rsid w:val="00EC5360"/>
    <w:rsid w:val="00EC555A"/>
    <w:rsid w:val="00EC559C"/>
    <w:rsid w:val="00EC582C"/>
    <w:rsid w:val="00EC5CB4"/>
    <w:rsid w:val="00EC60C8"/>
    <w:rsid w:val="00EC6828"/>
    <w:rsid w:val="00EC6EF1"/>
    <w:rsid w:val="00EC7845"/>
    <w:rsid w:val="00EC7867"/>
    <w:rsid w:val="00EC7A91"/>
    <w:rsid w:val="00EC7B78"/>
    <w:rsid w:val="00ED0193"/>
    <w:rsid w:val="00ED0339"/>
    <w:rsid w:val="00ED105D"/>
    <w:rsid w:val="00ED1543"/>
    <w:rsid w:val="00ED1564"/>
    <w:rsid w:val="00ED1923"/>
    <w:rsid w:val="00ED19A1"/>
    <w:rsid w:val="00ED1CEC"/>
    <w:rsid w:val="00ED1F20"/>
    <w:rsid w:val="00ED2B1F"/>
    <w:rsid w:val="00ED2BE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50E6"/>
    <w:rsid w:val="00ED54B7"/>
    <w:rsid w:val="00ED5685"/>
    <w:rsid w:val="00ED5C64"/>
    <w:rsid w:val="00ED5E8A"/>
    <w:rsid w:val="00ED5F19"/>
    <w:rsid w:val="00ED61D9"/>
    <w:rsid w:val="00ED665D"/>
    <w:rsid w:val="00ED66FB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9D4"/>
    <w:rsid w:val="00EE0AC0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213"/>
    <w:rsid w:val="00EE2215"/>
    <w:rsid w:val="00EE2328"/>
    <w:rsid w:val="00EE23E2"/>
    <w:rsid w:val="00EE24BB"/>
    <w:rsid w:val="00EE2709"/>
    <w:rsid w:val="00EE2A44"/>
    <w:rsid w:val="00EE3248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6F7E"/>
    <w:rsid w:val="00EE6F93"/>
    <w:rsid w:val="00EE70EB"/>
    <w:rsid w:val="00EE7E3D"/>
    <w:rsid w:val="00EF005E"/>
    <w:rsid w:val="00EF0547"/>
    <w:rsid w:val="00EF1A44"/>
    <w:rsid w:val="00EF1B60"/>
    <w:rsid w:val="00EF1F70"/>
    <w:rsid w:val="00EF23B7"/>
    <w:rsid w:val="00EF23F7"/>
    <w:rsid w:val="00EF2473"/>
    <w:rsid w:val="00EF2705"/>
    <w:rsid w:val="00EF2779"/>
    <w:rsid w:val="00EF2897"/>
    <w:rsid w:val="00EF2ED8"/>
    <w:rsid w:val="00EF2F70"/>
    <w:rsid w:val="00EF302E"/>
    <w:rsid w:val="00EF30FF"/>
    <w:rsid w:val="00EF378F"/>
    <w:rsid w:val="00EF3A0A"/>
    <w:rsid w:val="00EF4D23"/>
    <w:rsid w:val="00EF4E11"/>
    <w:rsid w:val="00EF5390"/>
    <w:rsid w:val="00EF546F"/>
    <w:rsid w:val="00EF5C15"/>
    <w:rsid w:val="00EF63BD"/>
    <w:rsid w:val="00EF65D9"/>
    <w:rsid w:val="00EF736D"/>
    <w:rsid w:val="00EF73EC"/>
    <w:rsid w:val="00EF78FC"/>
    <w:rsid w:val="00EF7CB8"/>
    <w:rsid w:val="00F002EE"/>
    <w:rsid w:val="00F00482"/>
    <w:rsid w:val="00F00620"/>
    <w:rsid w:val="00F00D86"/>
    <w:rsid w:val="00F00E0F"/>
    <w:rsid w:val="00F00E37"/>
    <w:rsid w:val="00F01027"/>
    <w:rsid w:val="00F010D6"/>
    <w:rsid w:val="00F016BA"/>
    <w:rsid w:val="00F016C2"/>
    <w:rsid w:val="00F01956"/>
    <w:rsid w:val="00F01A12"/>
    <w:rsid w:val="00F01A46"/>
    <w:rsid w:val="00F02548"/>
    <w:rsid w:val="00F02578"/>
    <w:rsid w:val="00F02D26"/>
    <w:rsid w:val="00F03193"/>
    <w:rsid w:val="00F0329C"/>
    <w:rsid w:val="00F03B40"/>
    <w:rsid w:val="00F03D3D"/>
    <w:rsid w:val="00F04329"/>
    <w:rsid w:val="00F046CE"/>
    <w:rsid w:val="00F04A13"/>
    <w:rsid w:val="00F04C46"/>
    <w:rsid w:val="00F04C73"/>
    <w:rsid w:val="00F04E01"/>
    <w:rsid w:val="00F04EA0"/>
    <w:rsid w:val="00F0501B"/>
    <w:rsid w:val="00F0502E"/>
    <w:rsid w:val="00F054B4"/>
    <w:rsid w:val="00F054DD"/>
    <w:rsid w:val="00F05B33"/>
    <w:rsid w:val="00F05CD8"/>
    <w:rsid w:val="00F05E0F"/>
    <w:rsid w:val="00F060FF"/>
    <w:rsid w:val="00F065C9"/>
    <w:rsid w:val="00F068B0"/>
    <w:rsid w:val="00F06DB6"/>
    <w:rsid w:val="00F07749"/>
    <w:rsid w:val="00F07FC0"/>
    <w:rsid w:val="00F103BD"/>
    <w:rsid w:val="00F10703"/>
    <w:rsid w:val="00F10830"/>
    <w:rsid w:val="00F10E78"/>
    <w:rsid w:val="00F1102D"/>
    <w:rsid w:val="00F110C7"/>
    <w:rsid w:val="00F12135"/>
    <w:rsid w:val="00F12AD9"/>
    <w:rsid w:val="00F12C2E"/>
    <w:rsid w:val="00F12F39"/>
    <w:rsid w:val="00F133A5"/>
    <w:rsid w:val="00F1378F"/>
    <w:rsid w:val="00F13873"/>
    <w:rsid w:val="00F13C78"/>
    <w:rsid w:val="00F14444"/>
    <w:rsid w:val="00F14526"/>
    <w:rsid w:val="00F147A4"/>
    <w:rsid w:val="00F147F4"/>
    <w:rsid w:val="00F14BFE"/>
    <w:rsid w:val="00F150CA"/>
    <w:rsid w:val="00F150E5"/>
    <w:rsid w:val="00F156AC"/>
    <w:rsid w:val="00F1577F"/>
    <w:rsid w:val="00F15953"/>
    <w:rsid w:val="00F15DEF"/>
    <w:rsid w:val="00F16034"/>
    <w:rsid w:val="00F1640A"/>
    <w:rsid w:val="00F16642"/>
    <w:rsid w:val="00F16C79"/>
    <w:rsid w:val="00F1719C"/>
    <w:rsid w:val="00F17201"/>
    <w:rsid w:val="00F17509"/>
    <w:rsid w:val="00F179C5"/>
    <w:rsid w:val="00F17AEC"/>
    <w:rsid w:val="00F17D02"/>
    <w:rsid w:val="00F200BE"/>
    <w:rsid w:val="00F20F07"/>
    <w:rsid w:val="00F21A75"/>
    <w:rsid w:val="00F21E34"/>
    <w:rsid w:val="00F2223C"/>
    <w:rsid w:val="00F2225B"/>
    <w:rsid w:val="00F229CC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A9C"/>
    <w:rsid w:val="00F24AFC"/>
    <w:rsid w:val="00F24B9B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6EBE"/>
    <w:rsid w:val="00F27848"/>
    <w:rsid w:val="00F27988"/>
    <w:rsid w:val="00F27D5B"/>
    <w:rsid w:val="00F301F4"/>
    <w:rsid w:val="00F307A5"/>
    <w:rsid w:val="00F308D8"/>
    <w:rsid w:val="00F30A63"/>
    <w:rsid w:val="00F30D40"/>
    <w:rsid w:val="00F30F68"/>
    <w:rsid w:val="00F3197C"/>
    <w:rsid w:val="00F31D45"/>
    <w:rsid w:val="00F321C8"/>
    <w:rsid w:val="00F32228"/>
    <w:rsid w:val="00F327B1"/>
    <w:rsid w:val="00F32B2A"/>
    <w:rsid w:val="00F32D64"/>
    <w:rsid w:val="00F32E7A"/>
    <w:rsid w:val="00F32FD0"/>
    <w:rsid w:val="00F3345F"/>
    <w:rsid w:val="00F3358D"/>
    <w:rsid w:val="00F33606"/>
    <w:rsid w:val="00F33CA1"/>
    <w:rsid w:val="00F33F4D"/>
    <w:rsid w:val="00F340BB"/>
    <w:rsid w:val="00F345FA"/>
    <w:rsid w:val="00F348BE"/>
    <w:rsid w:val="00F34CB5"/>
    <w:rsid w:val="00F3528C"/>
    <w:rsid w:val="00F35426"/>
    <w:rsid w:val="00F35650"/>
    <w:rsid w:val="00F35775"/>
    <w:rsid w:val="00F35E0F"/>
    <w:rsid w:val="00F360F8"/>
    <w:rsid w:val="00F36115"/>
    <w:rsid w:val="00F3639A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3B4"/>
    <w:rsid w:val="00F37882"/>
    <w:rsid w:val="00F37EC0"/>
    <w:rsid w:val="00F37EF3"/>
    <w:rsid w:val="00F4003D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29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7E5"/>
    <w:rsid w:val="00F4498C"/>
    <w:rsid w:val="00F44A18"/>
    <w:rsid w:val="00F450CD"/>
    <w:rsid w:val="00F46081"/>
    <w:rsid w:val="00F4656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2056"/>
    <w:rsid w:val="00F5223E"/>
    <w:rsid w:val="00F52303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75D"/>
    <w:rsid w:val="00F5490D"/>
    <w:rsid w:val="00F54A68"/>
    <w:rsid w:val="00F54FE3"/>
    <w:rsid w:val="00F551D2"/>
    <w:rsid w:val="00F5532C"/>
    <w:rsid w:val="00F554E2"/>
    <w:rsid w:val="00F55634"/>
    <w:rsid w:val="00F55A3D"/>
    <w:rsid w:val="00F55A49"/>
    <w:rsid w:val="00F55BA2"/>
    <w:rsid w:val="00F55EB0"/>
    <w:rsid w:val="00F566D4"/>
    <w:rsid w:val="00F569B1"/>
    <w:rsid w:val="00F56C70"/>
    <w:rsid w:val="00F56F18"/>
    <w:rsid w:val="00F56F5A"/>
    <w:rsid w:val="00F57330"/>
    <w:rsid w:val="00F576BF"/>
    <w:rsid w:val="00F5778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4E5"/>
    <w:rsid w:val="00F61528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458A"/>
    <w:rsid w:val="00F650CB"/>
    <w:rsid w:val="00F65157"/>
    <w:rsid w:val="00F65460"/>
    <w:rsid w:val="00F65944"/>
    <w:rsid w:val="00F65DAB"/>
    <w:rsid w:val="00F65FE4"/>
    <w:rsid w:val="00F66715"/>
    <w:rsid w:val="00F668DE"/>
    <w:rsid w:val="00F66E13"/>
    <w:rsid w:val="00F66E6B"/>
    <w:rsid w:val="00F675F0"/>
    <w:rsid w:val="00F6768D"/>
    <w:rsid w:val="00F67784"/>
    <w:rsid w:val="00F677EB"/>
    <w:rsid w:val="00F6799A"/>
    <w:rsid w:val="00F67E7C"/>
    <w:rsid w:val="00F67EF2"/>
    <w:rsid w:val="00F700C1"/>
    <w:rsid w:val="00F703C2"/>
    <w:rsid w:val="00F705F2"/>
    <w:rsid w:val="00F70AF4"/>
    <w:rsid w:val="00F70E3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B0C"/>
    <w:rsid w:val="00F73CC8"/>
    <w:rsid w:val="00F73D5A"/>
    <w:rsid w:val="00F73DCF"/>
    <w:rsid w:val="00F74522"/>
    <w:rsid w:val="00F7462A"/>
    <w:rsid w:val="00F74CF7"/>
    <w:rsid w:val="00F74F47"/>
    <w:rsid w:val="00F7503D"/>
    <w:rsid w:val="00F75142"/>
    <w:rsid w:val="00F75238"/>
    <w:rsid w:val="00F75CBD"/>
    <w:rsid w:val="00F7614A"/>
    <w:rsid w:val="00F76257"/>
    <w:rsid w:val="00F76561"/>
    <w:rsid w:val="00F7660D"/>
    <w:rsid w:val="00F767DF"/>
    <w:rsid w:val="00F77044"/>
    <w:rsid w:val="00F77D1C"/>
    <w:rsid w:val="00F77D74"/>
    <w:rsid w:val="00F80703"/>
    <w:rsid w:val="00F809C9"/>
    <w:rsid w:val="00F80D18"/>
    <w:rsid w:val="00F81406"/>
    <w:rsid w:val="00F8146B"/>
    <w:rsid w:val="00F8169E"/>
    <w:rsid w:val="00F81723"/>
    <w:rsid w:val="00F81831"/>
    <w:rsid w:val="00F81846"/>
    <w:rsid w:val="00F81975"/>
    <w:rsid w:val="00F8197D"/>
    <w:rsid w:val="00F81C3D"/>
    <w:rsid w:val="00F81D36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73F"/>
    <w:rsid w:val="00F84745"/>
    <w:rsid w:val="00F84974"/>
    <w:rsid w:val="00F84B7E"/>
    <w:rsid w:val="00F84B83"/>
    <w:rsid w:val="00F84C25"/>
    <w:rsid w:val="00F84EF3"/>
    <w:rsid w:val="00F85019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7AD"/>
    <w:rsid w:val="00F918E7"/>
    <w:rsid w:val="00F92030"/>
    <w:rsid w:val="00F9248A"/>
    <w:rsid w:val="00F92DBF"/>
    <w:rsid w:val="00F92E48"/>
    <w:rsid w:val="00F92EF4"/>
    <w:rsid w:val="00F9314D"/>
    <w:rsid w:val="00F93229"/>
    <w:rsid w:val="00F93926"/>
    <w:rsid w:val="00F93F03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B4C"/>
    <w:rsid w:val="00FA5D74"/>
    <w:rsid w:val="00FA5E9E"/>
    <w:rsid w:val="00FA61B3"/>
    <w:rsid w:val="00FA6ACB"/>
    <w:rsid w:val="00FA70F0"/>
    <w:rsid w:val="00FA7198"/>
    <w:rsid w:val="00FA72DF"/>
    <w:rsid w:val="00FA736A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46C"/>
    <w:rsid w:val="00FB15A0"/>
    <w:rsid w:val="00FB192C"/>
    <w:rsid w:val="00FB1955"/>
    <w:rsid w:val="00FB2360"/>
    <w:rsid w:val="00FB244E"/>
    <w:rsid w:val="00FB2BD4"/>
    <w:rsid w:val="00FB2EA5"/>
    <w:rsid w:val="00FB2F8B"/>
    <w:rsid w:val="00FB2FB2"/>
    <w:rsid w:val="00FB334A"/>
    <w:rsid w:val="00FB3C25"/>
    <w:rsid w:val="00FB3E25"/>
    <w:rsid w:val="00FB3EFB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663A"/>
    <w:rsid w:val="00FB7161"/>
    <w:rsid w:val="00FB7839"/>
    <w:rsid w:val="00FB784E"/>
    <w:rsid w:val="00FC0222"/>
    <w:rsid w:val="00FC043D"/>
    <w:rsid w:val="00FC0992"/>
    <w:rsid w:val="00FC0C77"/>
    <w:rsid w:val="00FC0DD2"/>
    <w:rsid w:val="00FC1453"/>
    <w:rsid w:val="00FC1AF0"/>
    <w:rsid w:val="00FC1BAC"/>
    <w:rsid w:val="00FC1C55"/>
    <w:rsid w:val="00FC1D7E"/>
    <w:rsid w:val="00FC1FD9"/>
    <w:rsid w:val="00FC2343"/>
    <w:rsid w:val="00FC2765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49"/>
    <w:rsid w:val="00FC5DAD"/>
    <w:rsid w:val="00FC5F2A"/>
    <w:rsid w:val="00FC60F1"/>
    <w:rsid w:val="00FC612C"/>
    <w:rsid w:val="00FC632B"/>
    <w:rsid w:val="00FC653B"/>
    <w:rsid w:val="00FC6897"/>
    <w:rsid w:val="00FC6918"/>
    <w:rsid w:val="00FC6DA2"/>
    <w:rsid w:val="00FC6F76"/>
    <w:rsid w:val="00FC6F93"/>
    <w:rsid w:val="00FC785B"/>
    <w:rsid w:val="00FD02A3"/>
    <w:rsid w:val="00FD04A4"/>
    <w:rsid w:val="00FD04C1"/>
    <w:rsid w:val="00FD0802"/>
    <w:rsid w:val="00FD08EA"/>
    <w:rsid w:val="00FD0E96"/>
    <w:rsid w:val="00FD0FAA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3BC"/>
    <w:rsid w:val="00FD358D"/>
    <w:rsid w:val="00FD35D2"/>
    <w:rsid w:val="00FD3F69"/>
    <w:rsid w:val="00FD4C29"/>
    <w:rsid w:val="00FD52CF"/>
    <w:rsid w:val="00FD628A"/>
    <w:rsid w:val="00FD62B4"/>
    <w:rsid w:val="00FD654B"/>
    <w:rsid w:val="00FD699E"/>
    <w:rsid w:val="00FD6DA6"/>
    <w:rsid w:val="00FD6FA3"/>
    <w:rsid w:val="00FD7CCA"/>
    <w:rsid w:val="00FE0181"/>
    <w:rsid w:val="00FE050A"/>
    <w:rsid w:val="00FE0B25"/>
    <w:rsid w:val="00FE0BC3"/>
    <w:rsid w:val="00FE0E88"/>
    <w:rsid w:val="00FE0EE3"/>
    <w:rsid w:val="00FE1105"/>
    <w:rsid w:val="00FE1738"/>
    <w:rsid w:val="00FE1B89"/>
    <w:rsid w:val="00FE1F5A"/>
    <w:rsid w:val="00FE20F0"/>
    <w:rsid w:val="00FE2345"/>
    <w:rsid w:val="00FE25DA"/>
    <w:rsid w:val="00FE2829"/>
    <w:rsid w:val="00FE2905"/>
    <w:rsid w:val="00FE31D4"/>
    <w:rsid w:val="00FE34B5"/>
    <w:rsid w:val="00FE357F"/>
    <w:rsid w:val="00FE3B4E"/>
    <w:rsid w:val="00FE3C9C"/>
    <w:rsid w:val="00FE40E2"/>
    <w:rsid w:val="00FE47CB"/>
    <w:rsid w:val="00FE4965"/>
    <w:rsid w:val="00FE4ADC"/>
    <w:rsid w:val="00FE4E40"/>
    <w:rsid w:val="00FE509B"/>
    <w:rsid w:val="00FE51DC"/>
    <w:rsid w:val="00FE5317"/>
    <w:rsid w:val="00FE5956"/>
    <w:rsid w:val="00FE5B9E"/>
    <w:rsid w:val="00FE5D68"/>
    <w:rsid w:val="00FE6080"/>
    <w:rsid w:val="00FE6685"/>
    <w:rsid w:val="00FE66EC"/>
    <w:rsid w:val="00FE676C"/>
    <w:rsid w:val="00FE682F"/>
    <w:rsid w:val="00FE6A74"/>
    <w:rsid w:val="00FE6DE2"/>
    <w:rsid w:val="00FE71E2"/>
    <w:rsid w:val="00FE750A"/>
    <w:rsid w:val="00FE7597"/>
    <w:rsid w:val="00FE766F"/>
    <w:rsid w:val="00FE7BF7"/>
    <w:rsid w:val="00FE7CC5"/>
    <w:rsid w:val="00FE7DD5"/>
    <w:rsid w:val="00FF01D7"/>
    <w:rsid w:val="00FF0673"/>
    <w:rsid w:val="00FF06A0"/>
    <w:rsid w:val="00FF070C"/>
    <w:rsid w:val="00FF09A8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14E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4C1D"/>
    <w:rsid w:val="00FF5274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6E4E"/>
    <w:rsid w:val="00FF7514"/>
    <w:rsid w:val="00FF7766"/>
    <w:rsid w:val="00FF7E91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4244A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4244A6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4244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9FE86-E799-4872-88DE-A9EF66154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71</Pages>
  <Words>14373</Words>
  <Characters>81929</Characters>
  <Application>Microsoft Office Word</Application>
  <DocSecurity>0</DocSecurity>
  <Lines>682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96110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Phatchareephorn, Jansao</cp:lastModifiedBy>
  <cp:revision>2</cp:revision>
  <cp:lastPrinted>2023-02-17T16:17:00Z</cp:lastPrinted>
  <dcterms:created xsi:type="dcterms:W3CDTF">2023-02-19T04:08:00Z</dcterms:created>
  <dcterms:modified xsi:type="dcterms:W3CDTF">2023-02-19T04:08:00Z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</Properties>
</file>