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cs/>
        </w:rPr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230390D7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b/>
          <w:bCs/>
          <w:sz w:val="32"/>
          <w:szCs w:val="32"/>
        </w:rPr>
      </w:pPr>
      <w:r w:rsidRPr="00C65BB5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AD85FD8" w14:textId="77777777" w:rsidR="00CA5E04" w:rsidRPr="00082132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</w:p>
    <w:p w14:paraId="39E1D635" w14:textId="77777777" w:rsidR="00CA5E04" w:rsidRPr="0058151B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  <w:r w:rsidRPr="0058151B">
        <w:rPr>
          <w:b/>
          <w:bCs/>
          <w:cs/>
        </w:rPr>
        <w:t>เสนอ ผู้ถือหุ้นบริษัท บางจาก คอร์ปอเรชั่น จำกัด (มหาชน)</w:t>
      </w:r>
    </w:p>
    <w:p w14:paraId="27E388F2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5F096FA6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</w:pPr>
      <w:r w:rsidRPr="005D1477">
        <w:rPr>
          <w:i/>
          <w:iCs/>
          <w:cs/>
        </w:rPr>
        <w:t>ความเห็น</w:t>
      </w:r>
    </w:p>
    <w:p w14:paraId="080D14F1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78E908A9" w14:textId="4632392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s/>
        </w:rPr>
      </w:pPr>
      <w:r w:rsidRPr="005D1477">
        <w:rPr>
          <w:spacing w:val="2"/>
          <w:cs/>
        </w:rPr>
        <w:t>ข้าพเจ้าได้ตรวจสอบงบการเงินรวมและงบการเงินเฉพาะกิจการของบริษัท บางจาก คอร์ปอเรชั่น จำกัด (มหาชน) และบริษัทย่อย (</w:t>
      </w:r>
      <w:r w:rsidR="00A86EBD" w:rsidRPr="005D1477">
        <w:rPr>
          <w:spacing w:val="2"/>
          <w:cs/>
        </w:rPr>
        <w:t>“</w:t>
      </w:r>
      <w:r w:rsidRPr="005D1477">
        <w:rPr>
          <w:spacing w:val="2"/>
          <w:cs/>
        </w:rPr>
        <w:t>กลุ่มบริษัท</w:t>
      </w:r>
      <w:r w:rsidR="00A86EBD" w:rsidRPr="005D1477">
        <w:rPr>
          <w:spacing w:val="2"/>
          <w:cs/>
        </w:rPr>
        <w:t>”</w:t>
      </w:r>
      <w:r w:rsidRPr="005D1477">
        <w:rPr>
          <w:spacing w:val="2"/>
          <w:cs/>
        </w:rPr>
        <w:t>) และของเฉพาะบริษัท บางจาก คอร์ปอเรชั่น จำกัด (มหาชน) (</w:t>
      </w:r>
      <w:r w:rsidR="00A86EBD" w:rsidRPr="005D1477">
        <w:rPr>
          <w:spacing w:val="2"/>
          <w:cs/>
        </w:rPr>
        <w:t>“</w:t>
      </w:r>
      <w:r w:rsidRPr="005D1477">
        <w:rPr>
          <w:spacing w:val="2"/>
          <w:cs/>
        </w:rPr>
        <w:t>บริษัท</w:t>
      </w:r>
      <w:r w:rsidR="00A86EBD" w:rsidRPr="005D1477">
        <w:rPr>
          <w:spacing w:val="2"/>
          <w:cs/>
        </w:rPr>
        <w:t>”</w:t>
      </w:r>
      <w:r w:rsidRPr="005D1477">
        <w:rPr>
          <w:spacing w:val="2"/>
          <w:cs/>
        </w:rPr>
        <w:t xml:space="preserve">) ตามลำดับ </w:t>
      </w:r>
      <w:r w:rsidR="005D1477">
        <w:rPr>
          <w:spacing w:val="2"/>
        </w:rPr>
        <w:t xml:space="preserve">                </w:t>
      </w:r>
      <w:r w:rsidRPr="005D1477">
        <w:rPr>
          <w:spacing w:val="2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140A86" w:rsidRPr="005D1477">
        <w:rPr>
          <w:spacing w:val="2"/>
        </w:rPr>
        <w:t>31</w:t>
      </w:r>
      <w:r w:rsidRPr="005D1477">
        <w:rPr>
          <w:spacing w:val="2"/>
        </w:rPr>
        <w:t xml:space="preserve"> </w:t>
      </w:r>
      <w:r w:rsidRPr="005D1477">
        <w:rPr>
          <w:spacing w:val="2"/>
          <w:cs/>
        </w:rPr>
        <w:t xml:space="preserve">ธันวาคม </w:t>
      </w:r>
      <w:r w:rsidR="00140A86" w:rsidRPr="005D1477">
        <w:rPr>
          <w:spacing w:val="2"/>
        </w:rPr>
        <w:t>256</w:t>
      </w:r>
      <w:r w:rsidR="00900564" w:rsidRPr="005D1477">
        <w:rPr>
          <w:spacing w:val="2"/>
        </w:rPr>
        <w:t>5</w:t>
      </w:r>
      <w:r w:rsidRPr="005D1477">
        <w:rPr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5D1477">
        <w:t xml:space="preserve">    </w:t>
      </w:r>
      <w:r w:rsidRPr="005D1477">
        <w:rPr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5D1477">
        <w:rPr>
          <w:rFonts w:hint="cs"/>
          <w:cs/>
        </w:rPr>
        <w:t>รวมถึง</w:t>
      </w:r>
      <w:r w:rsidRPr="005D1477">
        <w:rPr>
          <w:cs/>
        </w:rPr>
        <w:t>หมายเหตุ</w:t>
      </w:r>
      <w:r w:rsidRPr="005D1477">
        <w:rPr>
          <w:rFonts w:hint="cs"/>
          <w:cs/>
        </w:rPr>
        <w:t>ซึ่ง</w:t>
      </w:r>
      <w:r w:rsidRPr="005D1477">
        <w:rPr>
          <w:cs/>
        </w:rPr>
        <w:t>ประกอบ</w:t>
      </w:r>
      <w:r w:rsidRPr="005D1477">
        <w:rPr>
          <w:rFonts w:hint="cs"/>
          <w:cs/>
        </w:rPr>
        <w:t>ด้วย</w:t>
      </w:r>
      <w:r w:rsidRPr="005D1477">
        <w:rPr>
          <w:cs/>
        </w:rPr>
        <w:t>สรุปนโยบายการบัญชีที่สำคัญ</w:t>
      </w:r>
      <w:r w:rsidRPr="005D1477">
        <w:rPr>
          <w:rFonts w:hint="cs"/>
          <w:cs/>
        </w:rPr>
        <w:t>และเรื่องอื่น</w:t>
      </w:r>
      <w:r w:rsidRPr="005D1477">
        <w:rPr>
          <w:cs/>
        </w:rPr>
        <w:t xml:space="preserve"> </w:t>
      </w:r>
      <w:r w:rsidRPr="005D1477">
        <w:rPr>
          <w:rFonts w:hint="cs"/>
          <w:cs/>
        </w:rPr>
        <w:t>ๆ</w:t>
      </w:r>
    </w:p>
    <w:p w14:paraId="1EFE348E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1932FA7D" w14:textId="3D9C28BA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5D1477">
        <w:rPr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Pr="005D1477">
        <w:t xml:space="preserve"> </w:t>
      </w:r>
      <w:r w:rsidR="00140A86" w:rsidRPr="005D1477">
        <w:t>31</w:t>
      </w:r>
      <w:r w:rsidRPr="005D1477">
        <w:t xml:space="preserve"> </w:t>
      </w:r>
      <w:r w:rsidRPr="005D1477">
        <w:rPr>
          <w:cs/>
        </w:rPr>
        <w:t xml:space="preserve">ธันวาคม </w:t>
      </w:r>
      <w:r w:rsidR="00140A86" w:rsidRPr="005D1477">
        <w:t>256</w:t>
      </w:r>
      <w:r w:rsidR="00900564" w:rsidRPr="005D1477">
        <w:t>5</w:t>
      </w:r>
      <w:r w:rsidRPr="005D1477">
        <w:rPr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C04B26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130FE46C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5D1477">
        <w:rPr>
          <w:i/>
          <w:iCs/>
          <w:color w:val="000000"/>
          <w:cs/>
        </w:rPr>
        <w:t>เกณฑ์ในการแสดงความเห็น</w:t>
      </w:r>
    </w:p>
    <w:p w14:paraId="63BAC120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cs/>
        </w:rPr>
      </w:pPr>
    </w:p>
    <w:p w14:paraId="0E8FC3D1" w14:textId="0FC76630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5D1477"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D1477">
        <w:rPr>
          <w:rFonts w:hint="cs"/>
          <w:cs/>
        </w:rPr>
        <w:t>วรรค</w:t>
      </w:r>
      <w:r w:rsidRPr="005D1477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D1477">
        <w:rPr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900564" w:rsidRPr="005D1477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900564" w:rsidRPr="005D1477">
        <w:rPr>
          <w:rFonts w:asciiTheme="majorBidi" w:hAnsiTheme="majorBidi" w:cstheme="majorBidi"/>
          <w:i/>
          <w:iCs/>
        </w:rPr>
        <w:t xml:space="preserve"> </w:t>
      </w:r>
      <w:r w:rsidR="00900564" w:rsidRPr="005D1477">
        <w:rPr>
          <w:rFonts w:asciiTheme="majorBidi" w:hAnsiTheme="majorBidi" w:cstheme="majorBidi"/>
          <w:i/>
          <w:iCs/>
          <w:cs/>
        </w:rPr>
        <w:t>รวมถึง</w:t>
      </w:r>
      <w:r w:rsidR="00900564" w:rsidRPr="005D1477">
        <w:rPr>
          <w:rFonts w:asciiTheme="majorBidi" w:hAnsiTheme="majorBidi" w:cstheme="majorBidi"/>
          <w:i/>
          <w:iCs/>
        </w:rPr>
        <w:t xml:space="preserve"> </w:t>
      </w:r>
      <w:r w:rsidR="00900564" w:rsidRPr="005D1477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900564" w:rsidRPr="005D1477">
        <w:rPr>
          <w:rFonts w:asciiTheme="majorBidi" w:hAnsiTheme="majorBidi" w:cstheme="majorBidi"/>
        </w:rPr>
        <w:t xml:space="preserve"> </w:t>
      </w:r>
      <w:r w:rsidR="00900564" w:rsidRPr="005D1477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900564" w:rsidRPr="005D1477">
        <w:rPr>
          <w:rFonts w:asciiTheme="majorBidi" w:hAnsiTheme="majorBidi" w:cstheme="majorBidi"/>
        </w:rPr>
        <w:t xml:space="preserve"> (</w:t>
      </w:r>
      <w:r w:rsidR="00900564" w:rsidRPr="005D1477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="00900564" w:rsidRPr="005D1477">
        <w:rPr>
          <w:rFonts w:asciiTheme="majorBidi" w:hAnsiTheme="majorBidi" w:cstheme="majorBidi"/>
        </w:rPr>
        <w:t xml:space="preserve"> </w:t>
      </w:r>
      <w:r w:rsidRPr="005D1477">
        <w:rPr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0A298A" w:rsidRPr="005D1477">
        <w:rPr>
          <w:cs/>
        </w:rPr>
        <w:t xml:space="preserve"> </w:t>
      </w:r>
      <w:r w:rsidRPr="005D1477">
        <w:rPr>
          <w:cs/>
        </w:rPr>
        <w:t xml:space="preserve">ๆ </w:t>
      </w:r>
      <w:r w:rsidR="00900564" w:rsidRPr="005D1477">
        <w:rPr>
          <w:cs/>
        </w:rPr>
        <w:t>ตามประมวลจรรยาบรรณของผู้ประกอบวิชาชีพบัญชี</w:t>
      </w:r>
      <w:r w:rsidRPr="005D1477">
        <w:rPr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57DE93" w14:textId="77777777" w:rsidR="00CA5E04" w:rsidRPr="005D1477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2028958" w14:textId="77777777" w:rsidR="00CA5E04" w:rsidRPr="005D1477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CA5E04" w:rsidRPr="005D1477" w:rsidSect="00BF03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360"/>
        </w:sectPr>
      </w:pPr>
    </w:p>
    <w:p w14:paraId="049F177F" w14:textId="6419E216" w:rsidR="00CA5E04" w:rsidRPr="005D1477" w:rsidRDefault="00CA5E04" w:rsidP="00D84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 w:rsidRPr="005D1477">
        <w:rPr>
          <w:i/>
          <w:iCs/>
          <w:color w:val="000000"/>
          <w:cs/>
        </w:rPr>
        <w:lastRenderedPageBreak/>
        <w:t>เรื่องสำคัญในการตรวจสอบ</w:t>
      </w:r>
    </w:p>
    <w:p w14:paraId="6655157D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692638A5" w14:textId="47EA5C8F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D1477">
        <w:rPr>
          <w:color w:val="000000"/>
          <w:cs/>
        </w:rPr>
        <w:t>เรื่องสำคัญในการตรวจสอบคือเรื่องต่าง</w:t>
      </w:r>
      <w:r w:rsidR="000A298A" w:rsidRPr="005D1477">
        <w:rPr>
          <w:color w:val="000000"/>
          <w:cs/>
        </w:rPr>
        <w:t xml:space="preserve"> </w:t>
      </w:r>
      <w:r w:rsidRPr="005D1477">
        <w:rPr>
          <w:color w:val="00000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A5802C8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163FB7" w:rsidRPr="005D1477" w14:paraId="4AC3289D" w14:textId="77777777" w:rsidTr="00B16E21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7215D617" w14:textId="77777777" w:rsidR="00163FB7" w:rsidRPr="005D1477" w:rsidRDefault="00163FB7" w:rsidP="00B16E21">
            <w:pPr>
              <w:rPr>
                <w:color w:val="000000"/>
              </w:rPr>
            </w:pPr>
            <w:r w:rsidRPr="005D1477">
              <w:rPr>
                <w:cs/>
              </w:rPr>
              <w:br w:type="page"/>
            </w:r>
            <w:r w:rsidRPr="005D1477">
              <w:rPr>
                <w:cs/>
              </w:rPr>
              <w:br w:type="page"/>
            </w:r>
            <w:r w:rsidRPr="005D1477">
              <w:rPr>
                <w:cs/>
              </w:rPr>
              <w:br w:type="page"/>
            </w:r>
            <w:r w:rsidRPr="005D1477">
              <w:rPr>
                <w:color w:val="000000"/>
                <w:cs/>
              </w:rPr>
              <w:t>มูลค่าของสินค้าคงเหลือ</w:t>
            </w:r>
          </w:p>
        </w:tc>
      </w:tr>
      <w:tr w:rsidR="00163FB7" w:rsidRPr="005D1477" w14:paraId="007B479E" w14:textId="77777777" w:rsidTr="00B16E21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3BF9FD68" w14:textId="196C685B" w:rsidR="00163FB7" w:rsidRPr="005D1477" w:rsidRDefault="00163FB7" w:rsidP="00B16E21">
            <w:pPr>
              <w:rPr>
                <w:color w:val="000000"/>
              </w:rPr>
            </w:pPr>
            <w:r w:rsidRPr="005D1477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Pr="005D1477">
              <w:rPr>
                <w:color w:val="000000"/>
              </w:rPr>
              <w:t>3</w:t>
            </w:r>
            <w:r w:rsidRPr="005D1477">
              <w:rPr>
                <w:color w:val="000000"/>
                <w:cs/>
              </w:rPr>
              <w:t xml:space="preserve"> (ช) และ </w:t>
            </w:r>
            <w:r w:rsidRPr="005D1477">
              <w:rPr>
                <w:rFonts w:hint="cs"/>
                <w:color w:val="000000"/>
                <w:cs/>
              </w:rPr>
              <w:t xml:space="preserve">ข้อ </w:t>
            </w:r>
            <w:r w:rsidRPr="005D1477">
              <w:rPr>
                <w:color w:val="000000"/>
              </w:rPr>
              <w:t>9</w:t>
            </w:r>
          </w:p>
        </w:tc>
      </w:tr>
      <w:tr w:rsidR="00163FB7" w:rsidRPr="005D1477" w14:paraId="48341C2E" w14:textId="77777777" w:rsidTr="00B16E21">
        <w:trPr>
          <w:trHeight w:val="202"/>
        </w:trPr>
        <w:tc>
          <w:tcPr>
            <w:tcW w:w="4698" w:type="dxa"/>
            <w:shd w:val="clear" w:color="auto" w:fill="auto"/>
          </w:tcPr>
          <w:p w14:paraId="14771ACB" w14:textId="77777777" w:rsidR="00163FB7" w:rsidRPr="005D1477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D1477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384B9F89" w14:textId="77777777" w:rsidR="00163FB7" w:rsidRPr="005D1477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D1477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163FB7" w:rsidRPr="005D1477" w14:paraId="1D893EBB" w14:textId="77777777" w:rsidTr="00B16E21">
        <w:trPr>
          <w:trHeight w:val="608"/>
        </w:trPr>
        <w:tc>
          <w:tcPr>
            <w:tcW w:w="4698" w:type="dxa"/>
            <w:shd w:val="clear" w:color="auto" w:fill="auto"/>
          </w:tcPr>
          <w:p w14:paraId="1229E4EF" w14:textId="77777777" w:rsidR="00163FB7" w:rsidRPr="005D1477" w:rsidRDefault="00163FB7" w:rsidP="00B16E21">
            <w:pPr>
              <w:jc w:val="thaiDistribute"/>
              <w:rPr>
                <w:lang w:val="en-GB"/>
              </w:rPr>
            </w:pPr>
            <w:r w:rsidRPr="005D1477">
              <w:rPr>
                <w:cs/>
                <w:lang w:val="en-GB"/>
              </w:rPr>
              <w:t>สินค้าคงเหลือนั้นวัดมูลค่าด้วยราคาทุนหรือมูลค่าสุทธิ</w:t>
            </w:r>
            <w:r w:rsidRPr="005D1477">
              <w:rPr>
                <w:lang w:val="en-GB"/>
              </w:rPr>
              <w:br/>
            </w:r>
            <w:r w:rsidRPr="005D1477">
              <w:rPr>
                <w:cs/>
                <w:lang w:val="en-GB"/>
              </w:rPr>
              <w:t>ที่จะได้รับแล้วแต่ราคาใดจะต่ำกว่า เนื่องจากความผันผวนอย่างต่อเนื่องของราคาน้ำมันดิบและผลิตภัณฑ์น้ำมันอาจส่งผลให้มูลค่าสุทธิที่จะได้รับอาจจะต่ำกว่าราคาทุน</w:t>
            </w:r>
          </w:p>
        </w:tc>
        <w:tc>
          <w:tcPr>
            <w:tcW w:w="5130" w:type="dxa"/>
            <w:shd w:val="clear" w:color="auto" w:fill="auto"/>
          </w:tcPr>
          <w:p w14:paraId="6C405E97" w14:textId="77777777" w:rsidR="00163FB7" w:rsidRPr="005D1477" w:rsidRDefault="00163FB7" w:rsidP="00B16E21">
            <w:pPr>
              <w:jc w:val="thaiDistribute"/>
              <w:rPr>
                <w:lang w:val="en-GB"/>
              </w:rPr>
            </w:pPr>
            <w:r w:rsidRPr="005D1477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7C79C8C7" w14:textId="77777777" w:rsidR="00163FB7" w:rsidRPr="005D1477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ประเมินความเหมาะสมของการ</w:t>
            </w:r>
            <w:r w:rsidRPr="005D1477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วัดมูลค่าในสินค้าคงเหลือโดยผู้บริหาร</w:t>
            </w:r>
          </w:p>
          <w:p w14:paraId="6718794B" w14:textId="77777777" w:rsidR="00163FB7" w:rsidRPr="005D1477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ทดสอบความเหมาะสมของการคำนวณมูลค่าสุทธิที่จะได้รับคืน </w:t>
            </w:r>
          </w:p>
          <w:p w14:paraId="30F22DF4" w14:textId="77777777" w:rsidR="00163FB7" w:rsidRPr="005D1477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ตรวจสอบราคาขายของสินค้าสำเร็จรูปแต่ละชนิดกับราคาอ้างอิงในตลาดและราคาตามสัญญา </w:t>
            </w:r>
          </w:p>
          <w:p w14:paraId="55D9BF35" w14:textId="77777777" w:rsidR="00163FB7" w:rsidRPr="005D1477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30"/>
                <w:szCs w:val="30"/>
                <w:lang w:val="en-GB"/>
              </w:rPr>
            </w:pPr>
            <w:r w:rsidRPr="005D1477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F8FF082" w14:textId="3A71EBBE" w:rsidR="006802F4" w:rsidRPr="005D1477" w:rsidRDefault="006802F4"/>
    <w:p w14:paraId="280777F0" w14:textId="77777777" w:rsidR="005D1477" w:rsidRPr="005D1477" w:rsidRDefault="005D1477">
      <w:r w:rsidRPr="005D1477"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5D1477" w14:paraId="6E9F6DD9" w14:textId="77777777" w:rsidTr="00BF0360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11B52D81" w14:textId="37E6AA63" w:rsidR="00CA5E04" w:rsidRPr="005D1477" w:rsidRDefault="00B84214" w:rsidP="00BF036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</w:rPr>
            </w:pPr>
            <w:r w:rsidRPr="005D1477">
              <w:rPr>
                <w:color w:val="000000"/>
                <w:cs/>
              </w:rPr>
              <w:lastRenderedPageBreak/>
              <w:t>การ</w:t>
            </w:r>
            <w:r w:rsidRPr="005D1477">
              <w:rPr>
                <w:rFonts w:hint="cs"/>
                <w:color w:val="000000"/>
                <w:cs/>
              </w:rPr>
              <w:t>ทดสอบ</w:t>
            </w:r>
            <w:r w:rsidRPr="005D1477">
              <w:rPr>
                <w:color w:val="000000"/>
                <w:cs/>
              </w:rPr>
              <w:t>การด้อยค่าของ</w:t>
            </w:r>
            <w:r w:rsidRPr="005D1477">
              <w:rPr>
                <w:rFonts w:hint="cs"/>
                <w:color w:val="000000"/>
                <w:cs/>
              </w:rPr>
              <w:t>สินทรัพย์เพื่อการสำรวจและผลิตปิโตรเลียม และค่าความนิยม</w:t>
            </w:r>
          </w:p>
        </w:tc>
      </w:tr>
      <w:tr w:rsidR="00CA5E04" w:rsidRPr="005D1477" w14:paraId="1EAD4900" w14:textId="77777777" w:rsidTr="00BF0360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754622AD" w14:textId="61B18AEC" w:rsidR="00CA5E04" w:rsidRPr="005D1477" w:rsidRDefault="00B84214" w:rsidP="00BF03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1477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="002E672F" w:rsidRPr="005D1477">
              <w:rPr>
                <w:color w:val="000000"/>
              </w:rPr>
              <w:t>3</w:t>
            </w:r>
            <w:r w:rsidRPr="005D1477">
              <w:rPr>
                <w:color w:val="000000"/>
                <w:cs/>
              </w:rPr>
              <w:t xml:space="preserve"> (</w:t>
            </w:r>
            <w:r w:rsidR="001E1C14" w:rsidRPr="005D1477">
              <w:rPr>
                <w:rFonts w:hint="cs"/>
                <w:color w:val="000000"/>
                <w:cs/>
              </w:rPr>
              <w:t>ฐ</w:t>
            </w:r>
            <w:r w:rsidRPr="005D1477">
              <w:rPr>
                <w:color w:val="000000"/>
                <w:cs/>
              </w:rPr>
              <w:t>)</w:t>
            </w:r>
            <w:r w:rsidR="000F5D28" w:rsidRPr="005D1477">
              <w:rPr>
                <w:color w:val="000000"/>
                <w:cs/>
              </w:rPr>
              <w:t xml:space="preserve"> </w:t>
            </w:r>
            <w:r w:rsidR="000F5D28" w:rsidRPr="005D1477">
              <w:rPr>
                <w:rFonts w:hint="cs"/>
                <w:color w:val="000000"/>
                <w:cs/>
              </w:rPr>
              <w:t>ข้อ</w:t>
            </w:r>
            <w:r w:rsidRPr="005D1477">
              <w:rPr>
                <w:color w:val="000000"/>
                <w:cs/>
              </w:rPr>
              <w:t xml:space="preserve"> </w:t>
            </w:r>
            <w:r w:rsidR="00140A86" w:rsidRPr="005D1477">
              <w:rPr>
                <w:color w:val="000000"/>
              </w:rPr>
              <w:t>1</w:t>
            </w:r>
            <w:r w:rsidR="008E081C" w:rsidRPr="005D1477">
              <w:rPr>
                <w:color w:val="000000"/>
              </w:rPr>
              <w:t>3</w:t>
            </w:r>
            <w:r w:rsidR="00DF087D">
              <w:rPr>
                <w:color w:val="000000"/>
              </w:rPr>
              <w:t xml:space="preserve"> </w:t>
            </w:r>
            <w:r w:rsidRPr="005D1477">
              <w:rPr>
                <w:color w:val="000000"/>
                <w:cs/>
              </w:rPr>
              <w:t>และ</w:t>
            </w:r>
            <w:r w:rsidR="000F5D28" w:rsidRPr="005D1477">
              <w:rPr>
                <w:rFonts w:hint="cs"/>
                <w:color w:val="000000"/>
                <w:cs/>
              </w:rPr>
              <w:t xml:space="preserve"> ข้อ</w:t>
            </w:r>
            <w:r w:rsidRPr="005D1477">
              <w:rPr>
                <w:color w:val="000000"/>
                <w:cs/>
              </w:rPr>
              <w:t xml:space="preserve"> </w:t>
            </w:r>
            <w:r w:rsidR="00140A86" w:rsidRPr="005D1477">
              <w:rPr>
                <w:color w:val="000000"/>
              </w:rPr>
              <w:t>1</w:t>
            </w:r>
            <w:r w:rsidR="00DF087D">
              <w:rPr>
                <w:color w:val="000000"/>
              </w:rPr>
              <w:t>6</w:t>
            </w:r>
          </w:p>
        </w:tc>
      </w:tr>
      <w:tr w:rsidR="00CA5E04" w:rsidRPr="005D1477" w14:paraId="3ECF5604" w14:textId="77777777" w:rsidTr="00BF0360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78D64C1B" w14:textId="77777777" w:rsidR="00CA5E04" w:rsidRPr="005D1477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D1477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032901C" w14:textId="77777777" w:rsidR="00CA5E04" w:rsidRPr="005D1477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D1477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5D1477" w14:paraId="222D3E45" w14:textId="77777777" w:rsidTr="00BF0360">
        <w:trPr>
          <w:trHeight w:val="608"/>
        </w:trPr>
        <w:tc>
          <w:tcPr>
            <w:tcW w:w="4698" w:type="dxa"/>
            <w:shd w:val="clear" w:color="auto" w:fill="auto"/>
          </w:tcPr>
          <w:p w14:paraId="369E09E2" w14:textId="30AC1C0A" w:rsidR="00B84214" w:rsidRPr="005D1477" w:rsidRDefault="00B84214" w:rsidP="006802F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5D1477">
              <w:rPr>
                <w:rFonts w:hint="cs"/>
                <w:cs/>
              </w:rPr>
              <w:t>กลุ่ม</w:t>
            </w:r>
            <w:r w:rsidRPr="005D1477">
              <w:rPr>
                <w:cs/>
              </w:rPr>
              <w:t>บริษัทมีการลงทุนใน</w:t>
            </w:r>
            <w:r w:rsidRPr="005D1477">
              <w:rPr>
                <w:rFonts w:hint="cs"/>
                <w:cs/>
              </w:rPr>
              <w:t>หลายประเทศซึ่ง</w:t>
            </w:r>
            <w:r w:rsidRPr="005D1477">
              <w:rPr>
                <w:cs/>
              </w:rPr>
              <w:t>มีความเสี่ยงจากปัจจัยภายนอกต่าง ๆ เช่น ความผันผวนทางเศรษฐกิ</w:t>
            </w:r>
            <w:r w:rsidR="006802F4" w:rsidRPr="005D1477">
              <w:rPr>
                <w:rFonts w:hint="cs"/>
                <w:cs/>
              </w:rPr>
              <w:t xml:space="preserve">จ </w:t>
            </w:r>
            <w:r w:rsidRPr="005D1477">
              <w:rPr>
                <w:cs/>
              </w:rPr>
              <w:t>การเมือง ข้อกฎหมายต่าง ๆ ดังนั้น จึงมีความเสี่ยงที่ผลการดำเนินงาน 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67EDE2B7" w14:textId="77777777" w:rsidR="00B84214" w:rsidRPr="005D1477" w:rsidRDefault="00B84214" w:rsidP="006802F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</w:p>
          <w:p w14:paraId="0D4054A1" w14:textId="2C46E1AE" w:rsidR="00CA5E04" w:rsidRPr="005D1477" w:rsidRDefault="00B84214" w:rsidP="003732D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5D1477">
              <w:rPr>
                <w:color w:val="000000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การใช้ดุลยพินิจที่สำคัญของผู้บริหารและมีความซับซ้อนในการประมาณ</w:t>
            </w:r>
            <w:r w:rsidR="006802F4" w:rsidRPr="005D1477">
              <w:rPr>
                <w:rFonts w:hint="cs"/>
                <w:color w:val="000000"/>
                <w:cs/>
              </w:rPr>
              <w:t xml:space="preserve">      </w:t>
            </w:r>
            <w:r w:rsidRPr="005D1477">
              <w:rPr>
                <w:color w:val="000000"/>
                <w:cs/>
              </w:rPr>
              <w:t>มูลค่าที่คาดว่าจะได้รับคืน</w:t>
            </w:r>
            <w:r w:rsidRPr="005D1477">
              <w:rPr>
                <w:cs/>
                <w:lang w:val="en-GB"/>
              </w:rPr>
              <w:t>ของ</w:t>
            </w:r>
            <w:r w:rsidR="003732DE" w:rsidRPr="005D1477">
              <w:rPr>
                <w:color w:val="000000"/>
                <w:cs/>
              </w:rPr>
              <w:t>สินทรัพย์เพื่อการสำรวจและผลิตปิโตรเลียม และค่าความนิยม</w:t>
            </w:r>
            <w:r w:rsidRPr="005D1477">
              <w:rPr>
                <w:rFonts w:hint="cs"/>
                <w:cs/>
                <w:lang w:val="en-GB"/>
              </w:rPr>
              <w:t>ซึ่ง</w:t>
            </w:r>
            <w:r w:rsidRPr="005D1477">
              <w:rPr>
                <w:cs/>
                <w:lang w:val="en-GB"/>
              </w:rPr>
              <w:t>ใช้วิธีประมาณการจากกระแสเงินสดที่จะได้รับในอนาคตคิดลดเป็นมูลค่าปัจจุบัน</w:t>
            </w:r>
            <w:r w:rsidRPr="005D1477">
              <w:rPr>
                <w:rFonts w:hint="cs"/>
                <w:cs/>
                <w:lang w:val="en-GB"/>
              </w:rPr>
              <w:t xml:space="preserve"> </w:t>
            </w:r>
            <w:r w:rsidRPr="005D1477">
              <w:rPr>
                <w:color w:val="00000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08B06276" w14:textId="77777777" w:rsidR="00B84214" w:rsidRPr="005D1477" w:rsidRDefault="00B84214" w:rsidP="00B84214">
            <w:pPr>
              <w:spacing w:line="256" w:lineRule="auto"/>
              <w:jc w:val="thaiDistribute"/>
              <w:rPr>
                <w:cs/>
                <w:lang w:val="en-GB"/>
              </w:rPr>
            </w:pPr>
            <w:r w:rsidRPr="005D1477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71BDED48" w14:textId="57DD8FF1" w:rsidR="00B84214" w:rsidRPr="005D1477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ทำความเข้าใจแผนการดำเนินงาน กระบวนการการระบุข้อบ่งชี้ของการด้อยค่า กระบวนการการทดสอบการด้อยค่าและทดสอบการคำนวณมูลค่าที่คาดว่าจะได้รับคืนที่จัดทำโดยผู้บริหาร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1E44C7A3" w14:textId="77777777" w:rsidR="00B84214" w:rsidRPr="005D1477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4FAB8205" w14:textId="77777777" w:rsidR="00B84214" w:rsidRPr="005D1477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ประเมินความเหมาะสมของวิธีการประเมินมูลค่า และค่าตัวแปรทางการเงินที่ใช้ในการกำหนดอัตราคิดลด </w:t>
            </w:r>
          </w:p>
          <w:p w14:paraId="3BFE3468" w14:textId="44560259" w:rsidR="00CA5E04" w:rsidRPr="005D1477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30"/>
                <w:szCs w:val="30"/>
              </w:rPr>
            </w:pPr>
            <w:r w:rsidRPr="005D1477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="005D142C" w:rsidRPr="005D1477">
              <w:rPr>
                <w:color w:val="000000"/>
                <w:spacing w:val="-6"/>
                <w:sz w:val="30"/>
                <w:szCs w:val="30"/>
              </w:rPr>
              <w:br/>
            </w:r>
            <w:r w:rsidRPr="005D1477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3DA14A65" w14:textId="65A8F0E2" w:rsidR="002320C0" w:rsidRPr="005D1477" w:rsidRDefault="002320C0" w:rsidP="002320C0">
      <w:pPr>
        <w:spacing w:line="240" w:lineRule="auto"/>
      </w:pPr>
    </w:p>
    <w:p w14:paraId="6F1DB88C" w14:textId="77777777" w:rsidR="005D1477" w:rsidRPr="005D1477" w:rsidRDefault="005D1477">
      <w:r w:rsidRPr="005D1477"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163FB7" w:rsidRPr="005D1477" w14:paraId="274977C4" w14:textId="77777777" w:rsidTr="00B16E21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08AE719E" w14:textId="4190E7E9" w:rsidR="00163FB7" w:rsidRPr="005D1477" w:rsidRDefault="00163FB7" w:rsidP="00B16E21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cs/>
              </w:rPr>
            </w:pPr>
            <w:r w:rsidRPr="005D1477">
              <w:rPr>
                <w:cs/>
              </w:rPr>
              <w:lastRenderedPageBreak/>
              <w:br w:type="page"/>
            </w:r>
            <w:r w:rsidRPr="005D1477">
              <w:rPr>
                <w:color w:val="000000"/>
                <w:cs/>
              </w:rPr>
              <w:t>การซื้อ</w:t>
            </w:r>
            <w:r w:rsidRPr="005D1477">
              <w:rPr>
                <w:rFonts w:hint="cs"/>
                <w:color w:val="000000"/>
                <w:cs/>
              </w:rPr>
              <w:t>ธุรกิจ</w:t>
            </w:r>
          </w:p>
        </w:tc>
      </w:tr>
      <w:tr w:rsidR="00163FB7" w:rsidRPr="005D1477" w14:paraId="1B08CB52" w14:textId="77777777" w:rsidTr="00B16E21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48846AFA" w14:textId="2E6A1C1C" w:rsidR="00163FB7" w:rsidRPr="005D1477" w:rsidRDefault="00163FB7" w:rsidP="00B16E2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1477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Pr="005D1477">
              <w:rPr>
                <w:color w:val="000000"/>
              </w:rPr>
              <w:t xml:space="preserve">3 </w:t>
            </w:r>
            <w:r w:rsidRPr="005D1477">
              <w:rPr>
                <w:color w:val="000000"/>
                <w:cs/>
              </w:rPr>
              <w:t>(ก)</w:t>
            </w:r>
            <w:r w:rsidR="008E081C" w:rsidRPr="005D1477">
              <w:rPr>
                <w:rFonts w:hint="cs"/>
                <w:color w:val="000000"/>
                <w:cs/>
              </w:rPr>
              <w:t xml:space="preserve"> </w:t>
            </w:r>
            <w:r w:rsidRPr="005D1477">
              <w:rPr>
                <w:color w:val="000000"/>
                <w:cs/>
              </w:rPr>
              <w:t xml:space="preserve">และ ข้อ </w:t>
            </w:r>
            <w:r w:rsidR="008E081C" w:rsidRPr="005D1477">
              <w:rPr>
                <w:color w:val="000000"/>
              </w:rPr>
              <w:t>4</w:t>
            </w:r>
          </w:p>
        </w:tc>
      </w:tr>
      <w:tr w:rsidR="00163FB7" w:rsidRPr="005D1477" w14:paraId="0C01AD09" w14:textId="77777777" w:rsidTr="00B16E21">
        <w:trPr>
          <w:trHeight w:val="202"/>
        </w:trPr>
        <w:tc>
          <w:tcPr>
            <w:tcW w:w="4698" w:type="dxa"/>
            <w:shd w:val="clear" w:color="auto" w:fill="auto"/>
          </w:tcPr>
          <w:p w14:paraId="3B6CBBBE" w14:textId="77777777" w:rsidR="00163FB7" w:rsidRPr="005D1477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D1477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56B2F47" w14:textId="77777777" w:rsidR="00163FB7" w:rsidRPr="005D1477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D1477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163FB7" w:rsidRPr="005D1477" w14:paraId="17A0873A" w14:textId="77777777" w:rsidTr="00B16E21">
        <w:trPr>
          <w:trHeight w:val="608"/>
        </w:trPr>
        <w:tc>
          <w:tcPr>
            <w:tcW w:w="4698" w:type="dxa"/>
            <w:shd w:val="clear" w:color="auto" w:fill="auto"/>
          </w:tcPr>
          <w:p w14:paraId="3757D782" w14:textId="77777777" w:rsidR="00163FB7" w:rsidRPr="005D1477" w:rsidRDefault="00163FB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5D1477">
              <w:rPr>
                <w:cs/>
              </w:rPr>
              <w:t xml:space="preserve">ในปี </w:t>
            </w:r>
            <w:r w:rsidRPr="005D1477">
              <w:t>2565</w:t>
            </w:r>
            <w:r w:rsidRPr="005D1477">
              <w:rPr>
                <w:cs/>
              </w:rPr>
              <w:t xml:space="preserve"> กลุ่มบริษัทได้เสร็จสิ้นการเข้าซื้อ</w:t>
            </w:r>
            <w:r w:rsidRPr="005D1477">
              <w:rPr>
                <w:rFonts w:hint="cs"/>
                <w:cs/>
              </w:rPr>
              <w:t>ส่วนได้เสียในหลุมน้ำมันในประเทศนอร์เวย์</w:t>
            </w:r>
            <w:r w:rsidRPr="005D1477">
              <w:rPr>
                <w:cs/>
              </w:rPr>
              <w:t xml:space="preserve"> โดยผู้บริหารได้ประเมินมูลค่ายุติธรรมของสินทรัพย์สุทธิที่ได้มาและสิ่งตอบแทนที่โอนให้ ผลแตกต่างได้ถูกบันทึกเป็นค่าความนิยมจำนวน</w:t>
            </w:r>
            <w:r w:rsidRPr="005D1477">
              <w:rPr>
                <w:rFonts w:hint="cs"/>
                <w:cs/>
              </w:rPr>
              <w:t xml:space="preserve"> </w:t>
            </w:r>
            <w:r w:rsidRPr="005D1477">
              <w:t>1,888</w:t>
            </w:r>
            <w:r w:rsidRPr="005D1477">
              <w:rPr>
                <w:cs/>
              </w:rPr>
              <w:t xml:space="preserve"> ล้านบาท</w:t>
            </w:r>
          </w:p>
          <w:p w14:paraId="3FF37AA1" w14:textId="77777777" w:rsidR="00163FB7" w:rsidRPr="005D1477" w:rsidRDefault="00163FB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cs/>
              </w:rPr>
            </w:pPr>
          </w:p>
          <w:p w14:paraId="7AB45B9C" w14:textId="77777777" w:rsidR="00163FB7" w:rsidRPr="005D1477" w:rsidRDefault="00163FB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5D1477">
              <w:rPr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42B69CD" w14:textId="77777777" w:rsidR="00163FB7" w:rsidRPr="005D1477" w:rsidRDefault="00163FB7" w:rsidP="00B16E21">
            <w:pPr>
              <w:spacing w:before="240"/>
              <w:contextualSpacing/>
              <w:jc w:val="thaiDistribute"/>
              <w:rPr>
                <w:color w:val="000000"/>
                <w:spacing w:val="-6"/>
              </w:rPr>
            </w:pPr>
            <w:r w:rsidRPr="005D1477">
              <w:rPr>
                <w:color w:val="000000"/>
                <w:spacing w:val="-6"/>
                <w:cs/>
              </w:rPr>
              <w:t>วิธีการตรวจสอบของข้าพเจ้ารวมถึง</w:t>
            </w:r>
          </w:p>
          <w:p w14:paraId="4086E0AC" w14:textId="77777777" w:rsidR="00163FB7" w:rsidRPr="005D1477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สอบถามผู้บริหารเพื่อทำความเข้าใจขั้นตอนการระบุสินทรัพย์ที่ได้มาและหนี้สินที่รับมา และการประเมินมูลค่ายุติธรรมของสินทรัพย์สุทธิที่ได้มา</w:t>
            </w:r>
          </w:p>
          <w:p w14:paraId="1166026D" w14:textId="77777777" w:rsidR="00163FB7" w:rsidRPr="005D1477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อ่านสัญญาซื้อขายและสัญญาสำคัญที่เกี่ยวข้อง และประเมินความเหมาะสมของการระบุสินทรัพย์สุทธิที่ได้มา ณ วันที่ซื้อธุรกิจ</w:t>
            </w:r>
          </w:p>
          <w:p w14:paraId="1177BE35" w14:textId="77777777" w:rsidR="00163FB7" w:rsidRPr="005D1477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ประเมินความเป็นอิสระและความรู้ความสามารถของ</w:t>
            </w:r>
            <w:r w:rsidRPr="005D1477">
              <w:rPr>
                <w:color w:val="000000"/>
                <w:spacing w:val="-6"/>
                <w:sz w:val="30"/>
                <w:szCs w:val="30"/>
                <w:cs/>
              </w:rPr>
              <w:t>ผู้ประเมินราคาอิสระ</w:t>
            </w:r>
          </w:p>
          <w:p w14:paraId="39C8A9FB" w14:textId="77777777" w:rsidR="00163FB7" w:rsidRPr="005D1477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การใช้ผู้เชี่ยวชาญของเคพีเอ็มจี 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622DDAE6" w14:textId="77777777" w:rsidR="00163FB7" w:rsidRPr="005D1477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ประเมินความเหมาะสมของข้อสมมติที่สำคัญใน</w:t>
            </w:r>
            <w:r w:rsidRPr="005D1477">
              <w:rPr>
                <w:color w:val="000000"/>
                <w:spacing w:val="-6"/>
                <w:sz w:val="30"/>
                <w:szCs w:val="30"/>
                <w:cs/>
              </w:rPr>
              <w:t xml:space="preserve">การประมาณมูลค่ายุติธรรมโดยอ้างอิงจากข้อมูลทั้งภายในและภายนอก และทดสอบการคำนวณ </w:t>
            </w:r>
          </w:p>
          <w:p w14:paraId="143385CB" w14:textId="77777777" w:rsidR="00163FB7" w:rsidRPr="005D1477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D1477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Pr="005D1477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687E7143" w14:textId="623DCA12" w:rsidR="006802F4" w:rsidRPr="005D1477" w:rsidRDefault="0068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</w:p>
    <w:p w14:paraId="4BC9CF6C" w14:textId="77777777" w:rsidR="009A6D7E" w:rsidRPr="00C65BB5" w:rsidRDefault="009A6D7E" w:rsidP="009A6D7E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C65BB5">
        <w:rPr>
          <w:i/>
          <w:iCs/>
          <w:color w:val="000000"/>
          <w:cs/>
        </w:rPr>
        <w:t>ข้อมูลและเหตุการณ์ที่เน้น</w:t>
      </w:r>
    </w:p>
    <w:p w14:paraId="1827370E" w14:textId="77777777" w:rsidR="009A6D7E" w:rsidRPr="00C65BB5" w:rsidRDefault="009A6D7E" w:rsidP="009A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</w:p>
    <w:p w14:paraId="3377DF3D" w14:textId="2AA1873E" w:rsidR="009A6D7E" w:rsidRDefault="009A6D7E" w:rsidP="009A6D7E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23A4D">
        <w:rPr>
          <w:color w:val="000000"/>
          <w:cs/>
        </w:rPr>
        <w:t>ข้าพเจ้าขอให้</w:t>
      </w:r>
      <w:r w:rsidRPr="000A298A">
        <w:rPr>
          <w:color w:val="000000"/>
          <w:cs/>
        </w:rPr>
        <w:t xml:space="preserve">สังเกตหมายเหตุประกอบงบการเงินข้อ </w:t>
      </w:r>
      <w:r>
        <w:rPr>
          <w:color w:val="000000"/>
        </w:rPr>
        <w:t>4</w:t>
      </w:r>
      <w:r w:rsidRPr="000A298A">
        <w:rPr>
          <w:color w:val="000000"/>
          <w:cs/>
        </w:rPr>
        <w:t xml:space="preserve"> </w:t>
      </w:r>
      <w:r w:rsidR="0016760C" w:rsidRPr="0016760C">
        <w:rPr>
          <w:color w:val="000000"/>
          <w:cs/>
        </w:rPr>
        <w:t>ในระหว่างปีสิ้นสุดวันที่</w:t>
      </w:r>
      <w:r w:rsidR="0016760C">
        <w:rPr>
          <w:rFonts w:hint="cs"/>
          <w:color w:val="000000"/>
          <w:cs/>
        </w:rPr>
        <w:t xml:space="preserve"> </w:t>
      </w:r>
      <w:r w:rsidR="0016760C">
        <w:rPr>
          <w:color w:val="000000"/>
        </w:rPr>
        <w:t xml:space="preserve">31 </w:t>
      </w:r>
      <w:r w:rsidR="0016760C">
        <w:rPr>
          <w:rFonts w:hint="cs"/>
          <w:color w:val="000000"/>
          <w:cs/>
        </w:rPr>
        <w:t xml:space="preserve">ธันวาคม </w:t>
      </w:r>
      <w:r w:rsidR="0016760C">
        <w:rPr>
          <w:color w:val="000000"/>
        </w:rPr>
        <w:t xml:space="preserve">2565 </w:t>
      </w:r>
      <w:r w:rsidRPr="000A298A">
        <w:rPr>
          <w:color w:val="000000"/>
          <w:cs/>
        </w:rPr>
        <w:t>กลุ่มบริษัท</w:t>
      </w:r>
      <w:r w:rsidR="0016760C">
        <w:rPr>
          <w:rFonts w:hint="cs"/>
          <w:color w:val="000000"/>
          <w:cs/>
        </w:rPr>
        <w:t>ได้เข้า</w:t>
      </w:r>
      <w:r w:rsidRPr="000A298A">
        <w:rPr>
          <w:color w:val="000000"/>
          <w:cs/>
        </w:rPr>
        <w:t>ซื้อธุรกิจใน</w:t>
      </w:r>
      <w:r>
        <w:rPr>
          <w:rFonts w:hint="cs"/>
          <w:color w:val="000000"/>
          <w:cs/>
        </w:rPr>
        <w:t>ประเทศนอร์เวย์</w:t>
      </w:r>
      <w:r w:rsidRPr="000A298A">
        <w:rPr>
          <w:color w:val="000000"/>
          <w:cs/>
        </w:rPr>
        <w:t xml:space="preserve"> ซึ่ง</w:t>
      </w:r>
      <w:r w:rsidR="00E36008" w:rsidRPr="00E36008">
        <w:rPr>
          <w:color w:val="000000"/>
          <w:cs/>
        </w:rPr>
        <w:t>มูลค่ายุติธรรมของสินทรัพย์ที่ได้มาที่ระบุได้และหนี้สินที่รับมาจากการซื้อธุรกิจ</w:t>
      </w:r>
      <w:r w:rsidRPr="000A298A">
        <w:rPr>
          <w:color w:val="000000"/>
          <w:cs/>
        </w:rPr>
        <w:t>และการปันส่วนของราคาซื้อเป็นมูลค่าที่ประมาณการและอาจมีการปรับปรุง ทั้งนี้ความเห็นของข้าพเจ้าไม่ได้เปลี่ยนแปลงไป</w:t>
      </w:r>
      <w:r w:rsidRPr="00923A4D">
        <w:rPr>
          <w:color w:val="000000"/>
          <w:cs/>
        </w:rPr>
        <w:t>เนื่องจากเรื่องนี้</w:t>
      </w:r>
    </w:p>
    <w:p w14:paraId="72B8370D" w14:textId="77777777" w:rsidR="009A6D7E" w:rsidRDefault="009A6D7E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p w14:paraId="3B6A914A" w14:textId="77777777" w:rsidR="009A6D7E" w:rsidRDefault="009A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>
        <w:rPr>
          <w:i/>
          <w:iCs/>
          <w:color w:val="000000"/>
          <w:cs/>
        </w:rPr>
        <w:br w:type="page"/>
      </w:r>
    </w:p>
    <w:p w14:paraId="68ECA24C" w14:textId="1070333E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cs/>
        </w:rPr>
      </w:pPr>
      <w:r w:rsidRPr="005D1477">
        <w:rPr>
          <w:i/>
          <w:iCs/>
          <w:color w:val="000000"/>
          <w:cs/>
        </w:rPr>
        <w:lastRenderedPageBreak/>
        <w:t>ข้อมูลอื่น</w:t>
      </w:r>
    </w:p>
    <w:p w14:paraId="591B2070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00B858EF" w14:textId="158E22EB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D1477">
        <w:rPr>
          <w:color w:val="00000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38800C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0195212F" w14:textId="08DE5A81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D1477">
        <w:rPr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E1FBDAB" w14:textId="763CAAC5" w:rsidR="005D1477" w:rsidRDefault="005D1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</w:p>
    <w:p w14:paraId="319A4438" w14:textId="04EDB404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D1477">
        <w:rPr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637D497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26E359D5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D1477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BF5012F" w14:textId="5542C521" w:rsidR="006802F4" w:rsidRPr="005D1477" w:rsidRDefault="0068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</w:p>
    <w:p w14:paraId="6476EE6C" w14:textId="300E9EF6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5D1477">
        <w:rPr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A5A164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0A2D5259" w14:textId="4A56CA18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D1477">
        <w:rPr>
          <w:color w:val="000000"/>
          <w:cs/>
        </w:rPr>
        <w:t>ผู้บริหาร</w:t>
      </w:r>
      <w:r w:rsidRPr="005D1477">
        <w:rPr>
          <w:rFonts w:hint="cs"/>
          <w:color w:val="000000"/>
          <w:cs/>
        </w:rPr>
        <w:t>มีหน้าที่</w:t>
      </w:r>
      <w:r w:rsidR="00DA4743" w:rsidRPr="005D1477">
        <w:rPr>
          <w:rFonts w:hint="cs"/>
          <w:color w:val="000000"/>
          <w:cs/>
        </w:rPr>
        <w:t>รับ</w:t>
      </w:r>
      <w:r w:rsidRPr="005D1477">
        <w:rPr>
          <w:color w:val="000000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7BCCBB8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70E00BD6" w14:textId="539C5852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D1477">
        <w:rPr>
          <w:color w:val="00000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E330135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</w:pPr>
    </w:p>
    <w:p w14:paraId="683D87B6" w14:textId="70ED48C6" w:rsidR="00CA5E04" w:rsidRPr="005D1477" w:rsidRDefault="00BC69FB" w:rsidP="00F715AF">
      <w:pPr>
        <w:autoSpaceDE w:val="0"/>
        <w:autoSpaceDN w:val="0"/>
        <w:adjustRightInd w:val="0"/>
        <w:spacing w:line="240" w:lineRule="auto"/>
        <w:jc w:val="thaiDistribute"/>
      </w:pPr>
      <w:r w:rsidRPr="005D1477">
        <w:rPr>
          <w:color w:val="00000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4C4FA670" w14:textId="777DEE13" w:rsidR="006802F4" w:rsidRPr="005D1477" w:rsidRDefault="0068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</w:p>
    <w:p w14:paraId="00C3CFF2" w14:textId="77777777" w:rsidR="009A6D7E" w:rsidRDefault="009A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1B8C3FA4" w14:textId="02548D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5D1477">
        <w:rPr>
          <w:i/>
          <w:iCs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7226FB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2C4E5210" w14:textId="59734C85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D1477">
        <w:rPr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AEF26C" w14:textId="77777777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31B831E4" w14:textId="76D28A43" w:rsidR="00CA5E04" w:rsidRPr="005D1477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D1477">
        <w:rPr>
          <w:color w:val="00000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EC515" w14:textId="4B83B070" w:rsidR="00CA5E04" w:rsidRPr="005D1477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5D1477">
        <w:rPr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8BB7486" w14:textId="2D9115DE" w:rsidR="00CA5E04" w:rsidRPr="005D1477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5D1477">
        <w:rPr>
          <w:color w:val="00000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A71ED82" w14:textId="3B00A942" w:rsidR="00CA5E04" w:rsidRPr="005D1477" w:rsidRDefault="00CA5E04" w:rsidP="009700B6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5D147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160DF" w14:textId="3200AD0E" w:rsidR="00CA5E04" w:rsidRPr="005D1477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5D147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D1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147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D1477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5D1477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5D1477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5D1477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2DE0EA2" w14:textId="7D636DE9" w:rsidR="00CA5E04" w:rsidRPr="005D1477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5D1477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5D1477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4BE44736" w14:textId="6A7C8F29" w:rsidR="00CA5E04" w:rsidRPr="005D1477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5D1477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3F528ED" w14:textId="730D35DA" w:rsidR="00F715AF" w:rsidRDefault="00F71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olor w:val="000000"/>
          <w:cs/>
        </w:rPr>
      </w:pPr>
    </w:p>
    <w:p w14:paraId="4A9DDEB6" w14:textId="4B00421D" w:rsidR="00CA5E04" w:rsidRPr="005D1477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D1477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D1477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5D1477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D1477">
        <w:rPr>
          <w:rFonts w:ascii="Angsana New" w:hAnsi="Angsana New" w:cs="Angsana New" w:hint="cs"/>
          <w:sz w:val="30"/>
          <w:szCs w:val="30"/>
          <w:cs/>
        </w:rPr>
        <w:t>หาก</w:t>
      </w:r>
      <w:r w:rsidRPr="005D1477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575D52B" w14:textId="77777777" w:rsidR="00CA5E04" w:rsidRPr="005D1477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47F9F6C" w14:textId="468DF0ED" w:rsidR="00CA5E04" w:rsidRPr="005D1477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D1477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732DE" w:rsidRPr="005D1477">
        <w:rPr>
          <w:rFonts w:ascii="Angsana New" w:hAnsi="Angsana New" w:cs="Angsana New" w:hint="cs"/>
          <w:sz w:val="30"/>
          <w:szCs w:val="30"/>
          <w:cs/>
        </w:rPr>
        <w:t>และ</w:t>
      </w:r>
      <w:r w:rsidR="003732DE" w:rsidRPr="005D1477">
        <w:rPr>
          <w:rFonts w:ascii="Angsana New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42A0DC4" w14:textId="52706B02" w:rsidR="00C22DC8" w:rsidRPr="005D1477" w:rsidRDefault="00C22DC8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6941A8C" w14:textId="10FED5A3" w:rsidR="00CA5E04" w:rsidRPr="005D1477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D147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CB46A1" w14:textId="77777777" w:rsidR="00CA5E04" w:rsidRPr="005D1477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AFA3478" w14:textId="77777777" w:rsidR="00CA5E04" w:rsidRPr="005D1477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5BBB99D0" w14:textId="77777777" w:rsidR="00CA5E04" w:rsidRPr="005D1477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4708AB13" w14:textId="77777777" w:rsidR="00CA5E04" w:rsidRPr="005D1477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1DD7AFD" w14:textId="77777777" w:rsidR="00140A86" w:rsidRPr="005D1477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5D1477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08C42B55" w14:textId="162C222F" w:rsidR="00140A86" w:rsidRPr="005D1477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5D1477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5D1477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5D1477">
        <w:rPr>
          <w:rFonts w:ascii="Angsana New" w:hAnsi="Angsana New" w:cs="Angsana New"/>
          <w:sz w:val="30"/>
          <w:szCs w:val="30"/>
        </w:rPr>
        <w:t>4628</w:t>
      </w:r>
    </w:p>
    <w:p w14:paraId="3DFED54A" w14:textId="77777777" w:rsidR="00CA5E04" w:rsidRPr="005D1477" w:rsidRDefault="00CA5E04" w:rsidP="00CA5E04">
      <w:pPr>
        <w:spacing w:line="240" w:lineRule="auto"/>
        <w:ind w:hanging="7"/>
        <w:jc w:val="thaiDistribute"/>
      </w:pPr>
    </w:p>
    <w:p w14:paraId="7449456E" w14:textId="77777777" w:rsidR="00CA5E04" w:rsidRPr="005D1477" w:rsidRDefault="00CA5E04" w:rsidP="00CA5E04">
      <w:pPr>
        <w:spacing w:line="240" w:lineRule="auto"/>
        <w:ind w:hanging="7"/>
        <w:jc w:val="thaiDistribute"/>
      </w:pPr>
      <w:r w:rsidRPr="005D1477">
        <w:rPr>
          <w:cs/>
        </w:rPr>
        <w:t xml:space="preserve">บริษัท เคพีเอ็มจี ภูมิไชย สอบบัญชี จำกัด </w:t>
      </w:r>
    </w:p>
    <w:p w14:paraId="39F98D17" w14:textId="77777777" w:rsidR="00CA5E04" w:rsidRPr="005D1477" w:rsidRDefault="00CA5E04" w:rsidP="00CA5E04">
      <w:pPr>
        <w:spacing w:line="240" w:lineRule="auto"/>
        <w:ind w:hanging="7"/>
        <w:jc w:val="thaiDistribute"/>
      </w:pPr>
      <w:r w:rsidRPr="005D1477">
        <w:rPr>
          <w:cs/>
        </w:rPr>
        <w:t xml:space="preserve">กรุงเทพมหานคร </w:t>
      </w:r>
    </w:p>
    <w:p w14:paraId="7C790FE3" w14:textId="1C3FEBEA" w:rsidR="0001409D" w:rsidRPr="005D1477" w:rsidRDefault="003732DE" w:rsidP="008363E3">
      <w:r w:rsidRPr="005D1477">
        <w:t>20</w:t>
      </w:r>
      <w:r w:rsidR="00CA5E04" w:rsidRPr="005D1477">
        <w:rPr>
          <w:cs/>
        </w:rPr>
        <w:t xml:space="preserve"> </w:t>
      </w:r>
      <w:r w:rsidR="00CA5E04" w:rsidRPr="005D1477">
        <w:rPr>
          <w:rFonts w:hint="cs"/>
          <w:cs/>
        </w:rPr>
        <w:t xml:space="preserve">กุมภาพันธ์ </w:t>
      </w:r>
      <w:r w:rsidR="00140A86" w:rsidRPr="005D1477">
        <w:t>256</w:t>
      </w:r>
      <w:bookmarkEnd w:id="0"/>
      <w:r w:rsidRPr="005D1477">
        <w:t>6</w:t>
      </w:r>
    </w:p>
    <w:sectPr w:rsidR="0001409D" w:rsidRPr="005D1477" w:rsidSect="008363E3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692" w:right="1151" w:bottom="578" w:left="1151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F336E" w14:textId="77777777" w:rsidR="00F53B14" w:rsidRDefault="00F53B14">
      <w:r>
        <w:separator/>
      </w:r>
    </w:p>
    <w:p w14:paraId="5574BF0D" w14:textId="77777777" w:rsidR="00F53B14" w:rsidRDefault="00F53B14"/>
  </w:endnote>
  <w:endnote w:type="continuationSeparator" w:id="0">
    <w:p w14:paraId="705A0C3C" w14:textId="77777777" w:rsidR="00F53B14" w:rsidRDefault="00F53B14">
      <w:r>
        <w:continuationSeparator/>
      </w:r>
    </w:p>
    <w:p w14:paraId="4994531B" w14:textId="77777777" w:rsidR="00F53B14" w:rsidRDefault="00F53B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5730" w14:textId="77777777" w:rsidR="0018203A" w:rsidRDefault="001820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5381" w14:textId="77777777" w:rsidR="0018203A" w:rsidRDefault="00182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CA06A" w14:textId="77777777" w:rsidR="0018203A" w:rsidRDefault="001820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7D17D" w14:textId="77777777" w:rsidR="00F53B14" w:rsidRDefault="00F53B14"/>
  </w:footnote>
  <w:footnote w:type="continuationSeparator" w:id="0">
    <w:p w14:paraId="0FF95E79" w14:textId="77777777" w:rsidR="00F53B14" w:rsidRDefault="00F53B14">
      <w:r>
        <w:continuationSeparator/>
      </w:r>
    </w:p>
    <w:p w14:paraId="6CA9F669" w14:textId="77777777" w:rsidR="00F53B14" w:rsidRDefault="00F53B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6F3AC" w14:textId="1E15F89F" w:rsidR="0018203A" w:rsidRDefault="001820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8A45" w14:textId="4BEFA8FA" w:rsidR="009F546E" w:rsidRDefault="009F546E" w:rsidP="00C13150">
    <w:pPr>
      <w:pStyle w:val="Header"/>
    </w:pPr>
  </w:p>
  <w:p w14:paraId="13E4249A" w14:textId="77777777" w:rsidR="009F546E" w:rsidRDefault="009F546E" w:rsidP="00C131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19D7" w14:textId="2D5B2E8F" w:rsidR="0018203A" w:rsidRDefault="001820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A2875" w14:textId="5CCD628E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9455" w14:textId="4E4ABA27" w:rsidR="009F546E" w:rsidRDefault="009F546E" w:rsidP="00632C81">
    <w:pPr>
      <w:pStyle w:val="Header"/>
    </w:pPr>
  </w:p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2"/>
  </w:num>
  <w:num w:numId="5">
    <w:abstractNumId w:val="9"/>
  </w:num>
  <w:num w:numId="6">
    <w:abstractNumId w:val="4"/>
  </w:num>
  <w:num w:numId="7">
    <w:abstractNumId w:val="3"/>
  </w:num>
  <w:num w:numId="8">
    <w:abstractNumId w:val="15"/>
  </w:num>
  <w:num w:numId="9">
    <w:abstractNumId w:val="11"/>
  </w:num>
  <w:num w:numId="10">
    <w:abstractNumId w:val="13"/>
  </w:num>
  <w:num w:numId="11">
    <w:abstractNumId w:val="6"/>
  </w:num>
  <w:num w:numId="12">
    <w:abstractNumId w:val="16"/>
  </w:num>
  <w:num w:numId="13">
    <w:abstractNumId w:val="17"/>
  </w:num>
  <w:num w:numId="14">
    <w:abstractNumId w:val="0"/>
  </w:num>
  <w:num w:numId="15">
    <w:abstractNumId w:val="18"/>
  </w:num>
  <w:num w:numId="16">
    <w:abstractNumId w:val="1"/>
  </w:num>
  <w:num w:numId="17">
    <w:abstractNumId w:val="12"/>
  </w:num>
  <w:num w:numId="18">
    <w:abstractNumId w:val="14"/>
  </w:num>
  <w:num w:numId="1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FB7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0C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2DE"/>
    <w:rsid w:val="003733A8"/>
    <w:rsid w:val="0037352F"/>
    <w:rsid w:val="00373861"/>
    <w:rsid w:val="00373994"/>
    <w:rsid w:val="00373B66"/>
    <w:rsid w:val="00373DB4"/>
    <w:rsid w:val="003740C0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C19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136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477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B83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EAE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81C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64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D7E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1C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9FB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6F83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87D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008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4A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14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15AF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</TotalTime>
  <Pages>7</Pages>
  <Words>2145</Words>
  <Characters>9997</Characters>
  <Application>Microsoft Office Word</Application>
  <DocSecurity>0</DocSecurity>
  <Lines>908</Lines>
  <Paragraphs>433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Thanya, Aungsasuwan</cp:lastModifiedBy>
  <cp:revision>5</cp:revision>
  <cp:lastPrinted>2022-02-15T04:44:00Z</cp:lastPrinted>
  <dcterms:created xsi:type="dcterms:W3CDTF">2023-02-14T09:30:00Z</dcterms:created>
  <dcterms:modified xsi:type="dcterms:W3CDTF">2023-02-18T16:37:00Z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